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134E94" w14:paraId="7863D177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1E76F9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7194F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122A014" w14:textId="77777777" w:rsidR="000041DD" w:rsidRPr="00134E94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218B4" w:rsidRPr="00134E94" w14:paraId="17F5EA6F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67B6E5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041F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F5055B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134E94" w14:paraId="019A1B83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2F75B2" w14:textId="77777777" w:rsidR="004A3147" w:rsidRPr="00134E94" w:rsidRDefault="00450913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C3118B" w14:textId="77777777" w:rsidR="004A3147" w:rsidRPr="00134E94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4E035" w14:textId="77777777" w:rsidR="004A3147" w:rsidRPr="00134E94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75ABD" w:rsidRPr="00134E94" w14:paraId="449264BA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1E244B" w14:textId="77777777" w:rsidR="00F75ABD" w:rsidRPr="00134E94" w:rsidRDefault="00661F55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63117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6A1B46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45D49" w:rsidRPr="00134E94" w14:paraId="08DAF26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2F0BD6" w14:textId="77777777" w:rsidR="00D45D49" w:rsidRPr="00134E94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E5E989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3CE99D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45D49" w:rsidRPr="00134E94" w14:paraId="6B267EA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91D5AC" w14:textId="77777777" w:rsidR="00D45D49" w:rsidRPr="00134E94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BEFE2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D29E442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45D49" w:rsidRPr="00134E94" w14:paraId="15D1E6A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4F1B5" w14:textId="77777777" w:rsidR="00D45D49" w:rsidRPr="00134E94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49731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ED1E884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C06266" w:rsidRPr="00134E94" w14:paraId="21A6B364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093716" w14:textId="6E9EF73B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179319C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</w:p>
        </w:tc>
        <w:tc>
          <w:tcPr>
            <w:tcW w:w="7920" w:type="dxa"/>
          </w:tcPr>
          <w:p w14:paraId="01512936" w14:textId="637F824D" w:rsidR="00C06266" w:rsidRPr="00134E94" w:rsidRDefault="00C06266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</w:t>
            </w:r>
            <w:r w:rsidRPr="00134E9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ร่วม</w:t>
            </w:r>
          </w:p>
        </w:tc>
      </w:tr>
      <w:tr w:rsidR="00C06266" w:rsidRPr="00134E94" w14:paraId="133A1BAE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957FF1" w14:textId="53C408A1" w:rsidR="00C06266" w:rsidRPr="00134E94" w:rsidRDefault="002220A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220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5A2687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4EB0C" w14:textId="77777777" w:rsidR="00C06266" w:rsidRPr="00134E94" w:rsidRDefault="00C06266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C06266" w:rsidRPr="00134E94" w14:paraId="0C040635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057886" w14:textId="65070284" w:rsidR="00C06266" w:rsidRPr="00134E94" w:rsidRDefault="002220A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220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ED827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B334F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56D61" w:rsidRPr="00134E94" w14:paraId="5D95E375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71053A" w14:textId="423B9FA6" w:rsidR="00056D61" w:rsidRDefault="00056D6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E2437B" w14:textId="77777777" w:rsidR="00056D61" w:rsidRPr="00134E94" w:rsidRDefault="00056D6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43B57A" w14:textId="6A2A947F" w:rsidR="00056D61" w:rsidRPr="00134E94" w:rsidRDefault="0035164B" w:rsidP="00C06266">
            <w:pPr>
              <w:pStyle w:val="BodyText2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</w:tc>
      </w:tr>
      <w:tr w:rsidR="00C06266" w:rsidRPr="00134E94" w14:paraId="30B01EF7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669656" w14:textId="34AA67BD" w:rsidR="00C06266" w:rsidRPr="00134E94" w:rsidRDefault="00056D6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A20F8C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3B5170" w14:textId="77777777" w:rsidR="00C06266" w:rsidRPr="00134E94" w:rsidRDefault="00C06266" w:rsidP="00C06266">
            <w:pPr>
              <w:pStyle w:val="BodyText2"/>
              <w:rPr>
                <w:cs/>
              </w:rPr>
            </w:pPr>
            <w:r w:rsidRPr="00134E94">
              <w:rPr>
                <w:cs/>
              </w:rPr>
              <w:t>เครื่องมือทางการเงิน</w:t>
            </w:r>
          </w:p>
        </w:tc>
      </w:tr>
      <w:tr w:rsidR="00C06266" w:rsidRPr="00134E94" w14:paraId="68207ACC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A0A512" w14:textId="15FA209B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56D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E99E5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C8B16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6266" w:rsidRPr="00134E94" w14:paraId="2D59E9A8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13C51B" w14:textId="1A490896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56D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7D68A3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24082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</w:tbl>
    <w:p w14:paraId="6D65A6EC" w14:textId="77777777" w:rsidR="006F21B9" w:rsidRPr="00134E94" w:rsidRDefault="0020601B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br w:type="page"/>
      </w:r>
      <w:r w:rsidR="006F21B9" w:rsidRPr="00134E9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1A437" w14:textId="77777777" w:rsidR="006F21B9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5D52D" w14:textId="0378B4BD" w:rsidR="006763E8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134E9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34E94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134E94">
        <w:rPr>
          <w:rFonts w:ascii="Angsana New" w:hAnsi="Angsana New" w:hint="cs"/>
          <w:sz w:val="30"/>
          <w:szCs w:val="30"/>
          <w:cs/>
        </w:rPr>
        <w:t>คณะ</w:t>
      </w:r>
      <w:r w:rsidRPr="00134E94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F21468" w:rsidRPr="00F21468">
        <w:rPr>
          <w:rFonts w:ascii="Angsana New" w:hAnsi="Angsana New" w:hint="cs"/>
          <w:sz w:val="30"/>
          <w:szCs w:val="30"/>
        </w:rPr>
        <w:t>9</w:t>
      </w:r>
      <w:r w:rsidR="008B6A74" w:rsidRPr="00134E94">
        <w:rPr>
          <w:rFonts w:ascii="Angsana New" w:hAnsi="Angsana New"/>
          <w:sz w:val="30"/>
          <w:szCs w:val="30"/>
        </w:rPr>
        <w:t xml:space="preserve"> </w:t>
      </w:r>
      <w:r w:rsidR="005C7A6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75E0E" w:rsidRPr="00134E94">
        <w:rPr>
          <w:rFonts w:ascii="Angsana New" w:hAnsi="Angsana New"/>
          <w:sz w:val="30"/>
          <w:szCs w:val="30"/>
        </w:rPr>
        <w:t>2565</w:t>
      </w:r>
    </w:p>
    <w:p w14:paraId="2A9021A6" w14:textId="77777777" w:rsidR="006F21B9" w:rsidRPr="00134E94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7667B258" w14:textId="77777777" w:rsidR="0034567D" w:rsidRPr="00134E94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0331E065" w14:textId="77777777" w:rsidR="00235F64" w:rsidRPr="00134E94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2B7A3113" w14:textId="6E7A368E" w:rsidR="0094224D" w:rsidRPr="00134E94" w:rsidRDefault="0094224D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134E94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134E94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134E94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134E94">
        <w:rPr>
          <w:rFonts w:ascii="Angsana New" w:hAnsi="Angsana New"/>
          <w:spacing w:val="-4"/>
          <w:sz w:val="30"/>
          <w:szCs w:val="30"/>
          <w:cs/>
        </w:rPr>
        <w:t>ระหว่างกาลในรูปแบบย่อ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 xml:space="preserve">เรื่อง </w:t>
      </w:r>
      <w:r w:rsidRPr="00134E9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34E9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34E94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="008A09DC" w:rsidRPr="00134E94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A09DC" w:rsidRPr="00134E94">
        <w:rPr>
          <w:rFonts w:ascii="Angsana New" w:hAnsi="Angsana New"/>
          <w:sz w:val="30"/>
          <w:szCs w:val="30"/>
        </w:rPr>
        <w:t xml:space="preserve">31 </w:t>
      </w:r>
      <w:r w:rsidR="008A09DC" w:rsidRPr="00134E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7068" w:rsidRPr="00134E94">
        <w:rPr>
          <w:rFonts w:ascii="Angsana New" w:hAnsi="Angsana New"/>
          <w:sz w:val="30"/>
          <w:szCs w:val="30"/>
        </w:rPr>
        <w:t>2564</w:t>
      </w:r>
    </w:p>
    <w:p w14:paraId="09B96A18" w14:textId="77777777" w:rsidR="00235F64" w:rsidRPr="00134E94" w:rsidRDefault="00235F64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927CA13" w14:textId="4A0D60D4" w:rsidR="008E4869" w:rsidRPr="00134E94" w:rsidRDefault="008E486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F41987" w:rsidRPr="00134E94">
        <w:rPr>
          <w:rFonts w:ascii="Angsana New" w:hAnsi="Angsana New"/>
          <w:spacing w:val="-2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521CD" w:rsidRPr="00134E94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4E94">
        <w:rPr>
          <w:rFonts w:ascii="Angsana New" w:hAnsi="Angsana New"/>
          <w:spacing w:val="-2"/>
          <w:sz w:val="30"/>
          <w:szCs w:val="30"/>
        </w:rPr>
        <w:t xml:space="preserve">31 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7068" w:rsidRPr="00134E94">
        <w:rPr>
          <w:rFonts w:ascii="Angsana New" w:hAnsi="Angsana New"/>
          <w:spacing w:val="-2"/>
          <w:sz w:val="30"/>
          <w:szCs w:val="30"/>
        </w:rPr>
        <w:t>2564</w:t>
      </w:r>
      <w:r w:rsidRPr="00134E94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6800CF2" w14:textId="77777777" w:rsidR="00D45D49" w:rsidRPr="00134E94" w:rsidRDefault="00D45D4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97D9C26" w14:textId="720A2335" w:rsidR="0023426A" w:rsidRPr="00134E94" w:rsidRDefault="0023426A" w:rsidP="00D45D49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t>บุคคลหรือกิจการที่เกี่ยวข้องกัน</w:t>
      </w:r>
    </w:p>
    <w:p w14:paraId="52DC1793" w14:textId="77777777" w:rsidR="001C1B0D" w:rsidRPr="00134E94" w:rsidRDefault="001C1B0D" w:rsidP="001C1B0D">
      <w:pPr>
        <w:pStyle w:val="BodyText2"/>
        <w:ind w:left="540"/>
        <w:rPr>
          <w:b/>
          <w:bCs/>
          <w:sz w:val="23"/>
          <w:szCs w:val="23"/>
          <w:cs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B90FCE" w:rsidRPr="00134E94" w14:paraId="7846C8CC" w14:textId="77777777" w:rsidTr="00090DB1">
        <w:trPr>
          <w:tblHeader/>
        </w:trPr>
        <w:tc>
          <w:tcPr>
            <w:tcW w:w="2223" w:type="pct"/>
            <w:shd w:val="clear" w:color="auto" w:fill="auto"/>
          </w:tcPr>
          <w:p w14:paraId="60813D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59330538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55C230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AB90D7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FCE" w:rsidRPr="00134E94" w14:paraId="65B08383" w14:textId="77777777" w:rsidTr="00090DB1">
        <w:trPr>
          <w:tblHeader/>
        </w:trPr>
        <w:tc>
          <w:tcPr>
            <w:tcW w:w="2223" w:type="pct"/>
          </w:tcPr>
          <w:p w14:paraId="4E924540" w14:textId="41EDF875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C32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5" w:type="pct"/>
          </w:tcPr>
          <w:p w14:paraId="5C778DED" w14:textId="6D7531A0" w:rsidR="00B90FCE" w:rsidRPr="00134E94" w:rsidRDefault="00E75E0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718CA99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306A8" w14:textId="3F0EFF88" w:rsidR="00B90FCE" w:rsidRPr="00134E94" w:rsidRDefault="004B7068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8333E29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0E490A6" w14:textId="771752D1" w:rsidR="00B90FCE" w:rsidRPr="00134E94" w:rsidRDefault="00E75E0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1B8DFD69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3F551A" w14:textId="3A922CF5" w:rsidR="00B90FCE" w:rsidRPr="00134E94" w:rsidRDefault="004B7068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90FCE" w:rsidRPr="00134E94" w14:paraId="658C1729" w14:textId="77777777" w:rsidTr="00090DB1">
        <w:trPr>
          <w:tblHeader/>
        </w:trPr>
        <w:tc>
          <w:tcPr>
            <w:tcW w:w="2223" w:type="pct"/>
          </w:tcPr>
          <w:p w14:paraId="3FB213D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2DB0752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0FCE" w:rsidRPr="00134E94" w14:paraId="44EF4A5F" w14:textId="77777777" w:rsidTr="00090DB1">
        <w:trPr>
          <w:cantSplit/>
        </w:trPr>
        <w:tc>
          <w:tcPr>
            <w:tcW w:w="2223" w:type="pct"/>
          </w:tcPr>
          <w:p w14:paraId="4A617B9A" w14:textId="77777777" w:rsidR="00B90FCE" w:rsidRPr="00134E94" w:rsidRDefault="00B90FCE" w:rsidP="0009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8CF988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1AC40F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E077E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6577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B839D6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8FB15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9428D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DD288B" w14:paraId="2E5B17A9" w14:textId="77777777" w:rsidTr="004A03B0">
        <w:trPr>
          <w:cantSplit/>
        </w:trPr>
        <w:tc>
          <w:tcPr>
            <w:tcW w:w="2223" w:type="pct"/>
          </w:tcPr>
          <w:p w14:paraId="2B04F402" w14:textId="77777777" w:rsidR="00B1219D" w:rsidRPr="00DD288B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7811ADDD" w14:textId="77777777" w:rsidR="00B1219D" w:rsidRPr="00DD288B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47FFE1" w14:textId="77777777" w:rsidR="00B1219D" w:rsidRPr="00DD288B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3039AC" w14:textId="77777777" w:rsidR="00B1219D" w:rsidRPr="00DD288B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215AA4" w14:textId="77777777" w:rsidR="00B1219D" w:rsidRPr="00DD288B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59F39A5" w14:textId="1829693D" w:rsidR="00B1219D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34" w:type="pct"/>
          </w:tcPr>
          <w:p w14:paraId="48733047" w14:textId="77777777" w:rsidR="00B1219D" w:rsidRPr="00DD288B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0FFC9F" w14:textId="0F11E33C" w:rsidR="00B1219D" w:rsidRPr="00DD288B" w:rsidRDefault="00F21468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468">
              <w:rPr>
                <w:rFonts w:ascii="Angsana New" w:hAnsi="Angsana New" w:hint="cs"/>
                <w:sz w:val="30"/>
                <w:szCs w:val="30"/>
              </w:rPr>
              <w:t>374</w:t>
            </w:r>
          </w:p>
        </w:tc>
      </w:tr>
      <w:tr w:rsidR="004931DC" w:rsidRPr="00DD288B" w14:paraId="24BF76AD" w14:textId="77777777" w:rsidTr="004A03B0">
        <w:trPr>
          <w:cantSplit/>
        </w:trPr>
        <w:tc>
          <w:tcPr>
            <w:tcW w:w="2223" w:type="pct"/>
          </w:tcPr>
          <w:p w14:paraId="45BDA6BC" w14:textId="56DA03D3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14:paraId="17B2459A" w14:textId="40C2630D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24ED7A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B73490" w14:textId="7C5EC19C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6870F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C1DED7" w14:textId="66D25CBB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88E994C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19BE57C" w14:textId="124826F0" w:rsidR="004931DC" w:rsidRPr="00DD288B" w:rsidRDefault="00F21468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468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</w:tr>
      <w:tr w:rsidR="004931DC" w:rsidRPr="00DD288B" w14:paraId="1BC1F15A" w14:textId="77777777" w:rsidTr="004A03B0">
        <w:trPr>
          <w:cantSplit/>
        </w:trPr>
        <w:tc>
          <w:tcPr>
            <w:tcW w:w="2223" w:type="pct"/>
          </w:tcPr>
          <w:p w14:paraId="5E66393E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12AEE6B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D53F70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EF806E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1EE68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7DEE4D" w14:textId="3C122EC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3,754</w:t>
            </w:r>
          </w:p>
        </w:tc>
        <w:tc>
          <w:tcPr>
            <w:tcW w:w="134" w:type="pct"/>
          </w:tcPr>
          <w:p w14:paraId="422C017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D406DD3" w14:textId="750A8E2A" w:rsidR="004931DC" w:rsidRPr="00DD288B" w:rsidRDefault="00F21468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468">
              <w:rPr>
                <w:rFonts w:ascii="Angsana New" w:hAnsi="Angsana New" w:hint="cs"/>
                <w:sz w:val="30"/>
                <w:szCs w:val="30"/>
              </w:rPr>
              <w:t>4</w:t>
            </w:r>
            <w:r w:rsidR="004931DC" w:rsidRPr="00DD288B">
              <w:rPr>
                <w:rFonts w:ascii="Angsana New" w:hAnsi="Angsana New"/>
                <w:sz w:val="30"/>
                <w:szCs w:val="30"/>
              </w:rPr>
              <w:t>,119</w:t>
            </w:r>
          </w:p>
        </w:tc>
      </w:tr>
      <w:tr w:rsidR="004931DC" w:rsidRPr="00DD288B" w14:paraId="0A4903AF" w14:textId="77777777" w:rsidTr="004A03B0">
        <w:trPr>
          <w:cantSplit/>
        </w:trPr>
        <w:tc>
          <w:tcPr>
            <w:tcW w:w="2223" w:type="pct"/>
          </w:tcPr>
          <w:p w14:paraId="7A54B7EC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1F20DBB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999C1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055F45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248FC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AD1B4A" w14:textId="4313AB4F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134" w:type="pct"/>
          </w:tcPr>
          <w:p w14:paraId="27FCCDBC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86D75B2" w14:textId="3F598CBB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4931DC" w:rsidRPr="00DD288B" w14:paraId="4E698737" w14:textId="77777777" w:rsidTr="004A03B0">
        <w:trPr>
          <w:cantSplit/>
        </w:trPr>
        <w:tc>
          <w:tcPr>
            <w:tcW w:w="2223" w:type="pct"/>
          </w:tcPr>
          <w:p w14:paraId="2E1F1822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9ED95B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962EC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8D6E45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CC2F12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36B5DC" w14:textId="02A480EE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10,712</w:t>
            </w:r>
          </w:p>
        </w:tc>
        <w:tc>
          <w:tcPr>
            <w:tcW w:w="134" w:type="pct"/>
          </w:tcPr>
          <w:p w14:paraId="33EB7730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B48441A" w14:textId="4B4A93DA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9,541</w:t>
            </w:r>
          </w:p>
        </w:tc>
      </w:tr>
      <w:tr w:rsidR="004931DC" w:rsidRPr="00DD288B" w14:paraId="1AB15394" w14:textId="77777777" w:rsidTr="004A03B0">
        <w:trPr>
          <w:cantSplit/>
        </w:trPr>
        <w:tc>
          <w:tcPr>
            <w:tcW w:w="2223" w:type="pct"/>
          </w:tcPr>
          <w:p w14:paraId="417526DE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4660DCFA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0A43D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D9E4A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25A81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AD865E" w14:textId="1FBBC4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  <w:tc>
          <w:tcPr>
            <w:tcW w:w="134" w:type="pct"/>
          </w:tcPr>
          <w:p w14:paraId="22089719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E99507B" w14:textId="14145BC1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3,454</w:t>
            </w:r>
          </w:p>
        </w:tc>
      </w:tr>
      <w:tr w:rsidR="00FF1825" w:rsidRPr="00FF1825" w14:paraId="2F9A4DA4" w14:textId="77777777" w:rsidTr="009B4D3B">
        <w:trPr>
          <w:cantSplit/>
        </w:trPr>
        <w:tc>
          <w:tcPr>
            <w:tcW w:w="2223" w:type="pct"/>
          </w:tcPr>
          <w:p w14:paraId="5B6F5576" w14:textId="77777777" w:rsidR="00FF1825" w:rsidRPr="00DD288B" w:rsidRDefault="00FF1825" w:rsidP="009B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592E7CF6" w14:textId="77777777" w:rsidR="00FF1825" w:rsidRPr="00DD288B" w:rsidRDefault="00FF1825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7CD530" w14:textId="77777777" w:rsidR="00FF1825" w:rsidRPr="00DD288B" w:rsidRDefault="00FF1825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0B7AE3" w14:textId="77777777" w:rsidR="00FF1825" w:rsidRPr="00DD288B" w:rsidRDefault="00FF1825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6383F" w14:textId="77777777" w:rsidR="00FF1825" w:rsidRPr="00DD288B" w:rsidRDefault="00FF1825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8A44C" w14:textId="77777777" w:rsidR="00FF1825" w:rsidRPr="00DD288B" w:rsidRDefault="00FF1825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34" w:type="pct"/>
          </w:tcPr>
          <w:p w14:paraId="7FA3E886" w14:textId="77777777" w:rsidR="00FF1825" w:rsidRPr="00DD288B" w:rsidRDefault="00FF1825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E1C529E" w14:textId="77777777" w:rsidR="00FF1825" w:rsidRPr="00DD288B" w:rsidRDefault="00FF1825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4931DC" w:rsidRPr="00134E94" w14:paraId="562CEF74" w14:textId="77777777" w:rsidTr="00090DB1">
        <w:trPr>
          <w:cantSplit/>
        </w:trPr>
        <w:tc>
          <w:tcPr>
            <w:tcW w:w="2223" w:type="pct"/>
          </w:tcPr>
          <w:p w14:paraId="68260870" w14:textId="77777777" w:rsidR="004931DC" w:rsidRPr="00134E94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61E9971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134FB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8A4C1C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96C097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7226B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BA03A3C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E7080E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134E94" w14:paraId="7E501F41" w14:textId="77777777" w:rsidTr="00090DB1">
        <w:trPr>
          <w:cantSplit/>
        </w:trPr>
        <w:tc>
          <w:tcPr>
            <w:tcW w:w="2223" w:type="pct"/>
          </w:tcPr>
          <w:p w14:paraId="7EE1EFB4" w14:textId="77777777" w:rsidR="004931DC" w:rsidRPr="00134E94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CB5C58D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688120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2E665D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19F167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4EBA50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C4E43E3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8F377A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2431CCAA" w14:textId="77777777" w:rsidTr="00090DB1">
        <w:trPr>
          <w:cantSplit/>
        </w:trPr>
        <w:tc>
          <w:tcPr>
            <w:tcW w:w="2223" w:type="pct"/>
          </w:tcPr>
          <w:p w14:paraId="14EB2456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1BDDC000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B81CA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EE84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324AC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6BA3B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5745AC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CB601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3ACE36F1" w14:textId="77777777" w:rsidTr="00090DB1">
        <w:trPr>
          <w:cantSplit/>
        </w:trPr>
        <w:tc>
          <w:tcPr>
            <w:tcW w:w="2223" w:type="pct"/>
          </w:tcPr>
          <w:p w14:paraId="258550BA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0676C78A" w14:textId="60BF83C2" w:rsidR="004931DC" w:rsidRPr="00DD288B" w:rsidRDefault="00FF16BB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44" w:type="pct"/>
          </w:tcPr>
          <w:p w14:paraId="15D1B60D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41DE0D" w14:textId="5F151CC2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EF05D95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42F432" w14:textId="0BE8B49B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19EFE8E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983FA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931DC" w:rsidRPr="00DD288B" w14:paraId="4ACEF92C" w14:textId="77777777" w:rsidTr="00090DB1">
        <w:trPr>
          <w:cantSplit/>
        </w:trPr>
        <w:tc>
          <w:tcPr>
            <w:tcW w:w="2223" w:type="pct"/>
          </w:tcPr>
          <w:p w14:paraId="141E9684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74810D0F" w14:textId="3B44E82D" w:rsidR="004931DC" w:rsidRPr="00DD288B" w:rsidRDefault="00FF16BB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144" w:type="pct"/>
          </w:tcPr>
          <w:p w14:paraId="15DEE0C1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60F999" w14:textId="577A607B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44" w:type="pct"/>
          </w:tcPr>
          <w:p w14:paraId="7D541FDF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579E2F" w14:textId="4121851F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7F5C216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A4C5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31DC" w:rsidRPr="00DD288B" w14:paraId="785E3E7C" w14:textId="77777777" w:rsidTr="003256FF">
        <w:trPr>
          <w:cantSplit/>
        </w:trPr>
        <w:tc>
          <w:tcPr>
            <w:tcW w:w="2223" w:type="pct"/>
          </w:tcPr>
          <w:p w14:paraId="0139F1D8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26FF8B51" w14:textId="37157D2F" w:rsidR="004931DC" w:rsidRPr="00DD288B" w:rsidRDefault="00FF16BB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44" w:type="pct"/>
          </w:tcPr>
          <w:p w14:paraId="34905D79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5EAF08" w14:textId="64582D84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1,732</w:t>
            </w:r>
          </w:p>
        </w:tc>
        <w:tc>
          <w:tcPr>
            <w:tcW w:w="144" w:type="pct"/>
          </w:tcPr>
          <w:p w14:paraId="486D8D5A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D483CF" w14:textId="4AA691ED" w:rsidR="004931DC" w:rsidRPr="00DD288B" w:rsidRDefault="00FF16BB" w:rsidP="00FF16B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34" w:type="pct"/>
          </w:tcPr>
          <w:p w14:paraId="4CD170B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DE187D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31DC" w:rsidRPr="00134E94" w14:paraId="30A64782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52901B66" w14:textId="77777777" w:rsidR="004931DC" w:rsidRPr="00134E94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77F7BC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67E5C6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E6CE25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F4CF7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B86C61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722BE79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F1FDE6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172FE31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76120FE1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2DF819C9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EFE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3A37E0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7E6FA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8E4D5C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63A874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64AC3A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6C074132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2327E823" w14:textId="77777777" w:rsidR="004931DC" w:rsidRPr="00DD288B" w:rsidRDefault="004931DC" w:rsidP="004931DC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D288B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4D01471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10A53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9F8F8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52896F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6F3B2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13DC447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99FA199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70B5023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6D5D1A77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59B4F9B1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6FB58F1" w14:textId="5E90E55E" w:rsidR="00E968E0" w:rsidRPr="00DD288B" w:rsidRDefault="00E968E0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19,852</w:t>
            </w:r>
          </w:p>
        </w:tc>
        <w:tc>
          <w:tcPr>
            <w:tcW w:w="144" w:type="pct"/>
          </w:tcPr>
          <w:p w14:paraId="738FBBC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293F19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AD57CD" w14:textId="45A0D180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16,026</w:t>
            </w:r>
          </w:p>
        </w:tc>
        <w:tc>
          <w:tcPr>
            <w:tcW w:w="144" w:type="pct"/>
          </w:tcPr>
          <w:p w14:paraId="2A0E0CC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A1A4BF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BAAC24" w14:textId="27D45A6D" w:rsidR="00FF16BB" w:rsidRPr="00DD288B" w:rsidRDefault="00FF16BB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5,234</w:t>
            </w:r>
          </w:p>
        </w:tc>
        <w:tc>
          <w:tcPr>
            <w:tcW w:w="134" w:type="pct"/>
          </w:tcPr>
          <w:p w14:paraId="3D6AA63D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0EB8A5E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BA491" w14:textId="6583E42F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5,417</w:t>
            </w:r>
          </w:p>
        </w:tc>
      </w:tr>
      <w:tr w:rsidR="004931DC" w:rsidRPr="00DD288B" w14:paraId="367175BE" w14:textId="77777777" w:rsidTr="00090DB1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6B2343B6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2E98964" w14:textId="768A9DFD" w:rsidR="004931DC" w:rsidRPr="00DD288B" w:rsidRDefault="00E968E0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4" w:type="pct"/>
          </w:tcPr>
          <w:p w14:paraId="144886F1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D6D7536" w14:textId="3933A22C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44" w:type="pct"/>
          </w:tcPr>
          <w:p w14:paraId="2B36722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C644B1" w14:textId="2AB29221" w:rsidR="004931DC" w:rsidRPr="00DD288B" w:rsidRDefault="00FF16BB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4" w:type="pct"/>
          </w:tcPr>
          <w:p w14:paraId="6B46242C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69F12" w14:textId="7EB3AAC3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4931DC" w:rsidRPr="00DD288B" w14:paraId="6574883F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39BECBC5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79C24EC" w14:textId="2028C593" w:rsidR="004931DC" w:rsidRPr="00DD288B" w:rsidRDefault="00E968E0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19,930</w:t>
            </w:r>
          </w:p>
        </w:tc>
        <w:tc>
          <w:tcPr>
            <w:tcW w:w="144" w:type="pct"/>
          </w:tcPr>
          <w:p w14:paraId="6C41623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3613105" w14:textId="06E8E054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16,480</w:t>
            </w:r>
          </w:p>
        </w:tc>
        <w:tc>
          <w:tcPr>
            <w:tcW w:w="144" w:type="pct"/>
          </w:tcPr>
          <w:p w14:paraId="62A25545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8AE2AB6" w14:textId="3210E499" w:rsidR="004931DC" w:rsidRPr="00DD288B" w:rsidRDefault="00FF16BB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5,263</w:t>
            </w:r>
          </w:p>
        </w:tc>
        <w:tc>
          <w:tcPr>
            <w:tcW w:w="134" w:type="pct"/>
          </w:tcPr>
          <w:p w14:paraId="1CA9382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22DBCDD7" w14:textId="24CB34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5,574</w:t>
            </w:r>
          </w:p>
        </w:tc>
      </w:tr>
      <w:tr w:rsidR="004931DC" w:rsidRPr="00DD288B" w14:paraId="76217BDE" w14:textId="77777777" w:rsidTr="007545C9">
        <w:trPr>
          <w:cantSplit/>
        </w:trPr>
        <w:tc>
          <w:tcPr>
            <w:tcW w:w="2223" w:type="pct"/>
            <w:shd w:val="clear" w:color="auto" w:fill="auto"/>
          </w:tcPr>
          <w:p w14:paraId="429BBC3E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B916AD1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BBBB07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102D2F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4E66A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DE83477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031AFC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D30D9D5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31DC" w:rsidRPr="00DD288B" w14:paraId="1DE9D28F" w14:textId="77777777" w:rsidTr="007545C9">
        <w:trPr>
          <w:cantSplit/>
          <w:trHeight w:val="68"/>
        </w:trPr>
        <w:tc>
          <w:tcPr>
            <w:tcW w:w="2223" w:type="pct"/>
            <w:shd w:val="clear" w:color="auto" w:fill="auto"/>
          </w:tcPr>
          <w:p w14:paraId="7D99FC64" w14:textId="666EDE3E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595" w:type="pct"/>
          </w:tcPr>
          <w:p w14:paraId="1774753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C0FC8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A44FBC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93BBD5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99C0BC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83A46C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47789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594E0F0B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2E3F770A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  <w:shd w:val="clear" w:color="auto" w:fill="auto"/>
          </w:tcPr>
          <w:p w14:paraId="53C69239" w14:textId="6FE9830B" w:rsidR="004931DC" w:rsidRPr="00DD288B" w:rsidRDefault="00F21468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468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03E47B8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F630C28" w14:textId="6B6F32E1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45D643E1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F6F790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8842D92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1D5273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EB8" w:rsidRPr="00134E94" w14:paraId="6ED66DC3" w14:textId="77777777" w:rsidTr="00BC2EB8">
        <w:trPr>
          <w:cantSplit/>
        </w:trPr>
        <w:tc>
          <w:tcPr>
            <w:tcW w:w="2223" w:type="pct"/>
            <w:shd w:val="clear" w:color="auto" w:fill="auto"/>
          </w:tcPr>
          <w:p w14:paraId="6F7D43D0" w14:textId="2A1413F1" w:rsidR="00BC2EB8" w:rsidRPr="00DD288B" w:rsidRDefault="00BC2EB8" w:rsidP="009B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595" w:type="pct"/>
            <w:shd w:val="clear" w:color="auto" w:fill="auto"/>
          </w:tcPr>
          <w:p w14:paraId="339F7CD9" w14:textId="1B451448" w:rsidR="00BC2EB8" w:rsidRPr="00DD288B" w:rsidRDefault="00F21468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468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144" w:type="pct"/>
            <w:shd w:val="clear" w:color="auto" w:fill="auto"/>
          </w:tcPr>
          <w:p w14:paraId="08855518" w14:textId="77777777" w:rsidR="00BC2EB8" w:rsidRPr="00DD288B" w:rsidRDefault="00BC2EB8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E1E3F66" w14:textId="2F646380" w:rsidR="00BC2EB8" w:rsidRPr="00DD288B" w:rsidRDefault="00BC2EB8" w:rsidP="00BC2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9732968" w14:textId="77777777" w:rsidR="00BC2EB8" w:rsidRPr="00DD288B" w:rsidRDefault="00BC2EB8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20876A4" w14:textId="4BF1A159" w:rsidR="00BC2EB8" w:rsidRPr="00DD288B" w:rsidRDefault="00BC2EB8" w:rsidP="00BC2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4" w:type="pct"/>
            <w:shd w:val="clear" w:color="auto" w:fill="auto"/>
          </w:tcPr>
          <w:p w14:paraId="19BC2EB9" w14:textId="77777777" w:rsidR="00BC2EB8" w:rsidRPr="00DD288B" w:rsidRDefault="00BC2EB8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3592B13" w14:textId="77777777" w:rsidR="00BC2EB8" w:rsidRPr="00134E94" w:rsidRDefault="00BC2EB8" w:rsidP="009B4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A87B378" w14:textId="75571FDA" w:rsidR="0023426A" w:rsidRPr="00134E94" w:rsidRDefault="002B0890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br w:type="page"/>
      </w:r>
      <w:r w:rsidR="0023426A" w:rsidRPr="00134E94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3C6905" w:rsidRPr="00134E94">
        <w:rPr>
          <w:rFonts w:ascii="Angsana New" w:hAnsi="Angsana New"/>
          <w:sz w:val="30"/>
          <w:szCs w:val="30"/>
          <w:cs/>
        </w:rPr>
        <w:t>บุคคล</w:t>
      </w:r>
      <w:r w:rsidR="003C6905" w:rsidRPr="00134E94">
        <w:rPr>
          <w:rFonts w:ascii="Angsana New" w:hAnsi="Angsana New" w:hint="cs"/>
          <w:sz w:val="30"/>
          <w:szCs w:val="30"/>
          <w:cs/>
        </w:rPr>
        <w:t>หรือ</w:t>
      </w:r>
      <w:r w:rsidR="0023426A" w:rsidRPr="00134E94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23426A" w:rsidRPr="00134E94">
        <w:rPr>
          <w:rFonts w:ascii="Angsana New" w:hAnsi="Angsana New"/>
          <w:sz w:val="30"/>
          <w:szCs w:val="30"/>
        </w:rPr>
        <w:t xml:space="preserve"> </w:t>
      </w:r>
      <w:r w:rsidR="00DC3220">
        <w:rPr>
          <w:rFonts w:ascii="Angsana New" w:hAnsi="Angsana New"/>
          <w:sz w:val="30"/>
          <w:szCs w:val="30"/>
        </w:rPr>
        <w:t xml:space="preserve">30 </w:t>
      </w:r>
      <w:r w:rsidR="00DC3220">
        <w:rPr>
          <w:rFonts w:ascii="Angsana New" w:hAnsi="Angsana New"/>
          <w:sz w:val="30"/>
          <w:szCs w:val="30"/>
          <w:cs/>
        </w:rPr>
        <w:t>มิถุนายน</w:t>
      </w:r>
      <w:r w:rsidR="003B1BE8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2565</w:t>
      </w:r>
      <w:r w:rsidR="00B44738" w:rsidRPr="00134E94">
        <w:rPr>
          <w:rFonts w:ascii="Angsana New" w:hAnsi="Angsana New"/>
          <w:sz w:val="30"/>
          <w:szCs w:val="30"/>
        </w:rPr>
        <w:t xml:space="preserve"> </w:t>
      </w:r>
      <w:r w:rsidR="0023426A" w:rsidRPr="00134E94">
        <w:rPr>
          <w:rFonts w:ascii="Angsana New" w:hAnsi="Angsana New"/>
          <w:sz w:val="30"/>
          <w:szCs w:val="30"/>
          <w:cs/>
        </w:rPr>
        <w:t>และ</w:t>
      </w:r>
      <w:r w:rsidR="0023426A" w:rsidRPr="00134E94">
        <w:rPr>
          <w:rFonts w:ascii="Angsana New" w:hAnsi="Angsana New"/>
          <w:sz w:val="30"/>
          <w:szCs w:val="30"/>
        </w:rPr>
        <w:t xml:space="preserve"> 31 </w:t>
      </w:r>
      <w:r w:rsidR="0023426A" w:rsidRPr="00134E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7068" w:rsidRPr="00134E94">
        <w:rPr>
          <w:rFonts w:ascii="Angsana New" w:hAnsi="Angsana New"/>
          <w:sz w:val="30"/>
          <w:szCs w:val="30"/>
        </w:rPr>
        <w:t>2564</w:t>
      </w:r>
      <w:r w:rsidR="00B44738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23426A" w:rsidRPr="00134E94">
        <w:rPr>
          <w:rFonts w:ascii="Angsana New" w:hAnsi="Angsana New"/>
          <w:sz w:val="30"/>
          <w:szCs w:val="30"/>
          <w:cs/>
        </w:rPr>
        <w:t>มีดังนี้</w:t>
      </w:r>
    </w:p>
    <w:p w14:paraId="52FCE6B2" w14:textId="77777777" w:rsidR="0023426A" w:rsidRPr="00134E94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877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828"/>
        <w:gridCol w:w="1249"/>
        <w:gridCol w:w="315"/>
        <w:gridCol w:w="1262"/>
        <w:gridCol w:w="315"/>
        <w:gridCol w:w="1362"/>
        <w:gridCol w:w="315"/>
        <w:gridCol w:w="1231"/>
      </w:tblGrid>
      <w:tr w:rsidR="00617BB5" w:rsidRPr="00134E94" w14:paraId="248159F3" w14:textId="77777777" w:rsidTr="00A03822">
        <w:trPr>
          <w:tblHeader/>
        </w:trPr>
        <w:tc>
          <w:tcPr>
            <w:tcW w:w="2219" w:type="pct"/>
          </w:tcPr>
          <w:p w14:paraId="4B2B2E47" w14:textId="77777777" w:rsidR="00617BB5" w:rsidRPr="00134E94" w:rsidRDefault="00617BB5" w:rsidP="00F12D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529B3E0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8A82D8D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6E82FDF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CC0" w:rsidRPr="00134E94" w14:paraId="6D58076E" w14:textId="77777777" w:rsidTr="00A03822">
        <w:trPr>
          <w:tblHeader/>
        </w:trPr>
        <w:tc>
          <w:tcPr>
            <w:tcW w:w="2219" w:type="pct"/>
          </w:tcPr>
          <w:p w14:paraId="11649440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A980DFA" w14:textId="53CD4E7E" w:rsidR="0002681A" w:rsidRPr="00134E94" w:rsidRDefault="00DC3220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165D088A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1D4C0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0F9B335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65CC0DC" w14:textId="3BEDA8F1" w:rsidR="0002681A" w:rsidRPr="00134E94" w:rsidRDefault="00DC3220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F5F922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07616DE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41CC0" w:rsidRPr="00134E94" w14:paraId="2C401AF0" w14:textId="77777777" w:rsidTr="00A03822">
        <w:trPr>
          <w:tblHeader/>
        </w:trPr>
        <w:tc>
          <w:tcPr>
            <w:tcW w:w="2219" w:type="pct"/>
          </w:tcPr>
          <w:p w14:paraId="6521FD6C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403F8D1" w14:textId="5E7D13E6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76D48F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693DEF5" w14:textId="5B861682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1DD0038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65E4C6B" w14:textId="3636E4BC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AA68A4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21289DF" w14:textId="09F3E231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17BB5" w:rsidRPr="00134E94" w14:paraId="01C52B18" w14:textId="77777777" w:rsidTr="00A03822">
        <w:trPr>
          <w:tblHeader/>
        </w:trPr>
        <w:tc>
          <w:tcPr>
            <w:tcW w:w="2219" w:type="pct"/>
          </w:tcPr>
          <w:p w14:paraId="32562462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2DBE8A1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1CC0" w:rsidRPr="00134E94" w14:paraId="2A9C4FBE" w14:textId="77777777" w:rsidTr="00A03822">
        <w:tc>
          <w:tcPr>
            <w:tcW w:w="2219" w:type="pct"/>
          </w:tcPr>
          <w:p w14:paraId="0412DFCF" w14:textId="77777777" w:rsidR="009C4C99" w:rsidRPr="00DD288B" w:rsidRDefault="009C4C99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4" w:type="pct"/>
          </w:tcPr>
          <w:p w14:paraId="6320C27E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D258BE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A3610A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CEABC1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39FCCFA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875FB2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86F22F2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062DE00C" w14:textId="77777777" w:rsidTr="00A03822">
        <w:tc>
          <w:tcPr>
            <w:tcW w:w="2219" w:type="pct"/>
          </w:tcPr>
          <w:p w14:paraId="49ABFDD8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66362ECB" w14:textId="4427D4D0" w:rsidR="00A85389" w:rsidRPr="00DD288B" w:rsidRDefault="00F21468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468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7AE0E1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B5F7B38" w14:textId="315D170C" w:rsidR="00A85389" w:rsidRPr="00DD288B" w:rsidRDefault="00A85389" w:rsidP="00C3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06FEA5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C63B79D" w14:textId="6E6190CE" w:rsidR="00A85389" w:rsidRPr="00DD288B" w:rsidRDefault="00A85389" w:rsidP="00C3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87DA4D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6ECE94C3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389" w:rsidRPr="00134E94" w14:paraId="354B6957" w14:textId="77777777" w:rsidTr="00A03822">
        <w:tc>
          <w:tcPr>
            <w:tcW w:w="2219" w:type="pct"/>
          </w:tcPr>
          <w:p w14:paraId="28F8F2B8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18445D2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778657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669BDF3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A9075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C8B7C4F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2CA529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21C8F42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2659005A" w14:textId="77777777" w:rsidTr="00A03822">
        <w:tc>
          <w:tcPr>
            <w:tcW w:w="2219" w:type="pct"/>
          </w:tcPr>
          <w:p w14:paraId="2914FB09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2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74" w:type="pct"/>
          </w:tcPr>
          <w:p w14:paraId="24EF463D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664DF5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C96189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AF7AB7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803B64A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751FCE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5520365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34412474" w14:textId="77777777" w:rsidTr="00A03822">
        <w:tc>
          <w:tcPr>
            <w:tcW w:w="2219" w:type="pct"/>
          </w:tcPr>
          <w:p w14:paraId="3F6F3B30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293E66A6" w14:textId="78AA1E95" w:rsidR="00A85389" w:rsidRPr="00DD288B" w:rsidRDefault="00A85389" w:rsidP="00C3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F4A959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A119A45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5801DD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B4C48FD" w14:textId="397CC514" w:rsidR="00A85389" w:rsidRPr="00DD288B" w:rsidRDefault="0044606C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45" w:type="pct"/>
          </w:tcPr>
          <w:p w14:paraId="7898D33F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19ED00B7" w14:textId="414335F6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A85389" w:rsidRPr="00134E94" w14:paraId="1D8E5E21" w14:textId="77777777" w:rsidTr="00A03822">
        <w:tc>
          <w:tcPr>
            <w:tcW w:w="2219" w:type="pct"/>
          </w:tcPr>
          <w:p w14:paraId="422043EB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ADA56AD" w14:textId="0761C0E1" w:rsidR="00A85389" w:rsidRPr="00DD288B" w:rsidRDefault="008250F4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15</w:t>
            </w:r>
            <w:r w:rsidR="00CD1F2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53C0F8D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C2D72DB" w14:textId="282F5D70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769C253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F4C4096" w14:textId="02A16CCE" w:rsidR="00A85389" w:rsidRPr="00DD288B" w:rsidRDefault="0044606C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B56AEB6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779250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389" w:rsidRPr="00134E94" w14:paraId="34BD6283" w14:textId="77777777" w:rsidTr="00A03822">
        <w:tc>
          <w:tcPr>
            <w:tcW w:w="2219" w:type="pct"/>
          </w:tcPr>
          <w:p w14:paraId="79BDD0A2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1F9BCFC" w14:textId="4C313C86" w:rsidR="00A85389" w:rsidRPr="00DD288B" w:rsidRDefault="008250F4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CD1F2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4D3B2D6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880AACA" w14:textId="3F9C7050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6B24D93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FAD8737" w14:textId="2D35C46C" w:rsidR="00A85389" w:rsidRPr="00DD288B" w:rsidRDefault="0044606C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5" w:type="pct"/>
          </w:tcPr>
          <w:p w14:paraId="3F293567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AF283F7" w14:textId="4AA15390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</w:tr>
      <w:tr w:rsidR="00A85389" w:rsidRPr="00134E94" w14:paraId="1BB17165" w14:textId="77777777" w:rsidTr="00A03822">
        <w:tc>
          <w:tcPr>
            <w:tcW w:w="2219" w:type="pct"/>
          </w:tcPr>
          <w:p w14:paraId="607915E0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0492DDC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711196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6BC77F7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531BB7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A5B2547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200EB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8D9EEF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5389" w:rsidRPr="00134E94" w14:paraId="70724200" w14:textId="77777777" w:rsidTr="00A03822">
        <w:tc>
          <w:tcPr>
            <w:tcW w:w="2219" w:type="pct"/>
          </w:tcPr>
          <w:p w14:paraId="0157E63E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74" w:type="pct"/>
          </w:tcPr>
          <w:p w14:paraId="242894FE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E89E27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E082741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D6CC1F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617D21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0A39D9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E5A1206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0F07A72D" w14:textId="77777777" w:rsidTr="00A03822">
        <w:tc>
          <w:tcPr>
            <w:tcW w:w="2219" w:type="pct"/>
          </w:tcPr>
          <w:p w14:paraId="6A5AE153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B831993" w14:textId="31642BA6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78EFE0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D972530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7A80D9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8ADD994" w14:textId="3710C7AC" w:rsidR="00A85389" w:rsidRPr="00DD288B" w:rsidRDefault="0044606C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2,23</w:t>
            </w:r>
            <w:r w:rsidR="002411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080C6F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75D3D5B" w14:textId="61B5D3F0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</w:tr>
      <w:tr w:rsidR="00A85389" w:rsidRPr="00134E94" w14:paraId="345859EF" w14:textId="77777777" w:rsidTr="00A03822">
        <w:tc>
          <w:tcPr>
            <w:tcW w:w="2219" w:type="pct"/>
          </w:tcPr>
          <w:p w14:paraId="33A51807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97A499" w14:textId="19C8F06C" w:rsidR="00A85389" w:rsidRPr="00DD288B" w:rsidRDefault="0082458E" w:rsidP="00E71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87</w:t>
            </w:r>
            <w:r w:rsidR="00652F1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7927C8A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C096BF" w14:textId="29EFAE35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145" w:type="pct"/>
          </w:tcPr>
          <w:p w14:paraId="5C63E45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F3BDE54" w14:textId="5950576B" w:rsidR="00A85389" w:rsidRPr="00DD288B" w:rsidRDefault="0044606C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CD3EF7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AF56CB5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389" w:rsidRPr="00134E94" w14:paraId="2C5B6560" w14:textId="77777777" w:rsidTr="00A03822">
        <w:tc>
          <w:tcPr>
            <w:tcW w:w="2219" w:type="pct"/>
          </w:tcPr>
          <w:p w14:paraId="3C7EFB2B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E767630" w14:textId="4CBC1808" w:rsidR="00A85389" w:rsidRPr="00DD288B" w:rsidRDefault="00E71020" w:rsidP="00E71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652F1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1A0F9E9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7A03DD5" w14:textId="35A2FE3A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145" w:type="pct"/>
          </w:tcPr>
          <w:p w14:paraId="4970D43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88A38E5" w14:textId="66F2B89B" w:rsidR="00A85389" w:rsidRPr="00DD288B" w:rsidRDefault="0044606C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2,23</w:t>
            </w:r>
            <w:r w:rsidR="00652F1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9B566C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7F34EC55" w14:textId="29DE2B29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2,257</w:t>
            </w:r>
          </w:p>
        </w:tc>
      </w:tr>
      <w:tr w:rsidR="00A85389" w:rsidRPr="00134E94" w14:paraId="03D12B1B" w14:textId="77777777" w:rsidTr="00A03822">
        <w:tc>
          <w:tcPr>
            <w:tcW w:w="2219" w:type="pct"/>
          </w:tcPr>
          <w:p w14:paraId="494CEE50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75F561F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779BB0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A9C59CB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2DBD0D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4BA82C1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36D03A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0BDEF7B2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745EF78A" w14:textId="77777777" w:rsidTr="00A03822">
        <w:tc>
          <w:tcPr>
            <w:tcW w:w="2219" w:type="pct"/>
          </w:tcPr>
          <w:p w14:paraId="0A6F6133" w14:textId="77777777" w:rsidR="00A85389" w:rsidRPr="007545C9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7545C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เงินปันผลค้างรับ (รวมอยู่ในลูกหนี้หมุนเวียนอื่น)</w:t>
            </w:r>
          </w:p>
        </w:tc>
        <w:tc>
          <w:tcPr>
            <w:tcW w:w="574" w:type="pct"/>
          </w:tcPr>
          <w:p w14:paraId="6DF0A729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9CDB1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E64C8F4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E27AF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1C545C2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811ED81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2D15963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85389" w:rsidRPr="00134E94" w14:paraId="13E40A32" w14:textId="77777777" w:rsidTr="00A03822">
        <w:tc>
          <w:tcPr>
            <w:tcW w:w="2219" w:type="pct"/>
          </w:tcPr>
          <w:p w14:paraId="7A4B5B65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7FE320B" w14:textId="6AEB39F9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D2AFAE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6AA7E55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BD275E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549C2C98" w14:textId="616D6FD2" w:rsidR="00A85389" w:rsidRPr="00134E94" w:rsidRDefault="00E979A5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67AF32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2B8BAD3" w14:textId="1C60689C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29,950</w:t>
            </w:r>
          </w:p>
        </w:tc>
      </w:tr>
      <w:tr w:rsidR="00A85389" w:rsidRPr="00134E94" w14:paraId="1B2D124D" w14:textId="77777777" w:rsidTr="00A03822">
        <w:tc>
          <w:tcPr>
            <w:tcW w:w="2219" w:type="pct"/>
          </w:tcPr>
          <w:p w14:paraId="2E67D5F7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088283D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7C9F40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1F63416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392807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4C16DEE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A3380D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5FAA1679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592F7E68" w14:textId="77777777" w:rsidTr="00A03822">
        <w:tc>
          <w:tcPr>
            <w:tcW w:w="2219" w:type="pct"/>
          </w:tcPr>
          <w:p w14:paraId="2B23CE7E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 w:right="-19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17B58C4C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74" w:type="pct"/>
          </w:tcPr>
          <w:p w14:paraId="2AD3EEE4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806BE9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CB87D46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CAA9FAC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8BC80FE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D85B0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75EE7C9D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85389" w:rsidRPr="00DD288B" w14:paraId="0394BA1C" w14:textId="77777777" w:rsidTr="00A03822">
        <w:tc>
          <w:tcPr>
            <w:tcW w:w="2219" w:type="pct"/>
          </w:tcPr>
          <w:p w14:paraId="768A8AE2" w14:textId="0861B5CF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BFEED7F" w14:textId="5D1BE7E9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EA027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56D8D8F" w14:textId="12B838FD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DC8A3A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5AFC6C3" w14:textId="5CF5A731" w:rsidR="00A85389" w:rsidRPr="00DD288B" w:rsidRDefault="001D60D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145" w:type="pct"/>
          </w:tcPr>
          <w:p w14:paraId="3368EBB3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B270918" w14:textId="406F0FD6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</w:tr>
      <w:tr w:rsidR="00A85389" w:rsidRPr="00DD288B" w14:paraId="350C0BB5" w14:textId="77777777" w:rsidTr="00B1219D">
        <w:tc>
          <w:tcPr>
            <w:tcW w:w="2219" w:type="pct"/>
          </w:tcPr>
          <w:p w14:paraId="62770557" w14:textId="27888A63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</w:tcPr>
          <w:p w14:paraId="0B14BA38" w14:textId="020BAFC6" w:rsidR="00A85389" w:rsidRPr="00DD288B" w:rsidRDefault="001D60D9" w:rsidP="00A853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5" w:type="pct"/>
          </w:tcPr>
          <w:p w14:paraId="3538A121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88A3DF6" w14:textId="7FBF5AFB" w:rsidR="00A85389" w:rsidRPr="00DD288B" w:rsidRDefault="00A85389" w:rsidP="00A853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A77F170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676452E" w14:textId="5C1B878B" w:rsidR="00A85389" w:rsidRPr="00DD288B" w:rsidRDefault="001D60D9" w:rsidP="00A853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5" w:type="pct"/>
          </w:tcPr>
          <w:p w14:paraId="3248DA57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FED1359" w14:textId="6B125202" w:rsidR="00A85389" w:rsidRPr="00DD288B" w:rsidRDefault="00A85389" w:rsidP="00A853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85389" w:rsidRPr="00DD288B" w14:paraId="77D14B17" w14:textId="77777777" w:rsidTr="00A03822">
        <w:tc>
          <w:tcPr>
            <w:tcW w:w="2219" w:type="pct"/>
          </w:tcPr>
          <w:p w14:paraId="0E1140DD" w14:textId="5A3A0C53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</w:tcPr>
          <w:p w14:paraId="46F21309" w14:textId="460247A6" w:rsidR="00A85389" w:rsidRPr="00DD288B" w:rsidRDefault="001D60D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45" w:type="pct"/>
          </w:tcPr>
          <w:p w14:paraId="4FD11550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32B7E1F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923FDB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43A8912C" w14:textId="59016903" w:rsidR="00A85389" w:rsidRPr="00DD288B" w:rsidRDefault="001D60D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1,362</w:t>
            </w:r>
          </w:p>
        </w:tc>
        <w:tc>
          <w:tcPr>
            <w:tcW w:w="145" w:type="pct"/>
          </w:tcPr>
          <w:p w14:paraId="34D60BF1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1294F6EB" w14:textId="41C4EEBD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2,145</w:t>
            </w:r>
          </w:p>
        </w:tc>
      </w:tr>
      <w:tr w:rsidR="00A85389" w:rsidRPr="00DD288B" w14:paraId="4C313AB5" w14:textId="77777777" w:rsidTr="00A03822">
        <w:tc>
          <w:tcPr>
            <w:tcW w:w="2219" w:type="pct"/>
          </w:tcPr>
          <w:p w14:paraId="333ABAA0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F165CF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F995EC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4CF9541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1B58D6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82BCDD9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385024E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0B64991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85389" w:rsidRPr="00DD288B" w14:paraId="3647E09B" w14:textId="77777777" w:rsidTr="00A03822">
        <w:tc>
          <w:tcPr>
            <w:tcW w:w="2219" w:type="pct"/>
          </w:tcPr>
          <w:p w14:paraId="17A61556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2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ค่าที่ดิน</w:t>
            </w:r>
          </w:p>
        </w:tc>
        <w:tc>
          <w:tcPr>
            <w:tcW w:w="574" w:type="pct"/>
          </w:tcPr>
          <w:p w14:paraId="598D471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BECA502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082EFED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3B4BC3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FD64A8F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F73E2C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A18D8F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85389" w:rsidRPr="00134E94" w14:paraId="597C36FF" w14:textId="77777777" w:rsidTr="00A03822">
        <w:tc>
          <w:tcPr>
            <w:tcW w:w="2219" w:type="pct"/>
          </w:tcPr>
          <w:p w14:paraId="7E807D96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25ED72F" w14:textId="4B709853" w:rsidR="00A85389" w:rsidRPr="00DD288B" w:rsidRDefault="0044606C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76,241</w:t>
            </w:r>
          </w:p>
        </w:tc>
        <w:tc>
          <w:tcPr>
            <w:tcW w:w="145" w:type="pct"/>
          </w:tcPr>
          <w:p w14:paraId="2B71EAEF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C4EA9E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76,241</w:t>
            </w:r>
          </w:p>
        </w:tc>
        <w:tc>
          <w:tcPr>
            <w:tcW w:w="145" w:type="pct"/>
          </w:tcPr>
          <w:p w14:paraId="00D86C3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9BC5266" w14:textId="5742F2F7" w:rsidR="00A85389" w:rsidRPr="00DD288B" w:rsidRDefault="00354E0C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B1D36C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79089655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389" w:rsidRPr="00134E94" w14:paraId="6F1506BC" w14:textId="77777777" w:rsidTr="00A03822">
        <w:tc>
          <w:tcPr>
            <w:tcW w:w="2219" w:type="pct"/>
          </w:tcPr>
          <w:p w14:paraId="0D56BD77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 w:firstLine="2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3AF3620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BC56CD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B5A9C89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34181A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F8D594F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A830EB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B69A614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389" w:rsidRPr="00134E94" w14:paraId="1D36E8E7" w14:textId="77777777" w:rsidTr="00A03822">
        <w:tc>
          <w:tcPr>
            <w:tcW w:w="2219" w:type="pct"/>
          </w:tcPr>
          <w:p w14:paraId="14B0405A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74" w:type="pct"/>
          </w:tcPr>
          <w:p w14:paraId="48A17F75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A37F45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567D1D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0AB5E7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3F115D7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DFB86A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BB29625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389" w:rsidRPr="00DD288B" w14:paraId="599CA539" w14:textId="77777777" w:rsidTr="00A03822">
        <w:tc>
          <w:tcPr>
            <w:tcW w:w="2219" w:type="pct"/>
          </w:tcPr>
          <w:p w14:paraId="5E91A921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5122E35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5836B36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DB4ED27" w14:textId="0034F4E4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FAD8CC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225BC59B" w14:textId="07477DDC" w:rsidR="00A85389" w:rsidRPr="00DD288B" w:rsidRDefault="00F21468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468">
              <w:rPr>
                <w:rFonts w:ascii="Angsana New" w:hAnsi="Angsana New" w:hint="cs"/>
                <w:sz w:val="30"/>
                <w:szCs w:val="30"/>
              </w:rPr>
              <w:t>2</w:t>
            </w:r>
            <w:r w:rsidR="008437B2" w:rsidRPr="00DD288B">
              <w:rPr>
                <w:rFonts w:ascii="Angsana New" w:hAnsi="Angsana New"/>
                <w:sz w:val="30"/>
                <w:szCs w:val="30"/>
              </w:rPr>
              <w:t>,</w:t>
            </w:r>
            <w:r w:rsidRPr="00F21468">
              <w:rPr>
                <w:rFonts w:ascii="Angsana New" w:hAnsi="Angsana New" w:hint="cs"/>
                <w:sz w:val="30"/>
                <w:szCs w:val="30"/>
              </w:rPr>
              <w:t>267</w:t>
            </w:r>
          </w:p>
        </w:tc>
        <w:tc>
          <w:tcPr>
            <w:tcW w:w="145" w:type="pct"/>
          </w:tcPr>
          <w:p w14:paraId="35B8875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032C67F4" w14:textId="0C2BCB93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2,408</w:t>
            </w:r>
          </w:p>
        </w:tc>
      </w:tr>
    </w:tbl>
    <w:p w14:paraId="07A8248D" w14:textId="77777777" w:rsidR="00B52F40" w:rsidRPr="00DD288B" w:rsidRDefault="00B52F40" w:rsidP="00B52F40">
      <w:pPr>
        <w:rPr>
          <w:vanish/>
        </w:rPr>
      </w:pPr>
    </w:p>
    <w:tbl>
      <w:tblPr>
        <w:tblpPr w:leftFromText="180" w:rightFromText="180" w:vertAnchor="text" w:horzAnchor="margin" w:tblpXSpec="center" w:tblpY="372"/>
        <w:tblW w:w="10877" w:type="dxa"/>
        <w:tblLayout w:type="fixed"/>
        <w:tblLook w:val="04A0" w:firstRow="1" w:lastRow="0" w:firstColumn="1" w:lastColumn="0" w:noHBand="0" w:noVBand="1"/>
      </w:tblPr>
      <w:tblGrid>
        <w:gridCol w:w="1078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088"/>
        <w:gridCol w:w="270"/>
        <w:gridCol w:w="1510"/>
        <w:gridCol w:w="272"/>
        <w:gridCol w:w="1068"/>
      </w:tblGrid>
      <w:tr w:rsidR="00A03822" w:rsidRPr="00DD288B" w14:paraId="07084BBA" w14:textId="77777777" w:rsidTr="00A72875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5D2AB024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49B43CEE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2925DDD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427B43C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623A508A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7230A9CD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FEF1E59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36C265C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3822" w:rsidRPr="00DD288B" w14:paraId="7E440522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644DC9CD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743B643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BB3D453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CE53F87" w14:textId="1950669A" w:rsidR="00A03822" w:rsidRPr="00DD288B" w:rsidRDefault="00DC3220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1C313E7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3DF7A69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F67BA6C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967CED9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E77405C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2FECE7FC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2E8C6ADE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5BEC8297" w14:textId="622AEBA1" w:rsidR="00A03822" w:rsidRPr="00DD288B" w:rsidRDefault="00D6288F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="00A03822" w:rsidRPr="00DD288B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B5AC0B0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39ECDA6" w14:textId="1BAA06B2" w:rsidR="00A03822" w:rsidRPr="00DD288B" w:rsidRDefault="00DC3220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03822" w:rsidRPr="00DD288B" w14:paraId="7F72FB00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285F386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7DC0D0F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FEDC6D4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FF16658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AF001B4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47E3806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9380BA8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3623FED4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DF3D9D8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2EF8EA3E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1E3F1DE6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766ABE11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D288B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80A973F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9593C81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03822" w:rsidRPr="00DD288B" w14:paraId="210FA490" w14:textId="77777777" w:rsidTr="00A72875">
        <w:trPr>
          <w:cantSplit/>
        </w:trPr>
        <w:tc>
          <w:tcPr>
            <w:tcW w:w="496" w:type="pct"/>
            <w:shd w:val="clear" w:color="auto" w:fill="auto"/>
          </w:tcPr>
          <w:p w14:paraId="79141C8B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1397EFEB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46DBC1BE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7A478C7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BBA5390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3624C375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3B6B3AFE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1BC2F3CC" w14:textId="77777777" w:rsidR="00A03822" w:rsidRPr="00DD288B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2875" w:rsidRPr="00DD288B" w14:paraId="34AD43C1" w14:textId="77777777" w:rsidTr="00DD40B8">
        <w:trPr>
          <w:cantSplit/>
        </w:trPr>
        <w:tc>
          <w:tcPr>
            <w:tcW w:w="496" w:type="pct"/>
            <w:shd w:val="clear" w:color="auto" w:fill="auto"/>
          </w:tcPr>
          <w:p w14:paraId="7028FEC7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6FC309A8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</w:tcPr>
          <w:p w14:paraId="28566B7E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16668530" w14:textId="194D0726" w:rsidR="00A72875" w:rsidRPr="00DD288B" w:rsidRDefault="00041B46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0,</w:t>
            </w:r>
            <w:r w:rsidR="00C13C93"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14A5" w:rsidRPr="00DD288B">
              <w:rPr>
                <w:rFonts w:ascii="Angsana New" w:hAnsi="Angsana New"/>
                <w:sz w:val="30"/>
                <w:szCs w:val="30"/>
              </w:rPr>
              <w:t>3</w:t>
            </w:r>
            <w:r w:rsidRPr="00DD288B">
              <w:rPr>
                <w:rFonts w:ascii="Angsana New" w:hAnsi="Angsana New"/>
                <w:sz w:val="30"/>
                <w:szCs w:val="30"/>
              </w:rPr>
              <w:t>,</w:t>
            </w:r>
            <w:r w:rsidR="00C13C93"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</w:tcPr>
          <w:p w14:paraId="76102FB1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66028E69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60,704</w:t>
            </w:r>
          </w:p>
        </w:tc>
        <w:tc>
          <w:tcPr>
            <w:tcW w:w="125" w:type="pct"/>
            <w:shd w:val="clear" w:color="auto" w:fill="auto"/>
          </w:tcPr>
          <w:p w14:paraId="0B1E4EC1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24BFF837" w14:textId="70D7746B" w:rsidR="00A72875" w:rsidRPr="00DD288B" w:rsidRDefault="00F21468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468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  <w:r w:rsidR="0048072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25762" w:rsidRPr="00DD28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1468">
              <w:rPr>
                <w:rFonts w:ascii="Angsana New" w:hAnsi="Angsana New" w:hint="cs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125" w:type="pct"/>
            <w:shd w:val="clear" w:color="auto" w:fill="auto"/>
          </w:tcPr>
          <w:p w14:paraId="73A20F00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</w:tcPr>
          <w:p w14:paraId="2B26559B" w14:textId="6D57B705" w:rsidR="00A72875" w:rsidRPr="00DD288B" w:rsidRDefault="00E25762" w:rsidP="00EC7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8AEF6A5" w14:textId="0B2A9303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shd w:val="clear" w:color="auto" w:fill="auto"/>
          </w:tcPr>
          <w:p w14:paraId="6B3901E3" w14:textId="427D4C7F" w:rsidR="00A72875" w:rsidRPr="00DD288B" w:rsidRDefault="00E2576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125" w:type="pct"/>
            <w:shd w:val="clear" w:color="auto" w:fill="auto"/>
          </w:tcPr>
          <w:p w14:paraId="050A5BAD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</w:tcPr>
          <w:p w14:paraId="796BB936" w14:textId="7010E84A" w:rsidR="00A72875" w:rsidRPr="00DD288B" w:rsidRDefault="00E2576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48072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,981</w:t>
            </w:r>
          </w:p>
        </w:tc>
      </w:tr>
      <w:tr w:rsidR="00A72875" w:rsidRPr="00DD288B" w14:paraId="4E833D16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760D15C2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6F089ABA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824B719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39118B7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06E0E22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920E653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E30CBEE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0C31C4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BDE10E7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113B72EB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30B464BC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13893F17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13461114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0209D6D4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2875" w:rsidRPr="00DD288B" w14:paraId="07D2494D" w14:textId="77777777" w:rsidTr="00A72875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BCB4612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604BD92F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8D7C633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8DB8278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48291DAB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6C640E6C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58A3540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229C75F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875" w:rsidRPr="00DD288B" w14:paraId="1234E111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2952D4E2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69BDA7A2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BD4E146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0D2F1BB" w14:textId="09562F36" w:rsidR="00A72875" w:rsidRPr="00DD288B" w:rsidRDefault="00DC3220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790485B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534B874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2951B78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D4BC8ED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F67E904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0630BC8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32C7BC84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397EB05" w14:textId="77B7C776" w:rsidR="00A72875" w:rsidRPr="00DD288B" w:rsidRDefault="00D6288F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="00A72875" w:rsidRPr="00DD288B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61FFB33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3F4D24E" w14:textId="0E492E74" w:rsidR="00A72875" w:rsidRPr="00DD288B" w:rsidRDefault="00DC3220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72875" w:rsidRPr="00DD288B" w14:paraId="08A0ED71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1AAFDDB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7D96245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99BD540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A50A61C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30139F1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118AE1C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ADC6706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4693EF3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4A0CE16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80F0BB8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444150A2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18BF38EF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DD288B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AF7F9BE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634F4D3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72875" w:rsidRPr="00DD288B" w14:paraId="2AB2DD89" w14:textId="77777777" w:rsidTr="00A72875">
        <w:trPr>
          <w:cantSplit/>
        </w:trPr>
        <w:tc>
          <w:tcPr>
            <w:tcW w:w="496" w:type="pct"/>
            <w:shd w:val="clear" w:color="auto" w:fill="auto"/>
          </w:tcPr>
          <w:p w14:paraId="20C1B0AA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41A32E78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2C3A7ABA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A82EFD6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6C37BC68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3143CF8D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117E321C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31552681" w14:textId="77777777" w:rsidR="00A72875" w:rsidRPr="00DD288B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014A5" w:rsidRPr="00DD288B" w14:paraId="7818E71E" w14:textId="77777777" w:rsidTr="002220A1">
        <w:trPr>
          <w:cantSplit/>
          <w:trHeight w:val="218"/>
        </w:trPr>
        <w:tc>
          <w:tcPr>
            <w:tcW w:w="496" w:type="pct"/>
            <w:shd w:val="clear" w:color="auto" w:fill="auto"/>
          </w:tcPr>
          <w:p w14:paraId="2AE98CDD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6" w:type="pct"/>
            <w:shd w:val="clear" w:color="auto" w:fill="auto"/>
          </w:tcPr>
          <w:p w14:paraId="5CCDC7AF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5D7276C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B431027" w14:textId="6E7C9268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3</w:t>
            </w:r>
            <w:r w:rsidR="00927058">
              <w:rPr>
                <w:rFonts w:ascii="Angsana New" w:hAnsi="Angsana New"/>
                <w:sz w:val="30"/>
                <w:szCs w:val="30"/>
              </w:rPr>
              <w:t>, 4.8</w:t>
            </w:r>
          </w:p>
        </w:tc>
        <w:tc>
          <w:tcPr>
            <w:tcW w:w="125" w:type="pct"/>
            <w:shd w:val="clear" w:color="auto" w:fill="auto"/>
          </w:tcPr>
          <w:p w14:paraId="26CF5E91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C6BB591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170,368</w:t>
            </w:r>
          </w:p>
        </w:tc>
        <w:tc>
          <w:tcPr>
            <w:tcW w:w="125" w:type="pct"/>
            <w:shd w:val="clear" w:color="auto" w:fill="auto"/>
          </w:tcPr>
          <w:p w14:paraId="4B217429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D7225BB" w14:textId="59F19595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129,600</w:t>
            </w:r>
          </w:p>
        </w:tc>
        <w:tc>
          <w:tcPr>
            <w:tcW w:w="125" w:type="pct"/>
            <w:shd w:val="clear" w:color="auto" w:fill="auto"/>
          </w:tcPr>
          <w:p w14:paraId="7F1E52CB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95B2A1C" w14:textId="0DCCF646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(116,500)</w:t>
            </w:r>
          </w:p>
        </w:tc>
        <w:tc>
          <w:tcPr>
            <w:tcW w:w="124" w:type="pct"/>
            <w:shd w:val="clear" w:color="auto" w:fill="auto"/>
          </w:tcPr>
          <w:p w14:paraId="496B5175" w14:textId="14195989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520D4D0" w14:textId="2B5FFC5C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7910B3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226782FD" w14:textId="43CC09D0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183,468</w:t>
            </w:r>
          </w:p>
        </w:tc>
      </w:tr>
      <w:tr w:rsidR="005014A5" w:rsidRPr="00DD288B" w14:paraId="4F9F480A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6E67677A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0FF99DA6" w14:textId="3835216C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5" w:type="pct"/>
            <w:shd w:val="clear" w:color="auto" w:fill="auto"/>
          </w:tcPr>
          <w:p w14:paraId="76219330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11886E3" w14:textId="0F6F19D9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0, 3</w:t>
            </w:r>
          </w:p>
        </w:tc>
        <w:tc>
          <w:tcPr>
            <w:tcW w:w="125" w:type="pct"/>
            <w:shd w:val="clear" w:color="auto" w:fill="auto"/>
          </w:tcPr>
          <w:p w14:paraId="24FB5C0D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5A07314B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47,320</w:t>
            </w:r>
          </w:p>
        </w:tc>
        <w:tc>
          <w:tcPr>
            <w:tcW w:w="125" w:type="pct"/>
            <w:shd w:val="clear" w:color="auto" w:fill="auto"/>
          </w:tcPr>
          <w:p w14:paraId="60FAF607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16BD62BB" w14:textId="7CCFCFE9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168,</w:t>
            </w:r>
            <w:r w:rsidR="00041B46" w:rsidRPr="00DD288B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25" w:type="pct"/>
            <w:shd w:val="clear" w:color="auto" w:fill="auto"/>
          </w:tcPr>
          <w:p w14:paraId="7A8160E5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506F1D89" w14:textId="4B6807AB" w:rsidR="005014A5" w:rsidRPr="00DD288B" w:rsidRDefault="00041B46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51CD03C9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411708E4" w14:textId="70FB05DB" w:rsidR="005014A5" w:rsidRPr="00DD288B" w:rsidRDefault="00041B46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BBCE89F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0934F4C8" w14:textId="00FB9893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215,655</w:t>
            </w:r>
          </w:p>
        </w:tc>
      </w:tr>
      <w:tr w:rsidR="005014A5" w:rsidRPr="00DD288B" w14:paraId="08D35835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2C9B87FE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" w:type="pct"/>
            <w:shd w:val="clear" w:color="auto" w:fill="auto"/>
          </w:tcPr>
          <w:p w14:paraId="65BCE560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AB8865E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34078C9B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0A9E296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66AE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217,688</w:t>
            </w:r>
          </w:p>
        </w:tc>
        <w:tc>
          <w:tcPr>
            <w:tcW w:w="125" w:type="pct"/>
            <w:shd w:val="clear" w:color="auto" w:fill="auto"/>
          </w:tcPr>
          <w:p w14:paraId="641F4A7F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9E7A5" w14:textId="77E082E9" w:rsidR="005014A5" w:rsidRPr="00DD288B" w:rsidRDefault="00041B46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297,935</w:t>
            </w:r>
          </w:p>
        </w:tc>
        <w:tc>
          <w:tcPr>
            <w:tcW w:w="125" w:type="pct"/>
            <w:shd w:val="clear" w:color="auto" w:fill="auto"/>
          </w:tcPr>
          <w:p w14:paraId="22B861EF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1E21F" w14:textId="3F0E0646" w:rsidR="005014A5" w:rsidRPr="00DD288B" w:rsidRDefault="00041B46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(116,500)</w:t>
            </w:r>
          </w:p>
        </w:tc>
        <w:tc>
          <w:tcPr>
            <w:tcW w:w="124" w:type="pct"/>
            <w:shd w:val="clear" w:color="auto" w:fill="auto"/>
          </w:tcPr>
          <w:p w14:paraId="759C7FFF" w14:textId="77777777" w:rsidR="005014A5" w:rsidRPr="00DD288B" w:rsidRDefault="005014A5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75772" w14:textId="18139468" w:rsidR="005014A5" w:rsidRPr="00DD288B" w:rsidRDefault="00041B46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91262FE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C750E" w14:textId="4A2179F0" w:rsidR="005014A5" w:rsidRPr="00DD288B" w:rsidRDefault="00041B46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399,123</w:t>
            </w:r>
          </w:p>
        </w:tc>
      </w:tr>
      <w:tr w:rsidR="005014A5" w:rsidRPr="00DD288B" w14:paraId="2A193620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236A1548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7BF3C61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E7C2B2E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3C916AAA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1B5C54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255D7C7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E7C0AD7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47B8A36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1160D92C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shd w:val="clear" w:color="auto" w:fill="auto"/>
          </w:tcPr>
          <w:p w14:paraId="4B78160B" w14:textId="77777777" w:rsidR="005014A5" w:rsidRPr="00DD288B" w:rsidRDefault="005014A5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8F29284" w14:textId="77777777" w:rsidR="005014A5" w:rsidRPr="00DD288B" w:rsidRDefault="005014A5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6CEBA8B8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7B481B9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shd w:val="clear" w:color="auto" w:fill="auto"/>
          </w:tcPr>
          <w:p w14:paraId="52E158D1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14A5" w:rsidRPr="00DD288B" w14:paraId="0006F2EC" w14:textId="77777777" w:rsidTr="006526EF">
        <w:trPr>
          <w:cantSplit/>
        </w:trPr>
        <w:tc>
          <w:tcPr>
            <w:tcW w:w="496" w:type="pct"/>
            <w:shd w:val="clear" w:color="auto" w:fill="auto"/>
          </w:tcPr>
          <w:p w14:paraId="10B34045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6EF38591" w14:textId="7204A1DD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</w:tcPr>
          <w:p w14:paraId="0F57EB36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59" w:type="pct"/>
            <w:gridSpan w:val="9"/>
            <w:shd w:val="clear" w:color="auto" w:fill="auto"/>
          </w:tcPr>
          <w:p w14:paraId="7D99600E" w14:textId="04F8AC22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งบการเงินรวม </w:t>
            </w:r>
            <w:r w:rsidRPr="00DD288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/ </w:t>
            </w:r>
            <w:r w:rsidRPr="00DD288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4A5" w:rsidRPr="00DD288B" w14:paraId="51678878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7E089B9A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2B465E81" w14:textId="0BC20458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5A44292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499AAE5C" w14:textId="2D2D4F5B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shd w:val="clear" w:color="auto" w:fill="auto"/>
          </w:tcPr>
          <w:p w14:paraId="4E1FD8A9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6C7B20C" w14:textId="7FAA3DB3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6064A5B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A5F5049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597E87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7FBD34C7" w14:textId="77777777" w:rsidR="005014A5" w:rsidRPr="00DD288B" w:rsidRDefault="005014A5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189EAE8E" w14:textId="77777777" w:rsidR="005014A5" w:rsidRPr="00DD288B" w:rsidRDefault="005014A5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1A9B4598" w14:textId="73A8830E" w:rsidR="005014A5" w:rsidRPr="00DD288B" w:rsidRDefault="00D6288F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="005014A5" w:rsidRPr="00DD288B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1C9A10C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F34387A" w14:textId="50EE310B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014A5" w:rsidRPr="00DD288B" w14:paraId="08887A12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325AE52C" w14:textId="56945DA8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416A3F2" w14:textId="3E4A100E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39C6862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325D5FE7" w14:textId="3A56B331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</w:tcPr>
          <w:p w14:paraId="4334F4C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19EC07E" w14:textId="5CDC4292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24B91F1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82AA12B" w14:textId="08F2B123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675C790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F75AA18" w14:textId="618233E0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300B18D6" w14:textId="77777777" w:rsidR="005014A5" w:rsidRPr="00DD288B" w:rsidRDefault="005014A5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4C49379" w14:textId="5B0D0000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45A589A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9060F5F" w14:textId="1CC5E1DC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014A5" w:rsidRPr="00DD288B" w14:paraId="363521F8" w14:textId="77777777" w:rsidTr="00B3556B">
        <w:trPr>
          <w:cantSplit/>
        </w:trPr>
        <w:tc>
          <w:tcPr>
            <w:tcW w:w="496" w:type="pct"/>
            <w:shd w:val="clear" w:color="auto" w:fill="auto"/>
          </w:tcPr>
          <w:p w14:paraId="3FF7B45B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5A418B5E" w14:textId="74C4F54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1F8C7F19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BF4B5C6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5EE690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545F95A0" w14:textId="58C59F1D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71FC0825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6CD1584B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14A5" w:rsidRPr="00134E94" w14:paraId="4E2C9E47" w14:textId="77777777" w:rsidTr="00B3556B">
        <w:trPr>
          <w:cantSplit/>
        </w:trPr>
        <w:tc>
          <w:tcPr>
            <w:tcW w:w="496" w:type="pct"/>
            <w:shd w:val="clear" w:color="auto" w:fill="auto"/>
          </w:tcPr>
          <w:p w14:paraId="1E7F9CE8" w14:textId="301F9271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0B3343E" w14:textId="4D468EDD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5E7FEB3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022DA25" w14:textId="517757D2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25" w:type="pct"/>
            <w:shd w:val="clear" w:color="auto" w:fill="auto"/>
          </w:tcPr>
          <w:p w14:paraId="54176AFF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0A343" w14:textId="6A70F12C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9341568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262F57" w14:textId="0716EC22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9F3007B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6673C1" w14:textId="156D898E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4773A3BB" w14:textId="77777777" w:rsidR="005014A5" w:rsidRPr="00DD288B" w:rsidRDefault="005014A5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vAlign w:val="bottom"/>
          </w:tcPr>
          <w:p w14:paraId="3A5D1713" w14:textId="2642BEB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04AFB16" w14:textId="77777777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8F43E5" w14:textId="439F1460" w:rsidR="005014A5" w:rsidRPr="00DD288B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</w:tr>
      <w:tr w:rsidR="005014A5" w:rsidRPr="00134E94" w14:paraId="737604C0" w14:textId="77777777" w:rsidTr="00B3556B">
        <w:trPr>
          <w:cantSplit/>
        </w:trPr>
        <w:tc>
          <w:tcPr>
            <w:tcW w:w="496" w:type="pct"/>
            <w:shd w:val="clear" w:color="auto" w:fill="auto"/>
          </w:tcPr>
          <w:p w14:paraId="53FF23EF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E1263AF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28724F1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35A0E879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9034943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0E1E9158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5BA9624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221EAD42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0DE99013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shd w:val="clear" w:color="auto" w:fill="auto"/>
          </w:tcPr>
          <w:p w14:paraId="5448ED3C" w14:textId="77777777" w:rsidR="005014A5" w:rsidRPr="00BD5457" w:rsidRDefault="005014A5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0CC209D1" w14:textId="77777777" w:rsidR="005014A5" w:rsidRPr="00BD5457" w:rsidRDefault="005014A5" w:rsidP="00501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14:paraId="0AFF4370" w14:textId="77777777" w:rsidR="005014A5" w:rsidRPr="00BD5457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DCACF1D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shd w:val="clear" w:color="auto" w:fill="auto"/>
          </w:tcPr>
          <w:p w14:paraId="68788AE9" w14:textId="77777777" w:rsidR="005014A5" w:rsidRPr="00134E94" w:rsidRDefault="005014A5" w:rsidP="00501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97B74A4" w14:textId="77777777" w:rsidR="00781D0D" w:rsidRPr="00134E94" w:rsidRDefault="00781D0D"/>
    <w:p w14:paraId="6D89F130" w14:textId="77777777" w:rsidR="00A03822" w:rsidRPr="00134E94" w:rsidRDefault="00A03822" w:rsidP="00A03822">
      <w:pPr>
        <w:pStyle w:val="BodyText2"/>
        <w:ind w:left="540"/>
        <w:rPr>
          <w:b/>
          <w:bCs/>
          <w:cs/>
        </w:rPr>
      </w:pPr>
      <w:bookmarkStart w:id="0" w:name="_Hlk71130354"/>
    </w:p>
    <w:p w14:paraId="38F8C846" w14:textId="2F65FA9F" w:rsidR="0089797E" w:rsidRPr="00134E94" w:rsidRDefault="00362150" w:rsidP="00221A9A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134E94">
        <w:rPr>
          <w:b/>
          <w:bCs/>
          <w:cs/>
        </w:rPr>
        <w:br w:type="page"/>
      </w:r>
      <w:r w:rsidR="0089797E" w:rsidRPr="00134E94">
        <w:rPr>
          <w:rFonts w:hint="cs"/>
          <w:b/>
          <w:bCs/>
          <w:cs/>
        </w:rPr>
        <w:lastRenderedPageBreak/>
        <w:t>ลูกหนี้การค้าและลูกหนี้หมุนเวียนอื่น</w:t>
      </w:r>
    </w:p>
    <w:bookmarkEnd w:id="0"/>
    <w:p w14:paraId="3B27ED70" w14:textId="77777777" w:rsidR="0089797E" w:rsidRPr="00134E94" w:rsidRDefault="0089797E" w:rsidP="0089797E">
      <w:pPr>
        <w:pStyle w:val="BodyText2"/>
        <w:ind w:left="540"/>
        <w:rPr>
          <w:b/>
          <w:bCs/>
          <w:sz w:val="22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1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89797E" w:rsidRPr="00134E94" w14:paraId="72EBA55D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05CCAA86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14:paraId="17B67913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E4F8FB0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D483F35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37ADC027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</w:tcBorders>
          </w:tcPr>
          <w:p w14:paraId="1FB1613A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07B9F" w:rsidRPr="00134E94" w14:paraId="0C0EDA02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5533E2EF" w14:textId="77777777" w:rsidR="00E07B9F" w:rsidRPr="00134E94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  <w:vAlign w:val="bottom"/>
          </w:tcPr>
          <w:p w14:paraId="4295D84B" w14:textId="77777777" w:rsidR="00E07B9F" w:rsidRPr="00134E94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09979D8D" w14:textId="77777777" w:rsidR="00E07B9F" w:rsidRPr="00134E94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1883D7B5" w14:textId="7EC6051B" w:rsidR="00E07B9F" w:rsidRPr="00134E94" w:rsidRDefault="00DC3220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14F6F80C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6196AE29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6CA457DF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77CC0550" w14:textId="6FAA1CF8" w:rsidR="00E07B9F" w:rsidRPr="00134E94" w:rsidRDefault="00DC3220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68F4BF47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105AF251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91E76" w:rsidRPr="00134E94" w14:paraId="657E4005" w14:textId="77777777" w:rsidTr="0066487B">
        <w:trPr>
          <w:cantSplit/>
        </w:trPr>
        <w:tc>
          <w:tcPr>
            <w:tcW w:w="1635" w:type="pct"/>
          </w:tcPr>
          <w:p w14:paraId="30CE2444" w14:textId="77777777" w:rsidR="00C91E76" w:rsidRPr="00134E94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14:paraId="6F521E9D" w14:textId="77777777" w:rsidR="00C91E76" w:rsidRPr="00134E94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3C6D6C0A" w14:textId="77777777" w:rsidR="00C91E76" w:rsidRPr="00134E94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CD690FA" w14:textId="3DA77325" w:rsidR="00C91E76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E849C63" w14:textId="77777777" w:rsidR="00C91E76" w:rsidRPr="00134E94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6C71" w14:textId="22A90035" w:rsidR="00C91E76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3FCE2CD" w14:textId="77777777" w:rsidR="00C91E76" w:rsidRPr="00134E94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7958B57" w14:textId="7E44B8EF" w:rsidR="00C91E76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F0F83A3" w14:textId="77777777" w:rsidR="00C91E76" w:rsidRPr="00134E94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39E7CB" w14:textId="7FEA91FF" w:rsidR="00C91E76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9797E" w:rsidRPr="00134E94" w14:paraId="5D1AEE99" w14:textId="77777777" w:rsidTr="0066487B">
        <w:trPr>
          <w:cantSplit/>
        </w:trPr>
        <w:tc>
          <w:tcPr>
            <w:tcW w:w="1635" w:type="pct"/>
          </w:tcPr>
          <w:p w14:paraId="376AE186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5AA620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3E84D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0513A12D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97E" w:rsidRPr="00134E94" w14:paraId="486EEB23" w14:textId="77777777" w:rsidTr="00D64A3F">
        <w:trPr>
          <w:trHeight w:val="148"/>
        </w:trPr>
        <w:tc>
          <w:tcPr>
            <w:tcW w:w="1635" w:type="pct"/>
          </w:tcPr>
          <w:p w14:paraId="6D4046B6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55E599DE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44CCD43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16B6797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40720D68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2792ADE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D6E698E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FD43D6E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C45A4CB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6CFAEB9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08A8" w:rsidRPr="00DD288B" w14:paraId="5A27CDC0" w14:textId="77777777" w:rsidTr="00923F09">
        <w:trPr>
          <w:trHeight w:val="148"/>
        </w:trPr>
        <w:tc>
          <w:tcPr>
            <w:tcW w:w="1635" w:type="pct"/>
          </w:tcPr>
          <w:p w14:paraId="623F8830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3" w:type="pct"/>
          </w:tcPr>
          <w:p w14:paraId="3A58778C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EEF1517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shd w:val="clear" w:color="auto" w:fill="auto"/>
          </w:tcPr>
          <w:p w14:paraId="65090E63" w14:textId="149A3355" w:rsidR="00F008A8" w:rsidRPr="00DD288B" w:rsidRDefault="000D0A07" w:rsidP="00522D6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  <w:tcBorders>
              <w:bottom w:val="nil"/>
            </w:tcBorders>
          </w:tcPr>
          <w:p w14:paraId="2779CFB2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0721B071" w14:textId="7B4947E1" w:rsidR="00F008A8" w:rsidRPr="00DD288B" w:rsidRDefault="00F008A8" w:rsidP="00F008A8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327A8B2F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</w:tcPr>
          <w:p w14:paraId="223A6364" w14:textId="09EBA03A" w:rsidR="00F008A8" w:rsidRPr="00DD288B" w:rsidRDefault="00804F68" w:rsidP="00F008A8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3503BA96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B19DC5D" w14:textId="49B0A59F" w:rsidR="00F008A8" w:rsidRPr="00DD288B" w:rsidRDefault="00F008A8" w:rsidP="00F008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008A8" w:rsidRPr="00DD288B" w14:paraId="7D7D14A4" w14:textId="77777777" w:rsidTr="00AF220E">
        <w:tc>
          <w:tcPr>
            <w:tcW w:w="1635" w:type="pct"/>
          </w:tcPr>
          <w:p w14:paraId="440D233B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470D582A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FC12E8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26E2B58" w14:textId="17EBB0C8" w:rsidR="00F008A8" w:rsidRPr="00DD288B" w:rsidRDefault="00EC2183" w:rsidP="009B34D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596,</w:t>
            </w:r>
            <w:r w:rsidR="000B22EC"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F470F5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92FA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7819960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1E5B983" w14:textId="65517966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371,379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50AB4EC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16CBB5E0" w14:textId="47E9A2CD" w:rsidR="00F008A8" w:rsidRPr="00DD288B" w:rsidRDefault="00804F6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68,0</w:t>
            </w:r>
            <w:r w:rsidR="007E5AA8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00D1AAF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31C569EA" w14:textId="03853948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52,842</w:t>
            </w:r>
          </w:p>
        </w:tc>
      </w:tr>
      <w:tr w:rsidR="00F008A8" w:rsidRPr="00DD288B" w14:paraId="04D95A41" w14:textId="77777777" w:rsidTr="00AF220E">
        <w:tc>
          <w:tcPr>
            <w:tcW w:w="1635" w:type="pct"/>
          </w:tcPr>
          <w:p w14:paraId="428DC13A" w14:textId="77777777" w:rsidR="00F008A8" w:rsidRPr="00DD288B" w:rsidRDefault="00F008A8" w:rsidP="00F008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bookmarkStart w:id="1" w:name="_Hlk71130369"/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bookmarkEnd w:id="1"/>
          </w:p>
        </w:tc>
        <w:tc>
          <w:tcPr>
            <w:tcW w:w="433" w:type="pct"/>
          </w:tcPr>
          <w:p w14:paraId="533AAC67" w14:textId="77777777" w:rsidR="00F008A8" w:rsidRPr="00DB5BE2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CF4DF8F" w14:textId="7EBFED53" w:rsidR="00F008A8" w:rsidRPr="00DB5BE2" w:rsidRDefault="00BF088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5BE2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29313942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8BDB1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6E5751" w14:textId="2449D51B" w:rsidR="00EC2183" w:rsidRPr="00DD288B" w:rsidRDefault="00EC2183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(1,66</w:t>
            </w:r>
            <w:r w:rsidR="00F470F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04189D10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41A6E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5E4C745" w14:textId="3D7E83BB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(3,075)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4BD61E8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6FA5D0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061D1D5" w14:textId="69176A83" w:rsidR="00804F68" w:rsidRPr="00DD288B" w:rsidRDefault="00804F6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(7</w:t>
            </w:r>
            <w:r w:rsidR="007E5AA8"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</w:tcPr>
          <w:p w14:paraId="13BB95F9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1391520C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DCE211" w14:textId="2E7F7484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(2,338)</w:t>
            </w:r>
          </w:p>
        </w:tc>
      </w:tr>
      <w:tr w:rsidR="00F008A8" w:rsidRPr="00DD288B" w14:paraId="16C8CDD7" w14:textId="77777777" w:rsidTr="00513609">
        <w:tc>
          <w:tcPr>
            <w:tcW w:w="1635" w:type="pct"/>
          </w:tcPr>
          <w:p w14:paraId="21682C4F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34788B1F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7DF57D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6BFD" w14:textId="425E0DD7" w:rsidR="00F008A8" w:rsidRPr="00DD288B" w:rsidRDefault="00EC2183" w:rsidP="009B34D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594,84</w:t>
            </w:r>
            <w:r w:rsidR="00D92F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121EAFDD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D7AF1" w14:textId="3672FD9C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368,304</w:t>
            </w:r>
          </w:p>
        </w:tc>
        <w:tc>
          <w:tcPr>
            <w:tcW w:w="147" w:type="pct"/>
            <w:shd w:val="clear" w:color="auto" w:fill="auto"/>
          </w:tcPr>
          <w:p w14:paraId="3D72383B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4109D" w14:textId="27CB859E" w:rsidR="00F008A8" w:rsidRPr="00DD288B" w:rsidRDefault="00804F6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67,340</w:t>
            </w:r>
          </w:p>
        </w:tc>
        <w:tc>
          <w:tcPr>
            <w:tcW w:w="147" w:type="pct"/>
          </w:tcPr>
          <w:p w14:paraId="055E476E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0CE70C20" w14:textId="3960B1F8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50,504</w:t>
            </w:r>
          </w:p>
        </w:tc>
      </w:tr>
      <w:tr w:rsidR="00F008A8" w:rsidRPr="00DD288B" w14:paraId="23F652F4" w14:textId="77777777" w:rsidTr="00513609">
        <w:tc>
          <w:tcPr>
            <w:tcW w:w="1635" w:type="pct"/>
          </w:tcPr>
          <w:p w14:paraId="308D7D02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3" w:type="pct"/>
          </w:tcPr>
          <w:p w14:paraId="3F018FA4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</w:tcPr>
          <w:p w14:paraId="39F05F38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581BC9C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2DA1A2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A9EB273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309D27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5099D90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7" w:type="pct"/>
          </w:tcPr>
          <w:p w14:paraId="4CEE6039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FEE4C69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008A8" w:rsidRPr="00DD288B" w14:paraId="01E31D62" w14:textId="77777777" w:rsidTr="00513609">
        <w:tc>
          <w:tcPr>
            <w:tcW w:w="1635" w:type="pct"/>
          </w:tcPr>
          <w:p w14:paraId="3BD92964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3" w:type="pct"/>
          </w:tcPr>
          <w:p w14:paraId="1515B780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D2D58A0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ADFBFE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A92181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7730B9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E950166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56377E0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3FAB3B3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23CCC660" w14:textId="77777777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008A8" w:rsidRPr="00DD288B" w14:paraId="540836A5" w14:textId="77777777" w:rsidTr="00513609">
        <w:tc>
          <w:tcPr>
            <w:tcW w:w="1635" w:type="pct"/>
          </w:tcPr>
          <w:p w14:paraId="00EAD72D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</w:tcPr>
          <w:p w14:paraId="4C4D9105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6C15C14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F64E3F" w14:textId="2D45BA50" w:rsidR="00F008A8" w:rsidRPr="00DD288B" w:rsidRDefault="000158EB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D92FA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4E249EB4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DE934BB" w14:textId="40E89F66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2698E5DE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2B739E8" w14:textId="4667B956" w:rsidR="00F008A8" w:rsidRPr="00DD288B" w:rsidRDefault="00F2146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4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47" w:type="pct"/>
          </w:tcPr>
          <w:p w14:paraId="5A356554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D7D1E82" w14:textId="2492D614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</w:tr>
      <w:tr w:rsidR="00F008A8" w:rsidRPr="00DD288B" w14:paraId="3EAC1108" w14:textId="77777777" w:rsidTr="00513609">
        <w:tc>
          <w:tcPr>
            <w:tcW w:w="1635" w:type="pct"/>
          </w:tcPr>
          <w:p w14:paraId="5A25347A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05B12AC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0E82EF9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5EBBCF" w14:textId="01564C28" w:rsidR="00F008A8" w:rsidRPr="00DD288B" w:rsidRDefault="000158EB" w:rsidP="00253A3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47" w:type="pct"/>
            <w:shd w:val="clear" w:color="auto" w:fill="auto"/>
          </w:tcPr>
          <w:p w14:paraId="7B57B442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EAB53CA" w14:textId="0FE6806D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47" w:type="pct"/>
            <w:shd w:val="clear" w:color="auto" w:fill="auto"/>
          </w:tcPr>
          <w:p w14:paraId="3DBA6A7D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3940BDC" w14:textId="339567D9" w:rsidR="00F008A8" w:rsidRPr="00DD288B" w:rsidRDefault="005231B3" w:rsidP="00C301FB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197D794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9362EBE" w14:textId="1114B238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F008A8" w:rsidRPr="00DD288B" w14:paraId="1F833ECD" w14:textId="77777777" w:rsidTr="00513609">
        <w:tc>
          <w:tcPr>
            <w:tcW w:w="1635" w:type="pct"/>
          </w:tcPr>
          <w:p w14:paraId="6A1629DC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71280830"/>
            <w:r w:rsidRPr="00DD288B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  <w:bookmarkEnd w:id="2"/>
          </w:p>
        </w:tc>
        <w:tc>
          <w:tcPr>
            <w:tcW w:w="433" w:type="pct"/>
          </w:tcPr>
          <w:p w14:paraId="6F50C179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1B3606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6F4296C" w14:textId="34386BB0" w:rsidR="00F008A8" w:rsidRPr="00DD288B" w:rsidRDefault="000158EB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17,1</w:t>
            </w:r>
            <w:r w:rsidR="00A32E8F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2FE5D247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EC0B08E" w14:textId="2AA6E17A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17,421</w:t>
            </w:r>
          </w:p>
        </w:tc>
        <w:tc>
          <w:tcPr>
            <w:tcW w:w="147" w:type="pct"/>
            <w:shd w:val="clear" w:color="auto" w:fill="auto"/>
          </w:tcPr>
          <w:p w14:paraId="61420B5B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DBA7EBF" w14:textId="143DF05C" w:rsidR="00F008A8" w:rsidRPr="00DD288B" w:rsidRDefault="00F2146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4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5231B3"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,055</w:t>
            </w:r>
          </w:p>
        </w:tc>
        <w:tc>
          <w:tcPr>
            <w:tcW w:w="147" w:type="pct"/>
          </w:tcPr>
          <w:p w14:paraId="369D3350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7C65A4E" w14:textId="4F8F1E4F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980</w:t>
            </w:r>
          </w:p>
        </w:tc>
      </w:tr>
      <w:tr w:rsidR="00F008A8" w:rsidRPr="00DD288B" w14:paraId="6B48BEBD" w14:textId="77777777" w:rsidTr="00513609">
        <w:tc>
          <w:tcPr>
            <w:tcW w:w="1635" w:type="pct"/>
          </w:tcPr>
          <w:p w14:paraId="090CF77F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71280842"/>
            <w:r w:rsidRPr="00DD288B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bookmarkEnd w:id="3"/>
          </w:p>
        </w:tc>
        <w:tc>
          <w:tcPr>
            <w:tcW w:w="433" w:type="pct"/>
          </w:tcPr>
          <w:p w14:paraId="517F7F61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468794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3CBFC59" w14:textId="23DD7EFF" w:rsidR="00F008A8" w:rsidRPr="00DD288B" w:rsidRDefault="000158EB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8,488</w:t>
            </w:r>
          </w:p>
        </w:tc>
        <w:tc>
          <w:tcPr>
            <w:tcW w:w="147" w:type="pct"/>
            <w:shd w:val="clear" w:color="auto" w:fill="auto"/>
          </w:tcPr>
          <w:p w14:paraId="239CDC64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BFBE0C" w14:textId="0A1A4CC9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12,750</w:t>
            </w:r>
          </w:p>
        </w:tc>
        <w:tc>
          <w:tcPr>
            <w:tcW w:w="147" w:type="pct"/>
            <w:shd w:val="clear" w:color="auto" w:fill="auto"/>
          </w:tcPr>
          <w:p w14:paraId="7DEAA467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DB1FFA7" w14:textId="2C133CB4" w:rsidR="00F008A8" w:rsidRPr="00DD288B" w:rsidRDefault="005231B3" w:rsidP="00F008A8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0A96371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D589B41" w14:textId="408AAA9F" w:rsidR="00F008A8" w:rsidRPr="00DD288B" w:rsidRDefault="00F008A8" w:rsidP="00F008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08A8" w:rsidRPr="00DD288B" w14:paraId="654A37E6" w14:textId="77777777" w:rsidTr="00513609">
        <w:tc>
          <w:tcPr>
            <w:tcW w:w="1635" w:type="pct"/>
          </w:tcPr>
          <w:p w14:paraId="60CA465A" w14:textId="5EC93DFF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รายได้ค้างรั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7E74FF" w:rsidRPr="00DD288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33" w:type="pct"/>
          </w:tcPr>
          <w:p w14:paraId="4AF9E7E6" w14:textId="77777777" w:rsidR="00F008A8" w:rsidRPr="00DD288B" w:rsidDel="004C4E41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0425066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133DD5" w14:textId="79A628BD" w:rsidR="00F008A8" w:rsidRPr="00DD288B" w:rsidDel="004C4E41" w:rsidRDefault="000158EB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147" w:type="pct"/>
            <w:shd w:val="clear" w:color="auto" w:fill="auto"/>
          </w:tcPr>
          <w:p w14:paraId="6C37FA0E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A80D795" w14:textId="3734BDC8" w:rsidR="00F008A8" w:rsidRPr="00DD288B" w:rsidDel="004C4E41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47" w:type="pct"/>
            <w:shd w:val="clear" w:color="auto" w:fill="auto"/>
          </w:tcPr>
          <w:p w14:paraId="7BDB4990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A222BC" w14:textId="790C96E9" w:rsidR="00F008A8" w:rsidRPr="00DD288B" w:rsidDel="004C4E41" w:rsidRDefault="005231B3" w:rsidP="00F008A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51B3EDE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147A9CE" w14:textId="22C05B26" w:rsidR="00F008A8" w:rsidRPr="00DD288B" w:rsidDel="004C4E41" w:rsidRDefault="00F008A8" w:rsidP="00F008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08A8" w:rsidRPr="00DD288B" w14:paraId="78602D0D" w14:textId="77777777" w:rsidTr="00513609">
        <w:tc>
          <w:tcPr>
            <w:tcW w:w="1635" w:type="pct"/>
          </w:tcPr>
          <w:p w14:paraId="6B4F5A54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DD288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</w:tcPr>
          <w:p w14:paraId="5E49384F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A0208D7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B19E749" w14:textId="461504AC" w:rsidR="00F008A8" w:rsidRPr="00DD288B" w:rsidRDefault="000158EB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147" w:type="pct"/>
            <w:shd w:val="clear" w:color="auto" w:fill="auto"/>
          </w:tcPr>
          <w:p w14:paraId="2BCACACA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D2772F" w14:textId="295DBE8D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47" w:type="pct"/>
            <w:shd w:val="clear" w:color="auto" w:fill="auto"/>
          </w:tcPr>
          <w:p w14:paraId="2E330AB6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72EAA47" w14:textId="0A90DCE7" w:rsidR="00F008A8" w:rsidRPr="00DD288B" w:rsidRDefault="005231B3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2,235</w:t>
            </w:r>
          </w:p>
        </w:tc>
        <w:tc>
          <w:tcPr>
            <w:tcW w:w="147" w:type="pct"/>
          </w:tcPr>
          <w:p w14:paraId="54474E8B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E9D01F0" w14:textId="1B17051F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2,257</w:t>
            </w:r>
          </w:p>
        </w:tc>
      </w:tr>
      <w:tr w:rsidR="00F008A8" w:rsidRPr="00DD288B" w14:paraId="3879BADE" w14:textId="77777777" w:rsidTr="00513609">
        <w:tc>
          <w:tcPr>
            <w:tcW w:w="1635" w:type="pct"/>
          </w:tcPr>
          <w:p w14:paraId="1CAD35E6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3" w:type="pct"/>
          </w:tcPr>
          <w:p w14:paraId="3BF97ADE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CEB66F8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DDA2D82" w14:textId="2F6120FD" w:rsidR="00F008A8" w:rsidRPr="00DD288B" w:rsidRDefault="000158EB" w:rsidP="00F008A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6109FFA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6D62C29" w14:textId="0C63F334" w:rsidR="00F008A8" w:rsidRPr="00DD288B" w:rsidRDefault="00F008A8" w:rsidP="00F008A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16901C6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7603CF" w14:textId="29035B70" w:rsidR="00F008A8" w:rsidRPr="00DD288B" w:rsidRDefault="005231B3" w:rsidP="00F008A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E7D1835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0167455" w14:textId="351F072E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29,950</w:t>
            </w:r>
          </w:p>
        </w:tc>
      </w:tr>
      <w:tr w:rsidR="00F008A8" w:rsidRPr="00DD288B" w14:paraId="62348478" w14:textId="77777777" w:rsidTr="003E2EB1">
        <w:trPr>
          <w:trHeight w:val="345"/>
        </w:trPr>
        <w:tc>
          <w:tcPr>
            <w:tcW w:w="1635" w:type="pct"/>
          </w:tcPr>
          <w:p w14:paraId="3102B642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4" w:name="_Hlk71280849"/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5016D320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6AE419A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75A8" w14:textId="6709544B" w:rsidR="00F008A8" w:rsidRPr="00DD288B" w:rsidRDefault="000158EB" w:rsidP="00253A3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27,5</w:t>
            </w:r>
            <w:r w:rsidR="004470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47" w:type="pct"/>
            <w:shd w:val="clear" w:color="auto" w:fill="auto"/>
          </w:tcPr>
          <w:p w14:paraId="3D097729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D4486" w14:textId="26FF71B6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31,982</w:t>
            </w:r>
          </w:p>
        </w:tc>
        <w:tc>
          <w:tcPr>
            <w:tcW w:w="147" w:type="pct"/>
            <w:shd w:val="clear" w:color="auto" w:fill="auto"/>
          </w:tcPr>
          <w:p w14:paraId="76AAA058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63DBE" w14:textId="62A666EE" w:rsidR="00F008A8" w:rsidRPr="00DD288B" w:rsidRDefault="005231B3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3,922</w:t>
            </w:r>
          </w:p>
        </w:tc>
        <w:tc>
          <w:tcPr>
            <w:tcW w:w="147" w:type="pct"/>
          </w:tcPr>
          <w:p w14:paraId="580B598B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46771A30" w14:textId="3C8C2290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33,928</w:t>
            </w:r>
          </w:p>
        </w:tc>
      </w:tr>
      <w:tr w:rsidR="00F008A8" w:rsidRPr="00134E94" w14:paraId="4D7E728C" w14:textId="77777777" w:rsidTr="00C91E76">
        <w:trPr>
          <w:trHeight w:val="58"/>
        </w:trPr>
        <w:tc>
          <w:tcPr>
            <w:tcW w:w="2068" w:type="pct"/>
            <w:gridSpan w:val="2"/>
          </w:tcPr>
          <w:p w14:paraId="13CAD20D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" w:type="pct"/>
          </w:tcPr>
          <w:p w14:paraId="66E90A1F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63975" w14:textId="1EB38607" w:rsidR="00F008A8" w:rsidRPr="00DD288B" w:rsidRDefault="000158EB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622,</w:t>
            </w:r>
            <w:r w:rsidR="00A32E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5C46EA16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F2AC1" w14:textId="10CC9E0A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400,286</w:t>
            </w:r>
          </w:p>
        </w:tc>
        <w:tc>
          <w:tcPr>
            <w:tcW w:w="147" w:type="pct"/>
            <w:shd w:val="clear" w:color="auto" w:fill="auto"/>
          </w:tcPr>
          <w:p w14:paraId="3A680302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835D9" w14:textId="08E31D40" w:rsidR="00F008A8" w:rsidRPr="00DD288B" w:rsidRDefault="005231B3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>71,262</w:t>
            </w:r>
          </w:p>
        </w:tc>
        <w:tc>
          <w:tcPr>
            <w:tcW w:w="147" w:type="pct"/>
          </w:tcPr>
          <w:p w14:paraId="4446A2AB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55FB" w14:textId="1DB9C8B9" w:rsidR="00F008A8" w:rsidRPr="00DD288B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84,432</w:t>
            </w:r>
          </w:p>
        </w:tc>
      </w:tr>
      <w:tr w:rsidR="00F008A8" w:rsidRPr="00C6132F" w14:paraId="1A81177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06FD4213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3CDC84E1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2E28B7E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80E6638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B745F83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F008A8" w:rsidRPr="00134E94" w14:paraId="7D5DF493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656DA870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70807376"/>
            <w:bookmarkEnd w:id="4"/>
          </w:p>
        </w:tc>
        <w:tc>
          <w:tcPr>
            <w:tcW w:w="145" w:type="pct"/>
            <w:tcBorders>
              <w:top w:val="nil"/>
            </w:tcBorders>
          </w:tcPr>
          <w:p w14:paraId="3AE3AEB9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BB2C779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49B45C0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3CF9397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5"/>
      <w:tr w:rsidR="00F008A8" w:rsidRPr="00134E94" w14:paraId="7B4051B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187C9AD3" w14:textId="11A4C328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C32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tcBorders>
              <w:top w:val="nil"/>
            </w:tcBorders>
          </w:tcPr>
          <w:p w14:paraId="7F4C4805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2C73F0F0" w14:textId="5FAB252C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76EEEA3F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469D6288" w14:textId="60669379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1ED9C7C3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3D13AD7" w14:textId="68825580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</w:tcPr>
          <w:p w14:paraId="2CCB0A05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044C3956" w14:textId="2A6AF37E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008A8" w:rsidRPr="00134E94" w14:paraId="201C2917" w14:textId="77777777" w:rsidTr="00CB0FDC">
        <w:tc>
          <w:tcPr>
            <w:tcW w:w="2068" w:type="pct"/>
            <w:gridSpan w:val="2"/>
          </w:tcPr>
          <w:p w14:paraId="6D8B992B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F7FEFBF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0A1D463C" w14:textId="40AB3CB9" w:rsidR="00F008A8" w:rsidRPr="00134E94" w:rsidRDefault="001E4042" w:rsidP="00F008A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008A8" w:rsidRPr="00134E94" w14:paraId="27ED3643" w14:textId="77777777" w:rsidTr="00CB0FDC">
        <w:tc>
          <w:tcPr>
            <w:tcW w:w="2068" w:type="pct"/>
            <w:gridSpan w:val="2"/>
          </w:tcPr>
          <w:p w14:paraId="73612128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5" w:type="pct"/>
          </w:tcPr>
          <w:p w14:paraId="7041F882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2DE79288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F008A8" w:rsidRPr="00DD288B" w14:paraId="4460386E" w14:textId="77777777" w:rsidTr="00CB0FDC">
        <w:tc>
          <w:tcPr>
            <w:tcW w:w="2068" w:type="pct"/>
            <w:gridSpan w:val="2"/>
            <w:shd w:val="clear" w:color="auto" w:fill="auto"/>
          </w:tcPr>
          <w:p w14:paraId="52476D6C" w14:textId="77777777" w:rsidR="00F008A8" w:rsidRPr="00DD288B" w:rsidRDefault="00F008A8" w:rsidP="00F008A8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</w:tcPr>
          <w:p w14:paraId="193DB435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372546" w14:textId="3A5D1881" w:rsidR="00F008A8" w:rsidRPr="00DD288B" w:rsidRDefault="00954EC3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47" w:type="pct"/>
            <w:shd w:val="clear" w:color="auto" w:fill="auto"/>
          </w:tcPr>
          <w:p w14:paraId="319DEE55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CD0F1E" w14:textId="27432AFA" w:rsidR="00F008A8" w:rsidRPr="00DD288B" w:rsidRDefault="003E0377" w:rsidP="00F008A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2,614</w:t>
            </w:r>
          </w:p>
        </w:tc>
        <w:tc>
          <w:tcPr>
            <w:tcW w:w="147" w:type="pct"/>
            <w:shd w:val="clear" w:color="auto" w:fill="auto"/>
          </w:tcPr>
          <w:p w14:paraId="5FC9BC60" w14:textId="77777777" w:rsidR="00F008A8" w:rsidRPr="00DD288B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94C9DD8" w14:textId="22CC5F92" w:rsidR="00F008A8" w:rsidRPr="00DD288B" w:rsidRDefault="00954EC3" w:rsidP="00F008A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B5041AE" w14:textId="77777777" w:rsidR="00F008A8" w:rsidRPr="00DD288B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0F4A4BB" w14:textId="5C7320C7" w:rsidR="00F008A8" w:rsidRPr="00DD288B" w:rsidRDefault="003E0377" w:rsidP="00F008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4042" w:rsidRPr="00DD288B" w14:paraId="0CEA53A9" w14:textId="77777777" w:rsidTr="005C0015">
        <w:tc>
          <w:tcPr>
            <w:tcW w:w="2068" w:type="pct"/>
            <w:gridSpan w:val="2"/>
            <w:shd w:val="clear" w:color="auto" w:fill="auto"/>
          </w:tcPr>
          <w:p w14:paraId="3A61AB08" w14:textId="77777777" w:rsidR="001E4042" w:rsidRPr="00DD288B" w:rsidRDefault="001E4042" w:rsidP="001E4042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shd w:val="clear" w:color="auto" w:fill="auto"/>
          </w:tcPr>
          <w:p w14:paraId="4FEB1365" w14:textId="77777777" w:rsidR="001E4042" w:rsidRPr="00DD288B" w:rsidRDefault="001E4042" w:rsidP="001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53DA18" w14:textId="6C9C78BE" w:rsidR="001E4042" w:rsidRPr="00DD288B" w:rsidRDefault="00742141" w:rsidP="001E404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54EC3"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2,13</w:t>
            </w:r>
            <w:r w:rsidR="00E54CA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3E27A60" w14:textId="77777777" w:rsidR="001E4042" w:rsidRPr="00DD288B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27D7C6E" w14:textId="0C52B840" w:rsidR="001E4042" w:rsidRPr="00DD288B" w:rsidRDefault="003E0377" w:rsidP="001E404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(6,649)</w:t>
            </w:r>
          </w:p>
        </w:tc>
        <w:tc>
          <w:tcPr>
            <w:tcW w:w="147" w:type="pct"/>
            <w:shd w:val="clear" w:color="auto" w:fill="auto"/>
          </w:tcPr>
          <w:p w14:paraId="531B73B5" w14:textId="77777777" w:rsidR="001E4042" w:rsidRPr="00DD288B" w:rsidRDefault="001E4042" w:rsidP="001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32C862" w14:textId="7282E65D" w:rsidR="001E4042" w:rsidRPr="00DD288B" w:rsidRDefault="00954EC3" w:rsidP="001E404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(1,607)</w:t>
            </w:r>
          </w:p>
        </w:tc>
        <w:tc>
          <w:tcPr>
            <w:tcW w:w="147" w:type="pct"/>
            <w:shd w:val="clear" w:color="auto" w:fill="auto"/>
          </w:tcPr>
          <w:p w14:paraId="3A3E4B71" w14:textId="77777777" w:rsidR="001E4042" w:rsidRPr="00DD288B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2E100DA" w14:textId="7E81DCBC" w:rsidR="001E4042" w:rsidRPr="00DD288B" w:rsidRDefault="003E0377" w:rsidP="003E037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(4,113)</w:t>
            </w:r>
          </w:p>
        </w:tc>
      </w:tr>
      <w:tr w:rsidR="0089538D" w:rsidRPr="00DD288B" w14:paraId="44E05099" w14:textId="77777777" w:rsidTr="00CB0FDC">
        <w:tc>
          <w:tcPr>
            <w:tcW w:w="2068" w:type="pct"/>
            <w:gridSpan w:val="2"/>
            <w:shd w:val="clear" w:color="auto" w:fill="auto"/>
          </w:tcPr>
          <w:p w14:paraId="6B3BC20E" w14:textId="77777777" w:rsidR="0089538D" w:rsidRPr="00DD288B" w:rsidRDefault="0089538D" w:rsidP="00895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6E9082E0" w14:textId="77777777" w:rsidR="0089538D" w:rsidRPr="00DD288B" w:rsidRDefault="0089538D" w:rsidP="001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F9CBE1" w14:textId="77777777" w:rsidR="0089538D" w:rsidRPr="00DD288B" w:rsidRDefault="0089538D" w:rsidP="001E404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20F3DFE" w14:textId="77777777" w:rsidR="0089538D" w:rsidRPr="00DD288B" w:rsidRDefault="0089538D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DCA2F82" w14:textId="77777777" w:rsidR="0089538D" w:rsidRPr="00DD288B" w:rsidRDefault="0089538D" w:rsidP="001E404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08D8031" w14:textId="77777777" w:rsidR="0089538D" w:rsidRPr="00DD288B" w:rsidRDefault="0089538D" w:rsidP="001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7BBC47" w14:textId="77777777" w:rsidR="0089538D" w:rsidRPr="00DD288B" w:rsidRDefault="0089538D" w:rsidP="001E404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8F2DFE3" w14:textId="77777777" w:rsidR="0089538D" w:rsidRPr="00DD288B" w:rsidRDefault="0089538D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883D71E" w14:textId="77777777" w:rsidR="0089538D" w:rsidRPr="00DD288B" w:rsidRDefault="0089538D" w:rsidP="003E037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9538D" w:rsidRPr="00134E94" w14:paraId="45913B47" w14:textId="77777777" w:rsidTr="00CB0FDC">
        <w:tc>
          <w:tcPr>
            <w:tcW w:w="2068" w:type="pct"/>
            <w:gridSpan w:val="2"/>
            <w:shd w:val="clear" w:color="auto" w:fill="auto"/>
          </w:tcPr>
          <w:p w14:paraId="2CB51A7A" w14:textId="169EBA15" w:rsidR="0089538D" w:rsidRPr="00DD288B" w:rsidRDefault="00DB3926" w:rsidP="00DB3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5" w:type="pct"/>
            <w:shd w:val="clear" w:color="auto" w:fill="auto"/>
          </w:tcPr>
          <w:p w14:paraId="3AC58ADE" w14:textId="77777777" w:rsidR="0089538D" w:rsidRPr="00DD288B" w:rsidRDefault="0089538D" w:rsidP="001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6D4A9A" w14:textId="1F9155A6" w:rsidR="0089538D" w:rsidRPr="00DD288B" w:rsidRDefault="00F21468" w:rsidP="001E404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4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147" w:type="pct"/>
            <w:shd w:val="clear" w:color="auto" w:fill="auto"/>
          </w:tcPr>
          <w:p w14:paraId="46D3DB9F" w14:textId="77777777" w:rsidR="0089538D" w:rsidRPr="00DD288B" w:rsidRDefault="0089538D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89D4F42" w14:textId="4BDAB29F" w:rsidR="0089538D" w:rsidRPr="00DD288B" w:rsidRDefault="00DB3926" w:rsidP="001E404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4,399</w:t>
            </w:r>
          </w:p>
        </w:tc>
        <w:tc>
          <w:tcPr>
            <w:tcW w:w="147" w:type="pct"/>
            <w:shd w:val="clear" w:color="auto" w:fill="auto"/>
          </w:tcPr>
          <w:p w14:paraId="55F6716A" w14:textId="77777777" w:rsidR="0089538D" w:rsidRPr="00DD288B" w:rsidRDefault="0089538D" w:rsidP="001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A69D290" w14:textId="549B1F95" w:rsidR="0089538D" w:rsidRPr="00DD288B" w:rsidRDefault="005F464E" w:rsidP="00C301F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8BFBD18" w14:textId="3BDFB9A2" w:rsidR="0089538D" w:rsidRPr="00DD288B" w:rsidRDefault="0089538D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EC6394D" w14:textId="34B63EA0" w:rsidR="0089538D" w:rsidRPr="00DD288B" w:rsidRDefault="00DB3926" w:rsidP="003E037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3,228</w:t>
            </w:r>
          </w:p>
        </w:tc>
      </w:tr>
    </w:tbl>
    <w:p w14:paraId="72588258" w14:textId="77777777" w:rsidR="00C6132F" w:rsidRDefault="00C6132F" w:rsidP="00D93ED0">
      <w:pPr>
        <w:pStyle w:val="BodyText2"/>
        <w:ind w:left="450"/>
      </w:pPr>
    </w:p>
    <w:p w14:paraId="76ACD664" w14:textId="77333981" w:rsidR="00AC1E73" w:rsidRPr="00134E94" w:rsidRDefault="003E09D5" w:rsidP="00221A9A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134E94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5FA9A686" w14:textId="77777777" w:rsidR="00C91E76" w:rsidRPr="00134E94" w:rsidRDefault="00C91E76" w:rsidP="00C91E76">
      <w:pPr>
        <w:pStyle w:val="BodyText2"/>
        <w:ind w:left="540"/>
        <w:rPr>
          <w:b/>
          <w:bCs/>
          <w:cs/>
        </w:rPr>
      </w:pPr>
    </w:p>
    <w:p w14:paraId="0A66479D" w14:textId="77777777" w:rsidR="00C91E76" w:rsidRPr="00134E94" w:rsidRDefault="00C91E76" w:rsidP="00D93ED0">
      <w:pPr>
        <w:pStyle w:val="BodyText2"/>
        <w:ind w:left="450"/>
        <w:rPr>
          <w:cs/>
        </w:rPr>
      </w:pPr>
      <w:r w:rsidRPr="00134E94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10D5F8DA" w14:textId="77777777" w:rsidR="00AC1E73" w:rsidRPr="00134E94" w:rsidRDefault="00AC1E73" w:rsidP="00AC1E73">
      <w:pPr>
        <w:pStyle w:val="BodyText2"/>
        <w:ind w:left="540"/>
        <w:rPr>
          <w:b/>
          <w:bCs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264"/>
        <w:gridCol w:w="1090"/>
        <w:gridCol w:w="262"/>
        <w:gridCol w:w="11"/>
        <w:gridCol w:w="1172"/>
        <w:gridCol w:w="271"/>
        <w:gridCol w:w="983"/>
        <w:gridCol w:w="7"/>
        <w:gridCol w:w="271"/>
        <w:gridCol w:w="1170"/>
        <w:gridCol w:w="6"/>
      </w:tblGrid>
      <w:tr w:rsidR="00F6560E" w:rsidRPr="00134E94" w14:paraId="23D691D4" w14:textId="77777777" w:rsidTr="00474DC9">
        <w:trPr>
          <w:tblHeader/>
        </w:trPr>
        <w:tc>
          <w:tcPr>
            <w:tcW w:w="2035" w:type="pct"/>
          </w:tcPr>
          <w:p w14:paraId="7BB87A1D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F31B034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6041BCE4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4F8565C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5615F7F7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245" w:rsidRPr="00134E94" w14:paraId="40CDAE75" w14:textId="77777777" w:rsidTr="00474DC9">
        <w:trPr>
          <w:tblHeader/>
        </w:trPr>
        <w:tc>
          <w:tcPr>
            <w:tcW w:w="2035" w:type="pct"/>
          </w:tcPr>
          <w:p w14:paraId="79A53659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22E759" w14:textId="77777777" w:rsidR="005D5245" w:rsidRPr="00134E94" w:rsidRDefault="005D5245" w:rsidP="005D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0121448" w14:textId="4D0EF792" w:rsidR="005D5245" w:rsidRPr="00134E94" w:rsidRDefault="00DC3220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70A0C48D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62A1507A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19950E1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1C0AB8B" w14:textId="7346D8A2" w:rsidR="005D5245" w:rsidRPr="00134E94" w:rsidRDefault="00DC3220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2"/>
          </w:tcPr>
          <w:p w14:paraId="6781CB3C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95EB188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134E94" w14:paraId="244B530F" w14:textId="77777777" w:rsidTr="00474DC9">
        <w:trPr>
          <w:tblHeader/>
        </w:trPr>
        <w:tc>
          <w:tcPr>
            <w:tcW w:w="2035" w:type="pct"/>
          </w:tcPr>
          <w:p w14:paraId="2DAAA8AE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715DD74" w14:textId="77777777" w:rsidR="00F6560E" w:rsidRPr="00134E94" w:rsidRDefault="00F6560E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CDD4E21" w14:textId="4D76DA3A" w:rsidR="00F6560E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010B4187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27DD7D22" w14:textId="45B0B245" w:rsidR="00F6560E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71657D1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33E9CC" w14:textId="5C71606D" w:rsidR="00F6560E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</w:tcPr>
          <w:p w14:paraId="759CF286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21110075" w14:textId="5DBF1DFE" w:rsidR="00F6560E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560E" w:rsidRPr="00134E94" w14:paraId="05484124" w14:textId="77777777" w:rsidTr="00474DC9">
        <w:trPr>
          <w:tblHeader/>
        </w:trPr>
        <w:tc>
          <w:tcPr>
            <w:tcW w:w="2035" w:type="pct"/>
          </w:tcPr>
          <w:p w14:paraId="78BE3605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42B5A46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7E32FE07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60E" w:rsidRPr="00134E94" w14:paraId="5C1DD3BB" w14:textId="77777777" w:rsidTr="00474DC9">
        <w:tc>
          <w:tcPr>
            <w:tcW w:w="2035" w:type="pct"/>
            <w:vAlign w:val="bottom"/>
          </w:tcPr>
          <w:p w14:paraId="3FF7B973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" w:type="pct"/>
          </w:tcPr>
          <w:p w14:paraId="1D925389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19B71AF" w14:textId="77777777" w:rsidR="00F6560E" w:rsidRPr="00BC2EB8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36501EC" w14:textId="77777777" w:rsidR="00F6560E" w:rsidRPr="00134E94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50768D1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4CE89A" w14:textId="77777777" w:rsidR="00F6560E" w:rsidRPr="00134E94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9842B25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4E78040E" w14:textId="77777777" w:rsidR="00F6560E" w:rsidRPr="00134E94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D407037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32E60" w:rsidRPr="00DD288B" w14:paraId="62F1D0BE" w14:textId="77777777" w:rsidTr="00474DC9">
        <w:tc>
          <w:tcPr>
            <w:tcW w:w="2035" w:type="pct"/>
            <w:vAlign w:val="bottom"/>
          </w:tcPr>
          <w:p w14:paraId="7F50A08B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532BFF1D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E6D6DF" w14:textId="08B787A4" w:rsidR="00032E60" w:rsidRPr="00DD288B" w:rsidRDefault="00F21468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4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973936"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,293,199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CE12F7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7BA3B11" w14:textId="3042D88D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6,972,637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E78AA89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632F574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2BFF3903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93AE1B5" w14:textId="647DDDAD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4E1B6472" w14:textId="77777777" w:rsidTr="00474DC9">
        <w:tc>
          <w:tcPr>
            <w:tcW w:w="2035" w:type="pct"/>
            <w:vAlign w:val="bottom"/>
          </w:tcPr>
          <w:p w14:paraId="71E1E9C1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2D17E10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DDE37C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06CE451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C7FC0DB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C166BB3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532E793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left" w:pos="665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38ECD58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0C84567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32E60" w:rsidRPr="00DD288B" w14:paraId="18DB0B38" w14:textId="77777777" w:rsidTr="00474DC9">
        <w:tc>
          <w:tcPr>
            <w:tcW w:w="2035" w:type="pct"/>
            <w:vAlign w:val="bottom"/>
          </w:tcPr>
          <w:p w14:paraId="0BE9562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119A45B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670945B" w14:textId="03DB5874" w:rsidR="00032E60" w:rsidRPr="00DD288B" w:rsidRDefault="00973936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2,615,16</w:t>
            </w:r>
            <w:r w:rsidR="00560D7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F846F8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AC75EC0" w14:textId="21BC8486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4,009,837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8AD09B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1719084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CC1F95C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8881D5A" w14:textId="53AE65A2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06975090" w14:textId="77777777" w:rsidTr="00474DC9">
        <w:tc>
          <w:tcPr>
            <w:tcW w:w="2035" w:type="pct"/>
            <w:vAlign w:val="bottom"/>
          </w:tcPr>
          <w:p w14:paraId="264A3132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2" w:type="pct"/>
          </w:tcPr>
          <w:p w14:paraId="074E1A71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A591B45" w14:textId="10DD1DB8" w:rsidR="00032E60" w:rsidRPr="00DD288B" w:rsidRDefault="00973936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(2,037,26</w:t>
            </w:r>
            <w:r w:rsidR="00F81F3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7780514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79008" w14:textId="7B1D7F44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(3,375,060)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0D4C7D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0B3C192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1B9C9F91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62A24754" w14:textId="49C63364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0E0AEB26" w14:textId="77777777" w:rsidTr="00474DC9">
        <w:tc>
          <w:tcPr>
            <w:tcW w:w="2035" w:type="pct"/>
          </w:tcPr>
          <w:p w14:paraId="75FA5F21" w14:textId="77777777" w:rsidR="00032E60" w:rsidRPr="00DD288B" w:rsidRDefault="00032E60" w:rsidP="00032E60">
            <w:pPr>
              <w:pStyle w:val="BodyText2"/>
              <w:rPr>
                <w:b/>
                <w:bCs/>
                <w:cs/>
              </w:rPr>
            </w:pPr>
            <w:r w:rsidRPr="00DD288B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142" w:type="pct"/>
          </w:tcPr>
          <w:p w14:paraId="21206562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E25C2" w14:textId="6EC5AE56" w:rsidR="00032E60" w:rsidRPr="00DD288B" w:rsidRDefault="00973936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577,90</w:t>
            </w:r>
            <w:r w:rsidR="00865CE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F5B766A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AB2ED" w14:textId="31B1E691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634,777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0EEF9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1DE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4A29A0D9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C89B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54246BA1" w14:textId="77777777" w:rsidTr="00474DC9">
        <w:tc>
          <w:tcPr>
            <w:tcW w:w="2035" w:type="pct"/>
          </w:tcPr>
          <w:p w14:paraId="53EBCBD9" w14:textId="77777777" w:rsidR="00032E60" w:rsidRPr="00DD288B" w:rsidRDefault="00032E60" w:rsidP="00032E60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17F822C5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55A985D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F93F57D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3D7DC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40DF13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5EB82E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4708B8B2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</w:tcPr>
          <w:p w14:paraId="34A25F07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E60" w:rsidRPr="00DD288B" w14:paraId="2B1B487F" w14:textId="77777777" w:rsidTr="007545C9">
        <w:tc>
          <w:tcPr>
            <w:tcW w:w="2035" w:type="pct"/>
            <w:shd w:val="clear" w:color="auto" w:fill="auto"/>
            <w:vAlign w:val="bottom"/>
          </w:tcPr>
          <w:p w14:paraId="1441E266" w14:textId="7D9C27C5" w:rsidR="00032E60" w:rsidRPr="00DD288B" w:rsidRDefault="00032E60" w:rsidP="00032E60">
            <w:pPr>
              <w:pStyle w:val="BodyText2"/>
              <w:ind w:right="113"/>
              <w:rPr>
                <w:cs/>
              </w:rPr>
            </w:pPr>
            <w:r w:rsidRPr="00DD288B">
              <w:rPr>
                <w:rFonts w:hint="cs"/>
                <w:cs/>
              </w:rPr>
              <w:t>ลูกหนี้เงินประกันผลงาน</w:t>
            </w:r>
          </w:p>
        </w:tc>
        <w:tc>
          <w:tcPr>
            <w:tcW w:w="142" w:type="pct"/>
          </w:tcPr>
          <w:p w14:paraId="3E970D8A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43EF4099" w14:textId="0B4CB6FB" w:rsidR="00032E60" w:rsidRPr="00DD288B" w:rsidRDefault="00973936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142,203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8E02C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F0D53EC" w14:textId="134A783B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97,154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597773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14:paraId="2C485437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DD388DC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</w:tcPr>
          <w:p w14:paraId="673659AE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520BBCDB" w14:textId="77777777" w:rsidTr="007545C9">
        <w:tc>
          <w:tcPr>
            <w:tcW w:w="2035" w:type="pct"/>
            <w:shd w:val="clear" w:color="auto" w:fill="auto"/>
          </w:tcPr>
          <w:p w14:paraId="5EF794A0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B0DA2D4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352C7DA7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DD32F5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6EF898D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E60" w:rsidRPr="00DD288B" w14:paraId="1C8F71C9" w14:textId="77777777" w:rsidTr="007545C9">
        <w:tc>
          <w:tcPr>
            <w:tcW w:w="2035" w:type="pct"/>
            <w:shd w:val="clear" w:color="auto" w:fill="auto"/>
            <w:vAlign w:val="bottom"/>
          </w:tcPr>
          <w:p w14:paraId="3271C2C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2" w:type="pct"/>
          </w:tcPr>
          <w:p w14:paraId="51497381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9E0EC57" w14:textId="77777777" w:rsidR="00032E60" w:rsidRPr="00D41081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4D77C3B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9C5A6DF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E9F7EC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67CF2986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178F158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7CF7384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32E60" w:rsidRPr="00DD288B" w14:paraId="6987AFD5" w14:textId="77777777" w:rsidTr="007545C9">
        <w:tc>
          <w:tcPr>
            <w:tcW w:w="2035" w:type="pct"/>
            <w:shd w:val="clear" w:color="auto" w:fill="auto"/>
            <w:vAlign w:val="bottom"/>
          </w:tcPr>
          <w:p w14:paraId="460CF5E6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7A42562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DEF77E5" w14:textId="565CC2B9" w:rsidR="00032E60" w:rsidRPr="00DD288B" w:rsidRDefault="00973936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3,233,241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6D77DB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3FE69B6" w14:textId="0C4755CA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2,166,416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2A469A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0AE379D6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3C5ABD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15DE0D8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DD288B" w14:paraId="57B6EC2B" w14:textId="77777777" w:rsidTr="007545C9">
        <w:trPr>
          <w:trHeight w:val="68"/>
        </w:trPr>
        <w:tc>
          <w:tcPr>
            <w:tcW w:w="2035" w:type="pct"/>
            <w:shd w:val="clear" w:color="auto" w:fill="auto"/>
            <w:vAlign w:val="bottom"/>
          </w:tcPr>
          <w:p w14:paraId="157177C4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D0C5792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D884CD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0F79A10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5DE0AC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24FC87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39CA26BE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B3D12A1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11006888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E60" w:rsidRPr="00DD288B" w14:paraId="5B6C36BB" w14:textId="77777777" w:rsidTr="007545C9">
        <w:tc>
          <w:tcPr>
            <w:tcW w:w="2035" w:type="pct"/>
            <w:shd w:val="clear" w:color="auto" w:fill="auto"/>
            <w:vAlign w:val="bottom"/>
          </w:tcPr>
          <w:p w14:paraId="1F8F0165" w14:textId="6368FD48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 w:rsidR="008501D9" w:rsidRPr="00DD288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ที่เรียกเก็บ</w:t>
            </w:r>
          </w:p>
        </w:tc>
        <w:tc>
          <w:tcPr>
            <w:tcW w:w="142" w:type="pct"/>
          </w:tcPr>
          <w:p w14:paraId="4C353604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660561" w14:textId="0420076A" w:rsidR="00032E60" w:rsidRPr="00DD288B" w:rsidRDefault="00973936" w:rsidP="001666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2,691,12</w:t>
            </w:r>
            <w:r w:rsidR="00865CE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4E9307B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F5BB26" w14:textId="38E1774F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1,277,983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1959D3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6D97D641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75037D50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21EB5017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DD288B" w14:paraId="22FEBA47" w14:textId="77777777" w:rsidTr="007545C9">
        <w:trPr>
          <w:gridAfter w:val="1"/>
          <w:wAfter w:w="3" w:type="pct"/>
        </w:trPr>
        <w:tc>
          <w:tcPr>
            <w:tcW w:w="2035" w:type="pct"/>
            <w:shd w:val="clear" w:color="auto" w:fill="auto"/>
            <w:vAlign w:val="bottom"/>
          </w:tcPr>
          <w:p w14:paraId="617C7C7F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7FC108CC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B7B7332" w14:textId="6A6957C1" w:rsidR="00032E60" w:rsidRPr="00DD288B" w:rsidRDefault="00973936" w:rsidP="00032E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(2,394,271)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9FF0D0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8A35A14" w14:textId="4042A178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(1,136,503)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C35BE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96DF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60EC1CF4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D1FAB62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DD288B" w14:paraId="095B376E" w14:textId="77777777" w:rsidTr="00474DC9">
        <w:tc>
          <w:tcPr>
            <w:tcW w:w="2035" w:type="pct"/>
          </w:tcPr>
          <w:p w14:paraId="213CE9F2" w14:textId="77777777" w:rsidR="00032E60" w:rsidRPr="00DD288B" w:rsidRDefault="00032E60" w:rsidP="00032E60">
            <w:pPr>
              <w:pStyle w:val="BodyText2"/>
              <w:rPr>
                <w:cs/>
              </w:rPr>
            </w:pPr>
          </w:p>
        </w:tc>
        <w:tc>
          <w:tcPr>
            <w:tcW w:w="142" w:type="pct"/>
          </w:tcPr>
          <w:p w14:paraId="38E7AC9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5E11" w14:textId="4DDDD6E6" w:rsidR="00032E60" w:rsidRPr="00DD288B" w:rsidRDefault="00973936" w:rsidP="001666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296,85</w:t>
            </w:r>
            <w:r w:rsidR="00865CE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02983C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1155A" w14:textId="63B74652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141,480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B8CF00A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1A15F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2F8AF8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284BF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DD288B" w14:paraId="22A3C620" w14:textId="77777777" w:rsidTr="00474DC9">
        <w:tc>
          <w:tcPr>
            <w:tcW w:w="2035" w:type="pct"/>
          </w:tcPr>
          <w:p w14:paraId="0B6A389A" w14:textId="77777777" w:rsidR="00032E60" w:rsidRPr="00DD288B" w:rsidRDefault="00032E60" w:rsidP="00032E60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050A23EC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0BC2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A0EC61D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304F4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71C3E2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47445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29D3344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  <w:vAlign w:val="bottom"/>
          </w:tcPr>
          <w:p w14:paraId="03C47406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E60" w:rsidRPr="00134E94" w14:paraId="1CFD07A8" w14:textId="77777777" w:rsidTr="00474DC9">
        <w:tc>
          <w:tcPr>
            <w:tcW w:w="2035" w:type="pct"/>
            <w:vAlign w:val="bottom"/>
          </w:tcPr>
          <w:p w14:paraId="7FF47916" w14:textId="77777777" w:rsidR="00032E60" w:rsidRPr="00DD288B" w:rsidRDefault="00032E60" w:rsidP="00032E60">
            <w:pPr>
              <w:pStyle w:val="BodyText2"/>
              <w:rPr>
                <w:cs/>
                <w:lang w:val="en-US"/>
              </w:rPr>
            </w:pPr>
            <w:r w:rsidRPr="00DD288B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142" w:type="pct"/>
          </w:tcPr>
          <w:p w14:paraId="60D63B6C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5B296F2" w14:textId="2F7A793B" w:rsidR="00032E60" w:rsidRPr="00DD288B" w:rsidRDefault="00973936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114,551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F558D4A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1A45C0" w14:textId="5F44682B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148,662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F27F9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14:paraId="2415771C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68729F0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A60C1F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134E94" w14:paraId="5278BBB7" w14:textId="77777777" w:rsidTr="00474DC9">
        <w:tc>
          <w:tcPr>
            <w:tcW w:w="2035" w:type="pct"/>
          </w:tcPr>
          <w:p w14:paraId="321B67FD" w14:textId="77777777" w:rsidR="00032E60" w:rsidRPr="00134E94" w:rsidRDefault="00032E60" w:rsidP="00032E60">
            <w:pPr>
              <w:pStyle w:val="BodyText2"/>
              <w:rPr>
                <w:b/>
                <w:bCs/>
                <w:cs/>
              </w:rPr>
            </w:pPr>
            <w:r w:rsidRPr="00134E94">
              <w:rPr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42" w:type="pct"/>
          </w:tcPr>
          <w:p w14:paraId="607111FA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B7F15" w14:textId="0DC9E049" w:rsidR="00032E60" w:rsidRPr="00134E94" w:rsidRDefault="00137E9E" w:rsidP="001666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411,404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D72B9C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0D790" w14:textId="41314C08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290,142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4A8BA0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B4A93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AC8ADE3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3B80E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CC63205" w14:textId="25B2E113" w:rsidR="005858DE" w:rsidRPr="00134E94" w:rsidRDefault="005858DE" w:rsidP="008E281B">
      <w:pPr>
        <w:pStyle w:val="BodyText2"/>
        <w:rPr>
          <w:b/>
          <w:bCs/>
          <w:sz w:val="24"/>
          <w:szCs w:val="24"/>
          <w:cs/>
        </w:rPr>
      </w:pPr>
    </w:p>
    <w:p w14:paraId="5A79E226" w14:textId="701E1FAE" w:rsidR="00272C34" w:rsidRPr="00134E94" w:rsidRDefault="005756D3" w:rsidP="005756D3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>
        <w:rPr>
          <w:b/>
          <w:bCs/>
          <w:sz w:val="24"/>
          <w:szCs w:val="24"/>
          <w:cs/>
        </w:rPr>
        <w:br w:type="page"/>
      </w:r>
      <w:r w:rsidR="00272C34" w:rsidRPr="00134E94">
        <w:rPr>
          <w:rFonts w:hint="cs"/>
          <w:b/>
          <w:bCs/>
          <w:cs/>
        </w:rPr>
        <w:lastRenderedPageBreak/>
        <w:t>สินค้าคงเหลือ</w:t>
      </w:r>
    </w:p>
    <w:p w14:paraId="10E5C138" w14:textId="77777777" w:rsidR="00163B86" w:rsidRPr="00134E94" w:rsidRDefault="00163B86" w:rsidP="009728AF">
      <w:pPr>
        <w:pStyle w:val="BodyText2"/>
        <w:rPr>
          <w:b/>
          <w:bCs/>
          <w:cs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64"/>
        <w:gridCol w:w="1173"/>
        <w:gridCol w:w="363"/>
        <w:gridCol w:w="1170"/>
        <w:gridCol w:w="261"/>
        <w:gridCol w:w="1181"/>
      </w:tblGrid>
      <w:tr w:rsidR="00163B86" w:rsidRPr="00134E94" w14:paraId="35C1A854" w14:textId="77777777" w:rsidTr="001139E1">
        <w:trPr>
          <w:cantSplit/>
          <w:trHeight w:val="20"/>
        </w:trPr>
        <w:tc>
          <w:tcPr>
            <w:tcW w:w="3870" w:type="dxa"/>
          </w:tcPr>
          <w:p w14:paraId="59324D05" w14:textId="77777777" w:rsidR="00163B86" w:rsidRPr="00134E94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hideMark/>
          </w:tcPr>
          <w:p w14:paraId="79C1A42F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3" w:type="dxa"/>
          </w:tcPr>
          <w:p w14:paraId="14C4AA7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hideMark/>
          </w:tcPr>
          <w:p w14:paraId="57CB853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9E1" w:rsidRPr="00134E94" w14:paraId="55A9FBFA" w14:textId="77777777" w:rsidTr="005C0CAD">
        <w:trPr>
          <w:cantSplit/>
          <w:trHeight w:val="256"/>
        </w:trPr>
        <w:tc>
          <w:tcPr>
            <w:tcW w:w="3870" w:type="dxa"/>
          </w:tcPr>
          <w:p w14:paraId="61637E33" w14:textId="77777777" w:rsidR="001139E1" w:rsidRPr="00134E94" w:rsidRDefault="001139E1" w:rsidP="001139E1">
            <w:pPr>
              <w:jc w:val="right"/>
            </w:pPr>
          </w:p>
        </w:tc>
        <w:tc>
          <w:tcPr>
            <w:tcW w:w="1170" w:type="dxa"/>
          </w:tcPr>
          <w:p w14:paraId="40ED42A5" w14:textId="771BDAC3" w:rsidR="001139E1" w:rsidRPr="00134E94" w:rsidRDefault="00DC3220" w:rsidP="00113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4" w:type="dxa"/>
          </w:tcPr>
          <w:p w14:paraId="69227ECB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671D31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3" w:type="dxa"/>
          </w:tcPr>
          <w:p w14:paraId="6DD7CCC5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79808" w14:textId="782CDC6E" w:rsidR="001139E1" w:rsidRPr="00134E94" w:rsidRDefault="00DC3220" w:rsidP="00113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14:paraId="0BF02521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6CD1BA3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134E94" w14:paraId="1F1436E0" w14:textId="77777777" w:rsidTr="001139E1">
        <w:trPr>
          <w:cantSplit/>
          <w:trHeight w:val="80"/>
        </w:trPr>
        <w:tc>
          <w:tcPr>
            <w:tcW w:w="3870" w:type="dxa"/>
          </w:tcPr>
          <w:p w14:paraId="753495C3" w14:textId="77777777" w:rsidR="00F6560E" w:rsidRPr="00134E94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D6241E9" w14:textId="35171085" w:rsidR="00F6560E" w:rsidRPr="00134E94" w:rsidRDefault="00E75E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3D879363" w14:textId="77777777" w:rsidR="00F6560E" w:rsidRPr="00134E94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52E0DAA" w14:textId="65E1E1BE" w:rsidR="00F6560E" w:rsidRPr="00134E94" w:rsidRDefault="004B7068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3" w:type="dxa"/>
          </w:tcPr>
          <w:p w14:paraId="22CEFE4A" w14:textId="77777777" w:rsidR="00F6560E" w:rsidRPr="00134E94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FE13F4" w14:textId="79C7E600" w:rsidR="00F6560E" w:rsidRPr="00134E94" w:rsidRDefault="00E75E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235064E3" w14:textId="77777777" w:rsidR="00F6560E" w:rsidRPr="00134E94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5E3B2C02" w14:textId="3F121D95" w:rsidR="00F6560E" w:rsidRPr="00134E94" w:rsidRDefault="004B7068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63B86" w:rsidRPr="00134E94" w14:paraId="73DF1761" w14:textId="77777777" w:rsidTr="001139E1">
        <w:trPr>
          <w:cantSplit/>
          <w:trHeight w:val="20"/>
        </w:trPr>
        <w:tc>
          <w:tcPr>
            <w:tcW w:w="3870" w:type="dxa"/>
          </w:tcPr>
          <w:p w14:paraId="6589E34C" w14:textId="77777777" w:rsidR="00163B86" w:rsidRPr="00134E94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hideMark/>
          </w:tcPr>
          <w:p w14:paraId="75E1D617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A3C" w:rsidRPr="00DD288B" w14:paraId="7243257B" w14:textId="77777777" w:rsidTr="001139E1">
        <w:trPr>
          <w:cantSplit/>
          <w:trHeight w:val="20"/>
        </w:trPr>
        <w:tc>
          <w:tcPr>
            <w:tcW w:w="3870" w:type="dxa"/>
            <w:hideMark/>
          </w:tcPr>
          <w:p w14:paraId="5090DB26" w14:textId="77777777" w:rsidR="00B37A3C" w:rsidRPr="00DD288B" w:rsidRDefault="00B37A3C" w:rsidP="00B37A3C">
            <w:pPr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170" w:type="dxa"/>
          </w:tcPr>
          <w:p w14:paraId="603424D5" w14:textId="1CF2C751" w:rsidR="00B37A3C" w:rsidRPr="00DD288B" w:rsidRDefault="007F2D0A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16,646</w:t>
            </w:r>
          </w:p>
        </w:tc>
        <w:tc>
          <w:tcPr>
            <w:tcW w:w="264" w:type="dxa"/>
          </w:tcPr>
          <w:p w14:paraId="4B75EC06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5EC8A8F" w14:textId="122AC936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13,616</w:t>
            </w:r>
          </w:p>
        </w:tc>
        <w:tc>
          <w:tcPr>
            <w:tcW w:w="363" w:type="dxa"/>
          </w:tcPr>
          <w:p w14:paraId="5E8C4466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8DC97" w14:textId="730A1D3D" w:rsidR="00B37A3C" w:rsidRPr="00DD288B" w:rsidRDefault="00F21468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14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  <w:r w:rsidR="007F2D0A"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,745</w:t>
            </w:r>
          </w:p>
        </w:tc>
        <w:tc>
          <w:tcPr>
            <w:tcW w:w="261" w:type="dxa"/>
          </w:tcPr>
          <w:p w14:paraId="28A3570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D4EC75E" w14:textId="19852CE9" w:rsidR="00B37A3C" w:rsidRPr="00DD288B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13,654</w:t>
            </w:r>
          </w:p>
        </w:tc>
      </w:tr>
      <w:tr w:rsidR="00B37A3C" w:rsidRPr="00DD288B" w14:paraId="3212762F" w14:textId="77777777" w:rsidTr="001139E1">
        <w:trPr>
          <w:cantSplit/>
          <w:trHeight w:val="20"/>
        </w:trPr>
        <w:tc>
          <w:tcPr>
            <w:tcW w:w="3870" w:type="dxa"/>
            <w:hideMark/>
          </w:tcPr>
          <w:p w14:paraId="1501D2B4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ถังแก๊สติดตั้งและ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170" w:type="dxa"/>
          </w:tcPr>
          <w:p w14:paraId="13CD293B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8F0037" w14:textId="5090F73F" w:rsidR="007F2D0A" w:rsidRPr="00DD288B" w:rsidRDefault="007F2D0A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8,2</w:t>
            </w:r>
            <w:r w:rsidR="00F22C64"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4" w:type="dxa"/>
          </w:tcPr>
          <w:p w14:paraId="0C08393E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288C249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923E4A" w14:textId="550DF845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8,081</w:t>
            </w:r>
          </w:p>
        </w:tc>
        <w:tc>
          <w:tcPr>
            <w:tcW w:w="363" w:type="dxa"/>
          </w:tcPr>
          <w:p w14:paraId="5C6C7991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80A3F7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1F10FA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4DAFCEB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025A2C1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E1A8B7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79B7156E" w14:textId="77777777" w:rsidTr="001139E1">
        <w:trPr>
          <w:cantSplit/>
          <w:trHeight w:val="20"/>
        </w:trPr>
        <w:tc>
          <w:tcPr>
            <w:tcW w:w="3870" w:type="dxa"/>
          </w:tcPr>
          <w:p w14:paraId="094CACBD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170" w:type="dxa"/>
          </w:tcPr>
          <w:p w14:paraId="5D8B82F5" w14:textId="077E6971" w:rsidR="00B37A3C" w:rsidRPr="00DD288B" w:rsidRDefault="007F2D0A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9,45</w:t>
            </w:r>
            <w:r w:rsidR="00F22C64"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4" w:type="dxa"/>
          </w:tcPr>
          <w:p w14:paraId="4C2BE8F7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B951E27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363" w:type="dxa"/>
          </w:tcPr>
          <w:p w14:paraId="32B29084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EE356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E440360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2426F5C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147AF431" w14:textId="77777777" w:rsidTr="001139E1">
        <w:trPr>
          <w:cantSplit/>
          <w:trHeight w:val="20"/>
        </w:trPr>
        <w:tc>
          <w:tcPr>
            <w:tcW w:w="3870" w:type="dxa"/>
          </w:tcPr>
          <w:p w14:paraId="7FBE0449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170" w:type="dxa"/>
          </w:tcPr>
          <w:p w14:paraId="37B750F1" w14:textId="583665D4" w:rsidR="00B37A3C" w:rsidRPr="00DD288B" w:rsidRDefault="007F2D0A" w:rsidP="007F2D0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14:paraId="0EA9011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49BE3DE" w14:textId="4F1D0080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63" w:type="dxa"/>
          </w:tcPr>
          <w:p w14:paraId="6B816F92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22F85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C05E857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9AF4871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1FC078ED" w14:textId="77777777" w:rsidTr="001139E1">
        <w:trPr>
          <w:cantSplit/>
          <w:trHeight w:val="20"/>
        </w:trPr>
        <w:tc>
          <w:tcPr>
            <w:tcW w:w="3870" w:type="dxa"/>
          </w:tcPr>
          <w:p w14:paraId="4BF6A6CF" w14:textId="77777777" w:rsidR="00B37A3C" w:rsidRPr="00DD288B" w:rsidRDefault="00B37A3C" w:rsidP="00B37A3C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170" w:type="dxa"/>
          </w:tcPr>
          <w:p w14:paraId="506A3714" w14:textId="5AE5C6B5" w:rsidR="00B37A3C" w:rsidRPr="00DD288B" w:rsidRDefault="007F2D0A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1,600</w:t>
            </w:r>
          </w:p>
        </w:tc>
        <w:tc>
          <w:tcPr>
            <w:tcW w:w="264" w:type="dxa"/>
          </w:tcPr>
          <w:p w14:paraId="15CFD8FA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1C3B913" w14:textId="618D3CED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1,409</w:t>
            </w:r>
          </w:p>
        </w:tc>
        <w:tc>
          <w:tcPr>
            <w:tcW w:w="363" w:type="dxa"/>
          </w:tcPr>
          <w:p w14:paraId="2C9FE7F8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D550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50E04B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D822EC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1AABE90C" w14:textId="77777777" w:rsidTr="004A03B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5EBD0A0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32AF4A44" w14:textId="6928B658" w:rsidR="00B37A3C" w:rsidRPr="00DD288B" w:rsidRDefault="007F2D0A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51,935</w:t>
            </w:r>
          </w:p>
        </w:tc>
        <w:tc>
          <w:tcPr>
            <w:tcW w:w="264" w:type="dxa"/>
          </w:tcPr>
          <w:p w14:paraId="09C0D8C4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648844F" w14:textId="190932FF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44,244</w:t>
            </w:r>
          </w:p>
        </w:tc>
        <w:tc>
          <w:tcPr>
            <w:tcW w:w="363" w:type="dxa"/>
          </w:tcPr>
          <w:p w14:paraId="6708B1E0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CBCC9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3F033FC4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AB20662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37A3C" w:rsidRPr="00DD288B" w14:paraId="287E561C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018262F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497DB516" w14:textId="5545448F" w:rsidR="00B37A3C" w:rsidRPr="00DD288B" w:rsidRDefault="007F2D0A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3,539</w:t>
            </w:r>
          </w:p>
        </w:tc>
        <w:tc>
          <w:tcPr>
            <w:tcW w:w="264" w:type="dxa"/>
          </w:tcPr>
          <w:p w14:paraId="7698E8ED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32CC76E" w14:textId="1A11C7AC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2,877</w:t>
            </w:r>
          </w:p>
        </w:tc>
        <w:tc>
          <w:tcPr>
            <w:tcW w:w="363" w:type="dxa"/>
          </w:tcPr>
          <w:p w14:paraId="47EBA033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DAB2E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B4CD7B5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DFC05FB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3D4FD964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1BA478B" w14:textId="77777777" w:rsidR="00B37A3C" w:rsidRPr="00DD288B" w:rsidRDefault="00B37A3C" w:rsidP="00B37A3C">
            <w:pPr>
              <w:pStyle w:val="BodyText2"/>
              <w:rPr>
                <w:b/>
                <w:bCs/>
                <w:lang w:val="en-US"/>
              </w:rPr>
            </w:pPr>
            <w:r w:rsidRPr="00DD288B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574B08" w14:textId="3EDC3E86" w:rsidR="00B37A3C" w:rsidRPr="00DD288B" w:rsidRDefault="007F2D0A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91,398</w:t>
            </w:r>
          </w:p>
        </w:tc>
        <w:tc>
          <w:tcPr>
            <w:tcW w:w="264" w:type="dxa"/>
          </w:tcPr>
          <w:p w14:paraId="59E639D6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7045AEF7" w14:textId="27CA19DB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79,691</w:t>
            </w:r>
          </w:p>
        </w:tc>
        <w:tc>
          <w:tcPr>
            <w:tcW w:w="363" w:type="dxa"/>
          </w:tcPr>
          <w:p w14:paraId="3C562CF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080E05" w14:textId="1774B2B8" w:rsidR="00B37A3C" w:rsidRPr="00DD288B" w:rsidRDefault="007F2D0A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16,745</w:t>
            </w:r>
          </w:p>
        </w:tc>
        <w:tc>
          <w:tcPr>
            <w:tcW w:w="261" w:type="dxa"/>
          </w:tcPr>
          <w:p w14:paraId="3D0EAD2F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716B5F8" w14:textId="12D97E03" w:rsidR="00B37A3C" w:rsidRPr="00DD288B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13,654</w:t>
            </w:r>
          </w:p>
        </w:tc>
      </w:tr>
      <w:tr w:rsidR="00B37A3C" w:rsidRPr="00134E94" w14:paraId="757926D0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B539331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ผลขาดทุนจากการปรับลดมูลค่า</w:t>
            </w:r>
          </w:p>
        </w:tc>
        <w:tc>
          <w:tcPr>
            <w:tcW w:w="1170" w:type="dxa"/>
          </w:tcPr>
          <w:p w14:paraId="10428BAE" w14:textId="77A569E8" w:rsidR="00B37A3C" w:rsidRPr="00DD288B" w:rsidRDefault="007F2D0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(9,528)</w:t>
            </w:r>
          </w:p>
        </w:tc>
        <w:tc>
          <w:tcPr>
            <w:tcW w:w="264" w:type="dxa"/>
          </w:tcPr>
          <w:p w14:paraId="63F5539F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595EA8E" w14:textId="5CDDF39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(9,520)</w:t>
            </w:r>
          </w:p>
        </w:tc>
        <w:tc>
          <w:tcPr>
            <w:tcW w:w="363" w:type="dxa"/>
          </w:tcPr>
          <w:p w14:paraId="735423B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B5DC0" w14:textId="72F90BF7" w:rsidR="00B37A3C" w:rsidRPr="00DD288B" w:rsidRDefault="007F2D0A" w:rsidP="00B37A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9787E2B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E8D155C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43E6A15E" w14:textId="77777777" w:rsidTr="00F8328A">
        <w:trPr>
          <w:cantSplit/>
          <w:trHeight w:val="20"/>
        </w:trPr>
        <w:tc>
          <w:tcPr>
            <w:tcW w:w="3870" w:type="dxa"/>
            <w:shd w:val="clear" w:color="auto" w:fill="auto"/>
            <w:hideMark/>
          </w:tcPr>
          <w:p w14:paraId="43D2E2D6" w14:textId="77777777" w:rsidR="00B37A3C" w:rsidRPr="00134E94" w:rsidRDefault="00B37A3C" w:rsidP="00B37A3C">
            <w:pPr>
              <w:pStyle w:val="BodyText2"/>
              <w:rPr>
                <w:b/>
                <w:bCs/>
                <w:cs/>
              </w:rPr>
            </w:pPr>
            <w:r w:rsidRPr="00134E94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50D87" w14:textId="695525B6" w:rsidR="00B37A3C" w:rsidRPr="00134E94" w:rsidRDefault="007F2D0A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81,870</w:t>
            </w:r>
          </w:p>
        </w:tc>
        <w:tc>
          <w:tcPr>
            <w:tcW w:w="264" w:type="dxa"/>
          </w:tcPr>
          <w:p w14:paraId="35F4A918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7C847" w14:textId="051019C3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70,171</w:t>
            </w:r>
          </w:p>
        </w:tc>
        <w:tc>
          <w:tcPr>
            <w:tcW w:w="363" w:type="dxa"/>
          </w:tcPr>
          <w:p w14:paraId="739AF500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5FD75" w14:textId="4B88F09E" w:rsidR="00B37A3C" w:rsidRPr="00134E94" w:rsidRDefault="007F2D0A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16,745</w:t>
            </w:r>
          </w:p>
        </w:tc>
        <w:tc>
          <w:tcPr>
            <w:tcW w:w="261" w:type="dxa"/>
          </w:tcPr>
          <w:p w14:paraId="52C9401A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D140B" w14:textId="69187969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13,654</w:t>
            </w:r>
          </w:p>
        </w:tc>
      </w:tr>
      <w:tr w:rsidR="00B37A3C" w:rsidRPr="00134E94" w14:paraId="3F01D4B3" w14:textId="77777777" w:rsidTr="00F8328A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1C975E8" w14:textId="77777777" w:rsidR="00B37A3C" w:rsidRPr="00134E94" w:rsidRDefault="00B37A3C" w:rsidP="00B37A3C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BD0832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</w:tcPr>
          <w:p w14:paraId="76F02182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4263AC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EF6A99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7D57D58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436713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</w:tcPr>
          <w:p w14:paraId="77A2E395" w14:textId="77777777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37A3C" w:rsidRPr="00134E94" w14:paraId="260C4A01" w14:textId="77777777" w:rsidTr="001138DB">
        <w:trPr>
          <w:trHeight w:val="20"/>
        </w:trPr>
        <w:tc>
          <w:tcPr>
            <w:tcW w:w="3870" w:type="dxa"/>
          </w:tcPr>
          <w:p w14:paraId="44499D63" w14:textId="77777777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tcBorders>
              <w:left w:val="nil"/>
              <w:right w:val="nil"/>
            </w:tcBorders>
          </w:tcPr>
          <w:p w14:paraId="5727A7F2" w14:textId="77777777" w:rsidR="00B37A3C" w:rsidRPr="00134E94" w:rsidRDefault="00B37A3C" w:rsidP="00B37A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3" w:type="dxa"/>
          </w:tcPr>
          <w:p w14:paraId="2762C59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343AB38" w14:textId="77777777" w:rsidR="00B37A3C" w:rsidRPr="00134E94" w:rsidRDefault="00B37A3C" w:rsidP="00B37A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37A3C" w:rsidRPr="00134E94" w14:paraId="1C56A91E" w14:textId="77777777" w:rsidTr="001138DB">
        <w:trPr>
          <w:trHeight w:val="20"/>
        </w:trPr>
        <w:tc>
          <w:tcPr>
            <w:tcW w:w="3870" w:type="dxa"/>
          </w:tcPr>
          <w:p w14:paraId="407FC6DB" w14:textId="723DA2DC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C32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FC85C5" w14:textId="2A7DC7FB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72A4919B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E72EC9C" w14:textId="36F5BD84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3" w:type="dxa"/>
          </w:tcPr>
          <w:p w14:paraId="09EBE116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26B640" w14:textId="287A773A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1D2A8401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316CA2C" w14:textId="64FE7890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7A3C" w:rsidRPr="00134E94" w14:paraId="5FCD1B71" w14:textId="77777777" w:rsidTr="001138DB">
        <w:trPr>
          <w:trHeight w:val="20"/>
        </w:trPr>
        <w:tc>
          <w:tcPr>
            <w:tcW w:w="3870" w:type="dxa"/>
          </w:tcPr>
          <w:p w14:paraId="43A2A10B" w14:textId="77777777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108F5DE" w14:textId="77777777" w:rsidR="00B37A3C" w:rsidRPr="00134E94" w:rsidRDefault="00B37A3C" w:rsidP="00B37A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7A3C" w:rsidRPr="00DD288B" w14:paraId="7CBACB1C" w14:textId="77777777" w:rsidTr="006B1D87">
        <w:trPr>
          <w:trHeight w:val="20"/>
        </w:trPr>
        <w:tc>
          <w:tcPr>
            <w:tcW w:w="3870" w:type="dxa"/>
          </w:tcPr>
          <w:p w14:paraId="5AA29710" w14:textId="77777777" w:rsidR="00B37A3C" w:rsidRPr="00DD288B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DD288B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</w:t>
            </w:r>
            <w:r w:rsidRPr="00DD288B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8A38ED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3B69618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EA8E0D2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FC5CAC8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1231D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70ACDBCF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27990F5" w14:textId="77777777" w:rsidR="00B37A3C" w:rsidRPr="00DD288B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7A3C" w:rsidRPr="00DD288B" w14:paraId="55C993A5" w14:textId="77777777" w:rsidTr="00F937FB">
        <w:trPr>
          <w:trHeight w:val="283"/>
        </w:trPr>
        <w:tc>
          <w:tcPr>
            <w:tcW w:w="3870" w:type="dxa"/>
          </w:tcPr>
          <w:p w14:paraId="250EF5A6" w14:textId="77777777" w:rsidR="00B37A3C" w:rsidRPr="00DD288B" w:rsidRDefault="00B37A3C" w:rsidP="00B37A3C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F29A2D" w14:textId="5B8043AA" w:rsidR="00B37A3C" w:rsidRPr="00DD288B" w:rsidRDefault="00196E91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220,92</w:t>
            </w:r>
            <w:r w:rsidR="00D4108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4" w:type="dxa"/>
          </w:tcPr>
          <w:p w14:paraId="7B118503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A28CE08" w14:textId="45E89463" w:rsidR="00B37A3C" w:rsidRPr="00DD288B" w:rsidRDefault="00C7310F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197,242</w:t>
            </w:r>
          </w:p>
        </w:tc>
        <w:tc>
          <w:tcPr>
            <w:tcW w:w="363" w:type="dxa"/>
          </w:tcPr>
          <w:p w14:paraId="3A74F22E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7BB06B" w14:textId="4B546782" w:rsidR="00B37A3C" w:rsidRPr="00DD288B" w:rsidRDefault="002E164B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221,820</w:t>
            </w:r>
          </w:p>
        </w:tc>
        <w:tc>
          <w:tcPr>
            <w:tcW w:w="261" w:type="dxa"/>
          </w:tcPr>
          <w:p w14:paraId="2B2BCD51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A706B1A" w14:textId="321E3E35" w:rsidR="00B37A3C" w:rsidRPr="00DD288B" w:rsidRDefault="005474E9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197,518</w:t>
            </w:r>
          </w:p>
        </w:tc>
      </w:tr>
      <w:tr w:rsidR="00B37A3C" w:rsidRPr="00DD288B" w14:paraId="28894A8E" w14:textId="77777777" w:rsidTr="006B1D87">
        <w:trPr>
          <w:trHeight w:val="20"/>
        </w:trPr>
        <w:tc>
          <w:tcPr>
            <w:tcW w:w="3870" w:type="dxa"/>
          </w:tcPr>
          <w:p w14:paraId="3131FA8F" w14:textId="77777777" w:rsidR="00B37A3C" w:rsidRPr="00DD288B" w:rsidRDefault="00B37A3C" w:rsidP="00B37A3C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65FCB7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49CDE3C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10670E5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4F25FDDF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893770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E20C550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A3E7131" w14:textId="77777777" w:rsidR="00B37A3C" w:rsidRPr="00DD288B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96E91" w:rsidRPr="00DD288B" w14:paraId="34498D40" w14:textId="77777777" w:rsidTr="005C0015">
        <w:trPr>
          <w:trHeight w:val="20"/>
        </w:trPr>
        <w:tc>
          <w:tcPr>
            <w:tcW w:w="3870" w:type="dxa"/>
            <w:shd w:val="clear" w:color="auto" w:fill="auto"/>
          </w:tcPr>
          <w:p w14:paraId="35FDF6B0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ที่คาดว่าจะได้รับ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AED9441" w14:textId="4E496F49" w:rsidR="00196E91" w:rsidRPr="00DD288B" w:rsidRDefault="00196E91" w:rsidP="00196E9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DD288B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375D650B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14FA3256" w14:textId="704F6483" w:rsidR="00196E91" w:rsidRPr="00DD288B" w:rsidRDefault="00196E91" w:rsidP="00196E9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363" w:type="dxa"/>
          </w:tcPr>
          <w:p w14:paraId="5D69D0D3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7D28B6" w14:textId="0013C218" w:rsidR="00196E91" w:rsidRPr="00DD288B" w:rsidRDefault="00196E91" w:rsidP="00196E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8FA3D6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48D1ACB" w14:textId="40FF80DC" w:rsidR="00196E91" w:rsidRPr="00DD288B" w:rsidRDefault="00196E91" w:rsidP="00196E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6E91" w:rsidRPr="00DD288B" w14:paraId="50F8A02E" w14:textId="77777777" w:rsidTr="005C0015">
        <w:trPr>
          <w:trHeight w:val="20"/>
        </w:trPr>
        <w:tc>
          <w:tcPr>
            <w:tcW w:w="3870" w:type="dxa"/>
            <w:shd w:val="clear" w:color="auto" w:fill="auto"/>
          </w:tcPr>
          <w:p w14:paraId="04BCB03D" w14:textId="77777777" w:rsidR="00196E91" w:rsidRPr="00DD288B" w:rsidRDefault="00196E91" w:rsidP="00196E91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1BB6C" w14:textId="543238DD" w:rsidR="00196E91" w:rsidRPr="00DD288B" w:rsidRDefault="00196E91" w:rsidP="00196E9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(9</w:t>
            </w:r>
            <w:r w:rsidR="00962DE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43FFEF9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536AE" w14:textId="090FFF11" w:rsidR="00196E91" w:rsidRPr="00DD288B" w:rsidRDefault="00196E91" w:rsidP="00196E9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(95)</w:t>
            </w:r>
          </w:p>
        </w:tc>
        <w:tc>
          <w:tcPr>
            <w:tcW w:w="363" w:type="dxa"/>
          </w:tcPr>
          <w:p w14:paraId="7CAF68BB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051BEA0" w14:textId="1109BA5C" w:rsidR="00196E91" w:rsidRPr="00DD288B" w:rsidRDefault="00196E91" w:rsidP="00196E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B0AE129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3B6C9E10" w14:textId="4AAF4539" w:rsidR="00196E91" w:rsidRPr="00DD288B" w:rsidRDefault="00196E91" w:rsidP="00196E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6E91" w:rsidRPr="00134E94" w14:paraId="2AA21084" w14:textId="77777777" w:rsidTr="00296C4A">
        <w:trPr>
          <w:trHeight w:val="20"/>
        </w:trPr>
        <w:tc>
          <w:tcPr>
            <w:tcW w:w="3870" w:type="dxa"/>
          </w:tcPr>
          <w:p w14:paraId="6D25F2C7" w14:textId="77777777" w:rsidR="00196E91" w:rsidRPr="00DD288B" w:rsidRDefault="00196E91" w:rsidP="00196E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FB5FA" w14:textId="37004A00" w:rsidR="00196E91" w:rsidRPr="00DD288B" w:rsidRDefault="00196E91" w:rsidP="00196E9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220,928</w:t>
            </w:r>
          </w:p>
        </w:tc>
        <w:tc>
          <w:tcPr>
            <w:tcW w:w="264" w:type="dxa"/>
          </w:tcPr>
          <w:p w14:paraId="18551110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C531B" w14:textId="34B63143" w:rsidR="00196E91" w:rsidRPr="00DD288B" w:rsidRDefault="00196E91" w:rsidP="00196E9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197,279</w:t>
            </w:r>
          </w:p>
        </w:tc>
        <w:tc>
          <w:tcPr>
            <w:tcW w:w="363" w:type="dxa"/>
          </w:tcPr>
          <w:p w14:paraId="468CE071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B1A48" w14:textId="70EEC32A" w:rsidR="00196E91" w:rsidRPr="00DD288B" w:rsidRDefault="00196E91" w:rsidP="00196E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221,820</w:t>
            </w:r>
          </w:p>
        </w:tc>
        <w:tc>
          <w:tcPr>
            <w:tcW w:w="261" w:type="dxa"/>
          </w:tcPr>
          <w:p w14:paraId="647BFDB7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15337" w14:textId="2ADF1181" w:rsidR="00196E91" w:rsidRPr="00134E94" w:rsidRDefault="00196E91" w:rsidP="00196E9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197,518</w:t>
            </w:r>
          </w:p>
        </w:tc>
      </w:tr>
    </w:tbl>
    <w:p w14:paraId="26605FE3" w14:textId="3D81F35D" w:rsidR="000E7D6C" w:rsidRPr="00134E94" w:rsidRDefault="000E7D6C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3D61FDE5" w14:textId="7355FC20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4B651D5" w14:textId="216E3C1C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1D04CEF2" w14:textId="5C83EC69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C115175" w14:textId="77777777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03A36F82" w14:textId="675B04E6" w:rsidR="00D26BB5" w:rsidRPr="00134E94" w:rsidRDefault="00D26BB5" w:rsidP="00D26BB5">
      <w:pPr>
        <w:pStyle w:val="BodyText2"/>
        <w:tabs>
          <w:tab w:val="left" w:pos="720"/>
        </w:tabs>
        <w:ind w:left="450"/>
        <w:rPr>
          <w:spacing w:val="4"/>
          <w:sz w:val="22"/>
          <w:szCs w:val="22"/>
          <w:lang w:val="en-US"/>
        </w:rPr>
      </w:pPr>
    </w:p>
    <w:p w14:paraId="23ECC92A" w14:textId="5B9B9C7F" w:rsidR="00C06266" w:rsidRPr="00134E94" w:rsidRDefault="00C06266" w:rsidP="00C06266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134E94">
        <w:rPr>
          <w:b/>
          <w:bCs/>
          <w:cs/>
        </w:rPr>
        <w:lastRenderedPageBreak/>
        <w:t>เงินลงทุนในบริษัทร่วม</w:t>
      </w:r>
    </w:p>
    <w:p w14:paraId="4DEE1BA3" w14:textId="77777777" w:rsidR="00C06266" w:rsidRPr="00134E94" w:rsidRDefault="00C06266" w:rsidP="00C06266">
      <w:pPr>
        <w:pStyle w:val="BodyText2"/>
        <w:ind w:left="540"/>
        <w:rPr>
          <w:b/>
          <w:bCs/>
          <w:sz w:val="22"/>
          <w:szCs w:val="22"/>
          <w:lang w:val="en-US"/>
        </w:rPr>
      </w:pPr>
    </w:p>
    <w:tbl>
      <w:tblPr>
        <w:tblW w:w="94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40"/>
        <w:gridCol w:w="270"/>
        <w:gridCol w:w="1428"/>
        <w:gridCol w:w="8"/>
      </w:tblGrid>
      <w:tr w:rsidR="00C06266" w:rsidRPr="00134E94" w14:paraId="3000172B" w14:textId="77777777" w:rsidTr="00032E60">
        <w:trPr>
          <w:trHeight w:val="21"/>
        </w:trPr>
        <w:tc>
          <w:tcPr>
            <w:tcW w:w="5040" w:type="dxa"/>
          </w:tcPr>
          <w:p w14:paraId="42A70BB7" w14:textId="5C70BFF1" w:rsidR="00C06266" w:rsidRPr="00134E94" w:rsidRDefault="00C06266" w:rsidP="00C0626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C32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220A1" w:rsidRPr="002220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793A9B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ECA1EF4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25DE4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A8D935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AA196E0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vAlign w:val="bottom"/>
          </w:tcPr>
          <w:p w14:paraId="3425FA4C" w14:textId="00C1D7C2" w:rsidR="00C06266" w:rsidRPr="00134E94" w:rsidRDefault="00C06266" w:rsidP="00032E60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06266" w:rsidRPr="00134E94" w14:paraId="2D11A1D6" w14:textId="77777777" w:rsidTr="00032E60">
        <w:trPr>
          <w:gridAfter w:val="1"/>
          <w:wAfter w:w="8" w:type="dxa"/>
          <w:trHeight w:val="21"/>
        </w:trPr>
        <w:tc>
          <w:tcPr>
            <w:tcW w:w="5040" w:type="dxa"/>
          </w:tcPr>
          <w:p w14:paraId="0E859322" w14:textId="77777777" w:rsidR="00C06266" w:rsidRPr="00134E94" w:rsidRDefault="00C06266" w:rsidP="00032E6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56A2FE8" w14:textId="77777777" w:rsidR="00C06266" w:rsidRPr="00134E94" w:rsidRDefault="00C06266" w:rsidP="00032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BCA5BB" w14:textId="77777777" w:rsidR="00C06266" w:rsidRPr="00134E94" w:rsidRDefault="00C06266" w:rsidP="00032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138" w:type="dxa"/>
            <w:gridSpan w:val="3"/>
            <w:tcBorders>
              <w:left w:val="nil"/>
              <w:right w:val="nil"/>
            </w:tcBorders>
          </w:tcPr>
          <w:p w14:paraId="712ED797" w14:textId="77777777" w:rsidR="00C06266" w:rsidRPr="00134E94" w:rsidRDefault="00C06266" w:rsidP="00032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06266" w:rsidRPr="00134E94" w14:paraId="4F967093" w14:textId="77777777" w:rsidTr="00032E60">
        <w:trPr>
          <w:trHeight w:val="21"/>
        </w:trPr>
        <w:tc>
          <w:tcPr>
            <w:tcW w:w="5040" w:type="dxa"/>
          </w:tcPr>
          <w:p w14:paraId="187A4A76" w14:textId="77777777" w:rsidR="00C06266" w:rsidRPr="00134E94" w:rsidRDefault="00C06266" w:rsidP="00032E6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8761CB" w14:textId="77777777" w:rsidR="00C06266" w:rsidRPr="00134E94" w:rsidRDefault="00C06266" w:rsidP="00032E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BF62D1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3EBCFF" w14:textId="77777777" w:rsidR="00C06266" w:rsidRPr="00134E94" w:rsidRDefault="00C06266" w:rsidP="00032E6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E57102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252D22A2" w14:textId="77777777" w:rsidR="00C06266" w:rsidRPr="00134E94" w:rsidRDefault="00C06266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1EB9" w:rsidRPr="00254F87" w14:paraId="400812B1" w14:textId="77777777" w:rsidTr="00A46B3E">
        <w:trPr>
          <w:trHeight w:val="21"/>
        </w:trPr>
        <w:tc>
          <w:tcPr>
            <w:tcW w:w="5040" w:type="dxa"/>
          </w:tcPr>
          <w:p w14:paraId="5F83C9B9" w14:textId="77777777" w:rsidR="00CA1EB9" w:rsidRPr="00254F87" w:rsidRDefault="00CA1EB9" w:rsidP="00A46B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4F87">
              <w:rPr>
                <w:rFonts w:ascii="Angsana New" w:hAnsi="Angsana New" w:hint="cs"/>
                <w:sz w:val="30"/>
                <w:szCs w:val="30"/>
                <w:cs/>
              </w:rPr>
              <w:t>ลงทุนใน</w:t>
            </w:r>
            <w:r w:rsidRPr="00254F87">
              <w:rPr>
                <w:rFonts w:ascii="Angsana New" w:hAnsi="Angsana New"/>
                <w:sz w:val="30"/>
                <w:szCs w:val="30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DDEB604" w14:textId="77777777" w:rsidR="00CA1EB9" w:rsidRPr="00254F87" w:rsidRDefault="00CA1EB9" w:rsidP="00A46B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F9A24D" w14:textId="77777777" w:rsidR="00CA1EB9" w:rsidRPr="00254F87" w:rsidRDefault="00CA1EB9" w:rsidP="00A46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D43E8F" w14:textId="77777777" w:rsidR="00CA1EB9" w:rsidRPr="00254F87" w:rsidRDefault="00CA1EB9" w:rsidP="00A46B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254F87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1B70E4F2" w14:textId="77777777" w:rsidR="00CA1EB9" w:rsidRPr="00254F87" w:rsidRDefault="00CA1EB9" w:rsidP="00A46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550BC818" w14:textId="77777777" w:rsidR="00CA1EB9" w:rsidRPr="00254F87" w:rsidRDefault="00CA1EB9" w:rsidP="00A46B3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254F87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CA1EB9" w:rsidRPr="00254F87" w14:paraId="03309F29" w14:textId="77777777" w:rsidTr="00A46B3E">
        <w:trPr>
          <w:trHeight w:val="21"/>
        </w:trPr>
        <w:tc>
          <w:tcPr>
            <w:tcW w:w="5040" w:type="dxa"/>
          </w:tcPr>
          <w:p w14:paraId="10C1DF34" w14:textId="77777777" w:rsidR="00CA1EB9" w:rsidRPr="00254F87" w:rsidRDefault="00CA1EB9" w:rsidP="00A46B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4F87">
              <w:rPr>
                <w:rFonts w:ascii="Angsana New" w:hAnsi="Angsana New" w:hint="cs"/>
                <w:sz w:val="30"/>
                <w:szCs w:val="30"/>
                <w:cs/>
              </w:rPr>
              <w:t>ลงทุนใน</w:t>
            </w:r>
            <w:r w:rsidRPr="00254F87">
              <w:rPr>
                <w:rFonts w:ascii="Angsana New" w:hAnsi="Angsana New"/>
                <w:sz w:val="30"/>
                <w:szCs w:val="30"/>
                <w:cs/>
              </w:rPr>
              <w:t>บริษัท เอ็นริช เวนเจอร์ จำกัด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9C8BA1" w14:textId="77777777" w:rsidR="00CA1EB9" w:rsidRPr="00254F87" w:rsidRDefault="00CA1EB9" w:rsidP="00A46B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A5931B" w14:textId="77777777" w:rsidR="00CA1EB9" w:rsidRPr="00254F87" w:rsidRDefault="00CA1EB9" w:rsidP="00A46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0930C6" w14:textId="66109156" w:rsidR="00CA1EB9" w:rsidRPr="00254F87" w:rsidRDefault="00CA1EB9" w:rsidP="00A46B3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F87">
              <w:rPr>
                <w:rFonts w:ascii="Angsana New" w:hAnsi="Angsana New"/>
                <w:sz w:val="30"/>
                <w:szCs w:val="30"/>
                <w:lang w:val="en-US" w:bidi="th-TH"/>
              </w:rPr>
              <w:t>40,06</w:t>
            </w:r>
            <w:r w:rsidR="0010212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2A0FE16" w14:textId="77777777" w:rsidR="00CA1EB9" w:rsidRPr="00254F87" w:rsidRDefault="00CA1EB9" w:rsidP="00A46B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35406A09" w14:textId="24A48AE7" w:rsidR="00CA1EB9" w:rsidRPr="00254F87" w:rsidRDefault="00CA1EB9" w:rsidP="00A46B3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F87">
              <w:rPr>
                <w:rFonts w:ascii="Angsana New" w:hAnsi="Angsana New"/>
                <w:sz w:val="30"/>
                <w:szCs w:val="30"/>
                <w:lang w:val="en-US" w:bidi="th-TH"/>
              </w:rPr>
              <w:t>40,06</w:t>
            </w:r>
            <w:r w:rsidR="0010212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1F0580ED" w14:textId="77777777" w:rsidR="00C06266" w:rsidRPr="00254F87" w:rsidRDefault="00C06266" w:rsidP="00C06266">
      <w:pPr>
        <w:pStyle w:val="BodyText2"/>
        <w:ind w:left="1350"/>
        <w:rPr>
          <w:b/>
          <w:bCs/>
          <w:sz w:val="22"/>
          <w:szCs w:val="22"/>
          <w:cs/>
        </w:rPr>
      </w:pPr>
    </w:p>
    <w:p w14:paraId="0F58092E" w14:textId="77777777" w:rsidR="00CA1EB9" w:rsidRPr="00254F87" w:rsidRDefault="00CA1EB9" w:rsidP="00CA1EB9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  <w:r w:rsidRPr="00254F87">
        <w:rPr>
          <w:spacing w:val="4"/>
          <w:cs/>
          <w:lang w:val="en-US"/>
        </w:rPr>
        <w:t xml:space="preserve">เมื่อวันที่ </w:t>
      </w:r>
      <w:r w:rsidRPr="00254F87">
        <w:rPr>
          <w:spacing w:val="4"/>
          <w:lang w:val="en-US"/>
        </w:rPr>
        <w:t>17</w:t>
      </w:r>
      <w:r w:rsidRPr="00254F87">
        <w:rPr>
          <w:spacing w:val="4"/>
          <w:cs/>
          <w:lang w:val="en-US"/>
        </w:rPr>
        <w:t xml:space="preserve"> มีนาคม </w:t>
      </w:r>
      <w:r w:rsidRPr="00254F87">
        <w:rPr>
          <w:spacing w:val="4"/>
          <w:lang w:val="en-US"/>
        </w:rPr>
        <w:t>2565</w:t>
      </w:r>
      <w:r w:rsidRPr="00254F87">
        <w:rPr>
          <w:spacing w:val="4"/>
          <w:cs/>
          <w:lang w:val="en-US"/>
        </w:rPr>
        <w:t xml:space="preserve"> บริษัทได้ร่วมลงทุนในบริษัท เอ็นริช พร็อพเพอร์ตี้ จำกัด เพื่อดำเนินธุรกิจเกี่ยวกับการพัฒนาอสังหาริมทรัพย์เพื่อขาย โดยมีทุนจดทะเบียน </w:t>
      </w:r>
      <w:r w:rsidRPr="00254F87">
        <w:rPr>
          <w:spacing w:val="4"/>
          <w:lang w:val="en-US"/>
        </w:rPr>
        <w:t>10</w:t>
      </w:r>
      <w:r w:rsidRPr="00254F87">
        <w:rPr>
          <w:spacing w:val="4"/>
          <w:cs/>
          <w:lang w:val="en-US"/>
        </w:rPr>
        <w:t xml:space="preserve"> ล้านบาท แบ่งเป็นหุ้นสามัญ จำนวน </w:t>
      </w:r>
      <w:r w:rsidRPr="00254F87">
        <w:rPr>
          <w:spacing w:val="4"/>
          <w:lang w:val="en-US"/>
        </w:rPr>
        <w:t>100,000</w:t>
      </w:r>
      <w:r w:rsidRPr="00254F87">
        <w:rPr>
          <w:spacing w:val="4"/>
          <w:cs/>
          <w:lang w:val="en-US"/>
        </w:rPr>
        <w:t xml:space="preserve"> หุ้น มูลค่าหุ้นละ </w:t>
      </w:r>
      <w:r w:rsidRPr="00254F87">
        <w:rPr>
          <w:spacing w:val="4"/>
          <w:lang w:val="en-US"/>
        </w:rPr>
        <w:t>100</w:t>
      </w:r>
      <w:r w:rsidRPr="00254F87">
        <w:rPr>
          <w:spacing w:val="4"/>
          <w:cs/>
          <w:lang w:val="en-US"/>
        </w:rPr>
        <w:t xml:space="preserve"> บาท ซึ่งบริษัทถือหุ้นร้อยละ </w:t>
      </w:r>
      <w:r w:rsidRPr="00254F87">
        <w:rPr>
          <w:spacing w:val="4"/>
          <w:lang w:val="en-US"/>
        </w:rPr>
        <w:t>30</w:t>
      </w:r>
      <w:r w:rsidRPr="00254F87">
        <w:rPr>
          <w:spacing w:val="4"/>
          <w:cs/>
          <w:lang w:val="en-US"/>
        </w:rPr>
        <w:t xml:space="preserve"> และจัดประเภทเงินลงทุนดังกล่าวเป็นเงินลงทุนในบริษัทร่วม</w:t>
      </w:r>
    </w:p>
    <w:p w14:paraId="3F64DFE2" w14:textId="77777777" w:rsidR="00CA1EB9" w:rsidRPr="00254F87" w:rsidRDefault="00CA1EB9" w:rsidP="00CA1EB9">
      <w:pPr>
        <w:pStyle w:val="BodyText2"/>
        <w:tabs>
          <w:tab w:val="left" w:pos="720"/>
        </w:tabs>
        <w:rPr>
          <w:spacing w:val="4"/>
          <w:lang w:val="en-US"/>
        </w:rPr>
      </w:pPr>
    </w:p>
    <w:p w14:paraId="1BEDC775" w14:textId="21D6498F" w:rsidR="00CA1EB9" w:rsidRDefault="00CA1EB9" w:rsidP="00CA1EB9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  <w:r w:rsidRPr="00254F87">
        <w:rPr>
          <w:spacing w:val="4"/>
          <w:cs/>
          <w:lang w:val="en-US"/>
        </w:rPr>
        <w:t xml:space="preserve">เมื่อวันที่ </w:t>
      </w:r>
      <w:r w:rsidR="009B11E7" w:rsidRPr="00254F87">
        <w:rPr>
          <w:spacing w:val="4"/>
          <w:lang w:val="en-US"/>
        </w:rPr>
        <w:t>20</w:t>
      </w:r>
      <w:r w:rsidRPr="00254F87">
        <w:rPr>
          <w:spacing w:val="4"/>
          <w:lang w:val="en-US"/>
        </w:rPr>
        <w:t xml:space="preserve"> </w:t>
      </w:r>
      <w:r w:rsidR="000C5120">
        <w:rPr>
          <w:rFonts w:hint="cs"/>
          <w:spacing w:val="4"/>
          <w:cs/>
          <w:lang w:val="en-US"/>
        </w:rPr>
        <w:t>พฤษภาคม</w:t>
      </w:r>
      <w:r w:rsidR="00B535BC">
        <w:rPr>
          <w:rFonts w:hint="cs"/>
          <w:spacing w:val="4"/>
          <w:cs/>
          <w:lang w:val="en-US"/>
        </w:rPr>
        <w:t xml:space="preserve"> </w:t>
      </w:r>
      <w:r w:rsidRPr="00254F87">
        <w:rPr>
          <w:spacing w:val="4"/>
          <w:lang w:val="en-US"/>
        </w:rPr>
        <w:t xml:space="preserve">2565 </w:t>
      </w:r>
      <w:r w:rsidRPr="00254F87">
        <w:rPr>
          <w:spacing w:val="4"/>
          <w:cs/>
          <w:lang w:val="en-US"/>
        </w:rPr>
        <w:t xml:space="preserve">บริษัทได้ร่วมลงทุนในบริษัท เอ็นริช เวนเจอร์ จำกัด เพื่อดำเนินธุรกิจเกี่ยวกับการพัฒนาอสังหาริมทรัพย์เพื่อขาย โดยมีทุนจดทะเบียน </w:t>
      </w:r>
      <w:r w:rsidRPr="00254F87">
        <w:rPr>
          <w:spacing w:val="4"/>
          <w:lang w:val="en-US"/>
        </w:rPr>
        <w:t xml:space="preserve">180 </w:t>
      </w:r>
      <w:r w:rsidRPr="00254F87">
        <w:rPr>
          <w:spacing w:val="4"/>
          <w:cs/>
          <w:lang w:val="en-US"/>
        </w:rPr>
        <w:t xml:space="preserve">ล้านบาท แบ่งเป็นหุ้นสามัญ จำนวน </w:t>
      </w:r>
      <w:r w:rsidRPr="00254F87">
        <w:rPr>
          <w:spacing w:val="4"/>
          <w:lang w:val="en-US"/>
        </w:rPr>
        <w:t xml:space="preserve">1,800,000 </w:t>
      </w:r>
      <w:r w:rsidRPr="00254F87">
        <w:rPr>
          <w:spacing w:val="4"/>
          <w:cs/>
          <w:lang w:val="en-US"/>
        </w:rPr>
        <w:t xml:space="preserve">หุ้น มูลค่าหุ้นละ </w:t>
      </w:r>
      <w:r w:rsidRPr="00254F87">
        <w:rPr>
          <w:spacing w:val="4"/>
          <w:lang w:val="en-US"/>
        </w:rPr>
        <w:t xml:space="preserve">100 </w:t>
      </w:r>
      <w:r w:rsidRPr="00254F87">
        <w:rPr>
          <w:spacing w:val="4"/>
          <w:cs/>
          <w:lang w:val="en-US"/>
        </w:rPr>
        <w:t xml:space="preserve">บาท ซึ่งบริษัทถือหุ้นร้อยละ </w:t>
      </w:r>
      <w:r w:rsidRPr="00254F87">
        <w:rPr>
          <w:spacing w:val="4"/>
          <w:lang w:val="en-US"/>
        </w:rPr>
        <w:t xml:space="preserve">20 </w:t>
      </w:r>
      <w:r w:rsidRPr="00254F87">
        <w:rPr>
          <w:spacing w:val="4"/>
          <w:cs/>
          <w:lang w:val="en-US"/>
        </w:rPr>
        <w:t>และจัดประเภทเงินลงทุนดังกล่าวเป็นเงินลงทุนในบริษัทร่วม</w:t>
      </w:r>
    </w:p>
    <w:p w14:paraId="42300892" w14:textId="77777777" w:rsidR="00C06266" w:rsidRPr="00134E94" w:rsidRDefault="00C06266" w:rsidP="00C06266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</w:p>
    <w:p w14:paraId="10830B54" w14:textId="0D2A4D27" w:rsidR="00E7404F" w:rsidRPr="00134E94" w:rsidRDefault="002D5EAF" w:rsidP="00C06266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rFonts w:hint="cs"/>
          <w:b/>
          <w:bCs/>
          <w:cs/>
        </w:rPr>
        <w:t>ที่ดิน อาคารและอุปกรณ์</w:t>
      </w:r>
    </w:p>
    <w:p w14:paraId="0E564480" w14:textId="77777777" w:rsidR="00E7404F" w:rsidRPr="00134E94" w:rsidRDefault="00E7404F" w:rsidP="00A545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22"/>
          <w:szCs w:val="22"/>
        </w:rPr>
      </w:pPr>
    </w:p>
    <w:p w14:paraId="1E8E91B5" w14:textId="166E3998" w:rsidR="00A54519" w:rsidRPr="00134E94" w:rsidRDefault="002B78D5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134E94"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DC3220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DC3220">
        <w:rPr>
          <w:rFonts w:ascii="Angsana New" w:hAnsi="Angsana New"/>
          <w:spacing w:val="-4"/>
          <w:sz w:val="30"/>
          <w:szCs w:val="30"/>
        </w:rPr>
        <w:t xml:space="preserve">30 </w:t>
      </w:r>
      <w:r w:rsidR="00DC3220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9B28A1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pacing w:val="-4"/>
          <w:sz w:val="30"/>
          <w:szCs w:val="30"/>
        </w:rPr>
        <w:t>2565</w:t>
      </w:r>
      <w:r w:rsidR="009269B8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E7890DD" w14:textId="77777777" w:rsidR="006133E7" w:rsidRPr="00134E94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8"/>
        <w:gridCol w:w="1234"/>
        <w:gridCol w:w="1632"/>
        <w:gridCol w:w="237"/>
        <w:gridCol w:w="1999"/>
      </w:tblGrid>
      <w:tr w:rsidR="002B78D5" w:rsidRPr="00134E94" w14:paraId="08F9F415" w14:textId="77777777" w:rsidTr="00C96AAF">
        <w:trPr>
          <w:tblHeader/>
        </w:trPr>
        <w:tc>
          <w:tcPr>
            <w:tcW w:w="2221" w:type="pct"/>
          </w:tcPr>
          <w:p w14:paraId="525A4C6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6D319DEC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9" w:type="pct"/>
          </w:tcPr>
          <w:p w14:paraId="238461C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8A77FEF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</w:tcPr>
          <w:p w14:paraId="3CE3C499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134E94" w14:paraId="428373A7" w14:textId="77777777" w:rsidTr="00C96AAF">
        <w:trPr>
          <w:tblHeader/>
        </w:trPr>
        <w:tc>
          <w:tcPr>
            <w:tcW w:w="2221" w:type="pct"/>
          </w:tcPr>
          <w:p w14:paraId="78157C94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6B592762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pct"/>
            <w:gridSpan w:val="3"/>
          </w:tcPr>
          <w:p w14:paraId="5648D0EA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134E94" w14:paraId="156F48C3" w14:textId="77777777" w:rsidTr="00C96AAF">
        <w:trPr>
          <w:tblHeader/>
        </w:trPr>
        <w:tc>
          <w:tcPr>
            <w:tcW w:w="2221" w:type="pct"/>
          </w:tcPr>
          <w:p w14:paraId="47F8B4EB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72" w:type="pct"/>
            <w:vAlign w:val="center"/>
          </w:tcPr>
          <w:p w14:paraId="2B4180C0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0AF51660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768256E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7170F4E1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27E" w:rsidRPr="00134E94" w14:paraId="4241EE25" w14:textId="77777777" w:rsidTr="005C0015">
        <w:trPr>
          <w:tblHeader/>
        </w:trPr>
        <w:tc>
          <w:tcPr>
            <w:tcW w:w="2221" w:type="pct"/>
          </w:tcPr>
          <w:p w14:paraId="69471F6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2" w:type="pct"/>
            <w:vAlign w:val="center"/>
          </w:tcPr>
          <w:p w14:paraId="688CA5F5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  <w:shd w:val="clear" w:color="auto" w:fill="auto"/>
          </w:tcPr>
          <w:p w14:paraId="76C78549" w14:textId="43950CF8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/>
                <w:sz w:val="30"/>
                <w:szCs w:val="30"/>
              </w:rPr>
              <w:t>710</w:t>
            </w:r>
            <w:r w:rsidRPr="00134E94">
              <w:rPr>
                <w:rFonts w:ascii="Angsana New" w:hAnsi="Angsana New"/>
                <w:sz w:val="30"/>
                <w:szCs w:val="30"/>
              </w:rPr>
              <w:t>,</w:t>
            </w:r>
            <w:r w:rsidRPr="002220A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29" w:type="pct"/>
          </w:tcPr>
          <w:p w14:paraId="5F514731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C24FE70" w14:textId="481F5119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0A1">
              <w:rPr>
                <w:rFonts w:ascii="Angsana New" w:hAnsi="Angsana New"/>
                <w:sz w:val="30"/>
                <w:szCs w:val="30"/>
              </w:rPr>
              <w:t>52</w:t>
            </w:r>
            <w:r w:rsidRPr="00134E94">
              <w:rPr>
                <w:rFonts w:ascii="Angsana New" w:hAnsi="Angsana New"/>
                <w:sz w:val="30"/>
                <w:szCs w:val="30"/>
              </w:rPr>
              <w:t>,</w:t>
            </w:r>
            <w:r w:rsidRPr="002220A1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13727E" w:rsidRPr="00134E94" w14:paraId="10AE22E8" w14:textId="77777777" w:rsidTr="005C0015">
        <w:trPr>
          <w:tblHeader/>
        </w:trPr>
        <w:tc>
          <w:tcPr>
            <w:tcW w:w="2221" w:type="pct"/>
          </w:tcPr>
          <w:p w14:paraId="7659EB03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2" w:type="pct"/>
            <w:vAlign w:val="center"/>
          </w:tcPr>
          <w:p w14:paraId="7299CFAB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  <w:shd w:val="clear" w:color="auto" w:fill="auto"/>
          </w:tcPr>
          <w:p w14:paraId="11C0BD73" w14:textId="577180A8" w:rsidR="0013727E" w:rsidRPr="00134E94" w:rsidRDefault="009565AC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</w:t>
            </w:r>
            <w:r w:rsidR="00D95748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29" w:type="pct"/>
          </w:tcPr>
          <w:p w14:paraId="2A308EAA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23DDD7D7" w14:textId="4D8DD876" w:rsidR="0013727E" w:rsidRPr="00134E94" w:rsidRDefault="00F21468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468">
              <w:rPr>
                <w:rFonts w:ascii="Angsana New" w:hAnsi="Angsana New" w:hint="cs"/>
                <w:sz w:val="30"/>
                <w:szCs w:val="30"/>
              </w:rPr>
              <w:t>549</w:t>
            </w:r>
          </w:p>
        </w:tc>
      </w:tr>
      <w:tr w:rsidR="0013727E" w:rsidRPr="00134E94" w14:paraId="1637772F" w14:textId="77777777" w:rsidTr="005C0015">
        <w:trPr>
          <w:tblHeader/>
        </w:trPr>
        <w:tc>
          <w:tcPr>
            <w:tcW w:w="2221" w:type="pct"/>
          </w:tcPr>
          <w:p w14:paraId="037DE2EB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72" w:type="pct"/>
            <w:vAlign w:val="center"/>
          </w:tcPr>
          <w:p w14:paraId="0F771389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  <w:shd w:val="clear" w:color="auto" w:fill="auto"/>
          </w:tcPr>
          <w:p w14:paraId="66353127" w14:textId="22352DCC" w:rsidR="0013727E" w:rsidRPr="00134E94" w:rsidRDefault="009565AC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(142)</w:t>
            </w:r>
          </w:p>
        </w:tc>
        <w:tc>
          <w:tcPr>
            <w:tcW w:w="129" w:type="pct"/>
          </w:tcPr>
          <w:p w14:paraId="21ABA2D3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0924394" w14:textId="326CEC8F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13727E" w:rsidRPr="00134E94" w14:paraId="313947EB" w14:textId="77777777" w:rsidTr="005C0015">
        <w:trPr>
          <w:tblHeader/>
        </w:trPr>
        <w:tc>
          <w:tcPr>
            <w:tcW w:w="2221" w:type="pct"/>
          </w:tcPr>
          <w:p w14:paraId="68E4078F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72" w:type="pct"/>
            <w:vAlign w:val="center"/>
          </w:tcPr>
          <w:p w14:paraId="0F02EFB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  <w:shd w:val="clear" w:color="auto" w:fill="auto"/>
          </w:tcPr>
          <w:p w14:paraId="7EB2EF22" w14:textId="55B60F77" w:rsidR="0013727E" w:rsidRPr="00134E94" w:rsidRDefault="00EB7D3B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B45518">
              <w:rPr>
                <w:rFonts w:ascii="Angsana New" w:hAnsi="Angsana New"/>
                <w:sz w:val="30"/>
                <w:szCs w:val="30"/>
              </w:rPr>
              <w:t>7,691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18CD946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37817E4" w14:textId="107F8FF0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(2,840)</w:t>
            </w:r>
          </w:p>
        </w:tc>
      </w:tr>
      <w:tr w:rsidR="0013727E" w:rsidRPr="00134E94" w14:paraId="2ABFD748" w14:textId="77777777" w:rsidTr="00C96AAF">
        <w:trPr>
          <w:tblHeader/>
        </w:trPr>
        <w:tc>
          <w:tcPr>
            <w:tcW w:w="2221" w:type="pct"/>
          </w:tcPr>
          <w:p w14:paraId="7D88BDC9" w14:textId="3F450BA5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2" w:type="pct"/>
            <w:vAlign w:val="center"/>
          </w:tcPr>
          <w:p w14:paraId="01E5C9CD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</w:tcPr>
          <w:p w14:paraId="677B61A9" w14:textId="35F99550" w:rsidR="0013727E" w:rsidRPr="00134E94" w:rsidRDefault="00AC602D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693,682</w:t>
            </w:r>
          </w:p>
        </w:tc>
        <w:tc>
          <w:tcPr>
            <w:tcW w:w="129" w:type="pct"/>
          </w:tcPr>
          <w:p w14:paraId="035E865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5C5457F9" w14:textId="26B74470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49,725</w:t>
            </w:r>
          </w:p>
        </w:tc>
      </w:tr>
    </w:tbl>
    <w:p w14:paraId="1CB2A73F" w14:textId="77777777" w:rsidR="00270CE2" w:rsidRPr="00134E94" w:rsidRDefault="00270CE2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2"/>
          <w:szCs w:val="22"/>
        </w:rPr>
      </w:pPr>
    </w:p>
    <w:p w14:paraId="0CC6D74F" w14:textId="1D14A140" w:rsidR="004502F6" w:rsidRPr="00134E94" w:rsidRDefault="004502F6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eastAsia="MS Mincho" w:hAnsi="Angsana New"/>
          <w:spacing w:val="-8"/>
          <w:sz w:val="30"/>
          <w:szCs w:val="30"/>
        </w:rPr>
      </w:pPr>
      <w:bookmarkStart w:id="6" w:name="_Hlk71130682"/>
      <w:r w:rsidRPr="00134E94">
        <w:rPr>
          <w:rFonts w:ascii="Angsana New" w:eastAsia="MS Mincho" w:hAnsi="Angsana New"/>
          <w:spacing w:val="-8"/>
          <w:sz w:val="30"/>
          <w:szCs w:val="30"/>
          <w:cs/>
        </w:rPr>
        <w:t>ในระหว่างงวด</w:t>
      </w:r>
      <w:r w:rsidR="00DC3220">
        <w:rPr>
          <w:rFonts w:ascii="Angsana New" w:eastAsia="MS Mincho" w:hAnsi="Angsana New" w:hint="cs"/>
          <w:spacing w:val="-8"/>
          <w:sz w:val="30"/>
          <w:szCs w:val="30"/>
          <w:cs/>
        </w:rPr>
        <w:t>หกเดือน</w:t>
      </w:r>
      <w:r w:rsidRPr="00134E94">
        <w:rPr>
          <w:rFonts w:ascii="Angsana New" w:eastAsia="MS Mincho" w:hAnsi="Angsana New"/>
          <w:spacing w:val="-8"/>
          <w:sz w:val="30"/>
          <w:szCs w:val="30"/>
          <w:cs/>
        </w:rPr>
        <w:t xml:space="preserve">สิ้นสุดวันที่ </w:t>
      </w:r>
      <w:r w:rsidR="00DC3220">
        <w:rPr>
          <w:rFonts w:ascii="Angsana New" w:eastAsia="MS Mincho" w:hAnsi="Angsana New"/>
          <w:spacing w:val="-8"/>
          <w:sz w:val="30"/>
          <w:szCs w:val="30"/>
        </w:rPr>
        <w:t xml:space="preserve">30 </w:t>
      </w:r>
      <w:r w:rsidR="00DC3220">
        <w:rPr>
          <w:rFonts w:ascii="Angsana New" w:eastAsia="MS Mincho" w:hAnsi="Angsana New"/>
          <w:spacing w:val="-8"/>
          <w:sz w:val="30"/>
          <w:szCs w:val="30"/>
          <w:cs/>
        </w:rPr>
        <w:t>มิถุนายน</w:t>
      </w:r>
      <w:r w:rsidR="000A69CF" w:rsidRPr="00134E94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="00E75E0E" w:rsidRPr="00134E94">
        <w:rPr>
          <w:rFonts w:ascii="Angsana New" w:eastAsia="MS Mincho" w:hAnsi="Angsana New"/>
          <w:spacing w:val="-8"/>
          <w:sz w:val="30"/>
          <w:szCs w:val="30"/>
        </w:rPr>
        <w:t>2565</w:t>
      </w:r>
      <w:r w:rsidRPr="00134E94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Pr="00134E94">
        <w:rPr>
          <w:rFonts w:ascii="Angsana New" w:eastAsia="MS Mincho" w:hAnsi="Angsana New"/>
          <w:spacing w:val="-8"/>
          <w:sz w:val="30"/>
          <w:szCs w:val="30"/>
          <w:cs/>
        </w:rPr>
        <w:t>กลุ่ม</w:t>
      </w:r>
      <w:r w:rsidR="00E2196A" w:rsidRPr="006164E7">
        <w:rPr>
          <w:rFonts w:ascii="Angsana New" w:eastAsia="MS Mincho" w:hAnsi="Angsana New"/>
          <w:spacing w:val="-8"/>
          <w:sz w:val="30"/>
          <w:szCs w:val="30"/>
          <w:cs/>
        </w:rPr>
        <w:t>บริษัทได้เข้าทำสัญญาเช่าที่ดิน</w:t>
      </w:r>
      <w:r w:rsidRPr="006164E7">
        <w:rPr>
          <w:rFonts w:ascii="Angsana New" w:eastAsia="MS Mincho" w:hAnsi="Angsana New"/>
          <w:spacing w:val="-8"/>
          <w:sz w:val="30"/>
          <w:szCs w:val="30"/>
          <w:cs/>
        </w:rPr>
        <w:t xml:space="preserve">เป็นระยะเวลา </w:t>
      </w:r>
      <w:r w:rsidR="00E2196A" w:rsidRPr="006164E7">
        <w:rPr>
          <w:rFonts w:ascii="Angsana New" w:eastAsia="MS Mincho" w:hAnsi="Angsana New"/>
          <w:spacing w:val="-8"/>
          <w:sz w:val="30"/>
          <w:szCs w:val="30"/>
        </w:rPr>
        <w:t>2</w:t>
      </w:r>
      <w:r w:rsidRPr="006164E7">
        <w:rPr>
          <w:rFonts w:ascii="Angsana New" w:eastAsia="MS Mincho" w:hAnsi="Angsana New"/>
          <w:spacing w:val="-8"/>
          <w:sz w:val="30"/>
          <w:szCs w:val="30"/>
          <w:cs/>
        </w:rPr>
        <w:t xml:space="preserve"> ปี โดยมีค่าเช่าคงที่ตลอดอายุสัญญา กลุ่มบริษัทได้รับรู้สินทรัพย์สิทธิการใช้ที่มีไว้เพื่อใช้งานเป็น</w:t>
      </w:r>
      <w:r w:rsidRPr="002220A1">
        <w:rPr>
          <w:rFonts w:ascii="Angsana New" w:eastAsia="MS Mincho" w:hAnsi="Angsana New"/>
          <w:spacing w:val="-8"/>
          <w:sz w:val="30"/>
          <w:szCs w:val="30"/>
          <w:cs/>
        </w:rPr>
        <w:t xml:space="preserve">จำนวน </w:t>
      </w:r>
      <w:r w:rsidR="000662CD">
        <w:rPr>
          <w:rFonts w:ascii="Angsana New" w:eastAsia="MS Mincho" w:hAnsi="Angsana New"/>
          <w:spacing w:val="-8"/>
          <w:sz w:val="30"/>
          <w:szCs w:val="30"/>
        </w:rPr>
        <w:t xml:space="preserve">3.11 </w:t>
      </w:r>
      <w:r w:rsidRPr="002220A1">
        <w:rPr>
          <w:rFonts w:ascii="Angsana New" w:eastAsia="MS Mincho" w:hAnsi="Angsana New"/>
          <w:spacing w:val="-8"/>
          <w:sz w:val="30"/>
          <w:szCs w:val="30"/>
          <w:cs/>
        </w:rPr>
        <w:t>ล้านบาท</w:t>
      </w:r>
    </w:p>
    <w:bookmarkEnd w:id="6"/>
    <w:p w14:paraId="05BF1FB5" w14:textId="77777777" w:rsidR="00D26BB5" w:rsidRPr="00134E94" w:rsidRDefault="00D26BB5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4"/>
          <w:sz w:val="22"/>
          <w:szCs w:val="22"/>
          <w:lang w:val="en-US"/>
        </w:rPr>
      </w:pPr>
    </w:p>
    <w:p w14:paraId="558FDE4D" w14:textId="642AE264" w:rsidR="003D0AED" w:rsidRPr="00134E94" w:rsidRDefault="003D0AED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lastRenderedPageBreak/>
        <w:t xml:space="preserve">ณ วันที่ </w:t>
      </w:r>
      <w:r w:rsidR="00DC3220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30 </w:t>
      </w:r>
      <w:r w:rsidR="00DC3220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มิถุนายน</w:t>
      </w:r>
      <w:r w:rsidR="000A69CF"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E75E0E" w:rsidRPr="00134E9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2565</w:t>
      </w: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กลุ่มบริษัท</w:t>
      </w:r>
      <w:r w:rsidR="00C87CBF" w:rsidRPr="00134E9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และบริษัท</w:t>
      </w: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ได้นำที่ดิน</w:t>
      </w:r>
      <w:r w:rsidR="00137AE2" w:rsidRPr="00134E9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137AE2" w:rsidRPr="006164E7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อาคาร และอุปกรณ์</w:t>
      </w:r>
      <w:r w:rsidRPr="005C0015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ซึ่งมีมูลค่าตามบัญชีสุทธิ</w:t>
      </w:r>
      <w:r w:rsidR="00A2336A" w:rsidRPr="005C001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507.54 </w:t>
      </w:r>
      <w:r w:rsidRPr="005C0015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ล้านบาท</w:t>
      </w:r>
      <w:r w:rsidR="00C87CBF" w:rsidRPr="005C0015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C87CBF" w:rsidRPr="005C0015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และ</w:t>
      </w:r>
      <w:r w:rsidR="00590310" w:rsidRPr="005C0015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="00A2336A" w:rsidRPr="005C0015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32.42 </w:t>
      </w:r>
      <w:r w:rsidR="00C87CBF" w:rsidRPr="005C0015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Pr="005C0015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5C0015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="004B7068"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2564</w:t>
      </w:r>
      <w:r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: </w:t>
      </w:r>
      <w:r w:rsidR="00702E86"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522.77 </w:t>
      </w:r>
      <w:r w:rsidR="00C87CBF"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 xml:space="preserve">ล้านบาท และ </w:t>
      </w:r>
      <w:r w:rsidR="00702E86"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32.77 </w:t>
      </w:r>
      <w:r w:rsidR="00C87CBF"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 ตามลำดับ</w:t>
      </w:r>
      <w:r w:rsidRPr="005C0015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  <w:r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5C0015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วงเงินเลตเตอร์ออฟเครดิตหรือทรัสต์รีซีท วงเงินหนังสือ</w:t>
      </w:r>
      <w:r w:rsidRPr="00134E94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ค้ำประกัน วงเงินสินเชื่อประเภทสัญญาซื้อขายเงินตราต่างประเทศล่วงหน้า และเงินกู้ยืมระยะยาวจากธนาคาร </w:t>
      </w:r>
    </w:p>
    <w:p w14:paraId="1EBEBB10" w14:textId="77777777" w:rsidR="00E2196A" w:rsidRPr="00134E94" w:rsidRDefault="00E2196A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US"/>
        </w:rPr>
      </w:pPr>
    </w:p>
    <w:p w14:paraId="09255267" w14:textId="77777777" w:rsidR="00552CDC" w:rsidRPr="00134E94" w:rsidRDefault="00552CDC" w:rsidP="00C06266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bookmarkStart w:id="7" w:name="_Hlk71130759"/>
      <w:r w:rsidRPr="00134E94">
        <w:rPr>
          <w:b/>
          <w:bCs/>
          <w:cs/>
        </w:rPr>
        <w:t>ส่วนงานดำเนินงานและการจำแนกรายได้</w:t>
      </w:r>
    </w:p>
    <w:bookmarkEnd w:id="7"/>
    <w:p w14:paraId="77D6E40D" w14:textId="77777777" w:rsidR="00552CDC" w:rsidRPr="00134E94" w:rsidRDefault="00552CDC" w:rsidP="00552CDC">
      <w:pPr>
        <w:pStyle w:val="BodyText2"/>
        <w:rPr>
          <w:b/>
          <w:bCs/>
          <w:lang w:val="en-US"/>
        </w:rPr>
      </w:pPr>
    </w:p>
    <w:p w14:paraId="09F7AE21" w14:textId="77777777" w:rsidR="00552CDC" w:rsidRPr="00134E94" w:rsidRDefault="00552CDC" w:rsidP="00D93ED0">
      <w:pPr>
        <w:pStyle w:val="BodyText2"/>
        <w:ind w:left="450"/>
        <w:rPr>
          <w:b/>
          <w:bCs/>
          <w:i/>
          <w:iCs/>
          <w:lang w:val="en-US"/>
        </w:rPr>
      </w:pPr>
      <w:bookmarkStart w:id="8" w:name="_Hlk71552352"/>
      <w:r w:rsidRPr="00134E94">
        <w:rPr>
          <w:b/>
          <w:bCs/>
          <w:i/>
          <w:iCs/>
          <w:cs/>
          <w:lang w:val="en-US"/>
        </w:rPr>
        <w:t>ส่วนงานภูมิศาสตร์</w:t>
      </w:r>
    </w:p>
    <w:bookmarkEnd w:id="8"/>
    <w:p w14:paraId="7DDFCE93" w14:textId="77777777" w:rsidR="00552CDC" w:rsidRPr="00134E94" w:rsidRDefault="00552CDC" w:rsidP="00D93ED0">
      <w:pPr>
        <w:pStyle w:val="BodyText2"/>
        <w:ind w:left="450"/>
        <w:rPr>
          <w:lang w:val="en-US"/>
        </w:rPr>
      </w:pPr>
    </w:p>
    <w:p w14:paraId="0E04CC26" w14:textId="77777777" w:rsidR="00552CDC" w:rsidRPr="00134E94" w:rsidRDefault="00120E05" w:rsidP="00D93ED0">
      <w:pPr>
        <w:pStyle w:val="BodyText2"/>
        <w:ind w:left="450"/>
        <w:rPr>
          <w:lang w:val="en-US"/>
        </w:rPr>
      </w:pPr>
      <w:r w:rsidRPr="00134E94">
        <w:rPr>
          <w:rFonts w:hint="cs"/>
          <w:cs/>
          <w:lang w:val="en-US"/>
        </w:rPr>
        <w:t>กลุ่ม</w:t>
      </w:r>
      <w:r w:rsidR="00552CDC" w:rsidRPr="00134E94">
        <w:rPr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134E94">
        <w:rPr>
          <w:rFonts w:hint="cs"/>
          <w:cs/>
          <w:lang w:val="en-US"/>
        </w:rPr>
        <w:t>ที่มีสาระสำคัญ</w:t>
      </w:r>
    </w:p>
    <w:p w14:paraId="69189343" w14:textId="77777777" w:rsidR="00552CDC" w:rsidRPr="00134E94" w:rsidRDefault="00552CDC" w:rsidP="00552CDC">
      <w:pPr>
        <w:pStyle w:val="BodyText2"/>
        <w:ind w:left="540"/>
        <w:rPr>
          <w:i/>
          <w:iCs/>
          <w:lang w:val="en-US"/>
        </w:rPr>
      </w:pPr>
    </w:p>
    <w:p w14:paraId="6ED659CA" w14:textId="77777777" w:rsidR="00A00B51" w:rsidRPr="00134E94" w:rsidRDefault="00A00B51" w:rsidP="008B4A17">
      <w:pPr>
        <w:pStyle w:val="BodyText2"/>
        <w:rPr>
          <w:lang w:val="en-US"/>
        </w:rPr>
      </w:pPr>
    </w:p>
    <w:p w14:paraId="303F7C2A" w14:textId="77777777" w:rsidR="00A00B51" w:rsidRPr="00134E94" w:rsidRDefault="00A00B51" w:rsidP="00C03F10">
      <w:pPr>
        <w:pStyle w:val="BodyText2"/>
        <w:rPr>
          <w:cs/>
          <w:lang w:val="en-US"/>
        </w:rPr>
        <w:sectPr w:rsidR="00A00B51" w:rsidRPr="00134E94" w:rsidSect="00073F13">
          <w:headerReference w:type="default" r:id="rId8"/>
          <w:footerReference w:type="default" r:id="rId9"/>
          <w:pgSz w:w="11909" w:h="16834" w:code="9"/>
          <w:pgMar w:top="806" w:right="1109" w:bottom="576" w:left="1152" w:header="720" w:footer="646" w:gutter="0"/>
          <w:pgNumType w:start="17"/>
          <w:cols w:space="720"/>
          <w:docGrid w:linePitch="245"/>
        </w:sectPr>
      </w:pPr>
    </w:p>
    <w:tbl>
      <w:tblPr>
        <w:tblW w:w="1440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751"/>
        <w:gridCol w:w="269"/>
        <w:gridCol w:w="730"/>
      </w:tblGrid>
      <w:tr w:rsidR="00AF1BA8" w:rsidRPr="00134E94" w14:paraId="1D11A81A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0E8B32C0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0D269AEA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134E94" w14:paraId="5EA485D7" w14:textId="77777777" w:rsidTr="00C37A07">
        <w:trPr>
          <w:cantSplit/>
          <w:trHeight w:val="657"/>
        </w:trPr>
        <w:tc>
          <w:tcPr>
            <w:tcW w:w="1980" w:type="dxa"/>
            <w:shd w:val="clear" w:color="auto" w:fill="FFFFFF"/>
            <w:vAlign w:val="bottom"/>
          </w:tcPr>
          <w:p w14:paraId="496A9D8D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shd w:val="clear" w:color="auto" w:fill="auto"/>
            <w:vAlign w:val="bottom"/>
          </w:tcPr>
          <w:p w14:paraId="1A2AF53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ส่วนงานจำหน่ายแก๊สปิโตรเลียม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E851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3114A71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ส่วนงานจำหน่ายอุปกรณ์และบริการติดตั้งระบบแก๊ส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AC7D8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shd w:val="clear" w:color="auto" w:fill="auto"/>
          </w:tcPr>
          <w:p w14:paraId="35B15C92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39223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E32DD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  <w:shd w:val="clear" w:color="auto" w:fill="auto"/>
          </w:tcPr>
          <w:p w14:paraId="5861727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14:paraId="2D71C46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899172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ส่วนงานบริการ</w:t>
            </w:r>
          </w:p>
          <w:p w14:paraId="389D81F4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auto"/>
          </w:tcPr>
          <w:p w14:paraId="0D8F48A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  <w:shd w:val="clear" w:color="auto" w:fill="auto"/>
          </w:tcPr>
          <w:p w14:paraId="4CE414C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ส่วนงานบริการตรวจสอบ</w:t>
            </w:r>
          </w:p>
          <w:p w14:paraId="64FCE5E9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  <w:shd w:val="clear" w:color="auto" w:fill="auto"/>
          </w:tcPr>
          <w:p w14:paraId="550D0584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bottom"/>
          </w:tcPr>
          <w:p w14:paraId="6F998C0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E5BD5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shd w:val="clear" w:color="auto" w:fill="auto"/>
            <w:vAlign w:val="bottom"/>
          </w:tcPr>
          <w:p w14:paraId="0635F27E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02635" w:rsidRPr="00134E94" w14:paraId="786533E2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68AF808A" w14:textId="77C4FEBA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DC322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หกเดือน</w:t>
            </w:r>
          </w:p>
          <w:p w14:paraId="2FE31C81" w14:textId="47417F4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C949B2" w14:textId="4F568267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CFA6B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9BFC305" w14:textId="2C3EF264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98316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E16CEE4" w14:textId="51524788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C9E3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B4CC0C4" w14:textId="591E4DE5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BD4A1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168EB86" w14:textId="76D84615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02EA6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AA6E46" w14:textId="4ACAE3D0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7553BD9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BE5CFD8" w14:textId="06EBF369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36D69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36903BF" w14:textId="63ACC239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EC1B5D8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869D1E6" w14:textId="19150089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62165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65C0C6A" w14:textId="302972A5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55077D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0D1D1A" w14:textId="18508716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24E5B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2E24BFB8" w14:textId="02E4B881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BB455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1A20D73" w14:textId="1553FC42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EAD62F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C27A802" w14:textId="21FCE866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AF1BA8" w:rsidRPr="00134E94" w14:paraId="54388AB3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5D84592A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395D8809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4E9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333B" w:rsidRPr="00134E94" w14:paraId="3373F2AD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82DCF2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30716BCE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4186B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DAF6C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138E16C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2C8C2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E099C8C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C766ED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79C4512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6B760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49BD16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BDDED8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371AF0A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8F8EB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6161C31D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870CD1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1E03B39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0DD039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1FF9D3CE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3F490C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6CE22893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3B79B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3B9A4D1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F4D45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5284107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785171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5D915F9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642CB497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2218FB78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5AE3C590" w14:textId="77777777" w:rsidTr="005C0015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231A6A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5D2F2F0" w14:textId="4E315F14" w:rsidR="00404E27" w:rsidRPr="00134E94" w:rsidRDefault="00F21468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21468">
              <w:rPr>
                <w:rFonts w:ascii="Angsana New" w:hAnsi="Angsana New" w:hint="cs"/>
                <w:sz w:val="24"/>
                <w:szCs w:val="24"/>
              </w:rPr>
              <w:t>231</w:t>
            </w:r>
            <w:r w:rsidR="00FD65C0">
              <w:rPr>
                <w:rFonts w:ascii="Angsana New" w:hAnsi="Angsana New"/>
                <w:sz w:val="24"/>
                <w:szCs w:val="24"/>
              </w:rPr>
              <w:t>,589</w:t>
            </w:r>
          </w:p>
        </w:tc>
        <w:tc>
          <w:tcPr>
            <w:tcW w:w="236" w:type="dxa"/>
            <w:shd w:val="clear" w:color="auto" w:fill="auto"/>
          </w:tcPr>
          <w:p w14:paraId="48BEC9B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A4D4ADE" w14:textId="0619E504" w:rsidR="00404E27" w:rsidRPr="00134E94" w:rsidRDefault="00F21468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F21468">
              <w:rPr>
                <w:rFonts w:ascii="Angsana New" w:hAnsi="Angsana New" w:hint="cs"/>
                <w:sz w:val="24"/>
                <w:szCs w:val="24"/>
              </w:rPr>
              <w:t>20</w:t>
            </w:r>
            <w:r w:rsidR="00C41483">
              <w:rPr>
                <w:rFonts w:ascii="Angsana New" w:hAnsi="Angsana New"/>
                <w:sz w:val="24"/>
                <w:szCs w:val="24"/>
              </w:rPr>
              <w:t>7,290</w:t>
            </w:r>
          </w:p>
        </w:tc>
        <w:tc>
          <w:tcPr>
            <w:tcW w:w="236" w:type="dxa"/>
            <w:shd w:val="clear" w:color="auto" w:fill="auto"/>
          </w:tcPr>
          <w:p w14:paraId="623E1B3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3A7BEEB" w14:textId="7927CE24" w:rsidR="00404E27" w:rsidRPr="00134E94" w:rsidRDefault="00FD65C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</w:t>
            </w:r>
            <w:r w:rsidR="0098359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553E2F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0E37BE6F" w14:textId="1D27E098" w:rsidR="00404E27" w:rsidRPr="00134E94" w:rsidRDefault="00C41483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1,166</w:t>
            </w:r>
          </w:p>
        </w:tc>
        <w:tc>
          <w:tcPr>
            <w:tcW w:w="270" w:type="dxa"/>
            <w:shd w:val="clear" w:color="auto" w:fill="auto"/>
          </w:tcPr>
          <w:p w14:paraId="0B91567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1AF8253" w14:textId="7908DB12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20,39</w:t>
            </w:r>
            <w:r w:rsidR="009835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5279B9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7B88F034" w14:textId="53254B35" w:rsidR="00404E27" w:rsidRPr="00134E94" w:rsidRDefault="009443DA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17,417</w:t>
            </w:r>
          </w:p>
        </w:tc>
        <w:tc>
          <w:tcPr>
            <w:tcW w:w="270" w:type="dxa"/>
            <w:shd w:val="clear" w:color="auto" w:fill="auto"/>
          </w:tcPr>
          <w:p w14:paraId="4F7400D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3051EF6F" w14:textId="61B31677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1,559,</w:t>
            </w:r>
            <w:r w:rsidR="00842F1B">
              <w:rPr>
                <w:rFonts w:ascii="Angsana New" w:hAnsi="Angsana New"/>
                <w:sz w:val="24"/>
                <w:szCs w:val="24"/>
              </w:rPr>
              <w:t>331</w:t>
            </w:r>
          </w:p>
        </w:tc>
        <w:tc>
          <w:tcPr>
            <w:tcW w:w="236" w:type="dxa"/>
            <w:shd w:val="clear" w:color="auto" w:fill="auto"/>
          </w:tcPr>
          <w:p w14:paraId="525B444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125802AF" w14:textId="51D0631A" w:rsidR="00404E27" w:rsidRPr="00134E94" w:rsidRDefault="009443DA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955,798</w:t>
            </w:r>
          </w:p>
        </w:tc>
        <w:tc>
          <w:tcPr>
            <w:tcW w:w="236" w:type="dxa"/>
            <w:shd w:val="clear" w:color="auto" w:fill="auto"/>
          </w:tcPr>
          <w:p w14:paraId="556BBCB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21332A06" w14:textId="788D7A2A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59,44</w:t>
            </w:r>
            <w:r w:rsidR="0098359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2DFD97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20A73175" w14:textId="38E0C8A2" w:rsidR="00404E27" w:rsidRPr="00134E94" w:rsidRDefault="002F5A34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46,434</w:t>
            </w:r>
          </w:p>
        </w:tc>
        <w:tc>
          <w:tcPr>
            <w:tcW w:w="270" w:type="dxa"/>
            <w:shd w:val="clear" w:color="auto" w:fill="auto"/>
          </w:tcPr>
          <w:p w14:paraId="49210CF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3FAB001" w14:textId="54973C1A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3ED52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6C841B3F" w14:textId="399465A2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16372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264F736B" w14:textId="2A73723E" w:rsidR="00404E27" w:rsidRPr="00134E94" w:rsidRDefault="00F21468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F21468">
              <w:rPr>
                <w:rFonts w:ascii="Angsana New" w:hAnsi="Angsana New" w:hint="cs"/>
                <w:sz w:val="24"/>
                <w:szCs w:val="24"/>
              </w:rPr>
              <w:t>1</w:t>
            </w:r>
            <w:r w:rsidR="004A324F">
              <w:rPr>
                <w:rFonts w:ascii="Angsana New" w:hAnsi="Angsana New"/>
                <w:sz w:val="24"/>
                <w:szCs w:val="24"/>
              </w:rPr>
              <w:t>,871,</w:t>
            </w:r>
            <w:r w:rsidR="002215CB">
              <w:rPr>
                <w:rFonts w:ascii="Angsana New" w:hAnsi="Angsana New"/>
                <w:sz w:val="24"/>
                <w:szCs w:val="24"/>
              </w:rPr>
              <w:t>953</w:t>
            </w:r>
          </w:p>
        </w:tc>
        <w:tc>
          <w:tcPr>
            <w:tcW w:w="269" w:type="dxa"/>
            <w:shd w:val="clear" w:color="auto" w:fill="auto"/>
          </w:tcPr>
          <w:p w14:paraId="510BA0F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462A2BEC" w14:textId="065A2753" w:rsidR="00404E27" w:rsidRPr="00134E94" w:rsidRDefault="002F5A34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1,228,105</w:t>
            </w:r>
          </w:p>
        </w:tc>
      </w:tr>
      <w:tr w:rsidR="00404E27" w:rsidRPr="00134E94" w14:paraId="2CF680C1" w14:textId="77777777" w:rsidTr="005C0015">
        <w:trPr>
          <w:cantSplit/>
          <w:trHeight w:val="270"/>
        </w:trPr>
        <w:tc>
          <w:tcPr>
            <w:tcW w:w="1980" w:type="dxa"/>
            <w:shd w:val="clear" w:color="auto" w:fill="auto"/>
          </w:tcPr>
          <w:p w14:paraId="6F1F146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A81D" w14:textId="173CC9BA" w:rsidR="00404E27" w:rsidRPr="00134E94" w:rsidRDefault="0076343D" w:rsidP="0022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C1269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268B1" w14:textId="47F2D8A4" w:rsidR="00404E27" w:rsidRPr="00134E94" w:rsidRDefault="00C41483" w:rsidP="00C4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(11)</w:t>
            </w:r>
          </w:p>
        </w:tc>
        <w:tc>
          <w:tcPr>
            <w:tcW w:w="236" w:type="dxa"/>
            <w:shd w:val="clear" w:color="auto" w:fill="auto"/>
          </w:tcPr>
          <w:p w14:paraId="28A70F4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2C0169B1" w14:textId="1B57734A" w:rsidR="00404E27" w:rsidRPr="00134E94" w:rsidRDefault="00FD65C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(322)</w:t>
            </w:r>
          </w:p>
        </w:tc>
        <w:tc>
          <w:tcPr>
            <w:tcW w:w="236" w:type="dxa"/>
            <w:shd w:val="clear" w:color="auto" w:fill="auto"/>
          </w:tcPr>
          <w:p w14:paraId="4D40687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3AF39948" w14:textId="7A8383FB" w:rsidR="00404E27" w:rsidRPr="00134E94" w:rsidRDefault="00C41483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(543)</w:t>
            </w:r>
          </w:p>
        </w:tc>
        <w:tc>
          <w:tcPr>
            <w:tcW w:w="270" w:type="dxa"/>
            <w:shd w:val="clear" w:color="auto" w:fill="auto"/>
          </w:tcPr>
          <w:p w14:paraId="2E4C3E0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3DF3F7A5" w14:textId="257DC4B7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(13,041)</w:t>
            </w:r>
          </w:p>
        </w:tc>
        <w:tc>
          <w:tcPr>
            <w:tcW w:w="236" w:type="dxa"/>
            <w:shd w:val="clear" w:color="auto" w:fill="auto"/>
          </w:tcPr>
          <w:p w14:paraId="537046C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15578E2B" w14:textId="7CD13ACC" w:rsidR="00404E27" w:rsidRPr="00134E94" w:rsidRDefault="009443DA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(11,714)</w:t>
            </w:r>
          </w:p>
        </w:tc>
        <w:tc>
          <w:tcPr>
            <w:tcW w:w="270" w:type="dxa"/>
            <w:shd w:val="clear" w:color="auto" w:fill="auto"/>
          </w:tcPr>
          <w:p w14:paraId="5AF5CD9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2DD7FD0" w14:textId="33A5A74B" w:rsidR="00404E27" w:rsidRPr="00134E94" w:rsidRDefault="00842F1B" w:rsidP="00842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7D138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761CD2C" w14:textId="7639BCDB" w:rsidR="00404E27" w:rsidRPr="00134E94" w:rsidRDefault="009443DA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(228)</w:t>
            </w:r>
          </w:p>
        </w:tc>
        <w:tc>
          <w:tcPr>
            <w:tcW w:w="236" w:type="dxa"/>
            <w:shd w:val="clear" w:color="auto" w:fill="auto"/>
          </w:tcPr>
          <w:p w14:paraId="6E08E93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66E9150A" w14:textId="12B6A715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(10,570)</w:t>
            </w:r>
          </w:p>
        </w:tc>
        <w:tc>
          <w:tcPr>
            <w:tcW w:w="270" w:type="dxa"/>
            <w:shd w:val="clear" w:color="auto" w:fill="auto"/>
          </w:tcPr>
          <w:p w14:paraId="16D903E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14:paraId="1E77F556" w14:textId="347A704C" w:rsidR="00404E27" w:rsidRPr="00134E94" w:rsidRDefault="002F5A34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(7,882)</w:t>
            </w:r>
          </w:p>
        </w:tc>
        <w:tc>
          <w:tcPr>
            <w:tcW w:w="270" w:type="dxa"/>
            <w:shd w:val="clear" w:color="auto" w:fill="auto"/>
          </w:tcPr>
          <w:p w14:paraId="7B0BA91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9632184" w14:textId="48E99613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97B2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75C560F9" w14:textId="0D0BD57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26354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44D7CD20" w14:textId="083645C4" w:rsidR="00404E27" w:rsidRPr="00134E94" w:rsidRDefault="004A324F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(23,</w:t>
            </w:r>
            <w:r w:rsidR="009A5663">
              <w:rPr>
                <w:rFonts w:ascii="Angsana New" w:hAnsi="Angsana New"/>
                <w:sz w:val="24"/>
                <w:szCs w:val="24"/>
              </w:rPr>
              <w:t>933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5E50BA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5EFD0D5D" w14:textId="0D6B2777" w:rsidR="00404E27" w:rsidRPr="00134E94" w:rsidRDefault="002F5A34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(20,378)</w:t>
            </w:r>
          </w:p>
        </w:tc>
      </w:tr>
      <w:tr w:rsidR="00404E27" w:rsidRPr="00134E94" w14:paraId="4F0B4650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7B6290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0E53B" w14:textId="6ED0641F" w:rsidR="00404E27" w:rsidRPr="00134E94" w:rsidRDefault="00FD65C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231,589</w:t>
            </w:r>
          </w:p>
        </w:tc>
        <w:tc>
          <w:tcPr>
            <w:tcW w:w="236" w:type="dxa"/>
            <w:shd w:val="clear" w:color="auto" w:fill="auto"/>
          </w:tcPr>
          <w:p w14:paraId="2476F3A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E4B2D" w14:textId="7AF165B9" w:rsidR="00404E27" w:rsidRPr="00134E94" w:rsidRDefault="00C41483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207,279</w:t>
            </w:r>
          </w:p>
        </w:tc>
        <w:tc>
          <w:tcPr>
            <w:tcW w:w="236" w:type="dxa"/>
            <w:shd w:val="clear" w:color="auto" w:fill="auto"/>
          </w:tcPr>
          <w:p w14:paraId="5C46BA5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76FE8" w14:textId="5D833449" w:rsidR="00404E27" w:rsidRPr="00134E94" w:rsidRDefault="00FD65C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87</w:t>
            </w:r>
            <w:r w:rsidR="0098359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B3CC8A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AC9C5" w14:textId="064F6B44" w:rsidR="00404E27" w:rsidRPr="00134E94" w:rsidRDefault="00C41483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3B4B644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1FBB6" w14:textId="558EF03C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7,3</w:t>
            </w:r>
            <w:r w:rsidR="00983592">
              <w:rPr>
                <w:rFonts w:ascii="Angsana New" w:hAnsi="Angsana New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23256C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6D13B" w14:textId="061BAC05" w:rsidR="00404E27" w:rsidRPr="00134E94" w:rsidRDefault="009443DA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5,703</w:t>
            </w:r>
          </w:p>
        </w:tc>
        <w:tc>
          <w:tcPr>
            <w:tcW w:w="270" w:type="dxa"/>
            <w:shd w:val="clear" w:color="auto" w:fill="auto"/>
          </w:tcPr>
          <w:p w14:paraId="520570D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7C37A" w14:textId="02715296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1,559,331</w:t>
            </w:r>
          </w:p>
        </w:tc>
        <w:tc>
          <w:tcPr>
            <w:tcW w:w="236" w:type="dxa"/>
            <w:shd w:val="clear" w:color="auto" w:fill="auto"/>
          </w:tcPr>
          <w:p w14:paraId="4BA2E47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40F43" w14:textId="056432EA" w:rsidR="00404E27" w:rsidRPr="00134E94" w:rsidRDefault="009443DA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955,570</w:t>
            </w:r>
          </w:p>
        </w:tc>
        <w:tc>
          <w:tcPr>
            <w:tcW w:w="236" w:type="dxa"/>
            <w:shd w:val="clear" w:color="auto" w:fill="auto"/>
          </w:tcPr>
          <w:p w14:paraId="596A493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A970" w14:textId="6AAC54C1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48,87</w:t>
            </w:r>
            <w:r w:rsidR="00983592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ED9065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499C9" w14:textId="6A93C5D4" w:rsidR="00404E27" w:rsidRPr="00134E94" w:rsidRDefault="002F5A34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38,552</w:t>
            </w:r>
          </w:p>
        </w:tc>
        <w:tc>
          <w:tcPr>
            <w:tcW w:w="270" w:type="dxa"/>
            <w:shd w:val="clear" w:color="auto" w:fill="auto"/>
          </w:tcPr>
          <w:p w14:paraId="651C829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BD5FF" w14:textId="4DFF261D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DD4F0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CE27B" w14:textId="1A07FE82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F971F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5A5C9" w14:textId="0EE620C3" w:rsidR="00404E27" w:rsidRPr="00134E94" w:rsidRDefault="004A324F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1,848,020</w:t>
            </w:r>
          </w:p>
        </w:tc>
        <w:tc>
          <w:tcPr>
            <w:tcW w:w="269" w:type="dxa"/>
            <w:shd w:val="clear" w:color="auto" w:fill="auto"/>
          </w:tcPr>
          <w:p w14:paraId="2405EB6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5CBE2" w14:textId="036C68D9" w:rsidR="00404E27" w:rsidRPr="00134E94" w:rsidRDefault="002F5A34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1,207,727</w:t>
            </w:r>
          </w:p>
        </w:tc>
      </w:tr>
      <w:tr w:rsidR="00404E27" w:rsidRPr="00134E94" w14:paraId="77536538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7E95412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F16A0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7E82B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6961F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E06FD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</w:tcPr>
          <w:p w14:paraId="042F518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57EB1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15E2573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381FD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2F2931B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64704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5A341BD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1E302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</w:tcPr>
          <w:p w14:paraId="4D2AF2F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B86FB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55A25B8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9D3B2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3AF3387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C9D2E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shd w:val="clear" w:color="auto" w:fill="auto"/>
          </w:tcPr>
          <w:p w14:paraId="1CAD693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AA801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F0161D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12C99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  <w:shd w:val="clear" w:color="auto" w:fill="auto"/>
          </w:tcPr>
          <w:p w14:paraId="32CBD1D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3ECD7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145C772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3A545D8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  <w:shd w:val="clear" w:color="auto" w:fill="auto"/>
          </w:tcPr>
          <w:p w14:paraId="5195B52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798E6D9B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555EFD3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   </w:t>
            </w: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82437B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7A251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8ED093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876F7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ECC75C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CE768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0FA61E3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E10F0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3F0A2F1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BE9F4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1FF1AA5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21420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37EF89C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61CD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630E4E9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EA881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5E74D1B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9F66F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783E4F7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7AC55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F0ACD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23639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1B137A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6B0F5A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5DCD0EC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1EBC3BC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364E6BE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456530AE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680FDAB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3460DEC" w14:textId="3B6C9C65" w:rsidR="00404E27" w:rsidRPr="00134E94" w:rsidRDefault="00F21468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21468">
              <w:rPr>
                <w:rFonts w:ascii="Angsana New" w:hAnsi="Angsana New" w:hint="cs"/>
                <w:sz w:val="24"/>
                <w:szCs w:val="24"/>
              </w:rPr>
              <w:t>231</w:t>
            </w:r>
            <w:r w:rsidR="00FD65C0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F21468">
              <w:rPr>
                <w:rFonts w:ascii="Angsana New" w:hAnsi="Angsana New" w:hint="cs"/>
                <w:sz w:val="24"/>
                <w:szCs w:val="24"/>
              </w:rPr>
              <w:t>589</w:t>
            </w:r>
          </w:p>
        </w:tc>
        <w:tc>
          <w:tcPr>
            <w:tcW w:w="236" w:type="dxa"/>
            <w:shd w:val="clear" w:color="auto" w:fill="auto"/>
          </w:tcPr>
          <w:p w14:paraId="7190EB1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F983283" w14:textId="2A3B3F43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207,279</w:t>
            </w:r>
          </w:p>
        </w:tc>
        <w:tc>
          <w:tcPr>
            <w:tcW w:w="236" w:type="dxa"/>
            <w:shd w:val="clear" w:color="auto" w:fill="auto"/>
          </w:tcPr>
          <w:p w14:paraId="6CD6C55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65DC78B" w14:textId="1344CD04" w:rsidR="00404E27" w:rsidRPr="00134E94" w:rsidRDefault="00FD65C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="0098359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6BCDBA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2643DD21" w14:textId="06590E74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148702B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1A7F39FD" w14:textId="01C017C4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E051C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41AE72AC" w14:textId="67C986E8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72047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1D22ADEA" w14:textId="6306B7DF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76AB9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21A0D768" w14:textId="71379C9F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7482A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3AC61525" w14:textId="302D2C34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5EE4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3633F337" w14:textId="09F2A48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06466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C75A1F" w14:textId="611A5E72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9316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26491A9B" w14:textId="3FBB8C6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8E6C2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BD7BE5A" w14:textId="2BE88D55" w:rsidR="00404E27" w:rsidRPr="00134E94" w:rsidRDefault="004A324F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232,460</w:t>
            </w:r>
          </w:p>
        </w:tc>
        <w:tc>
          <w:tcPr>
            <w:tcW w:w="269" w:type="dxa"/>
            <w:shd w:val="clear" w:color="auto" w:fill="auto"/>
          </w:tcPr>
          <w:p w14:paraId="5EAE66A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63A4D3FB" w14:textId="1C388212" w:rsidR="00404E27" w:rsidRPr="00134E94" w:rsidRDefault="0077059E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207,902</w:t>
            </w:r>
          </w:p>
        </w:tc>
      </w:tr>
      <w:tr w:rsidR="00404E27" w:rsidRPr="00134E94" w14:paraId="67031AAD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56095DA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8C5C" w14:textId="6A593B28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7843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7B67A" w14:textId="1DF25DD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03C4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3364BD4B" w14:textId="041702B3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BEAFC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406939DB" w14:textId="4DF99C0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DD6FF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0D1DDFD5" w14:textId="4059E9B1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7,350</w:t>
            </w:r>
          </w:p>
        </w:tc>
        <w:tc>
          <w:tcPr>
            <w:tcW w:w="236" w:type="dxa"/>
            <w:shd w:val="clear" w:color="auto" w:fill="auto"/>
          </w:tcPr>
          <w:p w14:paraId="4E20943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2E2F7C4" w14:textId="31097077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5,703</w:t>
            </w:r>
          </w:p>
        </w:tc>
        <w:tc>
          <w:tcPr>
            <w:tcW w:w="270" w:type="dxa"/>
            <w:shd w:val="clear" w:color="auto" w:fill="auto"/>
          </w:tcPr>
          <w:p w14:paraId="684808B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E8377FA" w14:textId="34EC087C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1,559,331</w:t>
            </w:r>
          </w:p>
        </w:tc>
        <w:tc>
          <w:tcPr>
            <w:tcW w:w="236" w:type="dxa"/>
            <w:shd w:val="clear" w:color="auto" w:fill="auto"/>
          </w:tcPr>
          <w:p w14:paraId="049E725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4D950FC7" w14:textId="39617A10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955,570</w:t>
            </w:r>
          </w:p>
        </w:tc>
        <w:tc>
          <w:tcPr>
            <w:tcW w:w="236" w:type="dxa"/>
            <w:shd w:val="clear" w:color="auto" w:fill="auto"/>
          </w:tcPr>
          <w:p w14:paraId="6A8B2A8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77EB195D" w14:textId="54A2FF2A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48,87</w:t>
            </w:r>
            <w:r w:rsidR="0098359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138F7F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14:paraId="518D0629" w14:textId="7B387462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38,552</w:t>
            </w:r>
          </w:p>
        </w:tc>
        <w:tc>
          <w:tcPr>
            <w:tcW w:w="270" w:type="dxa"/>
            <w:shd w:val="clear" w:color="auto" w:fill="auto"/>
          </w:tcPr>
          <w:p w14:paraId="2A32276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11EE326" w14:textId="4BA61939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FD1A3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20E4BCE1" w14:textId="19054633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2EBD1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5617C090" w14:textId="4B7D27B7" w:rsidR="00404E27" w:rsidRPr="00134E94" w:rsidRDefault="004A324F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1,615,560</w:t>
            </w:r>
          </w:p>
        </w:tc>
        <w:tc>
          <w:tcPr>
            <w:tcW w:w="269" w:type="dxa"/>
            <w:shd w:val="clear" w:color="auto" w:fill="auto"/>
          </w:tcPr>
          <w:p w14:paraId="6843458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77CF4E7D" w14:textId="26516188" w:rsidR="00404E27" w:rsidRPr="00134E94" w:rsidRDefault="0077059E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999,825</w:t>
            </w:r>
          </w:p>
        </w:tc>
      </w:tr>
      <w:tr w:rsidR="00404E27" w:rsidRPr="00134E94" w14:paraId="1ADC580C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7D23560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956EA" w14:textId="44C4E3B6" w:rsidR="00404E27" w:rsidRPr="00134E94" w:rsidRDefault="00FD65C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231,589</w:t>
            </w:r>
          </w:p>
        </w:tc>
        <w:tc>
          <w:tcPr>
            <w:tcW w:w="236" w:type="dxa"/>
            <w:shd w:val="clear" w:color="auto" w:fill="auto"/>
          </w:tcPr>
          <w:p w14:paraId="2E78245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76643" w14:textId="7120B2F5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207,279</w:t>
            </w:r>
          </w:p>
        </w:tc>
        <w:tc>
          <w:tcPr>
            <w:tcW w:w="236" w:type="dxa"/>
            <w:shd w:val="clear" w:color="auto" w:fill="auto"/>
          </w:tcPr>
          <w:p w14:paraId="66BB02D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7C3AC" w14:textId="47C4EBF8" w:rsidR="00404E27" w:rsidRPr="00134E94" w:rsidRDefault="00FD65C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87</w:t>
            </w:r>
            <w:r w:rsidR="0098359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ACA7CB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F7384" w14:textId="53E9E2C1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229F4C2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9F6D2" w14:textId="41954DDB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7,350</w:t>
            </w:r>
          </w:p>
        </w:tc>
        <w:tc>
          <w:tcPr>
            <w:tcW w:w="236" w:type="dxa"/>
            <w:shd w:val="clear" w:color="auto" w:fill="auto"/>
          </w:tcPr>
          <w:p w14:paraId="4EBEB10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A321D" w14:textId="79883ED4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5,703</w:t>
            </w:r>
          </w:p>
        </w:tc>
        <w:tc>
          <w:tcPr>
            <w:tcW w:w="270" w:type="dxa"/>
            <w:shd w:val="clear" w:color="auto" w:fill="auto"/>
          </w:tcPr>
          <w:p w14:paraId="2A812A7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736AE" w14:textId="71F90EA5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1,559,331</w:t>
            </w:r>
          </w:p>
        </w:tc>
        <w:tc>
          <w:tcPr>
            <w:tcW w:w="236" w:type="dxa"/>
            <w:shd w:val="clear" w:color="auto" w:fill="auto"/>
          </w:tcPr>
          <w:p w14:paraId="1F09791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6626F" w14:textId="46E266BE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955,570</w:t>
            </w:r>
          </w:p>
        </w:tc>
        <w:tc>
          <w:tcPr>
            <w:tcW w:w="236" w:type="dxa"/>
            <w:shd w:val="clear" w:color="auto" w:fill="auto"/>
          </w:tcPr>
          <w:p w14:paraId="5DAB0D5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AEA32" w14:textId="5507EA02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48,87</w:t>
            </w:r>
            <w:r w:rsidR="00983592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76726C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827F" w14:textId="06F335F3" w:rsidR="00404E27" w:rsidRPr="00134E94" w:rsidRDefault="00555E46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38,552</w:t>
            </w:r>
          </w:p>
        </w:tc>
        <w:tc>
          <w:tcPr>
            <w:tcW w:w="270" w:type="dxa"/>
            <w:shd w:val="clear" w:color="auto" w:fill="auto"/>
          </w:tcPr>
          <w:p w14:paraId="2B09077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F7AEE" w14:textId="5066089E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BC02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3FEE" w14:textId="7A62C7A6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F38B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D715" w14:textId="01998E24" w:rsidR="00404E27" w:rsidRPr="00134E94" w:rsidRDefault="004A324F" w:rsidP="0076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1,848,020</w:t>
            </w:r>
          </w:p>
        </w:tc>
        <w:tc>
          <w:tcPr>
            <w:tcW w:w="269" w:type="dxa"/>
            <w:shd w:val="clear" w:color="auto" w:fill="auto"/>
          </w:tcPr>
          <w:p w14:paraId="4B1E395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A89FB" w14:textId="7771E0AC" w:rsidR="00404E27" w:rsidRPr="00134E94" w:rsidRDefault="0077059E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1,207,727</w:t>
            </w:r>
          </w:p>
        </w:tc>
      </w:tr>
      <w:tr w:rsidR="00404E27" w:rsidRPr="00134E94" w14:paraId="1E6AC226" w14:textId="77777777" w:rsidTr="00404E2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22A937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68CEB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CE438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D025D9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CDADA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38B5E8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B6DEE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469206A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1714F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6F8CBDD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5CE20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57576A6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98C42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</w:tcPr>
          <w:p w14:paraId="32AB1AB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92C979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6EBFCBF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010D0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765DFC9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B0236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shd w:val="clear" w:color="auto" w:fill="auto"/>
          </w:tcPr>
          <w:p w14:paraId="164A9AF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27647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473E8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363AC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878A7B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6509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E0EDDD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B6250C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25C1FF4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49D8C6F2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0A6FB9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</w:t>
            </w:r>
            <w:r w:rsidRPr="00134E94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0F2DF2" w14:textId="1BDB15E4" w:rsidR="00404E27" w:rsidRPr="00134E94" w:rsidRDefault="000B308C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25F1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EE65026" w14:textId="2ED87034" w:rsidR="00404E27" w:rsidRPr="00134E94" w:rsidRDefault="0077059E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DCE1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4F76394" w14:textId="3EE381DA" w:rsidR="00404E27" w:rsidRPr="00134E94" w:rsidRDefault="00FD65C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2069A">
              <w:rPr>
                <w:rFonts w:ascii="Angsana New" w:hAnsi="Angsana New"/>
                <w:sz w:val="24"/>
                <w:szCs w:val="24"/>
              </w:rPr>
              <w:t>102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3F2D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1F780649" w14:textId="469E39FD" w:rsidR="00404E27" w:rsidRPr="00134E94" w:rsidRDefault="0077059E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5F2D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590FCAA" w14:textId="38F9609D" w:rsidR="00404E27" w:rsidRPr="00134E94" w:rsidRDefault="00FE0020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61FBD">
              <w:rPr>
                <w:rFonts w:ascii="Angsana New" w:hAnsi="Angsana New"/>
                <w:sz w:val="24"/>
                <w:szCs w:val="24"/>
              </w:rPr>
              <w:t>59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39DD3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4E7C664" w14:textId="0415AA8C" w:rsidR="00404E27" w:rsidRPr="00134E94" w:rsidRDefault="0077059E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1,291</w:t>
            </w:r>
          </w:p>
        </w:tc>
        <w:tc>
          <w:tcPr>
            <w:tcW w:w="270" w:type="dxa"/>
            <w:shd w:val="clear" w:color="auto" w:fill="auto"/>
          </w:tcPr>
          <w:p w14:paraId="5AB2D48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98F1B1A" w14:textId="51FC2766" w:rsidR="00404E27" w:rsidRPr="00134E94" w:rsidRDefault="00984D48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148,764</w:t>
            </w:r>
          </w:p>
        </w:tc>
        <w:tc>
          <w:tcPr>
            <w:tcW w:w="236" w:type="dxa"/>
            <w:shd w:val="clear" w:color="auto" w:fill="auto"/>
          </w:tcPr>
          <w:p w14:paraId="220F7DC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759F4A5" w14:textId="57508439" w:rsidR="00404E27" w:rsidRPr="00134E94" w:rsidRDefault="00457182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65,979</w:t>
            </w:r>
          </w:p>
        </w:tc>
        <w:tc>
          <w:tcPr>
            <w:tcW w:w="236" w:type="dxa"/>
            <w:shd w:val="clear" w:color="auto" w:fill="auto"/>
          </w:tcPr>
          <w:p w14:paraId="610B293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43A1E6C" w14:textId="51804F04" w:rsidR="00404E27" w:rsidRPr="00134E94" w:rsidRDefault="00C962BB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2,676</w:t>
            </w:r>
          </w:p>
        </w:tc>
        <w:tc>
          <w:tcPr>
            <w:tcW w:w="270" w:type="dxa"/>
            <w:shd w:val="clear" w:color="auto" w:fill="auto"/>
          </w:tcPr>
          <w:p w14:paraId="44ADC21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58FCCB2B" w14:textId="51ACA723" w:rsidR="00404E27" w:rsidRPr="00134E94" w:rsidRDefault="00457182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(6,487)</w:t>
            </w:r>
          </w:p>
        </w:tc>
        <w:tc>
          <w:tcPr>
            <w:tcW w:w="270" w:type="dxa"/>
            <w:shd w:val="clear" w:color="auto" w:fill="auto"/>
          </w:tcPr>
          <w:p w14:paraId="750B1B6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26C550" w14:textId="426439EC" w:rsidR="00404E27" w:rsidRPr="00134E94" w:rsidRDefault="00762E2F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C5CD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0316DBB" w14:textId="2DFBD352" w:rsidR="00404E27" w:rsidRPr="00134E94" w:rsidRDefault="00457182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B746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0BE5D1A" w14:textId="7E6C99BF" w:rsidR="00404E27" w:rsidRPr="00134E94" w:rsidRDefault="004A324F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415C92">
              <w:rPr>
                <w:rFonts w:ascii="Angsana New" w:hAnsi="Angsana New"/>
                <w:sz w:val="24"/>
                <w:szCs w:val="24"/>
              </w:rPr>
              <w:t>52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415C92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0690A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0E91BB5" w14:textId="571AC84A" w:rsidR="00404E27" w:rsidRPr="00134E94" w:rsidRDefault="00457182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62,456</w:t>
            </w:r>
          </w:p>
        </w:tc>
      </w:tr>
      <w:tr w:rsidR="00404E27" w:rsidRPr="00134E94" w14:paraId="337D8319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C5503B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7D2AA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9021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032B8A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E389C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8299BB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46AD9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57D6C7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6F48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0CF12E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15863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BCB5C8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A876E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0E5BAE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3F307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0B33203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66E54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D76705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C199F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553D88E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BADC4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A0F35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A369B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041BF5C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B10B7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611C03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2075AE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F379C8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453F9DA9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711B208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38BCFCE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04E27" w:rsidRPr="00134E94" w14:paraId="12895EE0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3490318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1AC8559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</w:tbl>
    <w:p w14:paraId="3B096E00" w14:textId="77777777" w:rsidR="00B829E6" w:rsidRPr="00134E94" w:rsidRDefault="00B829E6" w:rsidP="00FC6D60">
      <w:pPr>
        <w:pStyle w:val="BodyText2"/>
        <w:ind w:left="540"/>
        <w:rPr>
          <w:b/>
          <w:bCs/>
          <w:cs/>
        </w:rPr>
        <w:sectPr w:rsidR="00B829E6" w:rsidRPr="00134E94" w:rsidSect="00EE6A08">
          <w:headerReference w:type="default" r:id="rId10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p w14:paraId="61533E72" w14:textId="7195FDC3" w:rsidR="00314A3A" w:rsidRDefault="00314A3A" w:rsidP="00C0626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</w:rPr>
      </w:pPr>
      <w:bookmarkStart w:id="9" w:name="_Hlk71130983"/>
      <w:bookmarkStart w:id="10" w:name="_Hlk39789390"/>
      <w:r>
        <w:rPr>
          <w:rFonts w:hint="cs"/>
          <w:b/>
          <w:bCs/>
          <w:cs/>
        </w:rPr>
        <w:lastRenderedPageBreak/>
        <w:t>เงินปันผล</w:t>
      </w:r>
    </w:p>
    <w:p w14:paraId="49B37E89" w14:textId="77777777" w:rsidR="00314A3A" w:rsidRPr="00314A3A" w:rsidRDefault="00314A3A" w:rsidP="00314A3A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41529D19" w14:textId="50B893ED" w:rsidR="00AA7489" w:rsidRDefault="00AA7489" w:rsidP="00AA7489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4209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รายละเอียดเงินปันผลในระหว่างงวด </w:t>
      </w:r>
      <w:r w:rsidRPr="00F4209C">
        <w:rPr>
          <w:rFonts w:ascii="Angsana New" w:hAnsi="Angsana New" w:cs="Angsana New"/>
          <w:sz w:val="30"/>
          <w:szCs w:val="30"/>
          <w:lang w:val="en-US"/>
        </w:rPr>
        <w:t>256</w:t>
      </w:r>
      <w:r w:rsidR="00F21468" w:rsidRPr="00F21468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F4209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209C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3B5E338B" w14:textId="77777777" w:rsidR="003E1BBD" w:rsidRPr="00F4209C" w:rsidRDefault="003E1BBD" w:rsidP="00AA7489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4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98"/>
        <w:gridCol w:w="1891"/>
        <w:gridCol w:w="1891"/>
        <w:gridCol w:w="1440"/>
        <w:gridCol w:w="272"/>
        <w:gridCol w:w="1242"/>
      </w:tblGrid>
      <w:tr w:rsidR="00963E7D" w:rsidRPr="00F4209C" w14:paraId="15956260" w14:textId="77777777" w:rsidTr="00F4209C">
        <w:trPr>
          <w:trHeight w:val="426"/>
          <w:tblHeader/>
        </w:trPr>
        <w:tc>
          <w:tcPr>
            <w:tcW w:w="1430" w:type="pct"/>
          </w:tcPr>
          <w:p w14:paraId="5FF172CF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4CCE47B0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A118A2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002" w:type="pct"/>
          </w:tcPr>
          <w:p w14:paraId="5F3AD5B1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  <w:r w:rsidRPr="00F4209C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</w:tc>
        <w:tc>
          <w:tcPr>
            <w:tcW w:w="763" w:type="pct"/>
          </w:tcPr>
          <w:p w14:paraId="6F24D525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  <w:r w:rsidRPr="00F4209C">
              <w:rPr>
                <w:rFonts w:ascii="Angsana New" w:hAnsi="Angsana New"/>
                <w:sz w:val="30"/>
                <w:szCs w:val="30"/>
                <w:cs/>
              </w:rPr>
              <w:br/>
              <w:t>ต่อหุ้น</w:t>
            </w:r>
          </w:p>
        </w:tc>
        <w:tc>
          <w:tcPr>
            <w:tcW w:w="144" w:type="pct"/>
          </w:tcPr>
          <w:p w14:paraId="7311D138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0D943706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0FA764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63E7D" w:rsidRPr="00F4209C" w14:paraId="38656B8A" w14:textId="77777777" w:rsidTr="00F4209C">
        <w:trPr>
          <w:trHeight w:val="426"/>
          <w:tblHeader/>
        </w:trPr>
        <w:tc>
          <w:tcPr>
            <w:tcW w:w="1430" w:type="pct"/>
          </w:tcPr>
          <w:p w14:paraId="1EEBB573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539CB592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3DEE961A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05014B26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20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" w:type="pct"/>
          </w:tcPr>
          <w:p w14:paraId="1DACB345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056615F8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20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4209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63E7D" w:rsidRPr="00F4209C" w14:paraId="045DAB53" w14:textId="77777777" w:rsidTr="00F4209C">
        <w:trPr>
          <w:trHeight w:val="426"/>
          <w:tblHeader/>
        </w:trPr>
        <w:tc>
          <w:tcPr>
            <w:tcW w:w="1430" w:type="pct"/>
          </w:tcPr>
          <w:p w14:paraId="25DB5990" w14:textId="10D635EB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F4209C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2" w:type="pct"/>
          </w:tcPr>
          <w:p w14:paraId="6B07A747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1FA930F4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38C7B252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010B7AC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7C63310D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E7D" w:rsidRPr="00F4209C" w14:paraId="6D872CDD" w14:textId="77777777" w:rsidTr="00F4209C">
        <w:trPr>
          <w:trHeight w:val="401"/>
          <w:tblHeader/>
        </w:trPr>
        <w:tc>
          <w:tcPr>
            <w:tcW w:w="1430" w:type="pct"/>
          </w:tcPr>
          <w:p w14:paraId="18823C56" w14:textId="5A3D2C6A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420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02" w:type="pct"/>
          </w:tcPr>
          <w:p w14:paraId="57517706" w14:textId="4DF4CA90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right="1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9C">
              <w:rPr>
                <w:rFonts w:ascii="Angsana New" w:hAnsi="Angsana New"/>
                <w:sz w:val="30"/>
                <w:szCs w:val="30"/>
              </w:rPr>
              <w:t>2</w:t>
            </w:r>
            <w:r w:rsidR="00AC09D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4209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4209C">
              <w:rPr>
                <w:rFonts w:ascii="Angsana New" w:hAnsi="Angsana New"/>
                <w:sz w:val="30"/>
                <w:szCs w:val="30"/>
              </w:rPr>
              <w:t>256</w:t>
            </w:r>
            <w:r w:rsidR="00AC09D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02" w:type="pct"/>
            <w:vAlign w:val="center"/>
          </w:tcPr>
          <w:p w14:paraId="6B4FFB77" w14:textId="379655D5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9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F4209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F4209C">
              <w:rPr>
                <w:rFonts w:ascii="Angsana New" w:hAnsi="Angsana New"/>
                <w:sz w:val="30"/>
                <w:szCs w:val="30"/>
              </w:rPr>
              <w:t>256</w:t>
            </w:r>
            <w:r w:rsidR="00AC09D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63" w:type="pct"/>
          </w:tcPr>
          <w:p w14:paraId="766EFFB6" w14:textId="688A3A38" w:rsidR="00963E7D" w:rsidRPr="00F4209C" w:rsidRDefault="00AC09D1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0.025</w:t>
            </w:r>
          </w:p>
        </w:tc>
        <w:tc>
          <w:tcPr>
            <w:tcW w:w="144" w:type="pct"/>
          </w:tcPr>
          <w:p w14:paraId="1B54D025" w14:textId="77777777" w:rsidR="00963E7D" w:rsidRPr="00F4209C" w:rsidRDefault="00963E7D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1FC1EBFE" w14:textId="26486DD5" w:rsidR="00963E7D" w:rsidRPr="00F4209C" w:rsidRDefault="00AC09D1" w:rsidP="00F4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</w:tr>
    </w:tbl>
    <w:p w14:paraId="4063DF83" w14:textId="77777777" w:rsidR="00314A3A" w:rsidRDefault="00314A3A" w:rsidP="00314A3A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44F2AB7A" w14:textId="6B8ADFAA" w:rsidR="00965C7D" w:rsidRPr="00134E94" w:rsidRDefault="00965C7D" w:rsidP="00C0626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134E94">
        <w:rPr>
          <w:b/>
          <w:bCs/>
          <w:cs/>
        </w:rPr>
        <w:t>เครื่องมือทางการเงิน</w:t>
      </w:r>
    </w:p>
    <w:bookmarkEnd w:id="9"/>
    <w:p w14:paraId="2CA950BF" w14:textId="77777777" w:rsidR="00965C7D" w:rsidRPr="00134E94" w:rsidRDefault="00965C7D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bookmarkEnd w:id="10"/>
    <w:p w14:paraId="768B78AA" w14:textId="77777777" w:rsidR="00965C7D" w:rsidRPr="00134E94" w:rsidRDefault="00965C7D" w:rsidP="00FD72A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134E94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A10452" w14:textId="77777777" w:rsidR="00784233" w:rsidRPr="00134E94" w:rsidRDefault="00784233" w:rsidP="002B1622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p w14:paraId="3F2FB3A7" w14:textId="77777777" w:rsidR="00965C7D" w:rsidRPr="00134E94" w:rsidRDefault="00965C7D" w:rsidP="00EE6A08">
      <w:pPr>
        <w:pStyle w:val="block"/>
        <w:tabs>
          <w:tab w:val="left" w:pos="63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34E94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257EBB" w:rsidRPr="00134E94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หนี้สินทางการเงิน รวมถึง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="00257EBB" w:rsidRPr="00134E94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หนี้สินทางการเงิน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ที่</w:t>
      </w:r>
      <w:r w:rsidR="00C6433C" w:rsidRPr="00134E94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134E94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40BDCCB" w14:textId="77777777" w:rsidR="009963C7" w:rsidRPr="00134E94" w:rsidRDefault="009963C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134E94" w14:paraId="059F0FCF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6222A64" w14:textId="77777777" w:rsidR="006B7FE7" w:rsidRPr="00134E94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12595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67CB844B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079F8351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422E3484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A18E43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DDB5FCE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7113101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bookmarkEnd w:id="11"/>
          </w:p>
        </w:tc>
        <w:tc>
          <w:tcPr>
            <w:tcW w:w="182" w:type="dxa"/>
          </w:tcPr>
          <w:p w14:paraId="53F735E8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DDBE2FB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134E94" w14:paraId="3F97609B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0D7D5C86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532699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FC6B9D" w14:textId="77777777" w:rsidR="006B7FE7" w:rsidRPr="00134E94" w:rsidRDefault="002B1622" w:rsidP="002B1622">
            <w:pPr>
              <w:pStyle w:val="acctfourfigures"/>
              <w:tabs>
                <w:tab w:val="decimal" w:pos="731"/>
              </w:tabs>
              <w:spacing w:line="240" w:lineRule="auto"/>
              <w:ind w:left="-76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2" w:type="dxa"/>
          </w:tcPr>
          <w:p w14:paraId="03B92A1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718FCBAE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85B591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935020" w14:textId="77777777" w:rsidR="006B7FE7" w:rsidRPr="00134E94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7583F0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5535D63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32789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48A8E5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7843EF2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376F970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014AC5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9E4AFE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6AFF3E5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72CA1AF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6439C66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D3EF7D" w14:textId="77777777" w:rsidR="006B7FE7" w:rsidRPr="00134E94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79CC5B4F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2D61FE1D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5E7647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9EC502A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134E94" w14:paraId="4FF95F66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2FD7CFE0" w14:textId="7C7F8320" w:rsidR="006B7FE7" w:rsidRPr="00134E94" w:rsidRDefault="00DC3220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E4260"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54E86B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91DE4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7087F6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C0BEB0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04370BD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648C14D" w14:textId="77777777" w:rsidR="006B7FE7" w:rsidRPr="00134E94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C7B1F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57C157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FB7AA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45DB42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97C36" w:rsidRPr="00134E94" w14:paraId="6EE3A924" w14:textId="77777777" w:rsidTr="009D775A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2CCD9F87" w14:textId="77777777" w:rsidR="00497C36" w:rsidRPr="00134E94" w:rsidRDefault="00497C36" w:rsidP="00497C3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bookmarkStart w:id="12" w:name="_Hlk7113105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76DBEDB" w14:textId="77777777" w:rsidR="00497C36" w:rsidRPr="00134E94" w:rsidRDefault="00497C36" w:rsidP="00497C3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83FB5F7" w14:textId="3C6DFCF1" w:rsidR="00497C36" w:rsidRPr="00821562" w:rsidRDefault="00BC28A2" w:rsidP="0049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106,980</w:t>
            </w:r>
          </w:p>
        </w:tc>
        <w:tc>
          <w:tcPr>
            <w:tcW w:w="182" w:type="dxa"/>
            <w:vAlign w:val="bottom"/>
          </w:tcPr>
          <w:p w14:paraId="3F34BFD7" w14:textId="77777777" w:rsidR="00497C36" w:rsidRPr="00821562" w:rsidRDefault="00497C36" w:rsidP="00497C3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vAlign w:val="bottom"/>
          </w:tcPr>
          <w:p w14:paraId="65B05F5D" w14:textId="3A8421EC" w:rsidR="00497C36" w:rsidRPr="00821562" w:rsidRDefault="00497C36" w:rsidP="00497C3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A475ED5" w14:textId="77777777" w:rsidR="00497C36" w:rsidRPr="00821562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89" w:type="dxa"/>
            <w:vAlign w:val="bottom"/>
          </w:tcPr>
          <w:p w14:paraId="5F0DE85E" w14:textId="3F732E04" w:rsidR="00497C36" w:rsidRPr="00821562" w:rsidRDefault="00497C36" w:rsidP="00497C3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9859EE" w14:textId="77777777" w:rsidR="00497C36" w:rsidRPr="00821562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11" w:type="dxa"/>
            <w:vAlign w:val="bottom"/>
          </w:tcPr>
          <w:p w14:paraId="76BEDBFF" w14:textId="4D740EB1" w:rsidR="00497C36" w:rsidRPr="00821562" w:rsidRDefault="00497C36" w:rsidP="00497C3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  <w:r w:rsidRPr="00134E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80" w:type="dxa"/>
            <w:vAlign w:val="bottom"/>
          </w:tcPr>
          <w:p w14:paraId="130AABFE" w14:textId="63B56E71" w:rsidR="00497C36" w:rsidRPr="00821562" w:rsidRDefault="00497C36" w:rsidP="00497C3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01" w:type="dxa"/>
            <w:vAlign w:val="bottom"/>
          </w:tcPr>
          <w:p w14:paraId="1B74E78C" w14:textId="579A7F45" w:rsidR="00497C36" w:rsidRPr="00821562" w:rsidRDefault="00497C36" w:rsidP="00497C3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  <w:r w:rsidRPr="00134E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bookmarkEnd w:id="12"/>
    </w:tbl>
    <w:p w14:paraId="2EDCCEA1" w14:textId="77777777" w:rsidR="006B7FE7" w:rsidRPr="00134E94" w:rsidRDefault="006B7FE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134E94" w14:paraId="55213A11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67EFB666" w14:textId="36F4C002" w:rsidR="005B7BB2" w:rsidRPr="00134E94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B7068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23564EE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6E04A9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8B58728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0EF97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4857F0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0673B37" w14:textId="77777777" w:rsidR="005B7BB2" w:rsidRPr="00134E94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75046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7AF561D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875FB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70094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457F" w:rsidRPr="00134E94" w14:paraId="6AB7ADC0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76BD8460" w14:textId="77777777" w:rsidR="0072457F" w:rsidRPr="00134E94" w:rsidRDefault="0072457F" w:rsidP="007245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8C4DC9" w14:textId="77777777" w:rsidR="0072457F" w:rsidRPr="00134E94" w:rsidRDefault="0072457F" w:rsidP="007245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490FC0D" w14:textId="3AFB821A" w:rsidR="0072457F" w:rsidRPr="00134E94" w:rsidRDefault="0072457F" w:rsidP="0072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 w:rsidR="00C47182" w:rsidRPr="00134E94">
              <w:rPr>
                <w:rFonts w:ascii="Angsana New" w:hAnsi="Angsana New"/>
                <w:sz w:val="30"/>
                <w:szCs w:val="30"/>
              </w:rPr>
              <w:t>26,300</w:t>
            </w:r>
          </w:p>
        </w:tc>
        <w:tc>
          <w:tcPr>
            <w:tcW w:w="182" w:type="dxa"/>
            <w:vAlign w:val="bottom"/>
          </w:tcPr>
          <w:p w14:paraId="69224501" w14:textId="77777777" w:rsidR="0072457F" w:rsidRPr="00134E94" w:rsidRDefault="0072457F" w:rsidP="007245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2BE1FBD" w14:textId="77777777" w:rsidR="0072457F" w:rsidRPr="00134E94" w:rsidRDefault="0072457F" w:rsidP="0072457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2D47079" w14:textId="77777777" w:rsidR="0072457F" w:rsidRPr="00134E94" w:rsidRDefault="0072457F" w:rsidP="007245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AEBB17E" w14:textId="77777777" w:rsidR="0072457F" w:rsidRPr="00134E94" w:rsidRDefault="0072457F" w:rsidP="0072457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04F8F3" w14:textId="77777777" w:rsidR="0072457F" w:rsidRPr="00134E94" w:rsidRDefault="0072457F" w:rsidP="007245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CCF7BBC" w14:textId="77C42003" w:rsidR="0072457F" w:rsidRPr="00134E94" w:rsidRDefault="00C47182" w:rsidP="007245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  <w:tc>
          <w:tcPr>
            <w:tcW w:w="180" w:type="dxa"/>
            <w:vAlign w:val="bottom"/>
          </w:tcPr>
          <w:p w14:paraId="1ECAC5FF" w14:textId="77777777" w:rsidR="0072457F" w:rsidRPr="00134E94" w:rsidRDefault="0072457F" w:rsidP="0072457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41A9449" w14:textId="2BAA6A2B" w:rsidR="0072457F" w:rsidRPr="00134E94" w:rsidRDefault="00C47182" w:rsidP="007245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</w:tr>
    </w:tbl>
    <w:p w14:paraId="3B68CF48" w14:textId="13FD5C19" w:rsidR="00963E7D" w:rsidRDefault="00963E7D" w:rsidP="00A54D20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</w:pPr>
    </w:p>
    <w:p w14:paraId="23F08F4C" w14:textId="418E5D15" w:rsidR="007F3FB2" w:rsidRPr="00134E94" w:rsidRDefault="00963E7D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br w:type="page"/>
      </w:r>
      <w:bookmarkStart w:id="13" w:name="_Hlk70808301"/>
      <w:bookmarkStart w:id="14" w:name="_Hlk70779849"/>
      <w:r w:rsidR="007F3FB2" w:rsidRPr="00134E9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5EB6285B" w14:textId="77777777" w:rsidR="007F3FB2" w:rsidRPr="00134E94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F0C4BD" w14:textId="58BD81FB" w:rsidR="00C6132F" w:rsidRPr="00963E7D" w:rsidRDefault="007F3FB2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กลุ่มบริษัทไม่มีการกระจุกตัวอย่างมีนัยส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คัญของความเสี่ยงทางด้านสินเชื่อ กลุ่มบริษัทมีนโยบายที่เหมาะสมเพื่อท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ให้เชื่อมั่นได้ว่าได้ท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สัญญากับลูกค้าที่มีประวัติสินเชื่ออยู่ในระดับที่เหมาะสมซึ่งมีการจ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กัดสินเชื่อลูกค้า รวมถึงได้รับการรับประกันที่เหมาะสมจากลูกค้า รายการเงินสดได้เลือกที่จะท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รายการกับสถาบันการเงินที่มีระดับ</w:t>
      </w:r>
      <w:r w:rsidR="00137AE2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ความน่าเชื่อถือสูง กลุ่มบริษัทมีนโยบายจ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กัดวงเงินธุรกรรมสินเชื่อกับสถาบันการเงินแต่ละแห่งอย่างเหมาะสม</w:t>
      </w:r>
    </w:p>
    <w:p w14:paraId="7AE867DF" w14:textId="77777777" w:rsidR="00C6132F" w:rsidRPr="00134E94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BDD1FA" w14:textId="5F031421" w:rsidR="00AF37A8" w:rsidRPr="00134E94" w:rsidRDefault="00AF37A8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4E94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742D2FF2" w14:textId="77777777" w:rsidR="00AF37A8" w:rsidRPr="00134E94" w:rsidRDefault="00AF37A8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DA109A5" w14:textId="1639A985" w:rsidR="007F3FB2" w:rsidRDefault="00AF37A8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34E94">
        <w:rPr>
          <w:rFonts w:ascii="Angsana New" w:hAnsi="Angsana New" w:cs="Angsana New"/>
          <w:sz w:val="30"/>
          <w:szCs w:val="30"/>
          <w:cs/>
        </w:rPr>
        <w:t>ค่าเผื่อ</w:t>
      </w:r>
      <w:r w:rsidR="000440F4" w:rsidRPr="00134E94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</w:t>
      </w:r>
      <w:r w:rsidRPr="00134E94">
        <w:rPr>
          <w:rFonts w:ascii="Angsana New" w:hAnsi="Angsana New" w:cs="Angsana New"/>
          <w:sz w:val="30"/>
          <w:szCs w:val="30"/>
          <w:cs/>
        </w:rPr>
        <w:t>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ผลขาดทุนด้านเครดิตของสินทรัพย์ทางการเงินเหล่านี้</w:t>
      </w:r>
      <w:r w:rsidR="000440F4" w:rsidRPr="00134E94">
        <w:rPr>
          <w:rFonts w:ascii="Angsana New" w:hAnsi="Angsana New" w:cs="Angsana New"/>
          <w:sz w:val="30"/>
          <w:szCs w:val="30"/>
        </w:rPr>
        <w:br/>
      </w:r>
      <w:r w:rsidRPr="00134E94">
        <w:rPr>
          <w:rFonts w:ascii="Angsana New" w:hAnsi="Angsana New" w:cs="Angsana New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134E94" w:rsidDel="005B6E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</w:p>
    <w:p w14:paraId="3D291C26" w14:textId="6D29A68F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1E7A419" w14:textId="5E8F3F80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8840B69" w14:textId="3CB682ED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0C99863" w14:textId="10E7E316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AFF83A8" w14:textId="276A948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ECFF5DA" w14:textId="4B176FA1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D225F9C" w14:textId="0ABAC1A3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9A33526" w14:textId="453ACFB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C3F824F" w14:textId="2B7700F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F6BFB4A" w14:textId="3C94024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52820B5" w14:textId="3F7B7B19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F2E4286" w14:textId="2CBB03B8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D8A7932" w14:textId="6458345A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6DD3B96" w14:textId="1043A9A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ECF71EA" w14:textId="4751CB1D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7E9FEB7" w14:textId="56DD6A8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74C91CA" w14:textId="1F81B69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E45BDC1" w14:textId="77777777" w:rsidR="000F1D04" w:rsidRPr="00134E9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22CABA5" w14:textId="77777777" w:rsidR="000622F7" w:rsidRPr="00134E94" w:rsidRDefault="000622F7" w:rsidP="000F1D04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bookmarkEnd w:id="13"/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5"/>
        <w:gridCol w:w="236"/>
        <w:gridCol w:w="12"/>
        <w:gridCol w:w="830"/>
        <w:gridCol w:w="236"/>
        <w:gridCol w:w="757"/>
        <w:gridCol w:w="236"/>
        <w:gridCol w:w="757"/>
        <w:gridCol w:w="6"/>
        <w:gridCol w:w="230"/>
        <w:gridCol w:w="6"/>
        <w:gridCol w:w="747"/>
        <w:gridCol w:w="236"/>
        <w:gridCol w:w="754"/>
        <w:gridCol w:w="239"/>
        <w:gridCol w:w="751"/>
        <w:gridCol w:w="240"/>
        <w:gridCol w:w="1019"/>
        <w:gridCol w:w="6"/>
        <w:gridCol w:w="234"/>
        <w:gridCol w:w="6"/>
        <w:gridCol w:w="837"/>
      </w:tblGrid>
      <w:tr w:rsidR="00124BA7" w:rsidRPr="00134E94" w14:paraId="2F344D9A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5FC02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FF1A2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389C628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7CACA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shd w:val="clear" w:color="auto" w:fill="auto"/>
            <w:vAlign w:val="bottom"/>
          </w:tcPr>
          <w:p w14:paraId="63F7A9A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BA7" w:rsidRPr="00134E94" w14:paraId="61B2829F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0491CFE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E2C62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5ED7FD0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1337A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004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CD6A92" w:rsidRPr="00134E94" w14:paraId="7F04287B" w14:textId="77777777" w:rsidTr="00E0074C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69AE1AF7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4D63CD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4EFA82C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787EF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8AC7033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5928A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31" w:type="dxa"/>
            <w:gridSpan w:val="14"/>
            <w:shd w:val="clear" w:color="auto" w:fill="auto"/>
            <w:vAlign w:val="bottom"/>
          </w:tcPr>
          <w:p w14:paraId="722233BC" w14:textId="7ECC53D3" w:rsidR="00CD6A92" w:rsidRPr="00134E94" w:rsidRDefault="00CD6A92" w:rsidP="00CD6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05F80"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</w:t>
            </w: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527B2D4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BA7" w:rsidRPr="00134E94" w14:paraId="7CBCCB5A" w14:textId="77777777" w:rsidTr="00CD6A92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F3205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F95BC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2543C6A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427CB5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5B0423C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05E9E72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bookmarkStart w:id="15" w:name="_Hlk71131153"/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สินทรัพย์ที่เกิดจากสัญญา</w:t>
            </w:r>
            <w:bookmarkEnd w:id="15"/>
          </w:p>
        </w:tc>
        <w:tc>
          <w:tcPr>
            <w:tcW w:w="236" w:type="dxa"/>
            <w:shd w:val="clear" w:color="auto" w:fill="auto"/>
          </w:tcPr>
          <w:p w14:paraId="795526E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2C2F33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969E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0DCD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4419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83B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4DB8C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5AF1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3DC3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3978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87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E363AC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9E3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9104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2C1DBA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14F63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36F75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24BA7" w:rsidRPr="00134E94" w14:paraId="7BFDFF1A" w14:textId="77777777" w:rsidTr="00C37A07">
        <w:tc>
          <w:tcPr>
            <w:tcW w:w="1671" w:type="dxa"/>
            <w:gridSpan w:val="2"/>
            <w:shd w:val="clear" w:color="auto" w:fill="auto"/>
          </w:tcPr>
          <w:p w14:paraId="71D245B6" w14:textId="346F3E3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  <w:r w:rsidR="00BD4B1E"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842" w:type="dxa"/>
            <w:gridSpan w:val="2"/>
            <w:shd w:val="clear" w:color="auto" w:fill="auto"/>
          </w:tcPr>
          <w:p w14:paraId="2AC9477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6C651F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142D55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24BA7" w:rsidRPr="00134E94" w14:paraId="71DBE4C0" w14:textId="77777777" w:rsidTr="00C37A07">
        <w:tc>
          <w:tcPr>
            <w:tcW w:w="1435" w:type="dxa"/>
            <w:shd w:val="clear" w:color="auto" w:fill="auto"/>
          </w:tcPr>
          <w:p w14:paraId="5A308C9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8F7E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02FAFD8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40AA1EB7" w14:textId="77777777" w:rsidTr="00C37A07">
        <w:tc>
          <w:tcPr>
            <w:tcW w:w="1435" w:type="dxa"/>
            <w:shd w:val="clear" w:color="auto" w:fill="auto"/>
          </w:tcPr>
          <w:p w14:paraId="1BE37E0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0165DEA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1AA067" w14:textId="4DC4E95E" w:rsidR="001E4042" w:rsidRPr="00134E94" w:rsidRDefault="000F1D04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88680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00CE82E" w14:textId="5E70B726" w:rsidR="001E4042" w:rsidRPr="00134E94" w:rsidRDefault="00DD288B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0.04</w:t>
            </w:r>
          </w:p>
        </w:tc>
        <w:tc>
          <w:tcPr>
            <w:tcW w:w="236" w:type="dxa"/>
            <w:shd w:val="clear" w:color="auto" w:fill="auto"/>
          </w:tcPr>
          <w:p w14:paraId="6A3419A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BC91FEA" w14:textId="5811C0DC" w:rsidR="001E4042" w:rsidRPr="00134E94" w:rsidRDefault="00DD288B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1.77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DA44B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98A680F" w14:textId="133C546E" w:rsidR="001E4042" w:rsidRPr="00134E94" w:rsidRDefault="00DD288B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8.34</w:t>
            </w:r>
          </w:p>
        </w:tc>
        <w:tc>
          <w:tcPr>
            <w:tcW w:w="236" w:type="dxa"/>
            <w:shd w:val="clear" w:color="auto" w:fill="auto"/>
          </w:tcPr>
          <w:p w14:paraId="2DC6E9E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30836AF" w14:textId="780E6837" w:rsidR="001E4042" w:rsidRPr="00134E94" w:rsidRDefault="00DD288B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17.65</w:t>
            </w:r>
          </w:p>
        </w:tc>
        <w:tc>
          <w:tcPr>
            <w:tcW w:w="239" w:type="dxa"/>
            <w:shd w:val="clear" w:color="auto" w:fill="auto"/>
          </w:tcPr>
          <w:p w14:paraId="2D26A36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E57795D" w14:textId="0FA4450D" w:rsidR="001E4042" w:rsidRPr="00134E94" w:rsidRDefault="00DD288B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D7C18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28ECC1" w14:textId="1F00A7E8" w:rsidR="001E4042" w:rsidRPr="00134E94" w:rsidRDefault="00DD288B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90F7A3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1D12CA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22E4E9B4" w14:textId="77777777" w:rsidTr="00C37A07">
        <w:tc>
          <w:tcPr>
            <w:tcW w:w="1435" w:type="dxa"/>
            <w:shd w:val="clear" w:color="auto" w:fill="auto"/>
          </w:tcPr>
          <w:p w14:paraId="596920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0FEBE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9888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57A92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3C018F5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0E27759A" w14:textId="77777777" w:rsidTr="00C37A07">
        <w:tc>
          <w:tcPr>
            <w:tcW w:w="1435" w:type="dxa"/>
            <w:shd w:val="clear" w:color="auto" w:fill="auto"/>
          </w:tcPr>
          <w:p w14:paraId="42E663D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91644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33C0FFF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922CF" w:rsidRPr="00134E94" w14:paraId="3B354604" w14:textId="77777777" w:rsidTr="00670086">
        <w:tc>
          <w:tcPr>
            <w:tcW w:w="1435" w:type="dxa"/>
            <w:shd w:val="clear" w:color="auto" w:fill="auto"/>
          </w:tcPr>
          <w:p w14:paraId="1AD75F8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53778113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9F8BFF" w14:textId="39739FE5" w:rsidR="00A922CF" w:rsidRPr="00134E94" w:rsidRDefault="00F21468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468">
              <w:rPr>
                <w:rFonts w:ascii="Angsana New" w:hAnsi="Angsana New" w:hint="cs"/>
                <w:b/>
                <w:bCs/>
                <w:sz w:val="22"/>
                <w:szCs w:val="22"/>
              </w:rPr>
              <w:t>577</w:t>
            </w:r>
            <w:r w:rsidR="00C83FC5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F21468">
              <w:rPr>
                <w:rFonts w:ascii="Angsana New" w:hAnsi="Angsana New" w:hint="cs"/>
                <w:b/>
                <w:bCs/>
                <w:sz w:val="22"/>
                <w:szCs w:val="22"/>
              </w:rPr>
              <w:t>90</w:t>
            </w:r>
            <w:r w:rsidR="000813AF">
              <w:rPr>
                <w:rFonts w:ascii="Angsana New" w:hAnsi="Angsana New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5CA8429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53D0086" w14:textId="1A0EFB0A" w:rsidR="00A922CF" w:rsidRPr="00134E94" w:rsidRDefault="00F21468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F21468">
              <w:rPr>
                <w:rFonts w:ascii="Angsana New" w:hAnsi="Angsana New" w:hint="cs"/>
                <w:sz w:val="22"/>
                <w:szCs w:val="22"/>
              </w:rPr>
              <w:t>547</w:t>
            </w:r>
            <w:r w:rsidR="00DD288B">
              <w:rPr>
                <w:rFonts w:ascii="Angsana New" w:hAnsi="Angsana New"/>
                <w:sz w:val="22"/>
                <w:szCs w:val="22"/>
              </w:rPr>
              <w:t>,6</w:t>
            </w:r>
            <w:r w:rsidR="0055653B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1049D02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AC40A5D" w14:textId="3DF8EB98" w:rsidR="00A922CF" w:rsidRPr="00134E94" w:rsidRDefault="00DD288B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46,725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CE7E95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DAEA15" w14:textId="240D96DF" w:rsidR="00A922CF" w:rsidRPr="00134E94" w:rsidRDefault="00DD288B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1,619</w:t>
            </w:r>
          </w:p>
        </w:tc>
        <w:tc>
          <w:tcPr>
            <w:tcW w:w="236" w:type="dxa"/>
            <w:shd w:val="clear" w:color="auto" w:fill="auto"/>
          </w:tcPr>
          <w:p w14:paraId="3A52D3D6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6959907" w14:textId="188E619B" w:rsidR="00A922CF" w:rsidRPr="00134E94" w:rsidRDefault="00DD288B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239" w:type="dxa"/>
            <w:shd w:val="clear" w:color="auto" w:fill="auto"/>
          </w:tcPr>
          <w:p w14:paraId="041C64AF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04F3775" w14:textId="2943271D" w:rsidR="00A922CF" w:rsidRPr="00134E94" w:rsidRDefault="00DD288B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0F71F4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934714" w14:textId="683F70B6" w:rsidR="00A922CF" w:rsidRPr="00134E94" w:rsidRDefault="00F21468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1468">
              <w:rPr>
                <w:rFonts w:ascii="Angsana New" w:hAnsi="Angsana New" w:hint="cs"/>
                <w:sz w:val="22"/>
                <w:szCs w:val="22"/>
              </w:rPr>
              <w:t>493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61A8EE6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23E8F615" w14:textId="4BC15C1D" w:rsidR="00A922CF" w:rsidRPr="00134E94" w:rsidRDefault="00F21468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21468">
              <w:rPr>
                <w:rFonts w:ascii="Angsana New" w:hAnsi="Angsana New" w:hint="cs"/>
                <w:b/>
                <w:bCs/>
                <w:sz w:val="22"/>
                <w:szCs w:val="22"/>
              </w:rPr>
              <w:t>596</w:t>
            </w:r>
            <w:r w:rsidR="00DD288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,</w:t>
            </w:r>
            <w:r w:rsidRPr="00F21468">
              <w:rPr>
                <w:rFonts w:ascii="Angsana New" w:hAnsi="Angsana New" w:hint="cs"/>
                <w:b/>
                <w:bCs/>
                <w:sz w:val="22"/>
                <w:szCs w:val="22"/>
              </w:rPr>
              <w:t>5</w:t>
            </w:r>
            <w:r w:rsidR="005C25D2">
              <w:rPr>
                <w:rFonts w:ascii="Angsana New" w:hAnsi="Angsana New"/>
                <w:b/>
                <w:bCs/>
                <w:sz w:val="22"/>
                <w:szCs w:val="22"/>
              </w:rPr>
              <w:t>09</w:t>
            </w:r>
          </w:p>
        </w:tc>
      </w:tr>
      <w:tr w:rsidR="00A922CF" w:rsidRPr="00134E94" w14:paraId="53031D5A" w14:textId="77777777" w:rsidTr="007545C9">
        <w:tc>
          <w:tcPr>
            <w:tcW w:w="1435" w:type="dxa"/>
            <w:shd w:val="clear" w:color="auto" w:fill="auto"/>
          </w:tcPr>
          <w:p w14:paraId="05CBDEC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92D105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196AE9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56189F1" w14:textId="77777777" w:rsidR="00C83FC5" w:rsidRDefault="00C83FC5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8F2AF40" w14:textId="69F5DA49" w:rsidR="00C83FC5" w:rsidRPr="00134E94" w:rsidRDefault="00C83FC5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3A22A8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27FDBE72" w14:textId="77777777" w:rsidR="00821562" w:rsidRDefault="0082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60E2B376" w14:textId="77777777" w:rsidR="00821562" w:rsidRDefault="0082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5E508343" w14:textId="593325B4" w:rsidR="00A922CF" w:rsidRPr="00134E94" w:rsidRDefault="0082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(206)</w:t>
            </w:r>
          </w:p>
        </w:tc>
        <w:tc>
          <w:tcPr>
            <w:tcW w:w="236" w:type="dxa"/>
            <w:shd w:val="clear" w:color="auto" w:fill="auto"/>
          </w:tcPr>
          <w:p w14:paraId="51C88179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BC596B7" w14:textId="77777777" w:rsidR="00A922CF" w:rsidRDefault="00A922CF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6E74A7B3" w14:textId="77777777" w:rsidR="00821562" w:rsidRDefault="00821562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141BDA86" w14:textId="48D117AC" w:rsidR="00821562" w:rsidRPr="00134E94" w:rsidRDefault="00821562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(828)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9AF8CF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0F3E723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3C61188A" w14:textId="77777777" w:rsidR="00821562" w:rsidRDefault="0082156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5347E488" w14:textId="69C4D144" w:rsidR="00821562" w:rsidRPr="00134E94" w:rsidRDefault="0082156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(135)</w:t>
            </w:r>
          </w:p>
        </w:tc>
        <w:tc>
          <w:tcPr>
            <w:tcW w:w="236" w:type="dxa"/>
            <w:shd w:val="clear" w:color="auto" w:fill="auto"/>
          </w:tcPr>
          <w:p w14:paraId="08170C4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4356A34" w14:textId="77777777" w:rsidR="00A922CF" w:rsidRDefault="00A922CF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183D006" w14:textId="77777777" w:rsidR="00821562" w:rsidRDefault="00821562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73DBABB" w14:textId="2B496DB3" w:rsidR="00821562" w:rsidRPr="00134E94" w:rsidRDefault="00821562" w:rsidP="0082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239" w:type="dxa"/>
            <w:shd w:val="clear" w:color="auto" w:fill="auto"/>
          </w:tcPr>
          <w:p w14:paraId="16317CB7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4901934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4A3DE0C" w14:textId="77777777" w:rsidR="00821562" w:rsidRDefault="0082156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8A37CD" w14:textId="4D8A5856" w:rsidR="00821562" w:rsidRPr="00134E94" w:rsidRDefault="0082156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8B533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34AEA12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FD9A364" w14:textId="77777777" w:rsidR="00821562" w:rsidRDefault="0082156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4054BF6" w14:textId="34ED3974" w:rsidR="00821562" w:rsidRPr="00134E94" w:rsidRDefault="0082156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(493)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A3FFF6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012F5F4E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74B6B0C" w14:textId="77777777" w:rsidR="00821562" w:rsidRDefault="0082156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11FFB93" w14:textId="71AEA0C2" w:rsidR="00821562" w:rsidRPr="00134E94" w:rsidRDefault="0082156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(1,668)</w:t>
            </w:r>
          </w:p>
        </w:tc>
      </w:tr>
      <w:tr w:rsidR="001E4042" w:rsidRPr="00134E94" w14:paraId="15512E31" w14:textId="77777777" w:rsidTr="00C37A07">
        <w:tc>
          <w:tcPr>
            <w:tcW w:w="1435" w:type="dxa"/>
            <w:shd w:val="clear" w:color="auto" w:fill="auto"/>
          </w:tcPr>
          <w:p w14:paraId="3989F59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9E766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31D04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10BCF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3D2E22E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FDC33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B372A3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E5C396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shd w:val="clear" w:color="auto" w:fill="auto"/>
          </w:tcPr>
          <w:p w14:paraId="03131D2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51465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0553A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66ED6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EAF84E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8A79F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176EA9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A11F96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E9A6CE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5E068D32" w14:textId="77777777" w:rsidTr="00C37A07">
        <w:tc>
          <w:tcPr>
            <w:tcW w:w="1683" w:type="dxa"/>
            <w:gridSpan w:val="3"/>
            <w:shd w:val="clear" w:color="auto" w:fill="auto"/>
          </w:tcPr>
          <w:p w14:paraId="6665D7D4" w14:textId="7A9A98CB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1823" w:type="dxa"/>
            <w:gridSpan w:val="3"/>
            <w:shd w:val="clear" w:color="auto" w:fill="auto"/>
          </w:tcPr>
          <w:p w14:paraId="6C15CB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E39B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768C72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ADA47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58B865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E271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81DF1D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FD2F10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A75C7E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382B66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auto"/>
          </w:tcPr>
          <w:p w14:paraId="689C137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6A4713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14:paraId="2D98E7E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172CD3CB" w14:textId="77777777" w:rsidTr="00C37A07">
        <w:tc>
          <w:tcPr>
            <w:tcW w:w="1435" w:type="dxa"/>
            <w:shd w:val="clear" w:color="auto" w:fill="auto"/>
          </w:tcPr>
          <w:p w14:paraId="3C639B0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FD3B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2FA9910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03A4B95D" w14:textId="77777777" w:rsidTr="00C37A07">
        <w:tc>
          <w:tcPr>
            <w:tcW w:w="1435" w:type="dxa"/>
            <w:shd w:val="clear" w:color="auto" w:fill="auto"/>
          </w:tcPr>
          <w:p w14:paraId="2DC5D2F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193AF46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BE960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EE52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33FB16F7" w14:textId="679CCD0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42ACC1F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8992DF0" w14:textId="35DB06D4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6.12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45E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A702F" w14:textId="1C05953B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18.81</w:t>
            </w:r>
          </w:p>
        </w:tc>
        <w:tc>
          <w:tcPr>
            <w:tcW w:w="236" w:type="dxa"/>
            <w:shd w:val="clear" w:color="auto" w:fill="auto"/>
          </w:tcPr>
          <w:p w14:paraId="2C2E769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D877B0F" w14:textId="2752BC4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8.92</w:t>
            </w:r>
          </w:p>
        </w:tc>
        <w:tc>
          <w:tcPr>
            <w:tcW w:w="239" w:type="dxa"/>
            <w:shd w:val="clear" w:color="auto" w:fill="auto"/>
          </w:tcPr>
          <w:p w14:paraId="2188B4E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490120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114F4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1BD088" w14:textId="65CE90C3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100.0</w:t>
            </w:r>
            <w:r w:rsidR="00DC1C83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1BB49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8ECE89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5252A81A" w14:textId="77777777" w:rsidTr="00C37A07">
        <w:tc>
          <w:tcPr>
            <w:tcW w:w="1435" w:type="dxa"/>
            <w:shd w:val="clear" w:color="auto" w:fill="auto"/>
          </w:tcPr>
          <w:p w14:paraId="6167CE9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6D84B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88749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ED62C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8F24BC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3C99AC37" w14:textId="77777777" w:rsidTr="00C37A07">
        <w:tc>
          <w:tcPr>
            <w:tcW w:w="1435" w:type="dxa"/>
            <w:shd w:val="clear" w:color="auto" w:fill="auto"/>
          </w:tcPr>
          <w:p w14:paraId="4807C2D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B74D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544D82A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E4042" w:rsidRPr="00134E94" w14:paraId="1F87BE06" w14:textId="77777777" w:rsidTr="00C37A07">
        <w:tc>
          <w:tcPr>
            <w:tcW w:w="1435" w:type="dxa"/>
            <w:shd w:val="clear" w:color="auto" w:fill="auto"/>
          </w:tcPr>
          <w:p w14:paraId="6E707D4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6C8277E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43E25BD" w14:textId="1CE27204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634,777</w:t>
            </w:r>
          </w:p>
        </w:tc>
        <w:tc>
          <w:tcPr>
            <w:tcW w:w="236" w:type="dxa"/>
            <w:shd w:val="clear" w:color="auto" w:fill="auto"/>
          </w:tcPr>
          <w:p w14:paraId="3F3AC19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4C228AD6" w14:textId="5B8485E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330,114</w:t>
            </w:r>
          </w:p>
        </w:tc>
        <w:tc>
          <w:tcPr>
            <w:tcW w:w="236" w:type="dxa"/>
            <w:shd w:val="clear" w:color="auto" w:fill="auto"/>
          </w:tcPr>
          <w:p w14:paraId="643515A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38D50D5" w14:textId="1DB6C1D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39,078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62E40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D3BD69" w14:textId="09118344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1,547</w:t>
            </w:r>
          </w:p>
        </w:tc>
        <w:tc>
          <w:tcPr>
            <w:tcW w:w="236" w:type="dxa"/>
            <w:shd w:val="clear" w:color="auto" w:fill="auto"/>
          </w:tcPr>
          <w:p w14:paraId="0916343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3DD2DD8" w14:textId="636FC5AC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239" w:type="dxa"/>
            <w:shd w:val="clear" w:color="auto" w:fill="auto"/>
          </w:tcPr>
          <w:p w14:paraId="47347C7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4398395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41DBF94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F7B1C7" w14:textId="59EFD18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F6BD89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1761D727" w14:textId="148F0CE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371,379</w:t>
            </w:r>
          </w:p>
        </w:tc>
      </w:tr>
      <w:tr w:rsidR="001E4042" w:rsidRPr="00134E94" w14:paraId="5ACFD053" w14:textId="77777777" w:rsidTr="00C37A07">
        <w:tc>
          <w:tcPr>
            <w:tcW w:w="1435" w:type="dxa"/>
            <w:shd w:val="clear" w:color="auto" w:fill="auto"/>
          </w:tcPr>
          <w:p w14:paraId="3591B14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314A435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241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54639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219F29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B8E8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71883F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528ADB1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3404DF92" w14:textId="7B16BB31" w:rsidR="001E4042" w:rsidRPr="00134E94" w:rsidRDefault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(180)</w:t>
            </w:r>
          </w:p>
        </w:tc>
        <w:tc>
          <w:tcPr>
            <w:tcW w:w="236" w:type="dxa"/>
            <w:shd w:val="clear" w:color="auto" w:fill="auto"/>
          </w:tcPr>
          <w:p w14:paraId="3A01BD6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FCCF32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F3FC09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5AD3C51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4C03AE0C" w14:textId="7FB97DAC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(2,393)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38D2C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D4FF2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2FF6919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59CAE70C" w14:textId="35C53D85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(291)</w:t>
            </w:r>
          </w:p>
        </w:tc>
        <w:tc>
          <w:tcPr>
            <w:tcW w:w="236" w:type="dxa"/>
            <w:shd w:val="clear" w:color="auto" w:fill="auto"/>
          </w:tcPr>
          <w:p w14:paraId="580E98D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ECC22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C7795E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156DE47" w14:textId="7392FE7A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239" w:type="dxa"/>
            <w:shd w:val="clear" w:color="auto" w:fill="auto"/>
          </w:tcPr>
          <w:p w14:paraId="0C9A2E2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1E83D6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58909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485A2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3B75B9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8DAB2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25BE8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26A8EE" w14:textId="0AECE54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(169)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D2B890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7827E97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CF3B56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BFC582F" w14:textId="2E347185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(3,075)</w:t>
            </w:r>
          </w:p>
        </w:tc>
      </w:tr>
    </w:tbl>
    <w:p w14:paraId="7177E467" w14:textId="77777777" w:rsidR="002E7F61" w:rsidRPr="00134E94" w:rsidRDefault="002E7F61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F8244F9" w14:textId="77777777" w:rsidR="00720932" w:rsidRPr="00134E94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39CBA2E" w14:textId="648D7039" w:rsidR="00720932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117361E" w14:textId="1283D699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6CC59D0" w14:textId="489E5D2C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E694E4D" w14:textId="28EDE0B4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8D20F44" w14:textId="3DA06E2F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EAFC9AE" w14:textId="48D8F26D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5D90DBF" w14:textId="32F14389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CB8AEDE" w14:textId="77777777" w:rsidR="000F1D04" w:rsidRPr="00134E9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36"/>
        <w:gridCol w:w="12"/>
        <w:gridCol w:w="832"/>
        <w:gridCol w:w="270"/>
        <w:gridCol w:w="720"/>
        <w:gridCol w:w="236"/>
        <w:gridCol w:w="754"/>
        <w:gridCol w:w="236"/>
        <w:gridCol w:w="754"/>
        <w:gridCol w:w="236"/>
        <w:gridCol w:w="754"/>
        <w:gridCol w:w="239"/>
        <w:gridCol w:w="751"/>
        <w:gridCol w:w="240"/>
        <w:gridCol w:w="1020"/>
        <w:gridCol w:w="240"/>
        <w:gridCol w:w="840"/>
      </w:tblGrid>
      <w:tr w:rsidR="00877FC6" w:rsidRPr="00134E94" w14:paraId="2B2CB339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E9F599F" w14:textId="77777777" w:rsidR="00877FC6" w:rsidRPr="00134E94" w:rsidRDefault="002E7F61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="000E7875" w:rsidRPr="00134E9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DD34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68DDF15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80DE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14:paraId="5BF3987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77FC6" w:rsidRPr="00134E94" w14:paraId="12831E53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6CE448B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607A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2102B7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71E6E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A74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201EA5" w:rsidRPr="00134E94" w14:paraId="5AF880F1" w14:textId="77777777" w:rsidTr="00E0074C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023B08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80926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C3FC6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B6DE8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84869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2D0222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24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039DE" w14:textId="34AA706A" w:rsidR="00201EA5" w:rsidRPr="00134E94" w:rsidRDefault="00201EA5" w:rsidP="002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F129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FC6" w:rsidRPr="00134E94" w14:paraId="0CA3D07F" w14:textId="77777777" w:rsidTr="00201EA5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7CAD38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556D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10F01AA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663ADE7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B747F3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F41964F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Pr="00134E94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br/>
            </w: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270" w:type="dxa"/>
            <w:shd w:val="clear" w:color="auto" w:fill="auto"/>
          </w:tcPr>
          <w:p w14:paraId="52301E0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FDD24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7F94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307B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BE2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EE35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3491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B96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DD17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E5E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90D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B54CF5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FA1EFD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A61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BFEEC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BBDE8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5590E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FC6" w:rsidRPr="00134E94" w14:paraId="5640E45A" w14:textId="77777777" w:rsidTr="00C37A07">
        <w:tc>
          <w:tcPr>
            <w:tcW w:w="1676" w:type="dxa"/>
            <w:gridSpan w:val="2"/>
            <w:shd w:val="clear" w:color="auto" w:fill="auto"/>
          </w:tcPr>
          <w:p w14:paraId="038259EE" w14:textId="1D949E8C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DC3220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  <w:r w:rsidR="00BD4B1E"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AC09F0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A0D54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722346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77FC6" w:rsidRPr="00134E94" w14:paraId="0CAD3D8D" w14:textId="77777777" w:rsidTr="00C37A07">
        <w:tc>
          <w:tcPr>
            <w:tcW w:w="1440" w:type="dxa"/>
            <w:shd w:val="clear" w:color="auto" w:fill="auto"/>
          </w:tcPr>
          <w:p w14:paraId="12852C7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8581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4D27D8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03264F05" w14:textId="77777777" w:rsidTr="00C37A07">
        <w:tc>
          <w:tcPr>
            <w:tcW w:w="1440" w:type="dxa"/>
            <w:shd w:val="clear" w:color="auto" w:fill="auto"/>
          </w:tcPr>
          <w:p w14:paraId="6D1F072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5A61BD6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2AC03A3" w14:textId="390F0BDE" w:rsidR="001E4042" w:rsidRPr="00134E94" w:rsidRDefault="00C83FC5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481A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9BE737A" w14:textId="183642CD" w:rsidR="001E4042" w:rsidRPr="00134E94" w:rsidRDefault="00F21468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F21468">
              <w:rPr>
                <w:rFonts w:ascii="Angsana New" w:hAnsi="Angsana New" w:hint="cs"/>
                <w:sz w:val="22"/>
                <w:szCs w:val="22"/>
              </w:rPr>
              <w:t>0</w:t>
            </w:r>
            <w:r w:rsidR="001550F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F21468">
              <w:rPr>
                <w:rFonts w:ascii="Angsana New" w:hAnsi="Angsana New" w:hint="cs"/>
                <w:sz w:val="22"/>
                <w:szCs w:val="22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2A60F5A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BDA5F8" w14:textId="5A76CC85" w:rsidR="001E4042" w:rsidRPr="00134E94" w:rsidRDefault="00F21468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F21468">
              <w:rPr>
                <w:rFonts w:ascii="Angsana New" w:hAnsi="Angsana New" w:hint="cs"/>
                <w:sz w:val="22"/>
                <w:szCs w:val="22"/>
              </w:rPr>
              <w:t>1</w:t>
            </w:r>
            <w:r w:rsidR="001550F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F21468">
              <w:rPr>
                <w:rFonts w:ascii="Angsana New" w:hAnsi="Angsana New" w:hint="cs"/>
                <w:sz w:val="22"/>
                <w:szCs w:val="22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5A94F6C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CD2344" w14:textId="0AD4F5EE" w:rsidR="001E4042" w:rsidRPr="00134E94" w:rsidRDefault="00F21468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F21468">
              <w:rPr>
                <w:rFonts w:ascii="Angsana New" w:hAnsi="Angsana New" w:hint="cs"/>
                <w:sz w:val="22"/>
                <w:szCs w:val="22"/>
              </w:rPr>
              <w:t>1</w:t>
            </w:r>
            <w:r w:rsidR="00BE5863">
              <w:rPr>
                <w:rFonts w:ascii="Angsana New" w:hAnsi="Angsana New"/>
                <w:sz w:val="22"/>
                <w:szCs w:val="22"/>
              </w:rPr>
              <w:t>4.71</w:t>
            </w:r>
          </w:p>
        </w:tc>
        <w:tc>
          <w:tcPr>
            <w:tcW w:w="236" w:type="dxa"/>
            <w:shd w:val="clear" w:color="auto" w:fill="auto"/>
          </w:tcPr>
          <w:p w14:paraId="1BCEA6C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1E19156" w14:textId="53CD6E9D" w:rsidR="001E4042" w:rsidRPr="00134E94" w:rsidRDefault="001550FB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91770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890C2ED" w14:textId="0B1961AB" w:rsidR="001E4042" w:rsidRPr="00134E94" w:rsidRDefault="001550FB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92E77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C5E917" w14:textId="2ADDF67A" w:rsidR="001E4042" w:rsidRPr="00134E94" w:rsidRDefault="00F21468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1468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1550F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F21468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0D8BE7A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B43CD4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50AC22FF" w14:textId="77777777" w:rsidTr="00C37A07">
        <w:tc>
          <w:tcPr>
            <w:tcW w:w="1440" w:type="dxa"/>
            <w:shd w:val="clear" w:color="auto" w:fill="auto"/>
          </w:tcPr>
          <w:p w14:paraId="6FB237D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147EA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4BDE4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9A3AA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30CA019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251B429A" w14:textId="77777777" w:rsidTr="00A922CF">
        <w:trPr>
          <w:trHeight w:val="91"/>
        </w:trPr>
        <w:tc>
          <w:tcPr>
            <w:tcW w:w="1440" w:type="dxa"/>
            <w:shd w:val="clear" w:color="auto" w:fill="auto"/>
          </w:tcPr>
          <w:p w14:paraId="76C7775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3B05B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3C585E02" w14:textId="538AD5F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922CF" w:rsidRPr="00134E94" w14:paraId="7D0B3AF0" w14:textId="77777777" w:rsidTr="00C37A07">
        <w:tc>
          <w:tcPr>
            <w:tcW w:w="1440" w:type="dxa"/>
            <w:shd w:val="clear" w:color="auto" w:fill="auto"/>
          </w:tcPr>
          <w:p w14:paraId="21D6D98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A64B443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645778" w14:textId="11471F5D" w:rsidR="00A922CF" w:rsidRPr="00134E94" w:rsidRDefault="00C83FC5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C440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24990B1" w14:textId="26EB5E0A" w:rsidR="00A922CF" w:rsidRPr="00134E94" w:rsidRDefault="000713D2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51,27</w:t>
            </w:r>
            <w:r w:rsidR="0056581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B407DD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4295D87" w14:textId="68E7A787" w:rsidR="00A922CF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16,347</w:t>
            </w:r>
          </w:p>
        </w:tc>
        <w:tc>
          <w:tcPr>
            <w:tcW w:w="236" w:type="dxa"/>
            <w:shd w:val="clear" w:color="auto" w:fill="auto"/>
          </w:tcPr>
          <w:p w14:paraId="51F5F782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250C8B" w14:textId="5DBF629B" w:rsidR="00A922CF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236" w:type="dxa"/>
            <w:shd w:val="clear" w:color="auto" w:fill="auto"/>
          </w:tcPr>
          <w:p w14:paraId="7C5F13EC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68C465C" w14:textId="1236C3A8" w:rsidR="00A922CF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741A8E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72B78FA" w14:textId="59FCB45C" w:rsidR="00A922CF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CCDBE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31DC30D" w14:textId="551B389F" w:rsidR="00A922CF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240" w:type="dxa"/>
            <w:shd w:val="clear" w:color="auto" w:fill="auto"/>
          </w:tcPr>
          <w:p w14:paraId="07D0AD28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6B8F8C6E" w14:textId="2E83706A" w:rsidR="00A922CF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68,0</w:t>
            </w:r>
            <w:r w:rsidR="0060182F">
              <w:rPr>
                <w:rFonts w:ascii="Angsana New" w:hAnsi="Angsana New"/>
                <w:b/>
                <w:bCs/>
                <w:sz w:val="22"/>
                <w:szCs w:val="22"/>
              </w:rPr>
              <w:t>71</w:t>
            </w:r>
          </w:p>
        </w:tc>
      </w:tr>
      <w:tr w:rsidR="00A922CF" w:rsidRPr="00134E94" w14:paraId="5DE9F9A9" w14:textId="77777777" w:rsidTr="00C37A07">
        <w:tc>
          <w:tcPr>
            <w:tcW w:w="1440" w:type="dxa"/>
            <w:shd w:val="clear" w:color="auto" w:fill="auto"/>
          </w:tcPr>
          <w:p w14:paraId="32E10771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DE7566F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1B74B8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D4ADDB9" w14:textId="77777777" w:rsidR="00C83FC5" w:rsidRDefault="00C83FC5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A4AA5F2" w14:textId="5C28BD79" w:rsidR="00C83FC5" w:rsidRPr="00134E94" w:rsidRDefault="00C83FC5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D2263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7092DE0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83B7B2" w14:textId="77777777" w:rsidR="000713D2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C8FEC4" w14:textId="037C50A1" w:rsidR="000713D2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</w:t>
            </w:r>
            <w:r w:rsidR="00BE5863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E2627E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440737D" w14:textId="77777777" w:rsidR="00A922CF" w:rsidRDefault="00A922CF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7B91130D" w14:textId="77777777" w:rsidR="000713D2" w:rsidRDefault="000713D2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4DE96BF1" w14:textId="2CFD6478" w:rsidR="000713D2" w:rsidRPr="00134E94" w:rsidRDefault="000713D2" w:rsidP="000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(172)</w:t>
            </w:r>
          </w:p>
        </w:tc>
        <w:tc>
          <w:tcPr>
            <w:tcW w:w="236" w:type="dxa"/>
            <w:shd w:val="clear" w:color="auto" w:fill="auto"/>
          </w:tcPr>
          <w:p w14:paraId="0EDED33F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A321EF3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29675971" w14:textId="77777777" w:rsidR="000713D2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155AD16F" w14:textId="532DD3DB" w:rsidR="000713D2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E5863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2155FB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B8430AE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5EA5BCF" w14:textId="77777777" w:rsidR="000713D2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1EC630A" w14:textId="2AD0EAF8" w:rsidR="000713D2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4A03CD7" w14:textId="2BD2EC9C" w:rsidR="000713D2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4B2A2CBC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81A0E5" w14:textId="77777777" w:rsidR="000713D2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24AE584" w14:textId="70061860" w:rsidR="000713D2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E53B187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132C037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E7BE692" w14:textId="77777777" w:rsidR="000713D2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CE40D7" w14:textId="516DF76B" w:rsidR="000713D2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(384)</w:t>
            </w:r>
          </w:p>
        </w:tc>
        <w:tc>
          <w:tcPr>
            <w:tcW w:w="240" w:type="dxa"/>
            <w:shd w:val="clear" w:color="auto" w:fill="auto"/>
          </w:tcPr>
          <w:p w14:paraId="729A5CCE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288D6224" w14:textId="77777777" w:rsidR="00A922CF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9ABD736" w14:textId="77777777" w:rsidR="000713D2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3E83299" w14:textId="20254836" w:rsidR="000713D2" w:rsidRPr="00134E94" w:rsidRDefault="000713D2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(7</w:t>
            </w:r>
            <w:r w:rsidR="00E6234E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1E4042" w:rsidRPr="00134E94" w14:paraId="3CF3F559" w14:textId="77777777" w:rsidTr="00C37A07">
        <w:tc>
          <w:tcPr>
            <w:tcW w:w="1440" w:type="dxa"/>
            <w:shd w:val="clear" w:color="auto" w:fill="auto"/>
          </w:tcPr>
          <w:p w14:paraId="741BBFA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9556A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29C91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914465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DAEF9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263CF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8FE742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BBBA0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0DBF2D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00BFB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4C852A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417DC3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266D92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A5A47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3A2D69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90E967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6FAF8E5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036F51F7" w14:textId="77777777" w:rsidTr="00C37A07">
        <w:tc>
          <w:tcPr>
            <w:tcW w:w="1688" w:type="dxa"/>
            <w:gridSpan w:val="3"/>
            <w:shd w:val="clear" w:color="auto" w:fill="auto"/>
          </w:tcPr>
          <w:p w14:paraId="76182016" w14:textId="37B7C6F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1822" w:type="dxa"/>
            <w:gridSpan w:val="3"/>
            <w:shd w:val="clear" w:color="auto" w:fill="auto"/>
          </w:tcPr>
          <w:p w14:paraId="1693D42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3E558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262E2F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AA2B4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94AD4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C6211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9EF4D5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C77A78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561B49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05AC01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4879F5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1F807C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234E070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5C68507C" w14:textId="77777777" w:rsidTr="00C37A07">
        <w:tc>
          <w:tcPr>
            <w:tcW w:w="1440" w:type="dxa"/>
            <w:shd w:val="clear" w:color="auto" w:fill="auto"/>
          </w:tcPr>
          <w:p w14:paraId="60A8155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48B0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1EA9352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459D1A1E" w14:textId="77777777" w:rsidTr="00C37A07">
        <w:tc>
          <w:tcPr>
            <w:tcW w:w="1440" w:type="dxa"/>
            <w:shd w:val="clear" w:color="auto" w:fill="auto"/>
          </w:tcPr>
          <w:p w14:paraId="28E49DE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658AA69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2602D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7C1F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FE985C9" w14:textId="6480A80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0.33</w:t>
            </w:r>
          </w:p>
        </w:tc>
        <w:tc>
          <w:tcPr>
            <w:tcW w:w="236" w:type="dxa"/>
            <w:shd w:val="clear" w:color="auto" w:fill="auto"/>
          </w:tcPr>
          <w:p w14:paraId="7CBE546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CB99C5C" w14:textId="30DB8F9B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12.92</w:t>
            </w:r>
          </w:p>
        </w:tc>
        <w:tc>
          <w:tcPr>
            <w:tcW w:w="236" w:type="dxa"/>
            <w:shd w:val="clear" w:color="auto" w:fill="auto"/>
          </w:tcPr>
          <w:p w14:paraId="67B0494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0F7995B" w14:textId="360691C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45.31</w:t>
            </w:r>
          </w:p>
        </w:tc>
        <w:tc>
          <w:tcPr>
            <w:tcW w:w="236" w:type="dxa"/>
            <w:shd w:val="clear" w:color="auto" w:fill="auto"/>
          </w:tcPr>
          <w:p w14:paraId="65C3283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AEB0F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C88BB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06A60B6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1079B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21A084B" w14:textId="6C5C3AB2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BD02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0D16FAB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20790BF6" w14:textId="77777777" w:rsidTr="00C37A07">
        <w:tc>
          <w:tcPr>
            <w:tcW w:w="1440" w:type="dxa"/>
            <w:shd w:val="clear" w:color="auto" w:fill="auto"/>
          </w:tcPr>
          <w:p w14:paraId="36FFD05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E91CA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FC4A1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B2588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0F9F6A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43A872C4" w14:textId="77777777" w:rsidTr="00C37A07">
        <w:tc>
          <w:tcPr>
            <w:tcW w:w="1440" w:type="dxa"/>
            <w:shd w:val="clear" w:color="auto" w:fill="auto"/>
          </w:tcPr>
          <w:p w14:paraId="5ECCB04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93CB2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59E5102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E4042" w:rsidRPr="00134E94" w14:paraId="23A1ECF5" w14:textId="77777777" w:rsidTr="00C37A07">
        <w:tc>
          <w:tcPr>
            <w:tcW w:w="1440" w:type="dxa"/>
            <w:shd w:val="clear" w:color="auto" w:fill="auto"/>
          </w:tcPr>
          <w:p w14:paraId="3047AC8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8B3BE3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9637A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0CC9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614AF8B" w14:textId="45A689A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35,969</w:t>
            </w:r>
          </w:p>
        </w:tc>
        <w:tc>
          <w:tcPr>
            <w:tcW w:w="236" w:type="dxa"/>
            <w:shd w:val="clear" w:color="auto" w:fill="auto"/>
          </w:tcPr>
          <w:p w14:paraId="329F2B4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4D37F0" w14:textId="4ED9D086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16,745</w:t>
            </w:r>
          </w:p>
        </w:tc>
        <w:tc>
          <w:tcPr>
            <w:tcW w:w="236" w:type="dxa"/>
            <w:shd w:val="clear" w:color="auto" w:fill="auto"/>
          </w:tcPr>
          <w:p w14:paraId="7067BB8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69296AA" w14:textId="1F241755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236" w:type="dxa"/>
            <w:shd w:val="clear" w:color="auto" w:fill="auto"/>
          </w:tcPr>
          <w:p w14:paraId="50AAE99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7CF82D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DC700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69C21C7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CB31A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C3DFDB6" w14:textId="00177C62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3B019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4FB9BD59" w14:textId="2042818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52,842</w:t>
            </w:r>
          </w:p>
        </w:tc>
      </w:tr>
      <w:tr w:rsidR="001E4042" w:rsidRPr="00134E94" w14:paraId="798011F5" w14:textId="77777777" w:rsidTr="00C37A07">
        <w:tc>
          <w:tcPr>
            <w:tcW w:w="1440" w:type="dxa"/>
            <w:shd w:val="clear" w:color="auto" w:fill="auto"/>
          </w:tcPr>
          <w:p w14:paraId="160C27F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6B668B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0CD84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FD1582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D2EE95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B8CE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5190D8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D29A45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191F6A6" w14:textId="2A8BAF9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(117)</w:t>
            </w:r>
          </w:p>
        </w:tc>
        <w:tc>
          <w:tcPr>
            <w:tcW w:w="236" w:type="dxa"/>
            <w:shd w:val="clear" w:color="auto" w:fill="auto"/>
          </w:tcPr>
          <w:p w14:paraId="57AFE06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8F196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39CF0C9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2DE851AE" w14:textId="7E39FB3E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(2,163)</w:t>
            </w:r>
          </w:p>
        </w:tc>
        <w:tc>
          <w:tcPr>
            <w:tcW w:w="236" w:type="dxa"/>
            <w:shd w:val="clear" w:color="auto" w:fill="auto"/>
          </w:tcPr>
          <w:p w14:paraId="449246B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98F5EE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3719A60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0531518B" w14:textId="529DD39E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236" w:type="dxa"/>
            <w:shd w:val="clear" w:color="auto" w:fill="auto"/>
          </w:tcPr>
          <w:p w14:paraId="5012011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DC1712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11FBBA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96F4D5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DF5C6C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8D6F25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91CDD9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36D8A6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62584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E73B7B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46F8C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4A1BBD" w14:textId="48C196D8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16E95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370399F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036A6F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B0D248" w14:textId="5453EEC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(2,338)</w:t>
            </w:r>
          </w:p>
        </w:tc>
      </w:tr>
    </w:tbl>
    <w:p w14:paraId="413DE34F" w14:textId="77777777" w:rsidR="00AF37A8" w:rsidRPr="00522D6E" w:rsidRDefault="00AF37A8" w:rsidP="00AF37A8">
      <w:pPr>
        <w:rPr>
          <w:sz w:val="20"/>
          <w:szCs w:val="20"/>
        </w:rPr>
      </w:pPr>
    </w:p>
    <w:p w14:paraId="0B6ECFFB" w14:textId="204582C9" w:rsidR="00BC28A2" w:rsidRDefault="00981EB5" w:rsidP="00522D6E">
      <w:pPr>
        <w:pStyle w:val="BodyText2"/>
        <w:tabs>
          <w:tab w:val="left" w:pos="540"/>
        </w:tabs>
        <w:ind w:left="540"/>
        <w:rPr>
          <w:sz w:val="18"/>
          <w:szCs w:val="18"/>
          <w:lang w:val="en-US"/>
        </w:rPr>
      </w:pPr>
      <w:r w:rsidRPr="00134E94">
        <w:rPr>
          <w:rFonts w:hint="cs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134E94">
        <w:rPr>
          <w:lang w:val="en-US"/>
        </w:rPr>
        <w:t xml:space="preserve">7 </w:t>
      </w:r>
      <w:r w:rsidRPr="00134E94">
        <w:rPr>
          <w:rFonts w:hint="cs"/>
          <w:cs/>
          <w:lang w:val="en-US"/>
        </w:rPr>
        <w:t xml:space="preserve">วัน ถึง </w:t>
      </w:r>
      <w:r w:rsidRPr="00134E94">
        <w:rPr>
          <w:lang w:val="en-US"/>
        </w:rPr>
        <w:t xml:space="preserve">60 </w:t>
      </w:r>
      <w:r w:rsidRPr="00134E94">
        <w:rPr>
          <w:rFonts w:hint="cs"/>
          <w:cs/>
          <w:lang w:val="en-US"/>
        </w:rPr>
        <w:t>วัน</w:t>
      </w:r>
    </w:p>
    <w:p w14:paraId="58E5D653" w14:textId="77777777" w:rsidR="00BC28A2" w:rsidRPr="00522D6E" w:rsidRDefault="00BC28A2" w:rsidP="00522D6E">
      <w:pPr>
        <w:pStyle w:val="BodyText2"/>
        <w:tabs>
          <w:tab w:val="left" w:pos="720"/>
        </w:tabs>
        <w:ind w:left="540"/>
        <w:rPr>
          <w:sz w:val="12"/>
          <w:szCs w:val="12"/>
          <w:cs/>
          <w:lang w:val="en-US"/>
        </w:rPr>
      </w:pPr>
    </w:p>
    <w:bookmarkEnd w:id="14"/>
    <w:p w14:paraId="0C19DDAB" w14:textId="4E278B8C" w:rsidR="00BC28A2" w:rsidRDefault="00BC28A2" w:rsidP="00BC28A2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</w:rPr>
      </w:pPr>
      <w:r w:rsidRPr="00652F16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5E0035BD" w14:textId="77777777" w:rsidR="00BC28A2" w:rsidRPr="00522D6E" w:rsidRDefault="00BC28A2" w:rsidP="00522D6E">
      <w:pPr>
        <w:pStyle w:val="BodyText2"/>
        <w:tabs>
          <w:tab w:val="left" w:pos="540"/>
        </w:tabs>
        <w:ind w:left="720"/>
        <w:rPr>
          <w:b/>
          <w:bCs/>
          <w:sz w:val="22"/>
          <w:szCs w:val="22"/>
        </w:rPr>
      </w:pPr>
    </w:p>
    <w:tbl>
      <w:tblPr>
        <w:tblW w:w="919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1"/>
        <w:gridCol w:w="2072"/>
        <w:gridCol w:w="259"/>
        <w:gridCol w:w="17"/>
        <w:gridCol w:w="2055"/>
        <w:gridCol w:w="18"/>
      </w:tblGrid>
      <w:tr w:rsidR="00BC28A2" w:rsidRPr="00134E94" w14:paraId="24910018" w14:textId="77777777" w:rsidTr="004952F3">
        <w:trPr>
          <w:gridAfter w:val="1"/>
          <w:wAfter w:w="10" w:type="pct"/>
          <w:tblHeader/>
        </w:trPr>
        <w:tc>
          <w:tcPr>
            <w:tcW w:w="2595" w:type="pct"/>
            <w:tcBorders>
              <w:top w:val="nil"/>
              <w:bottom w:val="nil"/>
            </w:tcBorders>
          </w:tcPr>
          <w:p w14:paraId="491A7B49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6" w:name="_Hlk71131239"/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7" w:type="pct"/>
            <w:tcBorders>
              <w:top w:val="nil"/>
              <w:bottom w:val="nil"/>
            </w:tcBorders>
          </w:tcPr>
          <w:p w14:paraId="17F88161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3882242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pct"/>
            <w:gridSpan w:val="2"/>
            <w:tcBorders>
              <w:top w:val="nil"/>
              <w:bottom w:val="nil"/>
            </w:tcBorders>
          </w:tcPr>
          <w:p w14:paraId="0897046A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8A2" w:rsidRPr="00134E94" w14:paraId="3429F2C2" w14:textId="77777777" w:rsidTr="004952F3">
        <w:trPr>
          <w:tblHeader/>
        </w:trPr>
        <w:tc>
          <w:tcPr>
            <w:tcW w:w="2595" w:type="pct"/>
          </w:tcPr>
          <w:p w14:paraId="69BD6B4A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5" w:type="pct"/>
            <w:gridSpan w:val="5"/>
          </w:tcPr>
          <w:p w14:paraId="22C9D62B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28A2" w:rsidRPr="00134E94" w14:paraId="3A642E99" w14:textId="77777777" w:rsidTr="004952F3">
        <w:tc>
          <w:tcPr>
            <w:tcW w:w="2595" w:type="pct"/>
            <w:tcBorders>
              <w:top w:val="nil"/>
            </w:tcBorders>
          </w:tcPr>
          <w:p w14:paraId="4852CCB9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27" w:type="pct"/>
            <w:tcBorders>
              <w:top w:val="nil"/>
            </w:tcBorders>
          </w:tcPr>
          <w:p w14:paraId="2B84C3A7" w14:textId="77777777" w:rsidR="00BC28A2" w:rsidRPr="00134E94" w:rsidRDefault="00BC28A2" w:rsidP="004952F3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1F52AD78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</w:tcBorders>
          </w:tcPr>
          <w:p w14:paraId="41D5993A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8A2" w:rsidRPr="00134E94" w14:paraId="3B25D573" w14:textId="77777777" w:rsidTr="004952F3">
        <w:tc>
          <w:tcPr>
            <w:tcW w:w="2595" w:type="pct"/>
            <w:shd w:val="clear" w:color="auto" w:fill="auto"/>
          </w:tcPr>
          <w:p w14:paraId="305C65F8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127" w:type="pct"/>
            <w:shd w:val="clear" w:color="auto" w:fill="auto"/>
          </w:tcPr>
          <w:p w14:paraId="63C0B262" w14:textId="77777777" w:rsidR="00BC28A2" w:rsidRPr="003C1934" w:rsidRDefault="00BC28A2" w:rsidP="004952F3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18,935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2884AE4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shd w:val="clear" w:color="auto" w:fill="auto"/>
          </w:tcPr>
          <w:p w14:paraId="71ADFF3E" w14:textId="77777777" w:rsidR="00BC28A2" w:rsidRPr="003C1934" w:rsidRDefault="00BC28A2" w:rsidP="004952F3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8A2" w:rsidRPr="00134E94" w14:paraId="2DADCBE2" w14:textId="77777777" w:rsidTr="004952F3">
        <w:tc>
          <w:tcPr>
            <w:tcW w:w="2595" w:type="pct"/>
            <w:shd w:val="clear" w:color="auto" w:fill="auto"/>
          </w:tcPr>
          <w:p w14:paraId="357A7438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</w:tcPr>
          <w:p w14:paraId="35C96136" w14:textId="77777777" w:rsidR="00BC28A2" w:rsidRPr="00134E94" w:rsidRDefault="00BC28A2" w:rsidP="004952F3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1,163,854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09A3186E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CF632" w14:textId="77777777" w:rsidR="00BC28A2" w:rsidRPr="00134E94" w:rsidRDefault="00BC28A2" w:rsidP="004952F3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49,000</w:t>
            </w:r>
          </w:p>
        </w:tc>
      </w:tr>
      <w:tr w:rsidR="00BC28A2" w:rsidRPr="00134E94" w14:paraId="316EEA81" w14:textId="77777777" w:rsidTr="004952F3">
        <w:tc>
          <w:tcPr>
            <w:tcW w:w="2595" w:type="pct"/>
            <w:tcBorders>
              <w:top w:val="nil"/>
              <w:bottom w:val="nil"/>
            </w:tcBorders>
          </w:tcPr>
          <w:p w14:paraId="7F737045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6F8BC" w14:textId="77777777" w:rsidR="00BC28A2" w:rsidRPr="00134E94" w:rsidRDefault="00BC28A2" w:rsidP="004952F3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1,182,789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2A10CE7" w14:textId="77777777" w:rsidR="00BC28A2" w:rsidRPr="00134E94" w:rsidRDefault="00BC28A2" w:rsidP="004952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8D422" w14:textId="77777777" w:rsidR="00BC28A2" w:rsidRPr="00134E94" w:rsidRDefault="00BC28A2" w:rsidP="004952F3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</w:p>
        </w:tc>
      </w:tr>
    </w:tbl>
    <w:p w14:paraId="341190E6" w14:textId="3E2E307D" w:rsidR="009963C7" w:rsidRPr="00134E94" w:rsidRDefault="00E21F5A" w:rsidP="00652F1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BC28A2">
        <w:rPr>
          <w:b/>
          <w:bCs/>
          <w:cs/>
        </w:rPr>
        <w:lastRenderedPageBreak/>
        <w:t>หนี้สินที่อาจเกิดขึ้น</w:t>
      </w:r>
    </w:p>
    <w:p w14:paraId="4B2A3352" w14:textId="77777777" w:rsidR="00F56DC1" w:rsidRPr="00134E94" w:rsidRDefault="00F56DC1" w:rsidP="00F56DC1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1B115F92" w14:textId="1867AEE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bookmarkStart w:id="17" w:name="_Hlk71131272"/>
      <w:bookmarkEnd w:id="16"/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ย่อยแห่งหนึ่ง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ได้ถูกฟ้องร้องเรียกค่าเสียหายในข้อหาผิดสัญญาจ้างท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ของจากบริษัทแห่งหนึ่ง (“โจทก์”) เป็นจ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18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31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โดยได้รับหมายเรียกจากศาลแพ่ง 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ได้ยื่นค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ให้การพร้อมการฟ้องแย้งเมื่อวันที่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โดยได้ฟ้องร้องค่าเสียหายจากโจทก์ ในข้อหาผิดสัญญาจ้างท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ให้บริษัท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ได้รับความเสียหายเป็นจ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นวนเงินทั้งสิ้น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ทั้งนี้ ผลการพิจารณาคดีของศาลชั้นต้นเมื่อวันที่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ธันวาคม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เห็นว่าโจทก์และบริษัท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ต่างสมัครใจยกเลิกสัญญาจ้างต่อกันโดยปริยายนับแต่วันที่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กันยายน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ต้องรับผิดช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ระเงินค่าจ้างแก่โจทก์พร้อมดอกเบี้ยร้อยละ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และโจทก์ต้องคืนค่าจ้างล่วงหน้าแก่บริษัท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คงเหลือเงินที่บริษัท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จะต้องช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ระแก่โจทก์</w:t>
      </w:r>
      <w:r w:rsidRPr="000713D2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รวมเป็นเงิน </w:t>
      </w:r>
      <w:r w:rsidRPr="000713D2">
        <w:rPr>
          <w:rFonts w:ascii="Angsana New" w:eastAsia="Calibri" w:hAnsi="Angsana New"/>
          <w:spacing w:val="-4"/>
          <w:sz w:val="30"/>
          <w:szCs w:val="30"/>
          <w:lang w:val="en-US" w:bidi="th-TH"/>
        </w:rPr>
        <w:t>3</w:t>
      </w:r>
      <w:r w:rsidRPr="000713D2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pacing w:val="-4"/>
          <w:sz w:val="30"/>
          <w:szCs w:val="30"/>
          <w:lang w:val="en-US" w:bidi="th-TH"/>
        </w:rPr>
        <w:t>12</w:t>
      </w:r>
      <w:r w:rsidRPr="000713D2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 ล้านบาท ดังนั้นบริษัทย่อยจึงบันทึกประมาณการหนี้สินด้วยจำนวนเงินตามคำพิพากษาของศาลชั้นต้น</w:t>
      </w:r>
    </w:p>
    <w:p w14:paraId="048C2E26" w14:textId="7777777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</w:p>
    <w:p w14:paraId="10D30D92" w14:textId="7777777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โดยผลการพิจารณาคดีของศาลอุทธรณ์ 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พิจารณาเห็นพ้องกับศาลชั้นต้นว่าโจทก์และบริษัท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ต้องจ่ายให้โจทก์คงเหลือเงินที่ต้องจ่ายคืนบริษัท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นวน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57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ล้านบาท พร้อมดอกเบี้ยอัตราร้อยละ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ถึงวันที่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10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11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เป็นต้นไปจนกว่าจะช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ระเสร็จแก่บริษัท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ที่แก้ไขใหม่ บวกด้วยอัตราร้อยละ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ต่อปีแต่ต้องไม่เกินอัตราร้อยละ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</w:t>
      </w:r>
    </w:p>
    <w:p w14:paraId="0BBC6280" w14:textId="7777777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29066F65" w14:textId="5662DF59" w:rsidR="00C06266" w:rsidRPr="0006508D" w:rsidRDefault="00F56DC1" w:rsidP="000C5B47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ปัจจุบันบริษัท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อยู่ในระหว่างด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เนินการบังคับ</w:t>
      </w:r>
      <w:r w:rsidR="00B260B1">
        <w:rPr>
          <w:rFonts w:ascii="Angsana New" w:eastAsia="Calibri" w:hAnsi="Angsana New" w:hint="cs"/>
          <w:sz w:val="30"/>
          <w:szCs w:val="30"/>
          <w:cs/>
          <w:lang w:bidi="th-TH"/>
        </w:rPr>
        <w:t>คดี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กับโจทก์ ต่อศาลบังคับคดีตามค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พิพากษาของศาลอุทธรณ์ อย่างไรก็ตาม </w:t>
      </w:r>
      <w:r w:rsidR="00AB503B">
        <w:rPr>
          <w:rFonts w:ascii="Angsana New" w:eastAsia="Calibri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AB503B">
        <w:rPr>
          <w:rFonts w:ascii="Angsana New" w:eastAsia="Calibri" w:hAnsi="Angsana New"/>
          <w:sz w:val="30"/>
          <w:szCs w:val="30"/>
          <w:lang w:val="en-US" w:bidi="th-TH"/>
        </w:rPr>
        <w:t>26</w:t>
      </w:r>
      <w:r w:rsidR="00AB503B">
        <w:rPr>
          <w:rFonts w:ascii="Angsana New" w:eastAsia="Calibri" w:hAnsi="Angsana New" w:hint="cs"/>
          <w:sz w:val="30"/>
          <w:szCs w:val="30"/>
          <w:cs/>
          <w:lang w:val="en-US" w:bidi="th-TH"/>
        </w:rPr>
        <w:t xml:space="preserve"> </w:t>
      </w:r>
      <w:r w:rsidR="00D76F60">
        <w:rPr>
          <w:rFonts w:ascii="Angsana New" w:eastAsia="Calibri" w:hAnsi="Angsana New" w:hint="cs"/>
          <w:sz w:val="30"/>
          <w:szCs w:val="30"/>
          <w:cs/>
          <w:lang w:val="en-US" w:bidi="th-TH"/>
        </w:rPr>
        <w:t>พฤษภา</w:t>
      </w:r>
      <w:r w:rsidR="00AB503B">
        <w:rPr>
          <w:rFonts w:ascii="Angsana New" w:eastAsia="Calibri" w:hAnsi="Angsana New" w:hint="cs"/>
          <w:sz w:val="30"/>
          <w:szCs w:val="30"/>
          <w:cs/>
          <w:lang w:val="en-US" w:bidi="th-TH"/>
        </w:rPr>
        <w:t xml:space="preserve">คม </w:t>
      </w:r>
      <w:r w:rsidR="00AB503B">
        <w:rPr>
          <w:rFonts w:ascii="Angsana New" w:eastAsia="Calibri" w:hAnsi="Angsana New"/>
          <w:sz w:val="30"/>
          <w:szCs w:val="30"/>
          <w:lang w:val="en-US" w:bidi="th-TH"/>
        </w:rPr>
        <w:t xml:space="preserve">2565 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โจทก์ได้ยื่น</w:t>
      </w:r>
      <w:r w:rsidR="006345AB">
        <w:rPr>
          <w:rFonts w:ascii="Angsana New" w:eastAsia="Calibri" w:hAnsi="Angsana New" w:hint="cs"/>
          <w:sz w:val="30"/>
          <w:szCs w:val="30"/>
          <w:cs/>
          <w:lang w:bidi="th-TH"/>
        </w:rPr>
        <w:t>คำร้องขออนุญาตยื่น</w:t>
      </w:r>
      <w:r w:rsidR="00E843B3">
        <w:rPr>
          <w:rFonts w:ascii="Angsana New" w:eastAsia="Calibri" w:hAnsi="Angsana New" w:hint="cs"/>
          <w:sz w:val="30"/>
          <w:szCs w:val="30"/>
          <w:cs/>
          <w:lang w:bidi="th-TH"/>
        </w:rPr>
        <w:t>ฎีกาและคำร้องขอทุเลาการบังคับคดีในระหว่างฎีกา ต่อมา</w:t>
      </w:r>
      <w:r w:rsidR="00093104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เมื่อวันที่ </w:t>
      </w:r>
      <w:r w:rsidR="00F21468" w:rsidRPr="00F21468">
        <w:rPr>
          <w:rFonts w:ascii="Angsana New" w:eastAsia="Calibri" w:hAnsi="Angsana New" w:hint="cs"/>
          <w:sz w:val="30"/>
          <w:szCs w:val="30"/>
          <w:lang w:val="en-US" w:bidi="th-TH"/>
        </w:rPr>
        <w:t>30</w:t>
      </w:r>
      <w:r w:rsidR="00093104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มิถุนายน </w:t>
      </w:r>
      <w:r w:rsidR="00F21468" w:rsidRPr="00F21468">
        <w:rPr>
          <w:rFonts w:ascii="Angsana New" w:eastAsia="Calibri" w:hAnsi="Angsana New" w:hint="cs"/>
          <w:sz w:val="30"/>
          <w:szCs w:val="30"/>
          <w:lang w:val="en-US" w:bidi="th-TH"/>
        </w:rPr>
        <w:t>2565</w:t>
      </w:r>
      <w:r w:rsidR="00093104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บริษัทได้ยื่นคำร้องขอขยายระยะเวลายื่นคำคัดค้านคำร้องขออนุญาต</w:t>
      </w:r>
      <w:r w:rsidR="00B33000">
        <w:rPr>
          <w:rFonts w:ascii="Angsana New" w:eastAsia="Calibri" w:hAnsi="Angsana New" w:hint="cs"/>
          <w:sz w:val="30"/>
          <w:szCs w:val="30"/>
          <w:cs/>
          <w:lang w:bidi="th-TH"/>
        </w:rPr>
        <w:t>ยื่น</w:t>
      </w:r>
      <w:r w:rsidR="00B87A70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ฎีกาและคำร้องขอทุเลาการบังคับคดี และศาลรับคำร้องโดยขยายระยะเวลาเป็นวันที่ </w:t>
      </w:r>
      <w:r w:rsidR="00B87A70">
        <w:rPr>
          <w:rFonts w:ascii="Angsana New" w:eastAsia="Calibri" w:hAnsi="Angsana New"/>
          <w:sz w:val="30"/>
          <w:szCs w:val="30"/>
          <w:lang w:bidi="th-TH"/>
        </w:rPr>
        <w:t xml:space="preserve">2 </w:t>
      </w:r>
      <w:r w:rsidR="00B87A70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สิงหาคม </w:t>
      </w:r>
      <w:r w:rsidR="00B87A70">
        <w:rPr>
          <w:rFonts w:ascii="Angsana New" w:eastAsia="Calibri" w:hAnsi="Angsana New"/>
          <w:sz w:val="30"/>
          <w:szCs w:val="30"/>
          <w:lang w:val="en-US" w:bidi="th-TH"/>
        </w:rPr>
        <w:t>2565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ดังนั้นบริษัท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จึงยังคงบันทึกประมาณการหนี้สินด้วยจ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นวนเงินตามค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พิพากษาของศาลชั้นต้นไว้คงเดิม</w:t>
      </w:r>
      <w:bookmarkEnd w:id="17"/>
    </w:p>
    <w:sectPr w:rsidR="00C06266" w:rsidRPr="0006508D" w:rsidSect="00821023">
      <w:headerReference w:type="default" r:id="rId11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F4EBF" w14:textId="77777777" w:rsidR="006B2EFA" w:rsidRDefault="006B2EFA" w:rsidP="003D743A">
      <w:r>
        <w:separator/>
      </w:r>
    </w:p>
  </w:endnote>
  <w:endnote w:type="continuationSeparator" w:id="0">
    <w:p w14:paraId="2D14D91C" w14:textId="77777777" w:rsidR="006B2EFA" w:rsidRDefault="006B2EFA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D33E2" w14:textId="77777777" w:rsidR="003F0CFF" w:rsidRPr="00C37A07" w:rsidRDefault="003F0CFF" w:rsidP="00F8328A">
    <w:pPr>
      <w:pStyle w:val="Footer"/>
      <w:jc w:val="center"/>
      <w:rPr>
        <w:rFonts w:ascii="Angsana New" w:hAnsi="Angsana New"/>
        <w:sz w:val="32"/>
        <w:szCs w:val="32"/>
      </w:rPr>
    </w:pPr>
    <w:r w:rsidRPr="00C37A07">
      <w:rPr>
        <w:rFonts w:ascii="Angsana New" w:hAnsi="Angsana New"/>
        <w:sz w:val="32"/>
        <w:szCs w:val="32"/>
      </w:rPr>
      <w:fldChar w:fldCharType="begin"/>
    </w:r>
    <w:r w:rsidRPr="00C37A07">
      <w:rPr>
        <w:rFonts w:ascii="Angsana New" w:hAnsi="Angsana New"/>
        <w:sz w:val="32"/>
        <w:szCs w:val="32"/>
      </w:rPr>
      <w:instrText xml:space="preserve"> PAGE   \* MERGEFORMAT </w:instrText>
    </w:r>
    <w:r w:rsidRPr="00C37A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20</w:t>
    </w:r>
    <w:r w:rsidRPr="00C37A0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0F156" w14:textId="77777777" w:rsidR="006B2EFA" w:rsidRDefault="006B2EFA" w:rsidP="003D743A">
      <w:r>
        <w:separator/>
      </w:r>
    </w:p>
  </w:footnote>
  <w:footnote w:type="continuationSeparator" w:id="0">
    <w:p w14:paraId="3DA08986" w14:textId="77777777" w:rsidR="006B2EFA" w:rsidRDefault="006B2EFA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67C7" w14:textId="77777777" w:rsidR="00A922CF" w:rsidRPr="00406575" w:rsidRDefault="00A922CF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19E02A9E" w14:textId="77777777" w:rsidR="00A922CF" w:rsidRPr="00FA1E93" w:rsidRDefault="00A922CF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7CFA379" w14:textId="49899338" w:rsidR="00A922CF" w:rsidRDefault="00A922CF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 w:rsidR="008A5BD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C3220">
      <w:rPr>
        <w:rFonts w:ascii="Angsana New" w:hAnsi="Angsana New"/>
        <w:b/>
        <w:bCs/>
        <w:sz w:val="32"/>
        <w:szCs w:val="32"/>
        <w:cs/>
      </w:rPr>
      <w:t>หกเดือน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DC3220">
      <w:rPr>
        <w:rFonts w:ascii="Angsana New" w:hAnsi="Angsana New"/>
        <w:b/>
        <w:bCs/>
        <w:sz w:val="32"/>
        <w:szCs w:val="32"/>
      </w:rPr>
      <w:t xml:space="preserve">30 </w:t>
    </w:r>
    <w:r w:rsidR="00DC3220"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3BF3C04" w14:textId="77777777" w:rsidR="00A922CF" w:rsidRPr="00695955" w:rsidRDefault="00A922CF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B99" w14:textId="77777777" w:rsidR="00A922CF" w:rsidRPr="00406575" w:rsidRDefault="00A922CF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C672286" w14:textId="77777777" w:rsidR="00A922CF" w:rsidRPr="00FA1E93" w:rsidRDefault="00A922CF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A455A2" w14:textId="017F4AD4" w:rsidR="00A922CF" w:rsidRDefault="00A922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 w:rsidR="0037107F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C3220">
      <w:rPr>
        <w:rFonts w:ascii="Angsana New" w:hAnsi="Angsana New"/>
        <w:b/>
        <w:bCs/>
        <w:sz w:val="32"/>
        <w:szCs w:val="32"/>
        <w:cs/>
      </w:rPr>
      <w:t>หกเดือน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DC3220">
      <w:rPr>
        <w:rFonts w:ascii="Angsana New" w:hAnsi="Angsana New"/>
        <w:b/>
        <w:bCs/>
        <w:sz w:val="32"/>
        <w:szCs w:val="32"/>
      </w:rPr>
      <w:t xml:space="preserve">30 </w:t>
    </w:r>
    <w:r w:rsidR="00DC3220"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A75F15B" w14:textId="77777777" w:rsidR="00A922CF" w:rsidRPr="00695955" w:rsidRDefault="00A922CF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61AE" w14:textId="77777777" w:rsidR="00A922CF" w:rsidRPr="00406575" w:rsidRDefault="00A922CF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DB43FEE" w14:textId="77777777" w:rsidR="00A922CF" w:rsidRPr="00FA1E93" w:rsidRDefault="00A922CF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0560A1" w14:textId="53D1E17E" w:rsidR="00A922CF" w:rsidRDefault="00A922CF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 w:rsidR="00C75CA5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C3220">
      <w:rPr>
        <w:rFonts w:ascii="Angsana New" w:hAnsi="Angsana New"/>
        <w:b/>
        <w:bCs/>
        <w:sz w:val="32"/>
        <w:szCs w:val="32"/>
        <w:cs/>
      </w:rPr>
      <w:t>หกเดือน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DC3220">
      <w:rPr>
        <w:rFonts w:ascii="Angsana New" w:hAnsi="Angsana New"/>
        <w:b/>
        <w:bCs/>
        <w:sz w:val="32"/>
        <w:szCs w:val="32"/>
      </w:rPr>
      <w:t xml:space="preserve">30 </w:t>
    </w:r>
    <w:r w:rsidR="00DC3220"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458F228" w14:textId="77777777" w:rsidR="00A922CF" w:rsidRPr="00695955" w:rsidRDefault="00A922CF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3"/>
  </w:num>
  <w:num w:numId="13">
    <w:abstractNumId w:val="37"/>
  </w:num>
  <w:num w:numId="14">
    <w:abstractNumId w:val="26"/>
  </w:num>
  <w:num w:numId="15">
    <w:abstractNumId w:val="28"/>
  </w:num>
  <w:num w:numId="16">
    <w:abstractNumId w:val="39"/>
  </w:num>
  <w:num w:numId="17">
    <w:abstractNumId w:val="41"/>
  </w:num>
  <w:num w:numId="18">
    <w:abstractNumId w:val="17"/>
  </w:num>
  <w:num w:numId="19">
    <w:abstractNumId w:val="12"/>
  </w:num>
  <w:num w:numId="20">
    <w:abstractNumId w:val="35"/>
  </w:num>
  <w:num w:numId="21">
    <w:abstractNumId w:val="14"/>
  </w:num>
  <w:num w:numId="22">
    <w:abstractNumId w:val="25"/>
  </w:num>
  <w:num w:numId="23">
    <w:abstractNumId w:val="36"/>
  </w:num>
  <w:num w:numId="24">
    <w:abstractNumId w:val="18"/>
  </w:num>
  <w:num w:numId="25">
    <w:abstractNumId w:val="38"/>
  </w:num>
  <w:num w:numId="26">
    <w:abstractNumId w:val="32"/>
  </w:num>
  <w:num w:numId="27">
    <w:abstractNumId w:val="30"/>
  </w:num>
  <w:num w:numId="28">
    <w:abstractNumId w:val="15"/>
  </w:num>
  <w:num w:numId="29">
    <w:abstractNumId w:val="31"/>
  </w:num>
  <w:num w:numId="30">
    <w:abstractNumId w:val="33"/>
  </w:num>
  <w:num w:numId="31">
    <w:abstractNumId w:val="43"/>
  </w:num>
  <w:num w:numId="32">
    <w:abstractNumId w:val="11"/>
  </w:num>
  <w:num w:numId="33">
    <w:abstractNumId w:val="19"/>
  </w:num>
  <w:num w:numId="34">
    <w:abstractNumId w:val="42"/>
  </w:num>
  <w:num w:numId="35">
    <w:abstractNumId w:val="21"/>
  </w:num>
  <w:num w:numId="36">
    <w:abstractNumId w:val="20"/>
  </w:num>
  <w:num w:numId="37">
    <w:abstractNumId w:val="24"/>
  </w:num>
  <w:num w:numId="38">
    <w:abstractNumId w:val="22"/>
  </w:num>
  <w:num w:numId="39">
    <w:abstractNumId w:val="40"/>
  </w:num>
  <w:num w:numId="40">
    <w:abstractNumId w:val="34"/>
  </w:num>
  <w:num w:numId="41">
    <w:abstractNumId w:val="10"/>
  </w:num>
  <w:num w:numId="42">
    <w:abstractNumId w:val="29"/>
  </w:num>
  <w:num w:numId="43">
    <w:abstractNumId w:val="13"/>
  </w:num>
  <w:num w:numId="44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4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363"/>
    <w:rsid w:val="00015846"/>
    <w:rsid w:val="000158EB"/>
    <w:rsid w:val="00015B11"/>
    <w:rsid w:val="00015CD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1B46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6D61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4DB"/>
    <w:rsid w:val="00063A8F"/>
    <w:rsid w:val="00064280"/>
    <w:rsid w:val="00064514"/>
    <w:rsid w:val="00064669"/>
    <w:rsid w:val="0006500B"/>
    <w:rsid w:val="0006508D"/>
    <w:rsid w:val="000654DA"/>
    <w:rsid w:val="00065859"/>
    <w:rsid w:val="00065947"/>
    <w:rsid w:val="00065B1F"/>
    <w:rsid w:val="00065DB2"/>
    <w:rsid w:val="00066054"/>
    <w:rsid w:val="0006613E"/>
    <w:rsid w:val="000662CD"/>
    <w:rsid w:val="00066A49"/>
    <w:rsid w:val="000675E2"/>
    <w:rsid w:val="00067783"/>
    <w:rsid w:val="00070263"/>
    <w:rsid w:val="000702D5"/>
    <w:rsid w:val="00070B95"/>
    <w:rsid w:val="00071349"/>
    <w:rsid w:val="000713D2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3F13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4DD"/>
    <w:rsid w:val="000807AC"/>
    <w:rsid w:val="00080D76"/>
    <w:rsid w:val="00080EA7"/>
    <w:rsid w:val="00080F95"/>
    <w:rsid w:val="00080FB0"/>
    <w:rsid w:val="000813AF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104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5F16"/>
    <w:rsid w:val="000965DD"/>
    <w:rsid w:val="000967FD"/>
    <w:rsid w:val="00096F03"/>
    <w:rsid w:val="0009759D"/>
    <w:rsid w:val="000979D8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7B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2EC"/>
    <w:rsid w:val="000B268D"/>
    <w:rsid w:val="000B2C33"/>
    <w:rsid w:val="000B2F7C"/>
    <w:rsid w:val="000B2F95"/>
    <w:rsid w:val="000B308C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73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0"/>
    <w:rsid w:val="000C5125"/>
    <w:rsid w:val="000C5B47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63C"/>
    <w:rsid w:val="000C77E5"/>
    <w:rsid w:val="000D06B1"/>
    <w:rsid w:val="000D09EB"/>
    <w:rsid w:val="000D0A07"/>
    <w:rsid w:val="000D0BE4"/>
    <w:rsid w:val="000D16EE"/>
    <w:rsid w:val="000D17AF"/>
    <w:rsid w:val="000D19BC"/>
    <w:rsid w:val="000D1C8A"/>
    <w:rsid w:val="000D22E1"/>
    <w:rsid w:val="000D294E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D7B38"/>
    <w:rsid w:val="000E0108"/>
    <w:rsid w:val="000E041D"/>
    <w:rsid w:val="000E0423"/>
    <w:rsid w:val="000E04D5"/>
    <w:rsid w:val="000E06F2"/>
    <w:rsid w:val="000E0E9F"/>
    <w:rsid w:val="000E0EC0"/>
    <w:rsid w:val="000E1E23"/>
    <w:rsid w:val="000E1EA0"/>
    <w:rsid w:val="000E20D3"/>
    <w:rsid w:val="000E235D"/>
    <w:rsid w:val="000E240C"/>
    <w:rsid w:val="000E27AF"/>
    <w:rsid w:val="000E284C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D04"/>
    <w:rsid w:val="000F1F5D"/>
    <w:rsid w:val="000F28CD"/>
    <w:rsid w:val="000F327C"/>
    <w:rsid w:val="000F39AB"/>
    <w:rsid w:val="000F42A3"/>
    <w:rsid w:val="000F46D1"/>
    <w:rsid w:val="000F47B4"/>
    <w:rsid w:val="000F4F27"/>
    <w:rsid w:val="000F5A07"/>
    <w:rsid w:val="000F5D11"/>
    <w:rsid w:val="000F6C22"/>
    <w:rsid w:val="000F6C2A"/>
    <w:rsid w:val="000F71D3"/>
    <w:rsid w:val="000F7259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12B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1EEE"/>
    <w:rsid w:val="00132318"/>
    <w:rsid w:val="001323A6"/>
    <w:rsid w:val="001323F8"/>
    <w:rsid w:val="001326E1"/>
    <w:rsid w:val="00132D0D"/>
    <w:rsid w:val="00132FEC"/>
    <w:rsid w:val="0013349B"/>
    <w:rsid w:val="00133837"/>
    <w:rsid w:val="0013415D"/>
    <w:rsid w:val="001344A0"/>
    <w:rsid w:val="00134AF8"/>
    <w:rsid w:val="00134E94"/>
    <w:rsid w:val="001354A3"/>
    <w:rsid w:val="00135A10"/>
    <w:rsid w:val="00135B65"/>
    <w:rsid w:val="00135DE2"/>
    <w:rsid w:val="001364AF"/>
    <w:rsid w:val="00136AAF"/>
    <w:rsid w:val="00136ACF"/>
    <w:rsid w:val="00136EC2"/>
    <w:rsid w:val="0013727E"/>
    <w:rsid w:val="001374DB"/>
    <w:rsid w:val="00137AE2"/>
    <w:rsid w:val="00137C16"/>
    <w:rsid w:val="00137E9E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50FB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E42"/>
    <w:rsid w:val="00167FB3"/>
    <w:rsid w:val="00170046"/>
    <w:rsid w:val="00170430"/>
    <w:rsid w:val="001704D4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55DB"/>
    <w:rsid w:val="0019622E"/>
    <w:rsid w:val="00196C80"/>
    <w:rsid w:val="00196DDD"/>
    <w:rsid w:val="00196E91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3DD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694"/>
    <w:rsid w:val="001D2DC2"/>
    <w:rsid w:val="001D35D5"/>
    <w:rsid w:val="001D3A75"/>
    <w:rsid w:val="001D443F"/>
    <w:rsid w:val="001D4604"/>
    <w:rsid w:val="001D4790"/>
    <w:rsid w:val="001D522E"/>
    <w:rsid w:val="001D545F"/>
    <w:rsid w:val="001D56A8"/>
    <w:rsid w:val="001D5736"/>
    <w:rsid w:val="001D60D9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A60"/>
    <w:rsid w:val="001E20BC"/>
    <w:rsid w:val="001E2842"/>
    <w:rsid w:val="001E32F5"/>
    <w:rsid w:val="001E36B9"/>
    <w:rsid w:val="001E3B25"/>
    <w:rsid w:val="001E3FF6"/>
    <w:rsid w:val="001E4042"/>
    <w:rsid w:val="001E4608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0C97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1CC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4DE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5CB"/>
    <w:rsid w:val="0022198A"/>
    <w:rsid w:val="00221A9A"/>
    <w:rsid w:val="00221D4C"/>
    <w:rsid w:val="00221EC9"/>
    <w:rsid w:val="002220A1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122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4F87"/>
    <w:rsid w:val="0025565B"/>
    <w:rsid w:val="002562A3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20B"/>
    <w:rsid w:val="002A4694"/>
    <w:rsid w:val="002A46B2"/>
    <w:rsid w:val="002A485D"/>
    <w:rsid w:val="002A4C2D"/>
    <w:rsid w:val="002A5564"/>
    <w:rsid w:val="002A654B"/>
    <w:rsid w:val="002A67C0"/>
    <w:rsid w:val="002A688D"/>
    <w:rsid w:val="002A6BEA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813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DB8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7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64B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89C"/>
    <w:rsid w:val="002F2C89"/>
    <w:rsid w:val="002F35A8"/>
    <w:rsid w:val="002F3B6D"/>
    <w:rsid w:val="002F4CC7"/>
    <w:rsid w:val="002F4ECF"/>
    <w:rsid w:val="002F5301"/>
    <w:rsid w:val="002F5613"/>
    <w:rsid w:val="002F5981"/>
    <w:rsid w:val="002F5A34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B9D"/>
    <w:rsid w:val="00301D0A"/>
    <w:rsid w:val="003025B4"/>
    <w:rsid w:val="00303F96"/>
    <w:rsid w:val="0030417A"/>
    <w:rsid w:val="00304290"/>
    <w:rsid w:val="00304CF0"/>
    <w:rsid w:val="003053E3"/>
    <w:rsid w:val="00305635"/>
    <w:rsid w:val="003057A0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A3A"/>
    <w:rsid w:val="00314BF4"/>
    <w:rsid w:val="003153A8"/>
    <w:rsid w:val="0031555D"/>
    <w:rsid w:val="00315D41"/>
    <w:rsid w:val="00315E62"/>
    <w:rsid w:val="00315EDD"/>
    <w:rsid w:val="003160DB"/>
    <w:rsid w:val="0031619D"/>
    <w:rsid w:val="00316231"/>
    <w:rsid w:val="00316AFB"/>
    <w:rsid w:val="00316BD4"/>
    <w:rsid w:val="00317057"/>
    <w:rsid w:val="00317551"/>
    <w:rsid w:val="00317B67"/>
    <w:rsid w:val="00317CA3"/>
    <w:rsid w:val="0032065B"/>
    <w:rsid w:val="0032069A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456"/>
    <w:rsid w:val="00326780"/>
    <w:rsid w:val="00327035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64B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4E0C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752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07F"/>
    <w:rsid w:val="003716AE"/>
    <w:rsid w:val="00371957"/>
    <w:rsid w:val="003719AA"/>
    <w:rsid w:val="00371F58"/>
    <w:rsid w:val="0037242E"/>
    <w:rsid w:val="00372A48"/>
    <w:rsid w:val="00372AFA"/>
    <w:rsid w:val="00373373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4F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79F"/>
    <w:rsid w:val="003C1934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683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77"/>
    <w:rsid w:val="003E0397"/>
    <w:rsid w:val="003E052B"/>
    <w:rsid w:val="003E05CE"/>
    <w:rsid w:val="003E0616"/>
    <w:rsid w:val="003E075F"/>
    <w:rsid w:val="003E086E"/>
    <w:rsid w:val="003E09C3"/>
    <w:rsid w:val="003E09D5"/>
    <w:rsid w:val="003E1342"/>
    <w:rsid w:val="003E1AFF"/>
    <w:rsid w:val="003E1B92"/>
    <w:rsid w:val="003E1BBD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3A"/>
    <w:rsid w:val="003E53DF"/>
    <w:rsid w:val="003E55FE"/>
    <w:rsid w:val="003E5CF3"/>
    <w:rsid w:val="003E6109"/>
    <w:rsid w:val="003E66A3"/>
    <w:rsid w:val="003E6B4D"/>
    <w:rsid w:val="003E7DFA"/>
    <w:rsid w:val="003E7E12"/>
    <w:rsid w:val="003E7F5A"/>
    <w:rsid w:val="003F002D"/>
    <w:rsid w:val="003F086C"/>
    <w:rsid w:val="003F0CFF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4A0C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D1E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C92"/>
    <w:rsid w:val="00415FAE"/>
    <w:rsid w:val="00416183"/>
    <w:rsid w:val="004163F0"/>
    <w:rsid w:val="00416663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06C"/>
    <w:rsid w:val="00446AA5"/>
    <w:rsid w:val="00447063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182"/>
    <w:rsid w:val="00457555"/>
    <w:rsid w:val="00457FDC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26A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72F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1DC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0B9"/>
    <w:rsid w:val="00496BA3"/>
    <w:rsid w:val="00496E4D"/>
    <w:rsid w:val="004974EA"/>
    <w:rsid w:val="00497C36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B69"/>
    <w:rsid w:val="004A2BB4"/>
    <w:rsid w:val="004A2CBA"/>
    <w:rsid w:val="004A2D2B"/>
    <w:rsid w:val="004A3147"/>
    <w:rsid w:val="004A324F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20E"/>
    <w:rsid w:val="004B02D0"/>
    <w:rsid w:val="004B0A09"/>
    <w:rsid w:val="004B0BB8"/>
    <w:rsid w:val="004B11D7"/>
    <w:rsid w:val="004B16A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1DD3"/>
    <w:rsid w:val="004C20C8"/>
    <w:rsid w:val="004C2119"/>
    <w:rsid w:val="004C217E"/>
    <w:rsid w:val="004C2656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1FAA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0E6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80F"/>
    <w:rsid w:val="004F7986"/>
    <w:rsid w:val="004F7D9E"/>
    <w:rsid w:val="004F7E41"/>
    <w:rsid w:val="005002CB"/>
    <w:rsid w:val="005004FD"/>
    <w:rsid w:val="0050064D"/>
    <w:rsid w:val="005006C6"/>
    <w:rsid w:val="00500DC3"/>
    <w:rsid w:val="005014A5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6E8F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44FC"/>
    <w:rsid w:val="005154FD"/>
    <w:rsid w:val="00515671"/>
    <w:rsid w:val="005158B5"/>
    <w:rsid w:val="00516AEF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A3D"/>
    <w:rsid w:val="00522D6E"/>
    <w:rsid w:val="00522FB0"/>
    <w:rsid w:val="005231B3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00F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C53"/>
    <w:rsid w:val="00533F3C"/>
    <w:rsid w:val="0053412A"/>
    <w:rsid w:val="005345F7"/>
    <w:rsid w:val="00535893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6F25"/>
    <w:rsid w:val="005473F0"/>
    <w:rsid w:val="005474E9"/>
    <w:rsid w:val="005504DB"/>
    <w:rsid w:val="005506CF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46"/>
    <w:rsid w:val="00555E9B"/>
    <w:rsid w:val="00556206"/>
    <w:rsid w:val="005563AF"/>
    <w:rsid w:val="0055653B"/>
    <w:rsid w:val="005567B1"/>
    <w:rsid w:val="00557249"/>
    <w:rsid w:val="00557430"/>
    <w:rsid w:val="00557850"/>
    <w:rsid w:val="00557933"/>
    <w:rsid w:val="00557E53"/>
    <w:rsid w:val="00560442"/>
    <w:rsid w:val="00560B9B"/>
    <w:rsid w:val="00560D7D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581B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6D3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783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49D9"/>
    <w:rsid w:val="005B5893"/>
    <w:rsid w:val="005B58FC"/>
    <w:rsid w:val="005B6A10"/>
    <w:rsid w:val="005B7451"/>
    <w:rsid w:val="005B7797"/>
    <w:rsid w:val="005B78F1"/>
    <w:rsid w:val="005B7BB2"/>
    <w:rsid w:val="005B7FE6"/>
    <w:rsid w:val="005C0015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5D2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A64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245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D7F6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64E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182F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417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A30"/>
    <w:rsid w:val="00633EE3"/>
    <w:rsid w:val="00633EF4"/>
    <w:rsid w:val="006345AB"/>
    <w:rsid w:val="006348AB"/>
    <w:rsid w:val="00634FE8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5D7"/>
    <w:rsid w:val="00643025"/>
    <w:rsid w:val="006437AA"/>
    <w:rsid w:val="00643950"/>
    <w:rsid w:val="00643F5D"/>
    <w:rsid w:val="00643FAF"/>
    <w:rsid w:val="00644010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1A75"/>
    <w:rsid w:val="006525C9"/>
    <w:rsid w:val="006526EF"/>
    <w:rsid w:val="00652ACF"/>
    <w:rsid w:val="00652EAA"/>
    <w:rsid w:val="00652F16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5D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086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341A"/>
    <w:rsid w:val="0068392E"/>
    <w:rsid w:val="00683988"/>
    <w:rsid w:val="00683D83"/>
    <w:rsid w:val="0068428A"/>
    <w:rsid w:val="00684CEC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7E3"/>
    <w:rsid w:val="006A3A1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DDF"/>
    <w:rsid w:val="006B2EFA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663D"/>
    <w:rsid w:val="006C7A88"/>
    <w:rsid w:val="006C7B10"/>
    <w:rsid w:val="006C7B29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0DF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141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2E2F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59E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1F2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3A"/>
    <w:rsid w:val="007819BB"/>
    <w:rsid w:val="00781B2D"/>
    <w:rsid w:val="00781C0E"/>
    <w:rsid w:val="00781D0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5F4"/>
    <w:rsid w:val="00790640"/>
    <w:rsid w:val="00790985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539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16A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A07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5AA8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D0A"/>
    <w:rsid w:val="007F2F02"/>
    <w:rsid w:val="007F31F6"/>
    <w:rsid w:val="007F3FB2"/>
    <w:rsid w:val="007F4107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058"/>
    <w:rsid w:val="00803500"/>
    <w:rsid w:val="008038D6"/>
    <w:rsid w:val="00803F47"/>
    <w:rsid w:val="0080402D"/>
    <w:rsid w:val="00804F68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50F3"/>
    <w:rsid w:val="008169B4"/>
    <w:rsid w:val="0081717E"/>
    <w:rsid w:val="00817F7B"/>
    <w:rsid w:val="00820BD1"/>
    <w:rsid w:val="00820C11"/>
    <w:rsid w:val="00821023"/>
    <w:rsid w:val="00821429"/>
    <w:rsid w:val="00821562"/>
    <w:rsid w:val="008216DC"/>
    <w:rsid w:val="008218B4"/>
    <w:rsid w:val="00821983"/>
    <w:rsid w:val="00821C4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58E"/>
    <w:rsid w:val="008247F1"/>
    <w:rsid w:val="008248EB"/>
    <w:rsid w:val="008250F4"/>
    <w:rsid w:val="00825317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7AC"/>
    <w:rsid w:val="008378DE"/>
    <w:rsid w:val="00837C4E"/>
    <w:rsid w:val="00837DC6"/>
    <w:rsid w:val="00840C05"/>
    <w:rsid w:val="008412CB"/>
    <w:rsid w:val="00841E82"/>
    <w:rsid w:val="00841FCA"/>
    <w:rsid w:val="008422E4"/>
    <w:rsid w:val="00842F1B"/>
    <w:rsid w:val="008430A5"/>
    <w:rsid w:val="008437B2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5CE8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77"/>
    <w:rsid w:val="008740FF"/>
    <w:rsid w:val="00874170"/>
    <w:rsid w:val="008745FE"/>
    <w:rsid w:val="0087460C"/>
    <w:rsid w:val="008747DD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448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38D"/>
    <w:rsid w:val="00895ABD"/>
    <w:rsid w:val="00895DFE"/>
    <w:rsid w:val="008960FC"/>
    <w:rsid w:val="00896102"/>
    <w:rsid w:val="0089634F"/>
    <w:rsid w:val="00896946"/>
    <w:rsid w:val="00897022"/>
    <w:rsid w:val="0089781D"/>
    <w:rsid w:val="0089797E"/>
    <w:rsid w:val="00897B45"/>
    <w:rsid w:val="00897C4F"/>
    <w:rsid w:val="008A09DC"/>
    <w:rsid w:val="008A0EC4"/>
    <w:rsid w:val="008A12E2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BD2"/>
    <w:rsid w:val="008A5C10"/>
    <w:rsid w:val="008A5F9C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B98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CCC"/>
    <w:rsid w:val="008D3F0B"/>
    <w:rsid w:val="008D4415"/>
    <w:rsid w:val="008D4BD5"/>
    <w:rsid w:val="008D5394"/>
    <w:rsid w:val="008D53F8"/>
    <w:rsid w:val="008D623E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539"/>
    <w:rsid w:val="008E3F35"/>
    <w:rsid w:val="008E4087"/>
    <w:rsid w:val="008E4216"/>
    <w:rsid w:val="008E4307"/>
    <w:rsid w:val="008E46CF"/>
    <w:rsid w:val="008E47D2"/>
    <w:rsid w:val="008E4869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A0A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B41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F5E"/>
    <w:rsid w:val="00922652"/>
    <w:rsid w:val="00923274"/>
    <w:rsid w:val="00923927"/>
    <w:rsid w:val="00923F09"/>
    <w:rsid w:val="00923F65"/>
    <w:rsid w:val="0092433D"/>
    <w:rsid w:val="0092502F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D90"/>
    <w:rsid w:val="00926FCA"/>
    <w:rsid w:val="00926FF5"/>
    <w:rsid w:val="00927058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4EF"/>
    <w:rsid w:val="0093153A"/>
    <w:rsid w:val="00931A7F"/>
    <w:rsid w:val="00931FD6"/>
    <w:rsid w:val="009321F3"/>
    <w:rsid w:val="0093256B"/>
    <w:rsid w:val="00933375"/>
    <w:rsid w:val="009335E5"/>
    <w:rsid w:val="00934FDA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743"/>
    <w:rsid w:val="00943B0B"/>
    <w:rsid w:val="00943CC6"/>
    <w:rsid w:val="00943E83"/>
    <w:rsid w:val="009443DA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4EC3"/>
    <w:rsid w:val="009551F2"/>
    <w:rsid w:val="0095571A"/>
    <w:rsid w:val="009558C6"/>
    <w:rsid w:val="0095592A"/>
    <w:rsid w:val="00955EE8"/>
    <w:rsid w:val="00956202"/>
    <w:rsid w:val="0095643B"/>
    <w:rsid w:val="009565AC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DE7"/>
    <w:rsid w:val="00962FCB"/>
    <w:rsid w:val="00963301"/>
    <w:rsid w:val="009633CA"/>
    <w:rsid w:val="009633CB"/>
    <w:rsid w:val="00963744"/>
    <w:rsid w:val="00963B4E"/>
    <w:rsid w:val="00963DB7"/>
    <w:rsid w:val="00963E7D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50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36"/>
    <w:rsid w:val="00973969"/>
    <w:rsid w:val="00973AD1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592"/>
    <w:rsid w:val="0098366C"/>
    <w:rsid w:val="00983BD5"/>
    <w:rsid w:val="009840DA"/>
    <w:rsid w:val="00984574"/>
    <w:rsid w:val="00984685"/>
    <w:rsid w:val="00984D48"/>
    <w:rsid w:val="00985345"/>
    <w:rsid w:val="009855F6"/>
    <w:rsid w:val="0098571F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1FC4"/>
    <w:rsid w:val="009921E3"/>
    <w:rsid w:val="0099298D"/>
    <w:rsid w:val="00993569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1064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663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1E7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495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BBB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E7A9E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3C4"/>
    <w:rsid w:val="00A025AF"/>
    <w:rsid w:val="00A02698"/>
    <w:rsid w:val="00A032C5"/>
    <w:rsid w:val="00A03672"/>
    <w:rsid w:val="00A03822"/>
    <w:rsid w:val="00A03899"/>
    <w:rsid w:val="00A038F7"/>
    <w:rsid w:val="00A03DA7"/>
    <w:rsid w:val="00A03E25"/>
    <w:rsid w:val="00A03F19"/>
    <w:rsid w:val="00A048DA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2EA"/>
    <w:rsid w:val="00A125EB"/>
    <w:rsid w:val="00A12C93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B53"/>
    <w:rsid w:val="00A21173"/>
    <w:rsid w:val="00A212D7"/>
    <w:rsid w:val="00A21CEC"/>
    <w:rsid w:val="00A22036"/>
    <w:rsid w:val="00A2264E"/>
    <w:rsid w:val="00A2336A"/>
    <w:rsid w:val="00A2377F"/>
    <w:rsid w:val="00A23CF4"/>
    <w:rsid w:val="00A23D45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278F1"/>
    <w:rsid w:val="00A3042E"/>
    <w:rsid w:val="00A30C4C"/>
    <w:rsid w:val="00A30E1F"/>
    <w:rsid w:val="00A30F1A"/>
    <w:rsid w:val="00A3125F"/>
    <w:rsid w:val="00A3158F"/>
    <w:rsid w:val="00A3187F"/>
    <w:rsid w:val="00A32B95"/>
    <w:rsid w:val="00A32CC9"/>
    <w:rsid w:val="00A32E8F"/>
    <w:rsid w:val="00A33112"/>
    <w:rsid w:val="00A33143"/>
    <w:rsid w:val="00A331EB"/>
    <w:rsid w:val="00A336FA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0B4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9C3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3D1B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301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389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0"/>
    <w:rsid w:val="00A93BD4"/>
    <w:rsid w:val="00A93EBF"/>
    <w:rsid w:val="00A94112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48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03B"/>
    <w:rsid w:val="00AB5D1E"/>
    <w:rsid w:val="00AB686A"/>
    <w:rsid w:val="00AB7093"/>
    <w:rsid w:val="00AC010D"/>
    <w:rsid w:val="00AC0128"/>
    <w:rsid w:val="00AC0199"/>
    <w:rsid w:val="00AC04DF"/>
    <w:rsid w:val="00AC0503"/>
    <w:rsid w:val="00AC0569"/>
    <w:rsid w:val="00AC09D1"/>
    <w:rsid w:val="00AC0C67"/>
    <w:rsid w:val="00AC0DC8"/>
    <w:rsid w:val="00AC13AD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02D"/>
    <w:rsid w:val="00AC64CC"/>
    <w:rsid w:val="00AC66F2"/>
    <w:rsid w:val="00AC67AB"/>
    <w:rsid w:val="00AC68E2"/>
    <w:rsid w:val="00AC6B07"/>
    <w:rsid w:val="00AC6B22"/>
    <w:rsid w:val="00AC6EAA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5014"/>
    <w:rsid w:val="00AD5282"/>
    <w:rsid w:val="00AD5457"/>
    <w:rsid w:val="00AD669D"/>
    <w:rsid w:val="00AD6A48"/>
    <w:rsid w:val="00AD6FBE"/>
    <w:rsid w:val="00AD7050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4E1"/>
    <w:rsid w:val="00AE68B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1E89"/>
    <w:rsid w:val="00B027E0"/>
    <w:rsid w:val="00B02F6C"/>
    <w:rsid w:val="00B0332B"/>
    <w:rsid w:val="00B03D8B"/>
    <w:rsid w:val="00B0412A"/>
    <w:rsid w:val="00B04490"/>
    <w:rsid w:val="00B05050"/>
    <w:rsid w:val="00B05460"/>
    <w:rsid w:val="00B054A5"/>
    <w:rsid w:val="00B05BEF"/>
    <w:rsid w:val="00B06344"/>
    <w:rsid w:val="00B065E8"/>
    <w:rsid w:val="00B06B26"/>
    <w:rsid w:val="00B06EC3"/>
    <w:rsid w:val="00B07316"/>
    <w:rsid w:val="00B07549"/>
    <w:rsid w:val="00B077B5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3EA"/>
    <w:rsid w:val="00B14788"/>
    <w:rsid w:val="00B14867"/>
    <w:rsid w:val="00B1535D"/>
    <w:rsid w:val="00B15763"/>
    <w:rsid w:val="00B15867"/>
    <w:rsid w:val="00B15B74"/>
    <w:rsid w:val="00B16013"/>
    <w:rsid w:val="00B1647D"/>
    <w:rsid w:val="00B16609"/>
    <w:rsid w:val="00B16885"/>
    <w:rsid w:val="00B16A7B"/>
    <w:rsid w:val="00B16F31"/>
    <w:rsid w:val="00B173FB"/>
    <w:rsid w:val="00B17400"/>
    <w:rsid w:val="00B175BF"/>
    <w:rsid w:val="00B17D08"/>
    <w:rsid w:val="00B202D3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0B1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000"/>
    <w:rsid w:val="00B33421"/>
    <w:rsid w:val="00B3450B"/>
    <w:rsid w:val="00B34873"/>
    <w:rsid w:val="00B34AFA"/>
    <w:rsid w:val="00B34E33"/>
    <w:rsid w:val="00B34F68"/>
    <w:rsid w:val="00B34FC7"/>
    <w:rsid w:val="00B35564"/>
    <w:rsid w:val="00B3556B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37A3C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2A96"/>
    <w:rsid w:val="00B43081"/>
    <w:rsid w:val="00B433CA"/>
    <w:rsid w:val="00B43ABD"/>
    <w:rsid w:val="00B44136"/>
    <w:rsid w:val="00B4467C"/>
    <w:rsid w:val="00B44738"/>
    <w:rsid w:val="00B44782"/>
    <w:rsid w:val="00B44ADD"/>
    <w:rsid w:val="00B44F4D"/>
    <w:rsid w:val="00B45413"/>
    <w:rsid w:val="00B45518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5BC"/>
    <w:rsid w:val="00B53BE3"/>
    <w:rsid w:val="00B53DE5"/>
    <w:rsid w:val="00B5449D"/>
    <w:rsid w:val="00B54990"/>
    <w:rsid w:val="00B54C88"/>
    <w:rsid w:val="00B558E0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17B7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B83"/>
    <w:rsid w:val="00B875B1"/>
    <w:rsid w:val="00B87A70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C44"/>
    <w:rsid w:val="00BA2E24"/>
    <w:rsid w:val="00BA3169"/>
    <w:rsid w:val="00BA41DD"/>
    <w:rsid w:val="00BA50ED"/>
    <w:rsid w:val="00BA5EB3"/>
    <w:rsid w:val="00BA60EB"/>
    <w:rsid w:val="00BA620D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4B6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8A2"/>
    <w:rsid w:val="00BC2EB8"/>
    <w:rsid w:val="00BC2F2C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DB5"/>
    <w:rsid w:val="00BE2DF0"/>
    <w:rsid w:val="00BE3386"/>
    <w:rsid w:val="00BE3BA3"/>
    <w:rsid w:val="00BE4091"/>
    <w:rsid w:val="00BE4F94"/>
    <w:rsid w:val="00BE5863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888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551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BF5"/>
    <w:rsid w:val="00C124A3"/>
    <w:rsid w:val="00C1271A"/>
    <w:rsid w:val="00C128D1"/>
    <w:rsid w:val="00C12F4D"/>
    <w:rsid w:val="00C13096"/>
    <w:rsid w:val="00C130CC"/>
    <w:rsid w:val="00C13BE3"/>
    <w:rsid w:val="00C13C9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1FB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1483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2BD2"/>
    <w:rsid w:val="00C7310F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5CA5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1DB8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3FC5"/>
    <w:rsid w:val="00C84959"/>
    <w:rsid w:val="00C84A37"/>
    <w:rsid w:val="00C85048"/>
    <w:rsid w:val="00C8518B"/>
    <w:rsid w:val="00C854D1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5470"/>
    <w:rsid w:val="00C962BB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1EB9"/>
    <w:rsid w:val="00CA2667"/>
    <w:rsid w:val="00CA2783"/>
    <w:rsid w:val="00CA2E22"/>
    <w:rsid w:val="00CA34B3"/>
    <w:rsid w:val="00CA39CA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4150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91F"/>
    <w:rsid w:val="00CC2BAB"/>
    <w:rsid w:val="00CC2BD1"/>
    <w:rsid w:val="00CC2C29"/>
    <w:rsid w:val="00CC3195"/>
    <w:rsid w:val="00CC32BB"/>
    <w:rsid w:val="00CC33F6"/>
    <w:rsid w:val="00CC3D8A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1F2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6DE"/>
    <w:rsid w:val="00CE0024"/>
    <w:rsid w:val="00CE020A"/>
    <w:rsid w:val="00CE0431"/>
    <w:rsid w:val="00CE0C60"/>
    <w:rsid w:val="00CE1015"/>
    <w:rsid w:val="00CE1241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4F67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682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08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88F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6F60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2FA7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4AD"/>
    <w:rsid w:val="00D95748"/>
    <w:rsid w:val="00D9580B"/>
    <w:rsid w:val="00D95CCE"/>
    <w:rsid w:val="00D96216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A7DB9"/>
    <w:rsid w:val="00DB00A0"/>
    <w:rsid w:val="00DB0210"/>
    <w:rsid w:val="00DB0373"/>
    <w:rsid w:val="00DB0912"/>
    <w:rsid w:val="00DB0A3A"/>
    <w:rsid w:val="00DB1498"/>
    <w:rsid w:val="00DB1AD4"/>
    <w:rsid w:val="00DB3926"/>
    <w:rsid w:val="00DB54A3"/>
    <w:rsid w:val="00DB57B0"/>
    <w:rsid w:val="00DB5B77"/>
    <w:rsid w:val="00DB5BE2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1C83"/>
    <w:rsid w:val="00DC24AB"/>
    <w:rsid w:val="00DC2A57"/>
    <w:rsid w:val="00DC3220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8B"/>
    <w:rsid w:val="00DD28AA"/>
    <w:rsid w:val="00DD28AD"/>
    <w:rsid w:val="00DD2A88"/>
    <w:rsid w:val="00DD311A"/>
    <w:rsid w:val="00DD3535"/>
    <w:rsid w:val="00DD40B8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1D6B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A99"/>
    <w:rsid w:val="00E01CEB"/>
    <w:rsid w:val="00E01E3C"/>
    <w:rsid w:val="00E02081"/>
    <w:rsid w:val="00E0255E"/>
    <w:rsid w:val="00E027DA"/>
    <w:rsid w:val="00E0280E"/>
    <w:rsid w:val="00E02CD7"/>
    <w:rsid w:val="00E02DC1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D0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1AC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A4C"/>
    <w:rsid w:val="00E23FDF"/>
    <w:rsid w:val="00E244D1"/>
    <w:rsid w:val="00E25762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6924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4CA7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0EB8"/>
    <w:rsid w:val="00E61002"/>
    <w:rsid w:val="00E6109E"/>
    <w:rsid w:val="00E6177C"/>
    <w:rsid w:val="00E61804"/>
    <w:rsid w:val="00E61B55"/>
    <w:rsid w:val="00E61BC1"/>
    <w:rsid w:val="00E61C8C"/>
    <w:rsid w:val="00E61FBD"/>
    <w:rsid w:val="00E6207C"/>
    <w:rsid w:val="00E6234E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20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80359"/>
    <w:rsid w:val="00E80698"/>
    <w:rsid w:val="00E80E5D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3B3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8E0"/>
    <w:rsid w:val="00E96BDD"/>
    <w:rsid w:val="00E96FD1"/>
    <w:rsid w:val="00E970CB"/>
    <w:rsid w:val="00E970D0"/>
    <w:rsid w:val="00E97122"/>
    <w:rsid w:val="00E97351"/>
    <w:rsid w:val="00E97790"/>
    <w:rsid w:val="00E9794C"/>
    <w:rsid w:val="00E979A5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776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115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B7D3B"/>
    <w:rsid w:val="00EC0228"/>
    <w:rsid w:val="00EC04C0"/>
    <w:rsid w:val="00EC0AE0"/>
    <w:rsid w:val="00EC0C99"/>
    <w:rsid w:val="00EC0FBE"/>
    <w:rsid w:val="00EC1571"/>
    <w:rsid w:val="00EC1D33"/>
    <w:rsid w:val="00EC218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2DC5"/>
    <w:rsid w:val="00EF369E"/>
    <w:rsid w:val="00EF38E0"/>
    <w:rsid w:val="00EF3B46"/>
    <w:rsid w:val="00EF3EE3"/>
    <w:rsid w:val="00EF4220"/>
    <w:rsid w:val="00EF47BA"/>
    <w:rsid w:val="00EF4DB3"/>
    <w:rsid w:val="00EF4E0E"/>
    <w:rsid w:val="00EF5198"/>
    <w:rsid w:val="00EF52EF"/>
    <w:rsid w:val="00EF55E6"/>
    <w:rsid w:val="00EF580D"/>
    <w:rsid w:val="00EF5998"/>
    <w:rsid w:val="00EF59DF"/>
    <w:rsid w:val="00EF5DB5"/>
    <w:rsid w:val="00EF639A"/>
    <w:rsid w:val="00EF6693"/>
    <w:rsid w:val="00EF6A7D"/>
    <w:rsid w:val="00EF7898"/>
    <w:rsid w:val="00EF7A60"/>
    <w:rsid w:val="00EF7B4F"/>
    <w:rsid w:val="00F008A8"/>
    <w:rsid w:val="00F009AC"/>
    <w:rsid w:val="00F0127F"/>
    <w:rsid w:val="00F01333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572"/>
    <w:rsid w:val="00F057E7"/>
    <w:rsid w:val="00F057EB"/>
    <w:rsid w:val="00F05935"/>
    <w:rsid w:val="00F05A3B"/>
    <w:rsid w:val="00F05B10"/>
    <w:rsid w:val="00F068B0"/>
    <w:rsid w:val="00F06D46"/>
    <w:rsid w:val="00F071B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33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468"/>
    <w:rsid w:val="00F21C6E"/>
    <w:rsid w:val="00F21CE9"/>
    <w:rsid w:val="00F21E5F"/>
    <w:rsid w:val="00F22164"/>
    <w:rsid w:val="00F22486"/>
    <w:rsid w:val="00F22C64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0F5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3E21"/>
    <w:rsid w:val="00F54CAE"/>
    <w:rsid w:val="00F551E2"/>
    <w:rsid w:val="00F554B7"/>
    <w:rsid w:val="00F555F7"/>
    <w:rsid w:val="00F556B6"/>
    <w:rsid w:val="00F55906"/>
    <w:rsid w:val="00F55E65"/>
    <w:rsid w:val="00F56DC1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1ED"/>
    <w:rsid w:val="00F67288"/>
    <w:rsid w:val="00F67522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1F35"/>
    <w:rsid w:val="00F821FA"/>
    <w:rsid w:val="00F82601"/>
    <w:rsid w:val="00F8287E"/>
    <w:rsid w:val="00F82CED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BED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09F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D1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5C0"/>
    <w:rsid w:val="00FD66F5"/>
    <w:rsid w:val="00FD6B3D"/>
    <w:rsid w:val="00FD6CA7"/>
    <w:rsid w:val="00FD6DD7"/>
    <w:rsid w:val="00FD727B"/>
    <w:rsid w:val="00FD72A6"/>
    <w:rsid w:val="00FD7497"/>
    <w:rsid w:val="00FD7886"/>
    <w:rsid w:val="00FE0020"/>
    <w:rsid w:val="00FE0E2F"/>
    <w:rsid w:val="00FE10DE"/>
    <w:rsid w:val="00FE1AF2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07F"/>
    <w:rsid w:val="00FE79C1"/>
    <w:rsid w:val="00FE7AD1"/>
    <w:rsid w:val="00FE7BD9"/>
    <w:rsid w:val="00FE7D31"/>
    <w:rsid w:val="00FE7E9D"/>
    <w:rsid w:val="00FF047D"/>
    <w:rsid w:val="00FF0550"/>
    <w:rsid w:val="00FF16BB"/>
    <w:rsid w:val="00FF1813"/>
    <w:rsid w:val="00FF1825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F0EE1-5F11-43F3-AB7D-2055B908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16</Pages>
  <Words>3150</Words>
  <Characters>14027</Characters>
  <Application>Microsoft Office Word</Application>
  <DocSecurity>0</DocSecurity>
  <Lines>116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4</cp:revision>
  <cp:lastPrinted>2022-05-03T09:49:00Z</cp:lastPrinted>
  <dcterms:created xsi:type="dcterms:W3CDTF">2022-08-09T04:49:00Z</dcterms:created>
  <dcterms:modified xsi:type="dcterms:W3CDTF">2022-08-09T04:52:00Z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