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098"/>
        <w:gridCol w:w="6012"/>
      </w:tblGrid>
      <w:tr w:rsidR="003B6C8F" w:rsidRPr="00420F7A" w14:paraId="5665FAAE" w14:textId="77777777" w:rsidTr="00997C36">
        <w:trPr>
          <w:tblHeader/>
        </w:trPr>
        <w:tc>
          <w:tcPr>
            <w:tcW w:w="1098" w:type="dxa"/>
            <w:shd w:val="clear" w:color="auto" w:fill="auto"/>
          </w:tcPr>
          <w:p w14:paraId="4053791A" w14:textId="294A8007" w:rsidR="003B6C8F" w:rsidRPr="00420F7A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6012" w:type="dxa"/>
            <w:shd w:val="clear" w:color="auto" w:fill="auto"/>
          </w:tcPr>
          <w:p w14:paraId="5D59BAF4" w14:textId="77777777" w:rsidR="003B6C8F" w:rsidRPr="00420F7A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420F7A" w14:paraId="41A4BD23" w14:textId="77777777" w:rsidTr="00997C36">
        <w:trPr>
          <w:tblHeader/>
        </w:trPr>
        <w:tc>
          <w:tcPr>
            <w:tcW w:w="1098" w:type="dxa"/>
            <w:shd w:val="clear" w:color="auto" w:fill="auto"/>
          </w:tcPr>
          <w:p w14:paraId="214ECF76" w14:textId="77777777" w:rsidR="00301C45" w:rsidRPr="00420F7A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6779AB12" w14:textId="77777777" w:rsidR="00301C45" w:rsidRPr="00420F7A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07B35" w:rsidRPr="00420F7A" w14:paraId="1EE19C8D" w14:textId="77777777" w:rsidTr="00997C36">
        <w:tc>
          <w:tcPr>
            <w:tcW w:w="1098" w:type="dxa"/>
            <w:shd w:val="clear" w:color="auto" w:fill="auto"/>
          </w:tcPr>
          <w:p w14:paraId="67F8BB42" w14:textId="5C6F6926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6012" w:type="dxa"/>
            <w:shd w:val="clear" w:color="auto" w:fill="auto"/>
          </w:tcPr>
          <w:p w14:paraId="4C34C11F" w14:textId="3A010279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007B35" w:rsidRPr="00420F7A" w14:paraId="27C17954" w14:textId="77777777" w:rsidTr="00997C36">
        <w:tc>
          <w:tcPr>
            <w:tcW w:w="1098" w:type="dxa"/>
            <w:shd w:val="clear" w:color="auto" w:fill="auto"/>
          </w:tcPr>
          <w:p w14:paraId="503FA257" w14:textId="3921B60A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6012" w:type="dxa"/>
            <w:shd w:val="clear" w:color="auto" w:fill="auto"/>
          </w:tcPr>
          <w:p w14:paraId="3443CAA2" w14:textId="56A83CA2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007B35" w:rsidRPr="00420F7A" w14:paraId="22268E8D" w14:textId="77777777" w:rsidTr="00997C36">
        <w:tc>
          <w:tcPr>
            <w:tcW w:w="1098" w:type="dxa"/>
            <w:shd w:val="clear" w:color="auto" w:fill="auto"/>
          </w:tcPr>
          <w:p w14:paraId="6460920B" w14:textId="5D51724D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6012" w:type="dxa"/>
            <w:shd w:val="clear" w:color="auto" w:fill="auto"/>
          </w:tcPr>
          <w:p w14:paraId="67CF98D2" w14:textId="7E0BE55B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007B35" w:rsidRPr="00420F7A" w14:paraId="32AEE7B6" w14:textId="77777777" w:rsidTr="00997C36">
        <w:tc>
          <w:tcPr>
            <w:tcW w:w="1098" w:type="dxa"/>
            <w:shd w:val="clear" w:color="auto" w:fill="auto"/>
          </w:tcPr>
          <w:p w14:paraId="44584223" w14:textId="189AD78E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6012" w:type="dxa"/>
            <w:shd w:val="clear" w:color="auto" w:fill="auto"/>
          </w:tcPr>
          <w:p w14:paraId="08EE2284" w14:textId="01808A20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rtl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นโยบายการบัญชีสำหรับรายการค้าและเหตุการณ์ใหม่</w:t>
            </w:r>
          </w:p>
        </w:tc>
      </w:tr>
      <w:tr w:rsidR="00007B35" w:rsidRPr="00420F7A" w14:paraId="551EE297" w14:textId="77777777" w:rsidTr="00997C36">
        <w:tc>
          <w:tcPr>
            <w:tcW w:w="1098" w:type="dxa"/>
            <w:shd w:val="clear" w:color="auto" w:fill="auto"/>
          </w:tcPr>
          <w:p w14:paraId="2A114D7A" w14:textId="512E7B06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6012" w:type="dxa"/>
            <w:shd w:val="clear" w:color="auto" w:fill="auto"/>
          </w:tcPr>
          <w:p w14:paraId="74D61CE1" w14:textId="10E96D15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ผลกระทบจากการแพร่ระบาดของโรค</w:t>
            </w: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C</w:t>
            </w: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-19</w:t>
            </w:r>
          </w:p>
        </w:tc>
      </w:tr>
      <w:tr w:rsidR="00007B35" w:rsidRPr="00420F7A" w14:paraId="3766D7E8" w14:textId="77777777" w:rsidTr="00997C36">
        <w:tc>
          <w:tcPr>
            <w:tcW w:w="1098" w:type="dxa"/>
            <w:shd w:val="clear" w:color="auto" w:fill="auto"/>
          </w:tcPr>
          <w:p w14:paraId="1A214446" w14:textId="7F32637A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6012" w:type="dxa"/>
            <w:shd w:val="clear" w:color="auto" w:fill="auto"/>
          </w:tcPr>
          <w:p w14:paraId="094501E8" w14:textId="39E50630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007B35" w:rsidRPr="00420F7A" w14:paraId="18D30E1D" w14:textId="77777777" w:rsidTr="00997C36">
        <w:tc>
          <w:tcPr>
            <w:tcW w:w="1098" w:type="dxa"/>
            <w:shd w:val="clear" w:color="auto" w:fill="auto"/>
          </w:tcPr>
          <w:p w14:paraId="3C1329AC" w14:textId="4B1F3867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6012" w:type="dxa"/>
            <w:shd w:val="clear" w:color="auto" w:fill="auto"/>
          </w:tcPr>
          <w:p w14:paraId="46327583" w14:textId="6EC2B027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07B35" w:rsidRPr="00420F7A" w14:paraId="20BBC84D" w14:textId="77777777" w:rsidTr="00997C36">
        <w:tc>
          <w:tcPr>
            <w:tcW w:w="1098" w:type="dxa"/>
            <w:shd w:val="clear" w:color="auto" w:fill="auto"/>
          </w:tcPr>
          <w:p w14:paraId="7AFC0F13" w14:textId="07C3B5A4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6012" w:type="dxa"/>
            <w:shd w:val="clear" w:color="auto" w:fill="auto"/>
          </w:tcPr>
          <w:p w14:paraId="32DB4390" w14:textId="3E2C0924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007B35" w:rsidRPr="00420F7A" w14:paraId="4541A924" w14:textId="77777777" w:rsidTr="00997C36">
        <w:tc>
          <w:tcPr>
            <w:tcW w:w="1098" w:type="dxa"/>
            <w:shd w:val="clear" w:color="auto" w:fill="auto"/>
          </w:tcPr>
          <w:p w14:paraId="585DDAE3" w14:textId="7A1C0F78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6012" w:type="dxa"/>
            <w:shd w:val="clear" w:color="auto" w:fill="auto"/>
          </w:tcPr>
          <w:p w14:paraId="23A327FC" w14:textId="2F6509BE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007B35" w:rsidRPr="00420F7A" w14:paraId="6DCF5647" w14:textId="77777777" w:rsidTr="00997C36">
        <w:tc>
          <w:tcPr>
            <w:tcW w:w="1098" w:type="dxa"/>
            <w:shd w:val="clear" w:color="auto" w:fill="auto"/>
          </w:tcPr>
          <w:p w14:paraId="651AC2BB" w14:textId="5576291E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6012" w:type="dxa"/>
            <w:shd w:val="clear" w:color="auto" w:fill="auto"/>
          </w:tcPr>
          <w:p w14:paraId="4EAD6A2E" w14:textId="2097E7FC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ย่อยและบริษัท</w:t>
            </w: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ร่วม</w:t>
            </w:r>
          </w:p>
        </w:tc>
      </w:tr>
      <w:tr w:rsidR="00007B35" w:rsidRPr="00420F7A" w14:paraId="0988B5E2" w14:textId="77777777" w:rsidTr="00997C36">
        <w:tc>
          <w:tcPr>
            <w:tcW w:w="1098" w:type="dxa"/>
            <w:shd w:val="clear" w:color="auto" w:fill="auto"/>
          </w:tcPr>
          <w:p w14:paraId="5EFFF568" w14:textId="6FAE378C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6012" w:type="dxa"/>
            <w:shd w:val="clear" w:color="auto" w:fill="auto"/>
          </w:tcPr>
          <w:p w14:paraId="1C7682E8" w14:textId="12D60F95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007B35" w:rsidRPr="00420F7A" w14:paraId="21037F8B" w14:textId="77777777" w:rsidTr="00997C36">
        <w:tc>
          <w:tcPr>
            <w:tcW w:w="1098" w:type="dxa"/>
            <w:shd w:val="clear" w:color="auto" w:fill="auto"/>
          </w:tcPr>
          <w:p w14:paraId="5CB64A09" w14:textId="5608586C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6012" w:type="dxa"/>
            <w:shd w:val="clear" w:color="auto" w:fill="auto"/>
          </w:tcPr>
          <w:p w14:paraId="5843182E" w14:textId="310EBB53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007B35" w:rsidRPr="00420F7A" w14:paraId="0DD94CB0" w14:textId="77777777" w:rsidTr="00997C36">
        <w:tc>
          <w:tcPr>
            <w:tcW w:w="1098" w:type="dxa"/>
            <w:shd w:val="clear" w:color="auto" w:fill="auto"/>
          </w:tcPr>
          <w:p w14:paraId="1E40C161" w14:textId="22E41727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6012" w:type="dxa"/>
            <w:shd w:val="clear" w:color="auto" w:fill="auto"/>
          </w:tcPr>
          <w:p w14:paraId="35475D76" w14:textId="193DAEF9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007B35" w:rsidRPr="00420F7A" w14:paraId="5A773E8C" w14:textId="77777777" w:rsidTr="00997C36">
        <w:tc>
          <w:tcPr>
            <w:tcW w:w="1098" w:type="dxa"/>
            <w:shd w:val="clear" w:color="auto" w:fill="auto"/>
          </w:tcPr>
          <w:p w14:paraId="645FC717" w14:textId="2691E2B9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6012" w:type="dxa"/>
            <w:shd w:val="clear" w:color="auto" w:fill="auto"/>
          </w:tcPr>
          <w:p w14:paraId="49659E50" w14:textId="15DF556E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07B35" w:rsidRPr="00420F7A" w14:paraId="1109C893" w14:textId="77777777" w:rsidTr="00997C36">
        <w:tc>
          <w:tcPr>
            <w:tcW w:w="1098" w:type="dxa"/>
            <w:shd w:val="clear" w:color="auto" w:fill="auto"/>
          </w:tcPr>
          <w:p w14:paraId="2BA778BF" w14:textId="18DD18B7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6012" w:type="dxa"/>
            <w:shd w:val="clear" w:color="auto" w:fill="auto"/>
          </w:tcPr>
          <w:p w14:paraId="52D002D7" w14:textId="445ED841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007B35" w:rsidRPr="00420F7A" w14:paraId="2EBF2E34" w14:textId="77777777" w:rsidTr="00997C36">
        <w:tc>
          <w:tcPr>
            <w:tcW w:w="1098" w:type="dxa"/>
            <w:shd w:val="clear" w:color="auto" w:fill="auto"/>
          </w:tcPr>
          <w:p w14:paraId="3F607A68" w14:textId="17E4EA34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6012" w:type="dxa"/>
            <w:shd w:val="clear" w:color="auto" w:fill="auto"/>
          </w:tcPr>
          <w:p w14:paraId="7344BACD" w14:textId="2861EA2D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007B35" w:rsidRPr="00420F7A" w14:paraId="63D735F7" w14:textId="77777777" w:rsidTr="00997C36">
        <w:tc>
          <w:tcPr>
            <w:tcW w:w="1098" w:type="dxa"/>
            <w:shd w:val="clear" w:color="auto" w:fill="auto"/>
          </w:tcPr>
          <w:p w14:paraId="775C51BC" w14:textId="54C17333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6012" w:type="dxa"/>
            <w:shd w:val="clear" w:color="auto" w:fill="auto"/>
          </w:tcPr>
          <w:p w14:paraId="2BB89920" w14:textId="4F6191CB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007B35" w:rsidRPr="00420F7A" w14:paraId="6D408BC2" w14:textId="77777777" w:rsidTr="00997C36">
        <w:tc>
          <w:tcPr>
            <w:tcW w:w="1098" w:type="dxa"/>
            <w:shd w:val="clear" w:color="auto" w:fill="auto"/>
          </w:tcPr>
          <w:p w14:paraId="523E40A9" w14:textId="29949B98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6012" w:type="dxa"/>
            <w:shd w:val="clear" w:color="auto" w:fill="auto"/>
          </w:tcPr>
          <w:p w14:paraId="39437DDE" w14:textId="6D230397" w:rsidR="00007B35" w:rsidRPr="00420F7A" w:rsidRDefault="00007B35" w:rsidP="00007B35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สัญญาที่สำคัญ</w:t>
            </w:r>
          </w:p>
        </w:tc>
      </w:tr>
      <w:tr w:rsidR="00007B35" w:rsidRPr="00420F7A" w14:paraId="26514479" w14:textId="77777777" w:rsidTr="00997C36">
        <w:tc>
          <w:tcPr>
            <w:tcW w:w="1098" w:type="dxa"/>
            <w:shd w:val="clear" w:color="auto" w:fill="auto"/>
          </w:tcPr>
          <w:p w14:paraId="603E70B5" w14:textId="4059D443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6012" w:type="dxa"/>
            <w:shd w:val="clear" w:color="auto" w:fill="auto"/>
          </w:tcPr>
          <w:p w14:paraId="5676CADC" w14:textId="734DB8CE" w:rsidR="00007B35" w:rsidRPr="00420F7A" w:rsidRDefault="00007B35" w:rsidP="00007B35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007B35" w:rsidRPr="00420F7A" w14:paraId="6331E8CE" w14:textId="77777777" w:rsidTr="00997C36">
        <w:tc>
          <w:tcPr>
            <w:tcW w:w="1098" w:type="dxa"/>
            <w:shd w:val="clear" w:color="auto" w:fill="auto"/>
          </w:tcPr>
          <w:p w14:paraId="7C6EA12E" w14:textId="5BA145E2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6012" w:type="dxa"/>
            <w:shd w:val="clear" w:color="auto" w:fill="auto"/>
          </w:tcPr>
          <w:p w14:paraId="3B2A5CAB" w14:textId="07B7A7E8" w:rsidR="00007B35" w:rsidRPr="00420F7A" w:rsidRDefault="00007B35" w:rsidP="00007B35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903194" w:rsidRPr="00420F7A" w14:paraId="50E4D11C" w14:textId="77777777" w:rsidTr="00997C36">
        <w:tc>
          <w:tcPr>
            <w:tcW w:w="1098" w:type="dxa"/>
            <w:shd w:val="clear" w:color="auto" w:fill="auto"/>
          </w:tcPr>
          <w:p w14:paraId="0CBD1B21" w14:textId="62F6F6E2" w:rsidR="00903194" w:rsidRPr="00420F7A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4DC670DE" w14:textId="5B8AA97A" w:rsidR="00903194" w:rsidRPr="00420F7A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03194" w:rsidRPr="00420F7A" w14:paraId="019D545B" w14:textId="77777777" w:rsidTr="00997C36">
        <w:tc>
          <w:tcPr>
            <w:tcW w:w="1098" w:type="dxa"/>
            <w:shd w:val="clear" w:color="auto" w:fill="auto"/>
          </w:tcPr>
          <w:p w14:paraId="1F1254F8" w14:textId="02570666" w:rsidR="00903194" w:rsidRPr="00420F7A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12" w:type="dxa"/>
            <w:shd w:val="clear" w:color="auto" w:fill="auto"/>
          </w:tcPr>
          <w:p w14:paraId="1D5283F7" w14:textId="01F0EE4E" w:rsidR="00903194" w:rsidRPr="00420F7A" w:rsidRDefault="00903194" w:rsidP="00903194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</w:tbl>
    <w:p w14:paraId="3696B369" w14:textId="77777777" w:rsidR="003B6C8F" w:rsidRPr="00420F7A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4E6DA48D" w14:textId="77777777" w:rsidR="003B14EA" w:rsidRPr="00420F7A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F4E9428" w14:textId="77777777" w:rsidR="003B14EA" w:rsidRPr="00420F7A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496A1B0" w14:textId="52BFA662" w:rsidR="0003521A" w:rsidRPr="00420F7A" w:rsidRDefault="003B14E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20F7A">
        <w:rPr>
          <w:rFonts w:ascii="Angsana New" w:hAnsi="Angsana New" w:cs="Angsana New"/>
          <w:sz w:val="28"/>
          <w:szCs w:val="28"/>
        </w:rPr>
        <w:br w:type="page"/>
      </w:r>
      <w:r w:rsidR="0003521A" w:rsidRPr="00420F7A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1C5D101" w14:textId="77777777" w:rsidR="0003521A" w:rsidRPr="00420F7A" w:rsidRDefault="0003521A" w:rsidP="0003521A">
      <w:pPr>
        <w:ind w:left="540" w:right="-45"/>
        <w:rPr>
          <w:rFonts w:ascii="Angsana New" w:hAnsi="Angsana New"/>
          <w:sz w:val="22"/>
          <w:szCs w:val="22"/>
        </w:rPr>
      </w:pPr>
    </w:p>
    <w:p w14:paraId="1CEFD4B4" w14:textId="79A4448A" w:rsidR="00A93C94" w:rsidRPr="00420F7A" w:rsidRDefault="0003521A" w:rsidP="0003521A">
      <w:pPr>
        <w:pStyle w:val="index"/>
        <w:tabs>
          <w:tab w:val="clear" w:pos="1134"/>
          <w:tab w:val="left" w:pos="1260"/>
        </w:tabs>
        <w:spacing w:after="0" w:line="240" w:lineRule="auto"/>
        <w:ind w:left="-7" w:firstLine="547"/>
        <w:outlineLvl w:val="0"/>
        <w:rPr>
          <w:rFonts w:ascii="Angsana New" w:hAnsi="Angsana New" w:cs="Angsana New"/>
          <w:sz w:val="28"/>
          <w:szCs w:val="28"/>
          <w:lang w:val="en-US" w:bidi="th-TH"/>
        </w:rPr>
      </w:pPr>
      <w:r w:rsidRPr="00420F7A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420F7A">
        <w:rPr>
          <w:rFonts w:ascii="Angsana New" w:hAnsi="Angsana New" w:cs="Angsana New"/>
          <w:sz w:val="28"/>
          <w:szCs w:val="28"/>
          <w:cs/>
          <w:lang w:val="en-US" w:bidi="th-TH"/>
        </w:rPr>
        <w:t>การเงินระหว่างกาลนี้ได้รับอนุมัติให้ออกงบการเงินจากคณะกรรมการเมื่อ</w:t>
      </w:r>
      <w:r w:rsidR="0028121B" w:rsidRPr="00420F7A">
        <w:rPr>
          <w:rFonts w:ascii="Angsana New" w:hAnsi="Angsana New" w:cs="Angsana New" w:hint="cs"/>
          <w:sz w:val="28"/>
          <w:szCs w:val="28"/>
          <w:cs/>
          <w:lang w:val="en-US" w:bidi="th-TH"/>
        </w:rPr>
        <w:t>วันที่</w:t>
      </w:r>
      <w:r w:rsidR="00363EB2" w:rsidRPr="00420F7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007B35" w:rsidRPr="00420F7A">
        <w:rPr>
          <w:rFonts w:ascii="Angsana New" w:hAnsi="Angsana New" w:cs="Angsana New"/>
          <w:sz w:val="28"/>
          <w:szCs w:val="28"/>
          <w:lang w:val="en-US" w:bidi="th-TH"/>
        </w:rPr>
        <w:t xml:space="preserve">9 </w:t>
      </w:r>
      <w:r w:rsidR="00007B35" w:rsidRPr="00420F7A">
        <w:rPr>
          <w:rFonts w:ascii="Angsana New" w:hAnsi="Angsana New" w:cs="Angsana New" w:hint="cs"/>
          <w:sz w:val="28"/>
          <w:szCs w:val="28"/>
          <w:cs/>
          <w:lang w:val="en-US" w:bidi="th-TH"/>
        </w:rPr>
        <w:t>สิงหาคม</w:t>
      </w:r>
      <w:r w:rsidR="007D6822" w:rsidRPr="00420F7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E013AE" w:rsidRPr="00420F7A">
        <w:rPr>
          <w:rFonts w:ascii="Angsana New" w:hAnsi="Angsana New" w:cs="Angsana New"/>
          <w:sz w:val="28"/>
          <w:szCs w:val="28"/>
          <w:lang w:val="en-US" w:bidi="th-TH"/>
        </w:rPr>
        <w:t>256</w:t>
      </w:r>
      <w:r w:rsidR="007D6822" w:rsidRPr="00420F7A">
        <w:rPr>
          <w:rFonts w:ascii="Angsana New" w:hAnsi="Angsana New" w:cs="Angsana New"/>
          <w:sz w:val="28"/>
          <w:szCs w:val="28"/>
          <w:lang w:val="en-US" w:bidi="th-TH"/>
        </w:rPr>
        <w:t>5</w:t>
      </w:r>
    </w:p>
    <w:p w14:paraId="37BFBFDB" w14:textId="23BAE5DF" w:rsidR="00A14CAB" w:rsidRPr="00420F7A" w:rsidRDefault="00A14CAB" w:rsidP="006C665B">
      <w:pPr>
        <w:pStyle w:val="NoSpacing"/>
        <w:rPr>
          <w:rFonts w:ascii="Angsana New" w:hAnsi="Angsana New"/>
          <w:sz w:val="22"/>
        </w:rPr>
      </w:pPr>
    </w:p>
    <w:p w14:paraId="3BE60940" w14:textId="77777777" w:rsidR="007621B5" w:rsidRPr="00420F7A" w:rsidRDefault="007621B5" w:rsidP="007621B5">
      <w:pPr>
        <w:numPr>
          <w:ilvl w:val="0"/>
          <w:numId w:val="4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02FDA0AA" w14:textId="77777777" w:rsidR="007621B5" w:rsidRPr="00420F7A" w:rsidRDefault="007621B5" w:rsidP="007621B5">
      <w:pPr>
        <w:spacing w:line="240" w:lineRule="auto"/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57094703" w14:textId="230C6429" w:rsidR="007621B5" w:rsidRPr="00420F7A" w:rsidRDefault="007621B5" w:rsidP="007621B5">
      <w:pPr>
        <w:spacing w:line="216" w:lineRule="auto"/>
        <w:ind w:left="547"/>
        <w:rPr>
          <w:rFonts w:ascii="Angsana New" w:hAnsi="Angsana New"/>
          <w:spacing w:val="2"/>
          <w:sz w:val="28"/>
          <w:szCs w:val="28"/>
          <w:cs/>
        </w:rPr>
      </w:pPr>
      <w:r w:rsidRPr="00420F7A">
        <w:rPr>
          <w:rFonts w:ascii="Angsana New" w:hAnsi="Angsana New"/>
          <w:spacing w:val="2"/>
          <w:sz w:val="28"/>
          <w:szCs w:val="28"/>
          <w:cs/>
          <w:lang w:val="th-TH"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</w:t>
      </w:r>
      <w:r w:rsidRPr="00420F7A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ธุรกิจ</w:t>
      </w:r>
      <w:r w:rsidRPr="00420F7A">
        <w:rPr>
          <w:rFonts w:ascii="Angsana New" w:hAnsi="Angsana New"/>
          <w:spacing w:val="2"/>
          <w:sz w:val="28"/>
          <w:szCs w:val="28"/>
          <w:cs/>
          <w:lang w:val="th-TH"/>
        </w:rPr>
        <w:t>ผลิตและจ</w:t>
      </w:r>
      <w:r w:rsidRPr="00420F7A">
        <w:rPr>
          <w:rFonts w:ascii="Angsana New" w:hAnsi="Angsana New" w:hint="cs"/>
          <w:spacing w:val="2"/>
          <w:sz w:val="28"/>
          <w:szCs w:val="28"/>
          <w:cs/>
          <w:lang w:val="th-TH"/>
        </w:rPr>
        <w:t>ำ</w:t>
      </w:r>
      <w:r w:rsidRPr="00420F7A">
        <w:rPr>
          <w:rFonts w:ascii="Angsana New" w:hAnsi="Angsana New"/>
          <w:spacing w:val="2"/>
          <w:sz w:val="28"/>
          <w:szCs w:val="28"/>
          <w:cs/>
          <w:lang w:val="th-TH"/>
        </w:rPr>
        <w:t>หน่าย</w:t>
      </w:r>
      <w:r w:rsidRPr="00420F7A">
        <w:rPr>
          <w:rFonts w:ascii="Angsana New" w:hAnsi="Angsana New" w:hint="cs"/>
          <w:spacing w:val="2"/>
          <w:sz w:val="28"/>
          <w:szCs w:val="28"/>
          <w:cs/>
          <w:lang w:val="th-TH"/>
        </w:rPr>
        <w:t>เครื่องทำความเย็น</w:t>
      </w:r>
      <w:r w:rsidR="0004633F" w:rsidRPr="00420F7A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และ</w:t>
      </w:r>
      <w:r w:rsidRPr="00420F7A">
        <w:rPr>
          <w:rFonts w:ascii="Angsana New" w:hAnsi="Angsana New" w:hint="cs"/>
          <w:spacing w:val="2"/>
          <w:sz w:val="28"/>
          <w:szCs w:val="28"/>
          <w:cs/>
          <w:lang w:val="th-TH"/>
        </w:rPr>
        <w:t>ธุรกิจผลิตและจำหน่ายกระแสไฟฟ้า</w:t>
      </w:r>
    </w:p>
    <w:p w14:paraId="3016F687" w14:textId="77777777" w:rsidR="007621B5" w:rsidRPr="00420F7A" w:rsidRDefault="007621B5" w:rsidP="006C665B">
      <w:pPr>
        <w:pStyle w:val="NoSpacing"/>
        <w:rPr>
          <w:rFonts w:ascii="Angsana New" w:hAnsi="Angsana New"/>
          <w:sz w:val="22"/>
        </w:rPr>
      </w:pPr>
    </w:p>
    <w:p w14:paraId="57604619" w14:textId="77777777" w:rsidR="003B14EA" w:rsidRPr="00420F7A" w:rsidRDefault="00DC4150" w:rsidP="004B4285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20F7A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236E0919" w14:textId="77777777" w:rsidR="004539E5" w:rsidRPr="00420F7A" w:rsidRDefault="004539E5" w:rsidP="006C665B">
      <w:pPr>
        <w:pStyle w:val="NoSpacing"/>
        <w:rPr>
          <w:rFonts w:ascii="Angsana New" w:hAnsi="Angsana New"/>
          <w:sz w:val="22"/>
        </w:rPr>
      </w:pPr>
    </w:p>
    <w:p w14:paraId="20E4D418" w14:textId="494F855F" w:rsidR="00BB58E1" w:rsidRPr="00420F7A" w:rsidRDefault="00BB58E1" w:rsidP="00BB58E1">
      <w:pPr>
        <w:ind w:left="540" w:right="-4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งบ</w:t>
      </w:r>
      <w:r w:rsidRPr="00420F7A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="007E5EC1" w:rsidRPr="00420F7A">
        <w:rPr>
          <w:rFonts w:ascii="Angsana New" w:hAnsi="Angsana New" w:hint="cs"/>
          <w:sz w:val="28"/>
          <w:szCs w:val="28"/>
          <w:cs/>
        </w:rPr>
        <w:t>แบบย่อ</w:t>
      </w:r>
      <w:r w:rsidRPr="00420F7A">
        <w:rPr>
          <w:rFonts w:ascii="Angsana New" w:hAnsi="Angsana New"/>
          <w:sz w:val="28"/>
          <w:szCs w:val="28"/>
          <w:cs/>
        </w:rPr>
        <w:t>นี้</w:t>
      </w:r>
      <w:r w:rsidRPr="00420F7A">
        <w:rPr>
          <w:rFonts w:ascii="Angsana New" w:hAnsi="Angsana New" w:hint="cs"/>
          <w:sz w:val="28"/>
          <w:szCs w:val="28"/>
          <w:cs/>
        </w:rPr>
        <w:t>นำเสนอรายการในงบการเงิน</w:t>
      </w:r>
      <w:r w:rsidRPr="00420F7A">
        <w:rPr>
          <w:rFonts w:ascii="Angsana New" w:hAnsi="Angsana New"/>
          <w:sz w:val="28"/>
          <w:szCs w:val="28"/>
          <w:cs/>
        </w:rPr>
        <w:t>ในรูปแบบเดียวกับ</w:t>
      </w:r>
      <w:r w:rsidRPr="00420F7A">
        <w:rPr>
          <w:rFonts w:ascii="Angsana New" w:hAnsi="Angsana New" w:hint="cs"/>
          <w:sz w:val="28"/>
          <w:szCs w:val="28"/>
          <w:cs/>
        </w:rPr>
        <w:t>งบการเงินประจำปี และ</w:t>
      </w:r>
      <w:r w:rsidRPr="00420F7A">
        <w:rPr>
          <w:rFonts w:ascii="Angsana New" w:hAnsi="Angsana New"/>
          <w:sz w:val="28"/>
          <w:szCs w:val="28"/>
          <w:cs/>
        </w:rPr>
        <w:t>จัดทำ</w:t>
      </w:r>
      <w:r w:rsidRPr="00420F7A">
        <w:rPr>
          <w:rFonts w:ascii="Angsana New" w:hAnsi="Angsana New" w:hint="cs"/>
          <w:sz w:val="28"/>
          <w:szCs w:val="28"/>
          <w:cs/>
        </w:rPr>
        <w:t>หมายเหตุประกอบงบการเงิน</w:t>
      </w:r>
      <w:r w:rsidRPr="00420F7A">
        <w:rPr>
          <w:rFonts w:ascii="Angsana New" w:hAnsi="Angsana New"/>
          <w:sz w:val="28"/>
          <w:szCs w:val="28"/>
          <w:cs/>
        </w:rPr>
        <w:t>ระหว่างกาลในรูปแบบย่อ</w:t>
      </w:r>
      <w:r w:rsidR="000859EB" w:rsidRPr="00420F7A">
        <w:rPr>
          <w:rFonts w:ascii="Angsana New" w:hAnsi="Angsana New" w:hint="cs"/>
          <w:sz w:val="28"/>
          <w:szCs w:val="28"/>
          <w:cs/>
        </w:rPr>
        <w:t xml:space="preserve"> (“งบการเงินระหว่างกาล”) </w:t>
      </w:r>
      <w:r w:rsidRPr="00420F7A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Pr="00420F7A">
        <w:rPr>
          <w:rFonts w:ascii="Angsana New" w:hAnsi="Angsana New"/>
          <w:sz w:val="28"/>
          <w:szCs w:val="28"/>
        </w:rPr>
        <w:t xml:space="preserve">34 </w:t>
      </w:r>
      <w:r w:rsidRPr="00420F7A">
        <w:rPr>
          <w:rFonts w:ascii="Angsana New" w:hAnsi="Angsana New"/>
          <w:sz w:val="28"/>
          <w:szCs w:val="28"/>
          <w:cs/>
        </w:rPr>
        <w:t xml:space="preserve">เรื่อง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420F7A">
        <w:rPr>
          <w:rFonts w:ascii="Angsana New" w:hAnsi="Angsana New"/>
          <w:i/>
          <w:iCs/>
          <w:sz w:val="28"/>
          <w:szCs w:val="28"/>
          <w:cs/>
        </w:rPr>
        <w:t>การเงินระหว่างกา</w:t>
      </w:r>
      <w:r w:rsidR="00C13C47" w:rsidRPr="00420F7A">
        <w:rPr>
          <w:rFonts w:ascii="Angsana New" w:hAnsi="Angsana New" w:hint="cs"/>
          <w:i/>
          <w:iCs/>
          <w:sz w:val="28"/>
          <w:szCs w:val="28"/>
          <w:cs/>
        </w:rPr>
        <w:t xml:space="preserve">ล </w:t>
      </w:r>
      <w:r w:rsidRPr="00420F7A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420F7A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กฎระเบียบ</w:t>
      </w:r>
      <w:r w:rsidR="00A118E3" w:rsidRPr="00420F7A">
        <w:rPr>
          <w:rFonts w:ascii="Angsana New" w:hAnsi="Angsana New"/>
          <w:sz w:val="28"/>
          <w:szCs w:val="28"/>
          <w:cs/>
        </w:rPr>
        <w:br/>
      </w:r>
      <w:r w:rsidRPr="00420F7A">
        <w:rPr>
          <w:rFonts w:ascii="Angsana New" w:hAnsi="Angsana New"/>
          <w:sz w:val="28"/>
          <w:szCs w:val="28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474157" w:rsidRPr="00420F7A">
        <w:rPr>
          <w:rFonts w:ascii="Angsana New" w:hAnsi="Angsana New" w:hint="cs"/>
          <w:sz w:val="28"/>
          <w:szCs w:val="28"/>
          <w:cs/>
        </w:rPr>
        <w:t>โดย</w:t>
      </w:r>
      <w:r w:rsidR="00474157" w:rsidRPr="00420F7A">
        <w:rPr>
          <w:rFonts w:ascii="Angsana New" w:hAnsi="Angsana New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FB6CD8" w:rsidRPr="00420F7A">
        <w:rPr>
          <w:rFonts w:ascii="Angsana New" w:hAnsi="Angsana New"/>
          <w:sz w:val="28"/>
          <w:szCs w:val="28"/>
        </w:rPr>
        <w:t xml:space="preserve"> </w:t>
      </w:r>
      <w:r w:rsidR="00474157" w:rsidRPr="00420F7A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474157"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="00474157" w:rsidRPr="00420F7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74157" w:rsidRPr="00420F7A">
        <w:rPr>
          <w:rFonts w:ascii="Angsana New" w:hAnsi="Angsana New"/>
          <w:sz w:val="28"/>
          <w:szCs w:val="28"/>
        </w:rPr>
        <w:t xml:space="preserve"> </w:t>
      </w:r>
      <w:r w:rsidR="00E25E8B" w:rsidRPr="00420F7A">
        <w:rPr>
          <w:rFonts w:ascii="Angsana New" w:hAnsi="Angsana New"/>
          <w:sz w:val="28"/>
          <w:szCs w:val="28"/>
        </w:rPr>
        <w:br/>
      </w:r>
      <w:r w:rsidR="00474157" w:rsidRPr="00420F7A">
        <w:rPr>
          <w:rFonts w:ascii="Angsana New" w:hAnsi="Angsana New"/>
          <w:sz w:val="28"/>
          <w:szCs w:val="28"/>
        </w:rPr>
        <w:t xml:space="preserve">30 </w:t>
      </w:r>
      <w:r w:rsidR="00474157" w:rsidRPr="00420F7A">
        <w:rPr>
          <w:rFonts w:ascii="Angsana New" w:hAnsi="Angsana New" w:hint="cs"/>
          <w:sz w:val="28"/>
          <w:szCs w:val="28"/>
          <w:cs/>
        </w:rPr>
        <w:t>กันยายน</w:t>
      </w:r>
      <w:r w:rsidR="00474157" w:rsidRPr="00420F7A">
        <w:rPr>
          <w:rFonts w:ascii="Angsana New" w:hAnsi="Angsana New"/>
          <w:sz w:val="28"/>
          <w:szCs w:val="28"/>
        </w:rPr>
        <w:t xml:space="preserve"> 256</w:t>
      </w:r>
      <w:r w:rsidR="007621B5" w:rsidRPr="00420F7A">
        <w:rPr>
          <w:rFonts w:ascii="Angsana New" w:hAnsi="Angsana New" w:hint="cs"/>
          <w:sz w:val="28"/>
          <w:szCs w:val="28"/>
          <w:cs/>
        </w:rPr>
        <w:t>4</w:t>
      </w:r>
    </w:p>
    <w:p w14:paraId="4AA646FC" w14:textId="77777777" w:rsidR="004539E5" w:rsidRPr="00420F7A" w:rsidRDefault="004539E5" w:rsidP="004539E5">
      <w:pPr>
        <w:pStyle w:val="NoSpacing"/>
        <w:rPr>
          <w:rFonts w:ascii="Angsana New" w:hAnsi="Angsana New"/>
          <w:sz w:val="22"/>
        </w:rPr>
      </w:pPr>
    </w:p>
    <w:p w14:paraId="678A1851" w14:textId="6094ED28" w:rsidR="00E73176" w:rsidRPr="00420F7A" w:rsidRDefault="00E73176" w:rsidP="00E7317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  <w:r w:rsidRPr="00420F7A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A13066" w:rsidRPr="00420F7A">
        <w:rPr>
          <w:rFonts w:ascii="Angsana New" w:hAnsi="Angsana New" w:hint="cs"/>
          <w:sz w:val="28"/>
          <w:szCs w:val="28"/>
          <w:cs/>
        </w:rPr>
        <w:t>ที่</w:t>
      </w:r>
      <w:r w:rsidRPr="00420F7A">
        <w:rPr>
          <w:rFonts w:ascii="Angsana New" w:hAnsi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420F7A">
        <w:rPr>
          <w:rFonts w:ascii="Angsana New" w:hAnsi="Angsana New" w:hint="cs"/>
          <w:sz w:val="28"/>
          <w:szCs w:val="28"/>
          <w:cs/>
        </w:rPr>
        <w:t>ไว้</w:t>
      </w:r>
      <w:r w:rsidRPr="00420F7A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Pr="00420F7A">
        <w:rPr>
          <w:rFonts w:ascii="Angsana New" w:hAnsi="Angsana New"/>
          <w:sz w:val="28"/>
          <w:szCs w:val="28"/>
        </w:rPr>
        <w:t>30</w:t>
      </w:r>
      <w:r w:rsidRPr="00420F7A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</w:t>
      </w:r>
      <w:r w:rsidR="007621B5" w:rsidRPr="00420F7A">
        <w:rPr>
          <w:rFonts w:ascii="Angsana New" w:hAnsi="Angsana New"/>
          <w:sz w:val="28"/>
          <w:szCs w:val="28"/>
        </w:rPr>
        <w:t>4</w:t>
      </w:r>
      <w:r w:rsidRPr="00420F7A">
        <w:rPr>
          <w:rFonts w:ascii="Angsana New" w:hAnsi="Angsana New"/>
          <w:sz w:val="28"/>
          <w:szCs w:val="28"/>
          <w:cs/>
        </w:rPr>
        <w:t xml:space="preserve"> เว้นแต่</w:t>
      </w:r>
      <w:r w:rsidR="00A118E3" w:rsidRPr="00420F7A">
        <w:rPr>
          <w:rFonts w:ascii="Angsana New" w:hAnsi="Angsana New"/>
          <w:sz w:val="28"/>
          <w:szCs w:val="28"/>
          <w:cs/>
        </w:rPr>
        <w:t xml:space="preserve">ที่ได้อธิบายไว้ในหมายเหตุข้อ </w:t>
      </w:r>
      <w:r w:rsidR="007621B5" w:rsidRPr="00420F7A">
        <w:rPr>
          <w:rFonts w:ascii="Angsana New" w:hAnsi="Angsana New"/>
          <w:sz w:val="28"/>
          <w:szCs w:val="28"/>
        </w:rPr>
        <w:t>4</w:t>
      </w:r>
      <w:r w:rsidR="002A7194" w:rsidRPr="00420F7A">
        <w:rPr>
          <w:rFonts w:ascii="Angsana New" w:hAnsi="Angsana New"/>
          <w:sz w:val="28"/>
          <w:szCs w:val="28"/>
        </w:rPr>
        <w:t xml:space="preserve"> </w:t>
      </w:r>
    </w:p>
    <w:p w14:paraId="673FCB5F" w14:textId="1AF20BD8" w:rsidR="000A0BB1" w:rsidRPr="00420F7A" w:rsidRDefault="000A0BB1">
      <w:pPr>
        <w:spacing w:line="240" w:lineRule="auto"/>
        <w:jc w:val="left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0AAC7CD2" w14:textId="3BF2A8BA" w:rsidR="002400B3" w:rsidRPr="00420F7A" w:rsidRDefault="002400B3" w:rsidP="00E73176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420F7A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เปลี่ยนแปลงนโยบาย</w:t>
      </w:r>
      <w:r w:rsidR="00C944E8" w:rsidRPr="00420F7A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</w:t>
      </w:r>
      <w:r w:rsidR="008D4535" w:rsidRPr="00420F7A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บัญชี</w:t>
      </w:r>
    </w:p>
    <w:p w14:paraId="163D499A" w14:textId="3C317EF7" w:rsidR="002400B3" w:rsidRPr="00420F7A" w:rsidRDefault="002400B3" w:rsidP="002400B3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2"/>
          <w:szCs w:val="22"/>
        </w:rPr>
      </w:pPr>
    </w:p>
    <w:p w14:paraId="2F6646F1" w14:textId="77777777" w:rsidR="007621B5" w:rsidRPr="00420F7A" w:rsidRDefault="007621B5" w:rsidP="007621B5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Pr="00420F7A">
        <w:rPr>
          <w:rFonts w:ascii="Angsana New" w:hAnsi="Angsana New"/>
          <w:sz w:val="28"/>
          <w:szCs w:val="28"/>
        </w:rPr>
        <w:t xml:space="preserve">1 </w:t>
      </w:r>
      <w:r w:rsidRPr="00420F7A">
        <w:rPr>
          <w:rFonts w:ascii="Angsana New" w:hAnsi="Angsana New" w:hint="cs"/>
          <w:sz w:val="28"/>
          <w:szCs w:val="28"/>
          <w:cs/>
        </w:rPr>
        <w:t>ตุลาคม</w:t>
      </w:r>
      <w:r w:rsidRPr="00420F7A">
        <w:rPr>
          <w:rFonts w:ascii="Angsana New" w:hAnsi="Angsana New"/>
          <w:sz w:val="28"/>
          <w:szCs w:val="28"/>
        </w:rPr>
        <w:t xml:space="preserve"> 2563 </w:t>
      </w:r>
      <w:r w:rsidRPr="00420F7A">
        <w:rPr>
          <w:rFonts w:ascii="Angsana New" w:hAnsi="Angsana New" w:hint="cs"/>
          <w:sz w:val="28"/>
          <w:szCs w:val="28"/>
          <w:cs/>
        </w:rPr>
        <w:t>กลุ่มบริษัทเปลี่ยนแปลง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ตามมาตรฐานการบัญชีฉบับที่ </w:t>
      </w:r>
      <w:r w:rsidRPr="00420F7A">
        <w:rPr>
          <w:rFonts w:ascii="Angsana New" w:hAnsi="Angsana New" w:hint="cs"/>
          <w:sz w:val="28"/>
          <w:szCs w:val="28"/>
        </w:rPr>
        <w:t>40</w:t>
      </w:r>
      <w:r w:rsidRPr="00420F7A">
        <w:rPr>
          <w:rFonts w:ascii="Angsana New" w:hAnsi="Angsana New" w:hint="cs"/>
          <w:sz w:val="28"/>
          <w:szCs w:val="28"/>
          <w:cs/>
        </w:rPr>
        <w:t xml:space="preserve"> เรื่อง อสังหาริมทรัพย์เพื่อการลงทุน (</w:t>
      </w:r>
      <w:r w:rsidRPr="00420F7A">
        <w:rPr>
          <w:rFonts w:ascii="Angsana New" w:hAnsi="Angsana New" w:hint="cs"/>
          <w:sz w:val="28"/>
          <w:szCs w:val="28"/>
        </w:rPr>
        <w:t>TAS 40)</w:t>
      </w:r>
      <w:r w:rsidRPr="00420F7A">
        <w:rPr>
          <w:rFonts w:ascii="Angsana New" w:hAnsi="Angsana New" w:hint="cs"/>
          <w:sz w:val="28"/>
          <w:szCs w:val="28"/>
          <w:cs/>
        </w:rPr>
        <w:t xml:space="preserve"> เพื่อให้งบการเงินสะท้อนมูลค่ายุติธรรมของอสังหาริมทรัพย์เพื่อการลงทุนของกลุ่มบริษัท ซึ่งเป็นสินทรัพย์ที่มีสาระสำคัญของกลุ่มบริษัทโดยการปรับปรุงย้อนหลัง (</w:t>
      </w:r>
      <w:r w:rsidRPr="00420F7A">
        <w:rPr>
          <w:rFonts w:ascii="Angsana New" w:hAnsi="Angsana New" w:hint="cs"/>
          <w:sz w:val="28"/>
          <w:szCs w:val="28"/>
        </w:rPr>
        <w:t>Full retrospective)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และทำการปรับปรุงข้อมูลเปรียบเทียบสำหรับงวดก่อนที่นำเสนอ</w:t>
      </w:r>
    </w:p>
    <w:p w14:paraId="01BC4939" w14:textId="77777777" w:rsidR="007621B5" w:rsidRPr="00420F7A" w:rsidRDefault="007621B5" w:rsidP="007621B5">
      <w:pPr>
        <w:spacing w:line="216" w:lineRule="auto"/>
        <w:ind w:left="547"/>
        <w:rPr>
          <w:rFonts w:ascii="Angsana New" w:hAnsi="Angsana New"/>
          <w:sz w:val="22"/>
          <w:szCs w:val="22"/>
        </w:rPr>
      </w:pPr>
    </w:p>
    <w:p w14:paraId="51E092A3" w14:textId="0AC50B73" w:rsidR="007621B5" w:rsidRPr="00420F7A" w:rsidRDefault="007621B5" w:rsidP="007621B5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ในเดือนกันยายน </w:t>
      </w:r>
      <w:r w:rsidRPr="00420F7A">
        <w:rPr>
          <w:rFonts w:ascii="Angsana New" w:hAnsi="Angsana New"/>
          <w:sz w:val="28"/>
          <w:szCs w:val="28"/>
        </w:rPr>
        <w:t>2563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กลุ่ม</w:t>
      </w:r>
      <w:r w:rsidRPr="00420F7A">
        <w:rPr>
          <w:rFonts w:ascii="Angsana New" w:hAnsi="Angsana New" w:hint="cs"/>
          <w:sz w:val="28"/>
          <w:szCs w:val="28"/>
          <w:cs/>
        </w:rPr>
        <w:t>บริษัท</w:t>
      </w:r>
      <w:r w:rsidRPr="00420F7A">
        <w:rPr>
          <w:rFonts w:ascii="Angsana New" w:hAnsi="Angsana New"/>
          <w:sz w:val="28"/>
          <w:szCs w:val="28"/>
          <w:cs/>
        </w:rPr>
        <w:t>ประเมินมูลค่ายุติธรรมของอสังหาริมทรัพย์</w:t>
      </w:r>
      <w:r w:rsidRPr="00420F7A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Pr="00420F7A">
        <w:rPr>
          <w:rFonts w:ascii="Angsana New" w:hAnsi="Angsana New"/>
          <w:sz w:val="28"/>
          <w:szCs w:val="28"/>
          <w:cs/>
        </w:rPr>
        <w:t>โดยผู้ประเมินอิสระ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การคำนวณ</w:t>
      </w:r>
      <w:r w:rsidRPr="00420F7A">
        <w:rPr>
          <w:rFonts w:ascii="Angsana New" w:hAnsi="Angsana New"/>
          <w:sz w:val="28"/>
          <w:szCs w:val="28"/>
          <w:cs/>
        </w:rPr>
        <w:t>มูลค่ายุติธรรม</w:t>
      </w:r>
      <w:r w:rsidRPr="00420F7A">
        <w:rPr>
          <w:rFonts w:ascii="Angsana New" w:hAnsi="Angsana New" w:hint="cs"/>
          <w:sz w:val="28"/>
          <w:szCs w:val="28"/>
          <w:cs/>
        </w:rPr>
        <w:t>ขึ้นอยู่กับประเภทของอสังหาริมทรัพย์ มูลค่ายุติธรรม</w:t>
      </w:r>
      <w:r w:rsidRPr="00420F7A">
        <w:rPr>
          <w:rFonts w:ascii="Angsana New" w:hAnsi="Angsana New"/>
          <w:sz w:val="28"/>
          <w:szCs w:val="28"/>
          <w:cs/>
        </w:rPr>
        <w:t>ของอสังหาริมทรัพย์</w:t>
      </w:r>
      <w:r w:rsidRPr="00420F7A">
        <w:rPr>
          <w:rFonts w:ascii="Angsana New" w:hAnsi="Angsana New" w:hint="cs"/>
          <w:sz w:val="28"/>
          <w:szCs w:val="28"/>
          <w:cs/>
        </w:rPr>
        <w:t>เพื่อการลงทุนคำนวณจากวิธีรายได้ วิธีประมาณต้นทุนทดแทนและวิธีการเปรียบเทียบราคาตลาด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กลุ่ม</w:t>
      </w:r>
      <w:r w:rsidRPr="00420F7A">
        <w:rPr>
          <w:rFonts w:ascii="Angsana New" w:hAnsi="Angsana New" w:hint="cs"/>
          <w:sz w:val="28"/>
          <w:szCs w:val="28"/>
          <w:cs/>
        </w:rPr>
        <w:t>บริษัท</w:t>
      </w:r>
      <w:r w:rsidRPr="00420F7A">
        <w:rPr>
          <w:rFonts w:ascii="Angsana New" w:hAnsi="Angsana New"/>
          <w:sz w:val="28"/>
          <w:szCs w:val="28"/>
          <w:cs/>
        </w:rPr>
        <w:t>จัดประเภทการวัดมูลค่ายุติธรรมของอสังหาริมทรัพย์</w:t>
      </w:r>
      <w:r w:rsidRPr="00420F7A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Pr="00420F7A">
        <w:rPr>
          <w:rFonts w:ascii="Angsana New" w:hAnsi="Angsana New"/>
          <w:sz w:val="28"/>
          <w:szCs w:val="28"/>
          <w:cs/>
        </w:rPr>
        <w:t xml:space="preserve">อยู่ในระดับ </w:t>
      </w:r>
      <w:r w:rsidRPr="00420F7A">
        <w:rPr>
          <w:rFonts w:ascii="Angsana New" w:hAnsi="Angsana New"/>
          <w:sz w:val="28"/>
          <w:szCs w:val="28"/>
        </w:rPr>
        <w:t>3</w:t>
      </w:r>
      <w:r w:rsidRPr="00420F7A">
        <w:rPr>
          <w:rFonts w:ascii="Angsana New" w:hAnsi="Angsana New"/>
          <w:sz w:val="28"/>
          <w:szCs w:val="28"/>
          <w:cs/>
        </w:rPr>
        <w:t xml:space="preserve"> การเปลี่ยนแปลงวิธีวัดมูลค่าโดยใช้มูลค่ายุติธรรมทำให้</w:t>
      </w:r>
      <w:r w:rsidRPr="00420F7A">
        <w:rPr>
          <w:rFonts w:ascii="Angsana New" w:hAnsi="Angsana New" w:hint="cs"/>
          <w:sz w:val="28"/>
          <w:szCs w:val="28"/>
          <w:cs/>
        </w:rPr>
        <w:t>กลุ่มบริษัทและบริษัท</w:t>
      </w:r>
      <w:r w:rsidRPr="00420F7A">
        <w:rPr>
          <w:rFonts w:ascii="Angsana New" w:hAnsi="Angsana New"/>
          <w:sz w:val="28"/>
          <w:szCs w:val="28"/>
          <w:cs/>
        </w:rPr>
        <w:t>มีกำไรจากการวัดมูลค่าของอสังหาริมทรัพย์เพื่อการลงทุนจำนวน</w:t>
      </w:r>
      <w:r w:rsidRPr="00420F7A">
        <w:rPr>
          <w:rFonts w:ascii="Angsana New" w:hAnsi="Angsana New" w:hint="cs"/>
          <w:sz w:val="28"/>
          <w:szCs w:val="28"/>
          <w:cs/>
        </w:rPr>
        <w:t>เงิน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1,529.58 </w:t>
      </w:r>
      <w:r w:rsidRPr="00420F7A">
        <w:rPr>
          <w:rFonts w:ascii="Angsana New" w:hAnsi="Angsana New"/>
          <w:sz w:val="28"/>
          <w:szCs w:val="28"/>
          <w:cs/>
        </w:rPr>
        <w:t>ล้านบาท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20F7A">
        <w:rPr>
          <w:rFonts w:ascii="Angsana New" w:hAnsi="Angsana New"/>
          <w:sz w:val="28"/>
          <w:szCs w:val="28"/>
        </w:rPr>
        <w:t xml:space="preserve">66.56 </w:t>
      </w:r>
      <w:r w:rsidRPr="00420F7A">
        <w:rPr>
          <w:rFonts w:ascii="Angsana New" w:hAnsi="Angsana New" w:hint="cs"/>
          <w:sz w:val="28"/>
          <w:szCs w:val="28"/>
          <w:cs/>
        </w:rPr>
        <w:t xml:space="preserve">ล้านบาทตามลำดับ </w:t>
      </w:r>
      <w:r w:rsidRPr="00420F7A">
        <w:rPr>
          <w:rFonts w:ascii="Angsana New" w:hAnsi="Angsana New"/>
          <w:sz w:val="28"/>
          <w:szCs w:val="28"/>
          <w:cs/>
        </w:rPr>
        <w:t>โดยปรับปรุงกับกำไรสะสม ณ วันที่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1 </w:t>
      </w:r>
      <w:r w:rsidRPr="00420F7A">
        <w:rPr>
          <w:rFonts w:ascii="Angsana New" w:hAnsi="Angsana New" w:hint="cs"/>
          <w:sz w:val="28"/>
          <w:szCs w:val="28"/>
          <w:cs/>
        </w:rPr>
        <w:t>ตุลาคม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2562</w:t>
      </w:r>
    </w:p>
    <w:p w14:paraId="18773D76" w14:textId="77777777" w:rsidR="007621B5" w:rsidRPr="00420F7A" w:rsidRDefault="007621B5" w:rsidP="007621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รายการปรับปรุงจากการเปลี่ยนแปลงนโยบายการบัญชี</w:t>
      </w:r>
    </w:p>
    <w:p w14:paraId="317D9BFA" w14:textId="77777777" w:rsidR="007621B5" w:rsidRPr="00420F7A" w:rsidRDefault="007621B5" w:rsidP="007621B5">
      <w:pPr>
        <w:ind w:left="547"/>
        <w:rPr>
          <w:rFonts w:ascii="Angsana New" w:hAnsi="Angsana New"/>
          <w:sz w:val="22"/>
          <w:szCs w:val="22"/>
          <w:cs/>
        </w:rPr>
      </w:pPr>
    </w:p>
    <w:p w14:paraId="3AD5A3EE" w14:textId="12BC3F4B" w:rsidR="007621B5" w:rsidRPr="00420F7A" w:rsidRDefault="007621B5" w:rsidP="007621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การปรับปรุงรายการแต่ละรายการในงบกำไรขาดทุนเบ็ดเสร็จ</w:t>
      </w:r>
      <w:r w:rsidRPr="00420F7A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566818" w:rsidRPr="00420F7A">
        <w:rPr>
          <w:rFonts w:ascii="Angsana New" w:hAnsi="Angsana New" w:hint="cs"/>
          <w:sz w:val="28"/>
          <w:szCs w:val="28"/>
          <w:cs/>
        </w:rPr>
        <w:t>เก้า</w:t>
      </w:r>
      <w:r w:rsidRPr="00420F7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66818" w:rsidRPr="00420F7A">
        <w:rPr>
          <w:rFonts w:ascii="Angsana New" w:hAnsi="Angsana New"/>
          <w:sz w:val="28"/>
          <w:szCs w:val="28"/>
        </w:rPr>
        <w:t>30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566818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2564 </w:t>
      </w:r>
      <w:r w:rsidRPr="00420F7A">
        <w:rPr>
          <w:rFonts w:ascii="Angsana New" w:hAnsi="Angsana New"/>
          <w:sz w:val="28"/>
          <w:szCs w:val="28"/>
          <w:cs/>
        </w:rPr>
        <w:t>จา</w:t>
      </w:r>
      <w:r w:rsidRPr="00420F7A">
        <w:rPr>
          <w:rFonts w:ascii="Angsana New" w:hAnsi="Angsana New" w:hint="cs"/>
          <w:sz w:val="28"/>
          <w:szCs w:val="28"/>
          <w:cs/>
        </w:rPr>
        <w:t>ก</w:t>
      </w:r>
      <w:r w:rsidRPr="00420F7A">
        <w:rPr>
          <w:rFonts w:ascii="Angsana New" w:hAnsi="Angsana New"/>
          <w:sz w:val="28"/>
          <w:szCs w:val="28"/>
          <w:cs/>
        </w:rPr>
        <w:t>การเปลี่ยนแปลงนโยบายการบัญชี</w:t>
      </w:r>
      <w:r w:rsidRPr="00420F7A">
        <w:rPr>
          <w:rFonts w:ascii="Angsana New" w:hAnsi="Angsana New" w:hint="cs"/>
          <w:sz w:val="28"/>
          <w:szCs w:val="28"/>
          <w:cs/>
        </w:rPr>
        <w:t>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420F7A">
        <w:rPr>
          <w:rFonts w:ascii="Angsana New" w:hAnsi="Angsana New"/>
          <w:sz w:val="28"/>
          <w:szCs w:val="28"/>
          <w:cs/>
        </w:rPr>
        <w:t>มีดังนี้</w:t>
      </w:r>
    </w:p>
    <w:p w14:paraId="30FEC0B2" w14:textId="77777777" w:rsidR="007621B5" w:rsidRPr="00420F7A" w:rsidRDefault="007621B5" w:rsidP="007621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078"/>
        <w:gridCol w:w="1890"/>
        <w:gridCol w:w="270"/>
        <w:gridCol w:w="2078"/>
        <w:gridCol w:w="266"/>
        <w:gridCol w:w="1886"/>
      </w:tblGrid>
      <w:tr w:rsidR="007621B5" w:rsidRPr="00420F7A" w14:paraId="37689AB4" w14:textId="77777777" w:rsidTr="001E729C">
        <w:trPr>
          <w:trHeight w:val="64"/>
          <w:tblHeader/>
        </w:trPr>
        <w:tc>
          <w:tcPr>
            <w:tcW w:w="30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334155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right w:val="nil"/>
            </w:tcBorders>
          </w:tcPr>
          <w:p w14:paraId="215E3D76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621B5" w:rsidRPr="00420F7A" w14:paraId="7DDA0C46" w14:textId="77777777" w:rsidTr="001E729C">
        <w:trPr>
          <w:trHeight w:val="64"/>
          <w:tblHeader/>
        </w:trPr>
        <w:tc>
          <w:tcPr>
            <w:tcW w:w="30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03C621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B88F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35B8EDE3" w14:textId="6C7A3BD3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ิถุนายน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8AF031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D404B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E087BCD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2395F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0CDFB972" w14:textId="721694B5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7621B5" w:rsidRPr="00420F7A" w14:paraId="1E75AA4F" w14:textId="77777777" w:rsidTr="00532CC6">
        <w:trPr>
          <w:trHeight w:val="487"/>
          <w:tblHeader/>
        </w:trPr>
        <w:tc>
          <w:tcPr>
            <w:tcW w:w="307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15CCAC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59A40C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5F737BB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1AC77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3EE23F86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8ABDFE9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99428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621B5" w:rsidRPr="00420F7A" w14:paraId="0C62C72C" w14:textId="77777777" w:rsidTr="00532CC6">
        <w:trPr>
          <w:trHeight w:val="64"/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6222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tcBorders>
              <w:left w:val="nil"/>
              <w:bottom w:val="nil"/>
              <w:right w:val="nil"/>
            </w:tcBorders>
          </w:tcPr>
          <w:p w14:paraId="39A86621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621B5" w:rsidRPr="00420F7A" w14:paraId="237F5A1E" w14:textId="77777777" w:rsidTr="001E729C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9F676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0F1B9" w14:textId="743F0C24" w:rsidR="007621B5" w:rsidRPr="00420F7A" w:rsidRDefault="0067079C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114.84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60C6B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71FEA" w14:textId="04AD752A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(0.5</w:t>
            </w:r>
            <w:r w:rsidR="0067079C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EA032F1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F3DB6" w14:textId="3EF29192" w:rsidR="007621B5" w:rsidRPr="00420F7A" w:rsidRDefault="0067079C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114.31</w:t>
            </w:r>
          </w:p>
        </w:tc>
      </w:tr>
      <w:tr w:rsidR="007621B5" w:rsidRPr="00420F7A" w14:paraId="676A73E4" w14:textId="77777777" w:rsidTr="001E729C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0F30F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96F34" w14:textId="7AE2EB6B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67079C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16.52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BCED3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A1937" w14:textId="08C705CA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0.1</w:t>
            </w:r>
            <w:r w:rsidR="00F108B7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2C64565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11B8B" w14:textId="429E6704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67079C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16.4</w:t>
            </w:r>
            <w:r w:rsidR="00F108B7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621B5" w:rsidRPr="00420F7A" w14:paraId="3843BA85" w14:textId="77777777" w:rsidTr="001E729C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EE35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B552D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F64CE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B1B4A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162A14E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2E262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21B5" w:rsidRPr="00420F7A" w14:paraId="774E40BB" w14:textId="77777777" w:rsidTr="00882DCB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74FE5" w14:textId="4CE66365" w:rsidR="007621B5" w:rsidRPr="00420F7A" w:rsidRDefault="00732CED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7621B5" w:rsidRPr="00420F7A">
              <w:rPr>
                <w:rFonts w:ascii="Angsana New" w:hAnsi="Angsana New" w:hint="cs"/>
                <w:sz w:val="28"/>
                <w:szCs w:val="28"/>
                <w:cs/>
              </w:rPr>
              <w:t>ต่อหุ้นขั้นพื้นฐาน</w:t>
            </w:r>
            <w:r w:rsidR="007621B5"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21B5" w:rsidRPr="00420F7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7621B5"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="007621B5" w:rsidRPr="00420F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0B3EC" w14:textId="61FA4588" w:rsidR="007621B5" w:rsidRPr="00420F7A" w:rsidRDefault="000B425A" w:rsidP="006461C0">
            <w:pPr>
              <w:pStyle w:val="eightpt4ptspaceafter"/>
              <w:tabs>
                <w:tab w:val="decimal" w:pos="878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621B5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30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233342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725299" w14:textId="653C6289" w:rsidR="007621B5" w:rsidRPr="00420F7A" w:rsidRDefault="000B425A" w:rsidP="009374C8">
            <w:pPr>
              <w:pStyle w:val="eightpt4ptspaceafter"/>
              <w:tabs>
                <w:tab w:val="decimal" w:pos="105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2D7BFCE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E5FE01" w14:textId="63C3838C" w:rsidR="007621B5" w:rsidRPr="00420F7A" w:rsidRDefault="000B425A" w:rsidP="006461C0">
            <w:pPr>
              <w:pStyle w:val="eightpt4ptspaceafter"/>
              <w:tabs>
                <w:tab w:val="decimal" w:pos="873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7621B5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30)</w:t>
            </w:r>
          </w:p>
        </w:tc>
      </w:tr>
    </w:tbl>
    <w:p w14:paraId="10164B02" w14:textId="77777777" w:rsidR="007621B5" w:rsidRPr="00420F7A" w:rsidRDefault="007621B5" w:rsidP="007621B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1890"/>
        <w:gridCol w:w="270"/>
        <w:gridCol w:w="2078"/>
        <w:gridCol w:w="266"/>
        <w:gridCol w:w="1796"/>
      </w:tblGrid>
      <w:tr w:rsidR="007621B5" w:rsidRPr="00420F7A" w14:paraId="56A14F76" w14:textId="77777777" w:rsidTr="00532CC6">
        <w:trPr>
          <w:trHeight w:val="64"/>
          <w:tblHeader/>
        </w:trPr>
        <w:tc>
          <w:tcPr>
            <w:tcW w:w="3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4855FB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</w:tcPr>
          <w:p w14:paraId="6C17583F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1B5" w:rsidRPr="00420F7A" w14:paraId="764B081C" w14:textId="77777777" w:rsidTr="00532CC6">
        <w:trPr>
          <w:trHeight w:val="64"/>
          <w:tblHeader/>
        </w:trPr>
        <w:tc>
          <w:tcPr>
            <w:tcW w:w="31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725556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433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59B68598" w14:textId="153DE3B5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2FF37B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C98AA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E998994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3FA1BF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2B2CF1F5" w14:textId="1D3E68E9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7621B5" w:rsidRPr="00420F7A" w14:paraId="2352780D" w14:textId="77777777" w:rsidTr="00532CC6">
        <w:trPr>
          <w:trHeight w:val="54"/>
          <w:tblHeader/>
        </w:trPr>
        <w:tc>
          <w:tcPr>
            <w:tcW w:w="316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831EA5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B7F2D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18AB604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59B08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27C96B1B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51EC58B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D646D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621B5" w:rsidRPr="00420F7A" w14:paraId="1D79ADF8" w14:textId="77777777" w:rsidTr="00532CC6">
        <w:trPr>
          <w:trHeight w:val="64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4505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nil"/>
              <w:right w:val="nil"/>
            </w:tcBorders>
          </w:tcPr>
          <w:p w14:paraId="4368906E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621B5" w:rsidRPr="00420F7A" w14:paraId="038DFB0C" w14:textId="77777777" w:rsidTr="00532CC6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CD0C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E29E9" w14:textId="0E8EF729" w:rsidR="007621B5" w:rsidRPr="00420F7A" w:rsidRDefault="000B425A" w:rsidP="006461C0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27.92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AC6B5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5D95B" w14:textId="03AF31E2" w:rsidR="007621B5" w:rsidRPr="00420F7A" w:rsidRDefault="007621B5" w:rsidP="006461C0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(0.0</w:t>
            </w:r>
            <w:r w:rsidR="000B425A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EA05C77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803FE" w14:textId="769CC9D2" w:rsidR="007621B5" w:rsidRPr="00420F7A" w:rsidRDefault="000B425A" w:rsidP="006A72F9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/>
              </w:rPr>
              <w:t>27.87</w:t>
            </w:r>
          </w:p>
        </w:tc>
      </w:tr>
      <w:tr w:rsidR="007621B5" w:rsidRPr="00420F7A" w14:paraId="6DCA90F4" w14:textId="77777777" w:rsidTr="00532CC6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B1AE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1547F" w14:textId="12C90207" w:rsidR="007621B5" w:rsidRPr="00420F7A" w:rsidRDefault="000B425A" w:rsidP="006461C0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388BF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1BD8E" w14:textId="77777777" w:rsidR="007621B5" w:rsidRPr="00420F7A" w:rsidRDefault="007621B5" w:rsidP="006461C0">
            <w:pPr>
              <w:pStyle w:val="eightpt4ptspaceafter"/>
              <w:tabs>
                <w:tab w:val="decimal" w:pos="882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1FD4E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F519C" w14:textId="63CA9708" w:rsidR="007621B5" w:rsidRPr="00420F7A" w:rsidRDefault="000B425A" w:rsidP="006461C0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1.57</w:t>
            </w:r>
          </w:p>
        </w:tc>
      </w:tr>
      <w:tr w:rsidR="007621B5" w:rsidRPr="00420F7A" w14:paraId="28B94935" w14:textId="77777777" w:rsidTr="00532CC6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7E531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048B8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26C00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5F578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616E2A5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1BCEA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21B5" w:rsidRPr="00420F7A" w14:paraId="5C8F225E" w14:textId="77777777" w:rsidTr="00532CC6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A34D1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092977" w14:textId="76646875" w:rsidR="007621B5" w:rsidRPr="00420F7A" w:rsidRDefault="007621B5" w:rsidP="006461C0">
            <w:pPr>
              <w:pStyle w:val="eightpt4ptspaceafter"/>
              <w:tabs>
                <w:tab w:val="decimal" w:pos="791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0B425A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89784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298243" w14:textId="77777777" w:rsidR="007621B5" w:rsidRPr="00420F7A" w:rsidRDefault="007621B5" w:rsidP="001237CA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F771FFA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29947" w14:textId="7EFFFBB7" w:rsidR="007621B5" w:rsidRPr="00420F7A" w:rsidRDefault="007621B5" w:rsidP="006461C0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0B425A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</w:p>
        </w:tc>
      </w:tr>
    </w:tbl>
    <w:p w14:paraId="7A26475D" w14:textId="77777777" w:rsidR="007621B5" w:rsidRPr="00420F7A" w:rsidRDefault="007621B5" w:rsidP="007621B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</w:p>
    <w:p w14:paraId="298CA51C" w14:textId="77777777" w:rsidR="007621B5" w:rsidRPr="00420F7A" w:rsidRDefault="007621B5" w:rsidP="007621B5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/>
          <w:sz w:val="28"/>
          <w:szCs w:val="28"/>
        </w:rPr>
        <w:br w:type="page"/>
      </w: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078"/>
        <w:gridCol w:w="1890"/>
        <w:gridCol w:w="270"/>
        <w:gridCol w:w="2078"/>
        <w:gridCol w:w="266"/>
        <w:gridCol w:w="1886"/>
      </w:tblGrid>
      <w:tr w:rsidR="007621B5" w:rsidRPr="00420F7A" w14:paraId="3DC4793A" w14:textId="77777777" w:rsidTr="00882DCB">
        <w:trPr>
          <w:trHeight w:val="64"/>
          <w:tblHeader/>
        </w:trPr>
        <w:tc>
          <w:tcPr>
            <w:tcW w:w="30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A6F36C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right w:val="nil"/>
            </w:tcBorders>
          </w:tcPr>
          <w:p w14:paraId="06D53E52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621B5" w:rsidRPr="00420F7A" w14:paraId="79F4B4E0" w14:textId="77777777" w:rsidTr="00882DCB">
        <w:trPr>
          <w:trHeight w:val="64"/>
          <w:tblHeader/>
        </w:trPr>
        <w:tc>
          <w:tcPr>
            <w:tcW w:w="30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6B6AB5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63EA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38AAF0C2" w14:textId="2B3CCD9E" w:rsidR="007621B5" w:rsidRPr="00420F7A" w:rsidRDefault="008A0618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เก้าเ</w:t>
            </w:r>
            <w:r w:rsidR="007621B5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ดือนสิ้นสุด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E319EC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66253C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0AF58F9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50AC5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40AAF7E4" w14:textId="668073F8" w:rsidR="007621B5" w:rsidRPr="00420F7A" w:rsidRDefault="008A0618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="007621B5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="007621B5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7621B5" w:rsidRPr="00420F7A" w14:paraId="3C0DB443" w14:textId="77777777" w:rsidTr="00882DCB">
        <w:trPr>
          <w:trHeight w:val="54"/>
          <w:tblHeader/>
        </w:trPr>
        <w:tc>
          <w:tcPr>
            <w:tcW w:w="307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CBE76B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79B908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0BC347C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644F4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7FFFF830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9E14872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4EC64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621B5" w:rsidRPr="00420F7A" w14:paraId="53430EA1" w14:textId="77777777" w:rsidTr="00882DCB">
        <w:trPr>
          <w:trHeight w:val="64"/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93299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tcBorders>
              <w:left w:val="nil"/>
              <w:bottom w:val="nil"/>
              <w:right w:val="nil"/>
            </w:tcBorders>
          </w:tcPr>
          <w:p w14:paraId="65A703A0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621B5" w:rsidRPr="00420F7A" w14:paraId="70953410" w14:textId="77777777" w:rsidTr="00882DCB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519D8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D47C3" w14:textId="3C676D1F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A0618" w:rsidRPr="00420F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157.32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6EAF2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F6FE" w14:textId="2B657612" w:rsidR="007621B5" w:rsidRPr="00420F7A" w:rsidRDefault="007621B5" w:rsidP="001237CA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1.</w:t>
            </w:r>
            <w:r w:rsidR="00732CED" w:rsidRPr="00420F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FE34724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CF3E3" w14:textId="411D7642" w:rsidR="007621B5" w:rsidRPr="00420F7A" w:rsidRDefault="007621B5" w:rsidP="009374C8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A0618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156.1</w:t>
            </w:r>
            <w:r w:rsidR="00732CED" w:rsidRPr="00420F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</w:t>
            </w:r>
            <w:r w:rsidR="00F108B7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621B5" w:rsidRPr="00420F7A" w14:paraId="3B6C0D75" w14:textId="77777777" w:rsidTr="00882DCB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B3988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AE9A8" w14:textId="26933EF0" w:rsidR="007621B5" w:rsidRPr="00420F7A" w:rsidRDefault="008A0618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389.34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27DF0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64AF6" w14:textId="6AA2C802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(1.</w:t>
            </w:r>
            <w:r w:rsidR="008A0618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1D69311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4A288" w14:textId="37BA9FA9" w:rsidR="007621B5" w:rsidRPr="00420F7A" w:rsidRDefault="008A0618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387.67</w:t>
            </w:r>
          </w:p>
        </w:tc>
      </w:tr>
      <w:tr w:rsidR="007621B5" w:rsidRPr="00420F7A" w14:paraId="66608BFD" w14:textId="77777777" w:rsidTr="00882DCB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0803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93202" w14:textId="245D2FE4" w:rsidR="007621B5" w:rsidRPr="00420F7A" w:rsidRDefault="008A0618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4.70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40452D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AB002" w14:textId="4C502FE9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</w:t>
            </w:r>
            <w:r w:rsidR="008A0618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92EFC57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3779C" w14:textId="57E8C12D" w:rsidR="007621B5" w:rsidRPr="00420F7A" w:rsidRDefault="008A0618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5.07</w:t>
            </w:r>
          </w:p>
        </w:tc>
      </w:tr>
      <w:tr w:rsidR="007621B5" w:rsidRPr="00420F7A" w14:paraId="36FBFA16" w14:textId="77777777" w:rsidTr="00882DCB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4D77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39EED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4DBFE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B8565A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4D55B36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92061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21B5" w:rsidRPr="00420F7A" w14:paraId="36D762A5" w14:textId="77777777" w:rsidTr="00882DCB">
        <w:trPr>
          <w:trHeight w:val="64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5F774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E318B3" w14:textId="3859AA09" w:rsidR="007621B5" w:rsidRPr="00420F7A" w:rsidRDefault="007621B5" w:rsidP="00732CED">
            <w:pPr>
              <w:pStyle w:val="eightpt4ptspaceafter"/>
              <w:tabs>
                <w:tab w:val="decimal" w:pos="878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8A0618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3752BC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6DC99F" w14:textId="77777777" w:rsidR="007621B5" w:rsidRPr="00420F7A" w:rsidRDefault="007621B5" w:rsidP="001237CA">
            <w:pPr>
              <w:pStyle w:val="eightpt4ptspaceafter"/>
              <w:tabs>
                <w:tab w:val="decimal" w:pos="105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0DC8BA4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5D2DE" w14:textId="72C17080" w:rsidR="007621B5" w:rsidRPr="00420F7A" w:rsidRDefault="007621B5" w:rsidP="006461C0">
            <w:pPr>
              <w:pStyle w:val="eightpt4ptspaceafter"/>
              <w:tabs>
                <w:tab w:val="decimal" w:pos="873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8A0618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</w:p>
        </w:tc>
      </w:tr>
    </w:tbl>
    <w:p w14:paraId="7FF02AAB" w14:textId="77777777" w:rsidR="007621B5" w:rsidRPr="00420F7A" w:rsidRDefault="007621B5" w:rsidP="007621B5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1890"/>
        <w:gridCol w:w="270"/>
        <w:gridCol w:w="2078"/>
        <w:gridCol w:w="266"/>
        <w:gridCol w:w="1796"/>
      </w:tblGrid>
      <w:tr w:rsidR="007621B5" w:rsidRPr="00420F7A" w14:paraId="157DEAE4" w14:textId="77777777" w:rsidTr="00882DCB">
        <w:trPr>
          <w:trHeight w:val="64"/>
          <w:tblHeader/>
        </w:trPr>
        <w:tc>
          <w:tcPr>
            <w:tcW w:w="3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A1D8A9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</w:tcPr>
          <w:p w14:paraId="4B018CA8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1B5" w:rsidRPr="00420F7A" w14:paraId="033FA92C" w14:textId="77777777" w:rsidTr="00882DCB">
        <w:trPr>
          <w:trHeight w:val="64"/>
          <w:tblHeader/>
        </w:trPr>
        <w:tc>
          <w:tcPr>
            <w:tcW w:w="31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AA8E8D9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9343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6D9367A6" w14:textId="6209D205" w:rsidR="007621B5" w:rsidRPr="00420F7A" w:rsidRDefault="008A0618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="007621B5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FC443D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2B898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100704B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0B540" w14:textId="77777777" w:rsidR="007621B5" w:rsidRPr="00420F7A" w:rsidRDefault="007621B5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3F964772" w14:textId="157F7450" w:rsidR="007621B5" w:rsidRPr="00420F7A" w:rsidRDefault="008A0618" w:rsidP="006461C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เก้า</w:t>
            </w:r>
            <w:r w:rsidR="007621B5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66818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566818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="007621B5"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="007621B5"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7621B5" w:rsidRPr="00420F7A" w14:paraId="0465290C" w14:textId="77777777" w:rsidTr="00882DCB">
        <w:trPr>
          <w:trHeight w:val="54"/>
          <w:tblHeader/>
        </w:trPr>
        <w:tc>
          <w:tcPr>
            <w:tcW w:w="316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49BEC6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2877D6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F8A4FA4" w14:textId="77777777" w:rsidR="007621B5" w:rsidRPr="00420F7A" w:rsidRDefault="007621B5" w:rsidP="006461C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E2D02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08B164D2" w14:textId="77777777" w:rsidR="007621B5" w:rsidRPr="00420F7A" w:rsidRDefault="007621B5" w:rsidP="006461C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420F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8757D85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D17C1" w14:textId="77777777" w:rsidR="007621B5" w:rsidRPr="00420F7A" w:rsidRDefault="007621B5" w:rsidP="006461C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621B5" w:rsidRPr="00420F7A" w14:paraId="5979C027" w14:textId="77777777" w:rsidTr="00882DCB">
        <w:trPr>
          <w:trHeight w:val="64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746C" w14:textId="77777777" w:rsidR="007621B5" w:rsidRPr="00420F7A" w:rsidRDefault="007621B5" w:rsidP="006461C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nil"/>
              <w:right w:val="nil"/>
            </w:tcBorders>
          </w:tcPr>
          <w:p w14:paraId="52531C83" w14:textId="77777777" w:rsidR="007621B5" w:rsidRPr="00420F7A" w:rsidRDefault="007621B5" w:rsidP="006461C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621B5" w:rsidRPr="00420F7A" w14:paraId="52CAC40D" w14:textId="77777777" w:rsidTr="00882DCB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8DF5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BB82A" w14:textId="3DF23BC4" w:rsidR="007621B5" w:rsidRPr="00420F7A" w:rsidRDefault="008A0618" w:rsidP="001237CA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752450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7079C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.66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4D3AA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8E146" w14:textId="554CC320" w:rsidR="007621B5" w:rsidRPr="00420F7A" w:rsidRDefault="007621B5" w:rsidP="001237CA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(0.1</w:t>
            </w:r>
            <w:r w:rsidR="0067079C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886FCF8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374F6" w14:textId="4C54FCE4" w:rsidR="007621B5" w:rsidRPr="00420F7A" w:rsidRDefault="0067079C" w:rsidP="006A72F9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/>
              </w:rPr>
              <w:t>96.49</w:t>
            </w:r>
          </w:p>
        </w:tc>
      </w:tr>
      <w:tr w:rsidR="007621B5" w:rsidRPr="00420F7A" w14:paraId="3BCDCA84" w14:textId="77777777" w:rsidTr="00882DCB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19E3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DFA46" w14:textId="3568A40A" w:rsidR="007621B5" w:rsidRPr="00420F7A" w:rsidRDefault="0067079C" w:rsidP="009374C8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4.57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71CFC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1FA2F2" w14:textId="66CF0326" w:rsidR="007621B5" w:rsidRPr="00420F7A" w:rsidRDefault="0067079C" w:rsidP="001237CA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BBB0EFC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A90B2" w14:textId="1EF97E87" w:rsidR="007621B5" w:rsidRPr="00420F7A" w:rsidRDefault="0067079C" w:rsidP="006461C0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4.60</w:t>
            </w:r>
          </w:p>
        </w:tc>
      </w:tr>
      <w:tr w:rsidR="007621B5" w:rsidRPr="00420F7A" w14:paraId="46B8814B" w14:textId="77777777" w:rsidTr="00882DCB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EF93A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C06A7" w14:textId="77777777" w:rsidR="007621B5" w:rsidRPr="00420F7A" w:rsidRDefault="007621B5" w:rsidP="009374C8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813AE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7B9FA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1367567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42B222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621B5" w:rsidRPr="00420F7A" w14:paraId="35E1E661" w14:textId="77777777" w:rsidTr="00882DCB">
        <w:trPr>
          <w:trHeight w:val="6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4E3E7" w14:textId="77777777" w:rsidR="007621B5" w:rsidRPr="00420F7A" w:rsidRDefault="007621B5" w:rsidP="006461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7DD9A" w14:textId="3FAD57BC" w:rsidR="007621B5" w:rsidRPr="00420F7A" w:rsidRDefault="007621B5" w:rsidP="00882DCB">
            <w:pPr>
              <w:pStyle w:val="eightpt4ptspaceafter"/>
              <w:tabs>
                <w:tab w:val="decimal" w:pos="79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8A0618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D17C3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F5843D" w14:textId="77777777" w:rsidR="007621B5" w:rsidRPr="00420F7A" w:rsidRDefault="007621B5" w:rsidP="00732CED">
            <w:pPr>
              <w:pStyle w:val="eightpt4ptspaceafter"/>
              <w:tabs>
                <w:tab w:val="decimal" w:pos="97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BDEC26B" w14:textId="77777777" w:rsidR="007621B5" w:rsidRPr="00420F7A" w:rsidRDefault="007621B5" w:rsidP="006461C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56DCC" w14:textId="40F652AF" w:rsidR="007621B5" w:rsidRPr="00420F7A" w:rsidRDefault="007621B5" w:rsidP="00882DCB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8A0618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</w:tr>
    </w:tbl>
    <w:p w14:paraId="41B5FF19" w14:textId="77777777" w:rsidR="007621B5" w:rsidRPr="00420F7A" w:rsidRDefault="007621B5" w:rsidP="00E52E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4047BF0" w14:textId="77777777" w:rsidR="007621B5" w:rsidRPr="00420F7A" w:rsidRDefault="007621B5" w:rsidP="00E52E2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5CD441B" w14:textId="77777777" w:rsidR="007621B5" w:rsidRPr="00420F7A" w:rsidRDefault="007621B5" w:rsidP="008D4535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</w:p>
    <w:p w14:paraId="66E78F83" w14:textId="77777777" w:rsidR="007621B5" w:rsidRPr="00420F7A" w:rsidRDefault="007621B5" w:rsidP="008D4535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</w:p>
    <w:p w14:paraId="483D4D18" w14:textId="4EBA94B4" w:rsidR="008D4535" w:rsidRPr="00420F7A" w:rsidRDefault="008D4535" w:rsidP="008D4535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2C37BBD" w14:textId="77777777" w:rsidR="008D4535" w:rsidRPr="00420F7A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04B02DC3" w14:textId="77777777" w:rsidR="002D6836" w:rsidRPr="00420F7A" w:rsidRDefault="002D6836">
      <w:pPr>
        <w:spacing w:line="240" w:lineRule="auto"/>
        <w:jc w:val="left"/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</w:pPr>
      <w:r w:rsidRPr="00420F7A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5947F382" w14:textId="77777777" w:rsidR="00EB2CF7" w:rsidRPr="00420F7A" w:rsidRDefault="00EB2CF7" w:rsidP="00EB2CF7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420F7A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นโยบายการบัญชีสำหรับรายการค้าและเหตุการณ์ใหม่</w:t>
      </w:r>
    </w:p>
    <w:p w14:paraId="3855B28B" w14:textId="77777777" w:rsidR="00EB2CF7" w:rsidRPr="00420F7A" w:rsidRDefault="00EB2CF7" w:rsidP="00EB2CF7">
      <w:pPr>
        <w:rPr>
          <w:rFonts w:asciiTheme="majorBidi" w:hAnsiTheme="majorBidi" w:cstheme="majorBidi"/>
          <w:sz w:val="22"/>
          <w:szCs w:val="22"/>
        </w:rPr>
      </w:pPr>
    </w:p>
    <w:p w14:paraId="4AAF630D" w14:textId="77777777" w:rsidR="00EB2CF7" w:rsidRPr="00420F7A" w:rsidRDefault="00EB2CF7" w:rsidP="00EB2CF7">
      <w:pPr>
        <w:pStyle w:val="ListParagraph"/>
        <w:numPr>
          <w:ilvl w:val="0"/>
          <w:numId w:val="46"/>
        </w:numPr>
        <w:tabs>
          <w:tab w:val="clear" w:pos="340"/>
        </w:tabs>
        <w:spacing w:line="240" w:lineRule="auto"/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420F7A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4577BA6C" w14:textId="77777777" w:rsidR="00EB2CF7" w:rsidRPr="00420F7A" w:rsidRDefault="00EB2CF7" w:rsidP="00EB2CF7">
      <w:pPr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22"/>
          <w:szCs w:val="22"/>
        </w:rPr>
      </w:pPr>
    </w:p>
    <w:p w14:paraId="1D378CC4" w14:textId="77777777" w:rsidR="00EB2CF7" w:rsidRPr="00420F7A" w:rsidRDefault="00EB2CF7" w:rsidP="00EB2CF7">
      <w:pPr>
        <w:tabs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420F7A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</w:t>
      </w:r>
      <w:r w:rsidRPr="00420F7A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.1)   </w:t>
      </w:r>
      <w:r w:rsidRPr="00420F7A">
        <w:rPr>
          <w:rFonts w:ascii="Angsana New" w:hAnsi="Angsana New"/>
          <w:i/>
          <w:iCs/>
          <w:sz w:val="28"/>
          <w:szCs w:val="28"/>
          <w:cs/>
        </w:rPr>
        <w:t>อนุพันธ์</w:t>
      </w:r>
    </w:p>
    <w:p w14:paraId="771FF246" w14:textId="77777777" w:rsidR="00EB2CF7" w:rsidRPr="00420F7A" w:rsidRDefault="00EB2CF7" w:rsidP="00EB2CF7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1F9E54AD" w14:textId="77777777" w:rsidR="00EB2CF7" w:rsidRPr="00420F7A" w:rsidRDefault="00EB2CF7" w:rsidP="00EB2CF7">
      <w:pPr>
        <w:spacing w:line="216" w:lineRule="auto"/>
        <w:ind w:left="540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420F7A">
        <w:rPr>
          <w:rFonts w:ascii="Angsana New" w:hAnsi="Angsana New" w:hint="cs"/>
          <w:sz w:val="28"/>
          <w:szCs w:val="28"/>
          <w:cs/>
        </w:rPr>
        <w:t>ทุ</w:t>
      </w:r>
      <w:r w:rsidRPr="00420F7A">
        <w:rPr>
          <w:rFonts w:ascii="Angsana New" w:hAnsi="Angsana New"/>
          <w:sz w:val="28"/>
          <w:szCs w:val="28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</w:t>
      </w:r>
      <w:r w:rsidRPr="00420F7A">
        <w:rPr>
          <w:rFonts w:asciiTheme="majorBidi" w:hAnsiTheme="majorBidi"/>
          <w:sz w:val="28"/>
          <w:szCs w:val="28"/>
          <w:cs/>
        </w:rPr>
        <w:t>เสี่ยง</w:t>
      </w:r>
      <w:r w:rsidRPr="00420F7A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Pr="00420F7A">
        <w:rPr>
          <w:rFonts w:asciiTheme="majorBidi" w:hAnsiTheme="majorBidi" w:cstheme="majorBidi"/>
          <w:sz w:val="28"/>
          <w:szCs w:val="28"/>
        </w:rPr>
        <w:t>4(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420F7A">
        <w:rPr>
          <w:rFonts w:asciiTheme="majorBidi" w:hAnsiTheme="majorBidi" w:cstheme="majorBidi"/>
          <w:sz w:val="28"/>
          <w:szCs w:val="28"/>
          <w:cs/>
        </w:rPr>
        <w:t>.</w:t>
      </w:r>
      <w:r w:rsidRPr="00420F7A">
        <w:rPr>
          <w:rFonts w:asciiTheme="majorBidi" w:hAnsiTheme="majorBidi" w:cstheme="majorBidi"/>
          <w:sz w:val="28"/>
          <w:szCs w:val="28"/>
        </w:rPr>
        <w:t xml:space="preserve">2)) </w:t>
      </w:r>
    </w:p>
    <w:p w14:paraId="18234465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sz w:val="22"/>
          <w:szCs w:val="22"/>
        </w:rPr>
      </w:pPr>
    </w:p>
    <w:p w14:paraId="1C039E7A" w14:textId="77777777" w:rsidR="00EB2CF7" w:rsidRPr="00420F7A" w:rsidRDefault="00EB2CF7" w:rsidP="00EB2CF7">
      <w:pPr>
        <w:pStyle w:val="BodyText2"/>
        <w:spacing w:line="216" w:lineRule="auto"/>
        <w:ind w:left="0" w:right="47" w:hanging="367"/>
        <w:jc w:val="thaiDistribute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ab/>
      </w:r>
      <w:r w:rsidRPr="00420F7A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420F7A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</w:t>
      </w:r>
      <w:r w:rsidRPr="00420F7A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.2)  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การป้องกันความเสี่ยง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51E3623F" w14:textId="77777777" w:rsidR="00EB2CF7" w:rsidRPr="00420F7A" w:rsidRDefault="00EB2CF7" w:rsidP="00EB2CF7">
      <w:pPr>
        <w:pStyle w:val="BodyText2"/>
        <w:tabs>
          <w:tab w:val="left" w:pos="900"/>
        </w:tabs>
        <w:spacing w:line="216" w:lineRule="auto"/>
        <w:ind w:left="907" w:right="47" w:hanging="7"/>
        <w:jc w:val="thaiDistribute"/>
        <w:rPr>
          <w:rFonts w:ascii="Angsana New" w:hAnsi="Angsana New"/>
        </w:rPr>
      </w:pPr>
    </w:p>
    <w:p w14:paraId="1B3CE002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Pr="00420F7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420F7A">
        <w:rPr>
          <w:rFonts w:ascii="Angsana New" w:hAnsi="Angsana New"/>
          <w:sz w:val="28"/>
          <w:szCs w:val="28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420F7A">
        <w:rPr>
          <w:rFonts w:ascii="Angsana New" w:hAnsi="Angsana New" w:hint="cs"/>
          <w:sz w:val="28"/>
          <w:szCs w:val="28"/>
          <w:cs/>
        </w:rPr>
        <w:t>การพิจารณา</w:t>
      </w:r>
      <w:r w:rsidRPr="00420F7A">
        <w:rPr>
          <w:rFonts w:ascii="Angsana New" w:hAnsi="Angsana New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</w:t>
      </w:r>
      <w:r w:rsidRPr="00420F7A">
        <w:rPr>
          <w:rFonts w:ascii="Angsana New" w:hAnsi="Angsana New"/>
          <w:spacing w:val="-2"/>
          <w:sz w:val="28"/>
          <w:szCs w:val="28"/>
          <w:cs/>
        </w:rPr>
        <w:t>ถึงความคงอยู่ในความสัมพันธ์เชิงเศรษฐกิจ</w:t>
      </w:r>
      <w:r w:rsidRPr="00420F7A">
        <w:rPr>
          <w:rFonts w:ascii="Angsana New" w:hAnsi="Angsana New" w:hint="cs"/>
          <w:spacing w:val="-2"/>
          <w:sz w:val="28"/>
          <w:szCs w:val="28"/>
          <w:cs/>
        </w:rPr>
        <w:t>ระหว่าง</w:t>
      </w:r>
      <w:r w:rsidRPr="00420F7A">
        <w:rPr>
          <w:rFonts w:ascii="Angsana New" w:hAnsi="Angsana New"/>
          <w:spacing w:val="-2"/>
          <w:sz w:val="28"/>
          <w:szCs w:val="28"/>
          <w:cs/>
        </w:rPr>
        <w:t>รายการที่มีการป้องกันความเสี่ยงและเครื่องมือป้องกันความเสี่ยง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</w:p>
    <w:p w14:paraId="096A6D65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sz w:val="22"/>
          <w:szCs w:val="22"/>
          <w:cs/>
        </w:rPr>
      </w:pPr>
    </w:p>
    <w:p w14:paraId="52F365CD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/>
          <w:i/>
          <w:iCs/>
          <w:sz w:val="28"/>
          <w:szCs w:val="28"/>
          <w:cs/>
        </w:rPr>
        <w:t>การป้องกันความเสี่ยงในกระแสเงินสด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5E954675" w14:textId="77777777" w:rsidR="00EB2CF7" w:rsidRPr="00420F7A" w:rsidRDefault="00EB2CF7" w:rsidP="00EB2CF7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1FBCE04E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BF5D619" w14:textId="77777777" w:rsidR="00EB2CF7" w:rsidRPr="00420F7A" w:rsidRDefault="00EB2CF7" w:rsidP="00EB2CF7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112334AF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420F7A">
        <w:rPr>
          <w:rFonts w:ascii="Angsana New" w:hAnsi="Angsana New"/>
          <w:sz w:val="28"/>
          <w:szCs w:val="28"/>
          <w:cs/>
        </w:rPr>
        <w:t>กำหนดให้การเปลี่ยนแปลงในมูลค่ายุติธรรมของราคาปัจจุบัน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(Spot element) </w:t>
      </w:r>
      <w:r w:rsidRPr="00420F7A">
        <w:rPr>
          <w:rFonts w:ascii="Angsana New" w:hAnsi="Angsana New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</w:t>
      </w:r>
      <w:r w:rsidRPr="00420F7A">
        <w:rPr>
          <w:rFonts w:ascii="Angsana New" w:hAnsi="Angsana New"/>
          <w:spacing w:val="-4"/>
          <w:sz w:val="28"/>
          <w:szCs w:val="28"/>
          <w:cs/>
        </w:rPr>
        <w:t>ป้องกันความเสี่ยงสำหรับความสัมพันธ์ในการป้องกันความเสี่ยง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420F7A">
        <w:rPr>
          <w:rFonts w:ascii="Angsana New" w:hAnsi="Angsana New"/>
          <w:spacing w:val="-4"/>
          <w:sz w:val="28"/>
          <w:szCs w:val="28"/>
          <w:cs/>
        </w:rPr>
        <w:t>กระแสเงินสด</w:t>
      </w:r>
      <w:r w:rsidRPr="00420F7A">
        <w:rPr>
          <w:rFonts w:ascii="Angsana New" w:hAnsi="Angsana New"/>
          <w:sz w:val="28"/>
          <w:szCs w:val="28"/>
          <w:cs/>
        </w:rPr>
        <w:t xml:space="preserve">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Pr="00420F7A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420F7A">
        <w:rPr>
          <w:rFonts w:ascii="Angsana New" w:hAnsi="Angsana New"/>
          <w:sz w:val="28"/>
          <w:szCs w:val="28"/>
          <w:cs/>
        </w:rPr>
        <w:t>ในส่วนของเจ้าของ</w:t>
      </w:r>
    </w:p>
    <w:p w14:paraId="0EA8C883" w14:textId="77777777" w:rsidR="00EB2CF7" w:rsidRPr="00420F7A" w:rsidRDefault="00EB2CF7" w:rsidP="00EB2CF7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7C210022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420F7A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420F7A">
        <w:rPr>
          <w:rFonts w:ascii="Angsana New" w:hAnsi="Angsana New"/>
          <w:sz w:val="28"/>
          <w:szCs w:val="28"/>
          <w:cs/>
        </w:rPr>
        <w:t>จะนำไปรวม</w:t>
      </w:r>
      <w:r w:rsidRPr="00420F7A">
        <w:rPr>
          <w:rFonts w:ascii="Angsana New" w:hAnsi="Angsana New" w:hint="cs"/>
          <w:sz w:val="28"/>
          <w:szCs w:val="28"/>
          <w:cs/>
        </w:rPr>
        <w:t>เป็น</w:t>
      </w:r>
      <w:r w:rsidRPr="00420F7A">
        <w:rPr>
          <w:rFonts w:ascii="Angsana New" w:hAnsi="Angsana New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190F218C" w14:textId="77777777" w:rsidR="00EB2CF7" w:rsidRPr="00420F7A" w:rsidRDefault="00EB2CF7" w:rsidP="00EB2CF7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7486C1D0" w14:textId="77777777" w:rsidR="00EB2CF7" w:rsidRPr="00420F7A" w:rsidRDefault="00EB2CF7" w:rsidP="00EB2CF7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สำหรับการป้องกันความเสี่ยงรายการคาดการณ์</w:t>
      </w:r>
      <w:r w:rsidRPr="00420F7A">
        <w:rPr>
          <w:rFonts w:ascii="Angsana New" w:hAnsi="Angsana New" w:hint="cs"/>
          <w:sz w:val="28"/>
          <w:szCs w:val="28"/>
          <w:cs/>
        </w:rPr>
        <w:t>อื่น</w:t>
      </w:r>
      <w:r w:rsidRPr="00420F7A">
        <w:rPr>
          <w:rFonts w:ascii="Angsana New" w:hAnsi="Angsana New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Pr="00420F7A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420F7A">
        <w:rPr>
          <w:rFonts w:ascii="Angsana New" w:hAnsi="Angsana New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0C62D1D" w14:textId="77777777" w:rsidR="00EB2CF7" w:rsidRPr="00420F7A" w:rsidRDefault="00EB2CF7" w:rsidP="00EB2CF7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p w14:paraId="37FF3363" w14:textId="77777777" w:rsidR="00C62888" w:rsidRPr="00420F7A" w:rsidRDefault="00C62888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/>
          <w:sz w:val="28"/>
          <w:szCs w:val="28"/>
          <w:cs/>
        </w:rPr>
        <w:br w:type="page"/>
      </w:r>
    </w:p>
    <w:p w14:paraId="7DBDA8BE" w14:textId="0BE053E5" w:rsidR="00EB2CF7" w:rsidRPr="00420F7A" w:rsidRDefault="00EB2CF7" w:rsidP="00EB2C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420F7A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420F7A">
        <w:rPr>
          <w:rFonts w:ascii="Angsana New" w:hAnsi="Angsana New"/>
          <w:sz w:val="28"/>
          <w:szCs w:val="28"/>
          <w:cs/>
        </w:rPr>
        <w:t>จะยังคงอยู่ในส่วนของเจ้าของจนกระทั่ง</w:t>
      </w:r>
      <w:r w:rsidRPr="00420F7A">
        <w:rPr>
          <w:rFonts w:ascii="Angsana New" w:hAnsi="Angsana New" w:hint="cs"/>
          <w:sz w:val="28"/>
          <w:szCs w:val="28"/>
          <w:cs/>
        </w:rPr>
        <w:t>มีการ</w:t>
      </w:r>
      <w:r w:rsidRPr="00420F7A">
        <w:rPr>
          <w:rFonts w:ascii="Angsana New" w:hAnsi="Angsana New"/>
          <w:sz w:val="28"/>
          <w:szCs w:val="28"/>
          <w:cs/>
        </w:rPr>
        <w:t>รับรู้รายการที่ไม่ใช่ตัวเงิน</w:t>
      </w:r>
      <w:r w:rsidRPr="00420F7A">
        <w:rPr>
          <w:rFonts w:ascii="Angsana New" w:hAnsi="Angsana New" w:hint="cs"/>
          <w:sz w:val="28"/>
          <w:szCs w:val="28"/>
          <w:cs/>
        </w:rPr>
        <w:t>จากรายการป้องกันความเสี่ยงดังกล่าว</w:t>
      </w:r>
      <w:r w:rsidRPr="00420F7A">
        <w:rPr>
          <w:rFonts w:ascii="Angsana New" w:hAnsi="Angsana New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420F7A">
        <w:rPr>
          <w:rFonts w:ascii="Angsana New" w:hAnsi="Angsana New" w:hint="cs"/>
          <w:sz w:val="28"/>
          <w:szCs w:val="28"/>
          <w:cs/>
        </w:rPr>
        <w:t>สำหรับการ</w:t>
      </w:r>
      <w:r w:rsidRPr="00420F7A">
        <w:rPr>
          <w:rFonts w:ascii="Angsana New" w:hAnsi="Angsana New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420F7A">
        <w:rPr>
          <w:rFonts w:ascii="Angsana New" w:hAnsi="Angsana New" w:hint="cs"/>
          <w:sz w:val="28"/>
          <w:szCs w:val="28"/>
          <w:cs/>
        </w:rPr>
        <w:t>จะถูก</w:t>
      </w:r>
      <w:r w:rsidRPr="00420F7A">
        <w:rPr>
          <w:rFonts w:ascii="Angsana New" w:hAnsi="Angsana New"/>
          <w:sz w:val="28"/>
          <w:szCs w:val="28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6FFF80EC" w14:textId="77777777" w:rsidR="00EB2CF7" w:rsidRPr="00420F7A" w:rsidRDefault="00EB2CF7" w:rsidP="00EB2CF7">
      <w:pPr>
        <w:spacing w:line="240" w:lineRule="auto"/>
        <w:rPr>
          <w:rFonts w:ascii="Angsana New" w:hAnsi="Angsana New"/>
          <w:sz w:val="22"/>
          <w:szCs w:val="22"/>
        </w:rPr>
      </w:pPr>
    </w:p>
    <w:p w14:paraId="3801E056" w14:textId="77777777" w:rsidR="00EB2CF7" w:rsidRPr="00420F7A" w:rsidRDefault="00EB2CF7" w:rsidP="00EB2C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420F7A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420F7A">
        <w:rPr>
          <w:rFonts w:ascii="Angsana New" w:hAnsi="Angsana New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3B080DCC" w14:textId="77777777" w:rsidR="00EB2CF7" w:rsidRPr="00420F7A" w:rsidRDefault="00EB2CF7" w:rsidP="00EB2CF7">
      <w:pPr>
        <w:spacing w:line="240" w:lineRule="auto"/>
        <w:ind w:left="900"/>
        <w:rPr>
          <w:rFonts w:ascii="Angsana New" w:hAnsi="Angsana New"/>
          <w:sz w:val="22"/>
          <w:szCs w:val="22"/>
        </w:rPr>
      </w:pPr>
    </w:p>
    <w:p w14:paraId="3F061AAF" w14:textId="77777777" w:rsidR="00EB2CF7" w:rsidRPr="00420F7A" w:rsidRDefault="00EB2CF7" w:rsidP="00EB2CF7">
      <w:pPr>
        <w:pStyle w:val="BodyText2"/>
        <w:numPr>
          <w:ilvl w:val="0"/>
          <w:numId w:val="46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สินค้าคงเหลือ</w:t>
      </w:r>
    </w:p>
    <w:p w14:paraId="683A81AA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278D4BA6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วัสดุสำรองคลังที่ไม่เข้าเงื่อนไขตามคำนิยามของที่ดิน อาคารและอุปกรณ์ แสดงด้วยราคาทุนหักค่าเผื่อวัสดุสำรองคลังล้าสมัยหรือเสื่อมคุณภาพ ราคาทุนคำนวณตามวิธีถัวเฉลี่ยเคลื่อนที่ กลุ่มบริษัทได้พิจารณาตั้งค่าเผื่อสำหรับวัสดุสำรองคลังล้าสมัยหรือเสื่อมคุณภาพเป็นกรณีตามเกณฑ์เฉพาะเจาะจง</w:t>
      </w:r>
    </w:p>
    <w:p w14:paraId="729BE091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6102FC88" w14:textId="77777777" w:rsidR="00EB2CF7" w:rsidRPr="00420F7A" w:rsidRDefault="00EB2CF7" w:rsidP="00EB2CF7">
      <w:pPr>
        <w:pStyle w:val="BodyText2"/>
        <w:numPr>
          <w:ilvl w:val="0"/>
          <w:numId w:val="46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/>
          <w:b/>
          <w:bCs/>
          <w:i/>
          <w:iCs/>
          <w:sz w:val="28"/>
          <w:szCs w:val="28"/>
          <w:cs/>
        </w:rPr>
        <w:t>ที่ดิน อาคารและอุปกรณ์</w:t>
      </w:r>
    </w:p>
    <w:p w14:paraId="4A9ECFF0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499BFE8E" w14:textId="77777777" w:rsidR="00EB2CF7" w:rsidRPr="00420F7A" w:rsidRDefault="00EB2CF7" w:rsidP="00EB2CF7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00817BA9" w14:textId="77777777" w:rsidR="00EB2CF7" w:rsidRPr="00420F7A" w:rsidRDefault="00EB2CF7" w:rsidP="00EB2CF7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0271AF5B" w14:textId="77777777" w:rsidR="00EB2CF7" w:rsidRPr="00420F7A" w:rsidRDefault="00EB2CF7" w:rsidP="00EB2CF7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420F7A">
        <w:rPr>
          <w:rFonts w:asciiTheme="majorBidi" w:hAnsiTheme="majorBidi" w:cstheme="majorBidi"/>
          <w:sz w:val="28"/>
          <w:szCs w:val="28"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cs/>
        </w:rPr>
        <w:t>หักด้วยมูลค่าคงเหลือของสินทรัพย์ และ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>รับรู้ในกำไรหรือขาดทุนด้วย</w:t>
      </w:r>
      <w:r w:rsidRPr="00420F7A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E60E8EF" w14:textId="77777777" w:rsidR="00EB2CF7" w:rsidRPr="00420F7A" w:rsidRDefault="00EB2CF7" w:rsidP="00EB2CF7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</w:p>
    <w:p w14:paraId="46D50AFA" w14:textId="77777777" w:rsidR="00EB2CF7" w:rsidRPr="00420F7A" w:rsidRDefault="00EB2CF7" w:rsidP="00EB2CF7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612E47F" w14:textId="77777777" w:rsidR="00EB2CF7" w:rsidRPr="00420F7A" w:rsidRDefault="00EB2CF7" w:rsidP="00EB2CF7">
      <w:pPr>
        <w:spacing w:line="240" w:lineRule="auto"/>
        <w:ind w:left="547"/>
        <w:rPr>
          <w:rFonts w:ascii="Angsana New" w:hAnsi="Angsana New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B2CF7" w:rsidRPr="00420F7A" w14:paraId="3095D2D2" w14:textId="77777777" w:rsidTr="006461C0">
        <w:tc>
          <w:tcPr>
            <w:tcW w:w="5390" w:type="dxa"/>
            <w:vAlign w:val="bottom"/>
          </w:tcPr>
          <w:p w14:paraId="4DD4C782" w14:textId="77777777" w:rsidR="00EB2CF7" w:rsidRPr="00420F7A" w:rsidRDefault="00EB2CF7" w:rsidP="006461C0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6F6AB4D" w14:textId="77777777" w:rsidR="00EB2CF7" w:rsidRPr="00420F7A" w:rsidRDefault="00EB2CF7" w:rsidP="006461C0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016AA72" w14:textId="77777777" w:rsidR="00EB2CF7" w:rsidRPr="00420F7A" w:rsidRDefault="00EB2CF7" w:rsidP="006461C0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EB2CF7" w:rsidRPr="00420F7A" w14:paraId="02462119" w14:textId="77777777" w:rsidTr="006461C0">
        <w:tc>
          <w:tcPr>
            <w:tcW w:w="5390" w:type="dxa"/>
            <w:vAlign w:val="bottom"/>
          </w:tcPr>
          <w:p w14:paraId="7EC5A26B" w14:textId="77777777" w:rsidR="00EB2CF7" w:rsidRPr="00420F7A" w:rsidRDefault="00EB2CF7" w:rsidP="006461C0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7EF4E4CB" w14:textId="77777777" w:rsidR="00EB2CF7" w:rsidRPr="00420F7A" w:rsidRDefault="00EB2CF7" w:rsidP="006461C0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5 - 25</w:t>
            </w:r>
          </w:p>
        </w:tc>
        <w:tc>
          <w:tcPr>
            <w:tcW w:w="675" w:type="dxa"/>
          </w:tcPr>
          <w:p w14:paraId="13FA3EC1" w14:textId="77777777" w:rsidR="00EB2CF7" w:rsidRPr="00420F7A" w:rsidRDefault="00EB2CF7" w:rsidP="006461C0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B2CF7" w:rsidRPr="00420F7A" w14:paraId="50D8BE22" w14:textId="77777777" w:rsidTr="006461C0">
        <w:tc>
          <w:tcPr>
            <w:tcW w:w="5390" w:type="dxa"/>
            <w:vAlign w:val="bottom"/>
          </w:tcPr>
          <w:p w14:paraId="57706B49" w14:textId="77777777" w:rsidR="00EB2CF7" w:rsidRPr="00420F7A" w:rsidRDefault="00EB2CF7" w:rsidP="006461C0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195" w:type="dxa"/>
          </w:tcPr>
          <w:p w14:paraId="0ED0BA00" w14:textId="77777777" w:rsidR="00EB2CF7" w:rsidRPr="00420F7A" w:rsidRDefault="00EB2CF7" w:rsidP="006461C0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787C3A62" w14:textId="77777777" w:rsidR="00EB2CF7" w:rsidRPr="00420F7A" w:rsidRDefault="00EB2CF7" w:rsidP="006461C0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EB2CF7" w:rsidRPr="00420F7A" w14:paraId="09D3D135" w14:textId="77777777" w:rsidTr="006461C0">
        <w:tc>
          <w:tcPr>
            <w:tcW w:w="5390" w:type="dxa"/>
            <w:vAlign w:val="bottom"/>
          </w:tcPr>
          <w:p w14:paraId="2602F3FF" w14:textId="77777777" w:rsidR="00EB2CF7" w:rsidRPr="00420F7A" w:rsidRDefault="00EB2CF7" w:rsidP="006461C0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สถานีก๊าซและระบบท่อก๊าซ</w:t>
            </w:r>
          </w:p>
        </w:tc>
        <w:tc>
          <w:tcPr>
            <w:tcW w:w="1195" w:type="dxa"/>
          </w:tcPr>
          <w:p w14:paraId="5A5748B7" w14:textId="77777777" w:rsidR="00EB2CF7" w:rsidRPr="00420F7A" w:rsidRDefault="00EB2CF7" w:rsidP="006461C0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618D6E78" w14:textId="77777777" w:rsidR="00EB2CF7" w:rsidRPr="00420F7A" w:rsidRDefault="00EB2CF7" w:rsidP="006461C0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EB2CF7" w:rsidRPr="00420F7A" w14:paraId="68D7D4BB" w14:textId="77777777" w:rsidTr="006461C0">
        <w:tc>
          <w:tcPr>
            <w:tcW w:w="5390" w:type="dxa"/>
            <w:vAlign w:val="bottom"/>
          </w:tcPr>
          <w:p w14:paraId="1E0D890A" w14:textId="77777777" w:rsidR="00EB2CF7" w:rsidRPr="00420F7A" w:rsidRDefault="00EB2CF7" w:rsidP="006461C0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084F139C" w14:textId="77777777" w:rsidR="00EB2CF7" w:rsidRPr="00420F7A" w:rsidRDefault="00EB2CF7" w:rsidP="006461C0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5CB00C61" w14:textId="77777777" w:rsidR="00EB2CF7" w:rsidRPr="00420F7A" w:rsidRDefault="00EB2CF7" w:rsidP="006461C0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B2CF7" w:rsidRPr="00420F7A" w14:paraId="4E6B7BAA" w14:textId="77777777" w:rsidTr="006461C0">
        <w:tc>
          <w:tcPr>
            <w:tcW w:w="5390" w:type="dxa"/>
            <w:vAlign w:val="bottom"/>
          </w:tcPr>
          <w:p w14:paraId="3B08EE90" w14:textId="77777777" w:rsidR="00EB2CF7" w:rsidRPr="00420F7A" w:rsidRDefault="00EB2CF7" w:rsidP="006461C0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เครื่องใช้สำนักงาน และอุปกรณ์</w:t>
            </w:r>
          </w:p>
        </w:tc>
        <w:tc>
          <w:tcPr>
            <w:tcW w:w="1195" w:type="dxa"/>
          </w:tcPr>
          <w:p w14:paraId="60B4E1FA" w14:textId="77777777" w:rsidR="00EB2CF7" w:rsidRPr="00420F7A" w:rsidRDefault="00EB2CF7" w:rsidP="006461C0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164E2198" w14:textId="77777777" w:rsidR="00EB2CF7" w:rsidRPr="00420F7A" w:rsidRDefault="00EB2CF7" w:rsidP="006461C0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EB2CF7" w:rsidRPr="00420F7A" w14:paraId="41C63B93" w14:textId="77777777" w:rsidTr="006461C0">
        <w:tc>
          <w:tcPr>
            <w:tcW w:w="5390" w:type="dxa"/>
            <w:vAlign w:val="bottom"/>
          </w:tcPr>
          <w:p w14:paraId="0C74127C" w14:textId="77777777" w:rsidR="00EB2CF7" w:rsidRPr="00420F7A" w:rsidRDefault="00EB2CF7" w:rsidP="006461C0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BF5DDD6" w14:textId="77777777" w:rsidR="00EB2CF7" w:rsidRPr="00420F7A" w:rsidRDefault="00EB2CF7" w:rsidP="006461C0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3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024C3CD4" w14:textId="77777777" w:rsidR="00EB2CF7" w:rsidRPr="00420F7A" w:rsidRDefault="00EB2CF7" w:rsidP="006461C0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6A2785DC" w14:textId="77777777" w:rsidR="00C62888" w:rsidRPr="00420F7A" w:rsidRDefault="00C62888" w:rsidP="00C62888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060CAD3" w14:textId="698338D0" w:rsidR="00EB2CF7" w:rsidRPr="00420F7A" w:rsidRDefault="00EB2CF7" w:rsidP="00EB2CF7">
      <w:pPr>
        <w:pStyle w:val="BodyText2"/>
        <w:numPr>
          <w:ilvl w:val="0"/>
          <w:numId w:val="46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</w:p>
    <w:p w14:paraId="1C51B87A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061EE02A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 w:hint="cs"/>
          <w:i/>
          <w:iCs/>
          <w:sz w:val="28"/>
          <w:szCs w:val="28"/>
          <w:cs/>
        </w:rPr>
        <w:t>สิทธิในการใช้สายส่งกระแสไฟฟ้า</w:t>
      </w:r>
    </w:p>
    <w:p w14:paraId="698A63D4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i/>
          <w:iCs/>
        </w:rPr>
      </w:pPr>
    </w:p>
    <w:p w14:paraId="7D249B2C" w14:textId="05E23344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สิทธิในการใช้สายส่งกระแสไฟฟ้าเป็นรายจ่ายเพื่อให้ได้สิทธิในการใช้สายส่งกระแสไฟฟ้า</w:t>
      </w:r>
    </w:p>
    <w:p w14:paraId="0061DB0D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</w:rPr>
      </w:pPr>
    </w:p>
    <w:p w14:paraId="451D4323" w14:textId="77777777" w:rsidR="00EB2CF7" w:rsidRPr="00420F7A" w:rsidRDefault="00EB2CF7" w:rsidP="00EB2CF7">
      <w:pPr>
        <w:ind w:left="540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ค่าตัดจำหน่ายคำนวณจากราคาทุนของสินทรัพย์หักด้วยมูลค่าคงเหลือ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0EA55F26" w14:textId="77777777" w:rsidR="00EB2CF7" w:rsidRPr="00420F7A" w:rsidRDefault="00EB2CF7" w:rsidP="00EB2CF7">
      <w:pPr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793FF6F7" w14:textId="77777777" w:rsidR="00EB2CF7" w:rsidRPr="00420F7A" w:rsidRDefault="00EB2CF7" w:rsidP="00EB2CF7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420F7A">
        <w:rPr>
          <w:rFonts w:asciiTheme="majorBidi" w:hAnsiTheme="majorBidi" w:cstheme="majorBidi"/>
          <w:sz w:val="28"/>
          <w:szCs w:val="28"/>
        </w:rPr>
        <w:t xml:space="preserve"> </w:t>
      </w:r>
    </w:p>
    <w:p w14:paraId="25F24A7B" w14:textId="77777777" w:rsidR="00EB2CF7" w:rsidRPr="00420F7A" w:rsidRDefault="00EB2CF7" w:rsidP="00EB2CF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B2CF7" w:rsidRPr="00420F7A" w14:paraId="29EEB9CE" w14:textId="77777777" w:rsidTr="006461C0">
        <w:tc>
          <w:tcPr>
            <w:tcW w:w="4483" w:type="dxa"/>
          </w:tcPr>
          <w:p w14:paraId="5B202820" w14:textId="77777777" w:rsidR="00EB2CF7" w:rsidRPr="00420F7A" w:rsidRDefault="00EB2CF7" w:rsidP="006461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7BB02C7D" w14:textId="77777777" w:rsidR="00EB2CF7" w:rsidRPr="00420F7A" w:rsidRDefault="00EB2CF7" w:rsidP="006461C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3 - 23</w:t>
            </w:r>
          </w:p>
        </w:tc>
        <w:tc>
          <w:tcPr>
            <w:tcW w:w="3212" w:type="dxa"/>
          </w:tcPr>
          <w:p w14:paraId="30A7A196" w14:textId="77777777" w:rsidR="00EB2CF7" w:rsidRPr="00420F7A" w:rsidRDefault="00EB2CF7" w:rsidP="006461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B2CF7" w:rsidRPr="00420F7A" w14:paraId="1E5E3E3B" w14:textId="77777777" w:rsidTr="006461C0">
        <w:tc>
          <w:tcPr>
            <w:tcW w:w="4483" w:type="dxa"/>
          </w:tcPr>
          <w:p w14:paraId="465AE429" w14:textId="77777777" w:rsidR="00EB2CF7" w:rsidRPr="00420F7A" w:rsidRDefault="00EB2CF7" w:rsidP="006461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สิทธิในการใช้สายส่งกระแสไฟฟ้า</w:t>
            </w:r>
          </w:p>
        </w:tc>
        <w:tc>
          <w:tcPr>
            <w:tcW w:w="1062" w:type="dxa"/>
          </w:tcPr>
          <w:p w14:paraId="27EFC7F2" w14:textId="77777777" w:rsidR="00EB2CF7" w:rsidRPr="00420F7A" w:rsidRDefault="00EB2CF7" w:rsidP="006461C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212" w:type="dxa"/>
          </w:tcPr>
          <w:p w14:paraId="34D65A98" w14:textId="77777777" w:rsidR="00EB2CF7" w:rsidRPr="00420F7A" w:rsidRDefault="00EB2CF7" w:rsidP="006461C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20861C13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53EFD90C" w14:textId="77777777" w:rsidR="00EB2CF7" w:rsidRPr="00420F7A" w:rsidRDefault="00EB2CF7" w:rsidP="00EB2CF7">
      <w:pPr>
        <w:pStyle w:val="BodyText2"/>
        <w:numPr>
          <w:ilvl w:val="0"/>
          <w:numId w:val="46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ประมาณการหนี้สินค่ารื้อถอนโรงไฟฟ้า</w:t>
      </w:r>
    </w:p>
    <w:p w14:paraId="33667A86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7D77465C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ประมาณการหนี้สินค่ารื้อถอนโรงไฟฟ้าด้วยมูลค่าปัจจุบันของประมาณการของต้นทุนค่ารื้อถอนโรงไฟฟ้าที่จะเกิดขึ้น ณ วันสิ้นสุดสัญญาเช่าที่ดินกับการนิคมอุตสาหกรรมแห่งประเทศไทย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และแสดงเป็นส่วนหนึ่งของต้นทุนโรงไฟฟ้า</w:t>
      </w:r>
    </w:p>
    <w:p w14:paraId="63D335E6" w14:textId="77777777" w:rsidR="00EB2CF7" w:rsidRPr="00420F7A" w:rsidRDefault="00EB2CF7" w:rsidP="00EB2CF7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38C7A9C6" w14:textId="77777777" w:rsidR="00EB2CF7" w:rsidRPr="00420F7A" w:rsidRDefault="00EB2CF7" w:rsidP="00EB2CF7">
      <w:pPr>
        <w:pStyle w:val="BodyText2"/>
        <w:numPr>
          <w:ilvl w:val="0"/>
          <w:numId w:val="46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รายได้</w:t>
      </w:r>
    </w:p>
    <w:p w14:paraId="5EC8D603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</w:rPr>
      </w:pPr>
    </w:p>
    <w:p w14:paraId="59C71D0F" w14:textId="77777777" w:rsidR="00EB2CF7" w:rsidRPr="00420F7A" w:rsidRDefault="00EB2CF7" w:rsidP="00EB2CF7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20F7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Pr="00420F7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จากการขายกระแสไฟฟ้า</w:t>
      </w:r>
    </w:p>
    <w:p w14:paraId="46B2BED6" w14:textId="77777777" w:rsidR="00EB2CF7" w:rsidRPr="00420F7A" w:rsidRDefault="00EB2CF7" w:rsidP="00EB2CF7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2"/>
          <w:szCs w:val="22"/>
          <w:lang w:val="th-TH"/>
        </w:rPr>
      </w:pPr>
    </w:p>
    <w:p w14:paraId="524FF148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รายได้ตามสัญญาซื้อขายไฟฟ้าเป็นระยะเวลา </w:t>
      </w:r>
      <w:r w:rsidRPr="00420F7A">
        <w:rPr>
          <w:rFonts w:ascii="Angsana New" w:hAnsi="Angsana New"/>
          <w:sz w:val="28"/>
          <w:szCs w:val="28"/>
        </w:rPr>
        <w:t xml:space="preserve">25 </w:t>
      </w:r>
      <w:r w:rsidRPr="00420F7A">
        <w:rPr>
          <w:rFonts w:ascii="Angsana New" w:hAnsi="Angsana New" w:hint="cs"/>
          <w:sz w:val="28"/>
          <w:szCs w:val="28"/>
          <w:cs/>
        </w:rPr>
        <w:t>ปี กับ</w:t>
      </w:r>
      <w:r w:rsidRPr="00420F7A">
        <w:rPr>
          <w:rFonts w:ascii="Angsana New" w:hAnsi="Angsana New"/>
          <w:sz w:val="28"/>
          <w:szCs w:val="28"/>
          <w:cs/>
        </w:rPr>
        <w:t>การไฟฟ้าฝ่ายผลิตแห่งประเทศไทย</w:t>
      </w:r>
      <w:r w:rsidRPr="00420F7A">
        <w:rPr>
          <w:rFonts w:ascii="Angsana New" w:hAnsi="Angsana New" w:hint="cs"/>
          <w:sz w:val="28"/>
          <w:szCs w:val="28"/>
          <w:cs/>
        </w:rPr>
        <w:t xml:space="preserve"> (กฟผ.) ประกอบด้วยรายได้ค่าพลังไฟฟ้าและค่าพลังงานไฟฟ้า รายได้ค่าพลังไฟฟ้ารับรู้ตามอัตราและเงื่อนไขที่กำหนดในสัญญาซื้อขายไฟฟ้า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5FE83351" w14:textId="77777777" w:rsidR="00EB2CF7" w:rsidRPr="00420F7A" w:rsidRDefault="00EB2CF7" w:rsidP="00EB2CF7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6A05944C" w14:textId="24450780" w:rsidR="00EB2CF7" w:rsidRPr="00420F7A" w:rsidRDefault="00EB2CF7">
      <w:pPr>
        <w:spacing w:line="240" w:lineRule="auto"/>
        <w:jc w:val="left"/>
        <w:rPr>
          <w:sz w:val="28"/>
          <w:szCs w:val="28"/>
        </w:rPr>
      </w:pPr>
      <w:r w:rsidRPr="00420F7A">
        <w:rPr>
          <w:sz w:val="28"/>
          <w:szCs w:val="28"/>
        </w:rPr>
        <w:br w:type="page"/>
      </w:r>
    </w:p>
    <w:p w14:paraId="73171AB2" w14:textId="77777777" w:rsidR="00EB2CF7" w:rsidRPr="00420F7A" w:rsidRDefault="00EB2CF7" w:rsidP="00EB2CF7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420F7A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 xml:space="preserve">ผลกระทบจากการแพร่ระบาดของโรค </w:t>
      </w:r>
      <w:r w:rsidRPr="00420F7A">
        <w:rPr>
          <w:rFonts w:ascii="Angsana New" w:hAnsi="Angsana New"/>
          <w:b/>
          <w:bCs/>
          <w:sz w:val="28"/>
          <w:szCs w:val="28"/>
          <w:lang w:val="th-TH"/>
        </w:rPr>
        <w:t>COVID-19</w:t>
      </w:r>
    </w:p>
    <w:p w14:paraId="58681EDD" w14:textId="77777777" w:rsidR="00EB2CF7" w:rsidRPr="00420F7A" w:rsidRDefault="00EB2CF7" w:rsidP="00EB2CF7">
      <w:pPr>
        <w:rPr>
          <w:rFonts w:asciiTheme="majorBidi" w:hAnsiTheme="majorBidi" w:cstheme="majorBidi"/>
          <w:sz w:val="22"/>
          <w:szCs w:val="22"/>
        </w:rPr>
      </w:pPr>
    </w:p>
    <w:p w14:paraId="2D74FC66" w14:textId="2F884D3D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ในช่วงต้นปี </w:t>
      </w:r>
      <w:r w:rsidRPr="00420F7A">
        <w:rPr>
          <w:rFonts w:ascii="Angsana New" w:hAnsi="Angsana New"/>
          <w:sz w:val="28"/>
          <w:szCs w:val="28"/>
        </w:rPr>
        <w:t>2563</w:t>
      </w:r>
      <w:r w:rsidRPr="00420F7A">
        <w:rPr>
          <w:rFonts w:ascii="Angsana New" w:hAnsi="Angsana New"/>
          <w:sz w:val="28"/>
          <w:szCs w:val="28"/>
          <w:cs/>
        </w:rPr>
        <w:t xml:space="preserve"> เกิดการแพร่ระบาดโรคโควิด </w:t>
      </w:r>
      <w:r w:rsidRPr="00420F7A">
        <w:rPr>
          <w:rFonts w:ascii="Angsana New" w:hAnsi="Angsana New"/>
          <w:sz w:val="28"/>
          <w:szCs w:val="28"/>
        </w:rPr>
        <w:t>19</w:t>
      </w:r>
      <w:r w:rsidRPr="00420F7A">
        <w:rPr>
          <w:rFonts w:ascii="Angsana New" w:hAnsi="Angsana New"/>
          <w:sz w:val="28"/>
          <w:szCs w:val="28"/>
          <w:cs/>
        </w:rPr>
        <w:t xml:space="preserve">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 ในการควบคุมให้มีผลกระทบต่อธุรกิจให้น้อยที่สุดเท่าที่จะเป็นไปได้ ทั้งนี้ ณ วันที่ </w:t>
      </w:r>
      <w:r w:rsidRPr="00420F7A">
        <w:rPr>
          <w:rFonts w:ascii="Angsana New" w:hAnsi="Angsana New"/>
          <w:sz w:val="28"/>
          <w:szCs w:val="28"/>
        </w:rPr>
        <w:t>3</w:t>
      </w:r>
      <w:r w:rsidR="00F27B93" w:rsidRPr="00420F7A">
        <w:rPr>
          <w:rFonts w:ascii="Angsana New" w:hAnsi="Angsana New"/>
          <w:sz w:val="28"/>
          <w:szCs w:val="28"/>
        </w:rPr>
        <w:t>0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="00F27B93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</w:p>
    <w:p w14:paraId="7C038F0C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2F93AFD4" w14:textId="77777777" w:rsidR="00EB2CF7" w:rsidRPr="00420F7A" w:rsidRDefault="00EB2CF7" w:rsidP="00EB2CF7">
      <w:pPr>
        <w:numPr>
          <w:ilvl w:val="0"/>
          <w:numId w:val="4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420F7A">
        <w:rPr>
          <w:rFonts w:ascii="Angsana New" w:hAnsi="Angsana New"/>
          <w:b/>
          <w:bCs/>
          <w:sz w:val="28"/>
          <w:szCs w:val="28"/>
          <w:cs/>
          <w:lang w:val="th-TH"/>
        </w:rPr>
        <w:t>การซื้อบริษัทย่อย</w:t>
      </w:r>
    </w:p>
    <w:p w14:paraId="4FCD2438" w14:textId="77777777" w:rsidR="00EB2CF7" w:rsidRPr="00420F7A" w:rsidRDefault="00EB2CF7" w:rsidP="00EB2CF7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22"/>
          <w:cs/>
        </w:rPr>
      </w:pPr>
    </w:p>
    <w:p w14:paraId="0BF347C5" w14:textId="77777777" w:rsidR="00EB2CF7" w:rsidRPr="00420F7A" w:rsidRDefault="00EB2CF7" w:rsidP="00EB2CF7">
      <w:pPr>
        <w:pStyle w:val="ListParagraph"/>
        <w:numPr>
          <w:ilvl w:val="0"/>
          <w:numId w:val="47"/>
        </w:numPr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0F7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 พัฒนาอินเตอร์คูล จำกัด (</w:t>
      </w:r>
      <w:r w:rsidRPr="00420F7A">
        <w:rPr>
          <w:rFonts w:asciiTheme="majorBidi" w:hAnsiTheme="majorBidi" w:cstheme="majorBidi"/>
          <w:b/>
          <w:bCs/>
          <w:i/>
          <w:iCs/>
          <w:sz w:val="28"/>
          <w:szCs w:val="28"/>
        </w:rPr>
        <w:t>“PIC”)</w:t>
      </w:r>
    </w:p>
    <w:p w14:paraId="0F1518BA" w14:textId="77777777" w:rsidR="00EB2CF7" w:rsidRPr="00420F7A" w:rsidRDefault="00EB2CF7" w:rsidP="00EB2CF7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  <w:sz w:val="22"/>
          <w:szCs w:val="28"/>
        </w:rPr>
      </w:pPr>
    </w:p>
    <w:p w14:paraId="376247FA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เมื่อวันที่</w:t>
      </w:r>
      <w:r w:rsidRPr="00420F7A">
        <w:rPr>
          <w:rFonts w:ascii="Angsana New" w:hAnsi="Angsana New"/>
          <w:sz w:val="28"/>
          <w:szCs w:val="28"/>
        </w:rPr>
        <w:t xml:space="preserve"> 25 </w:t>
      </w:r>
      <w:r w:rsidRPr="00420F7A">
        <w:rPr>
          <w:rFonts w:ascii="Angsana New" w:hAnsi="Angsana New" w:hint="cs"/>
          <w:sz w:val="28"/>
          <w:szCs w:val="28"/>
          <w:cs/>
        </w:rPr>
        <w:t>ตุลาคม</w:t>
      </w:r>
      <w:r w:rsidRPr="00420F7A">
        <w:rPr>
          <w:rFonts w:ascii="Angsana New" w:hAnsi="Angsana New"/>
          <w:sz w:val="28"/>
          <w:szCs w:val="28"/>
        </w:rPr>
        <w:t xml:space="preserve"> 2564</w:t>
      </w:r>
      <w:r w:rsidRPr="00420F7A">
        <w:rPr>
          <w:rFonts w:ascii="Angsana New" w:hAnsi="Angsana New"/>
          <w:sz w:val="28"/>
          <w:szCs w:val="28"/>
          <w:cs/>
        </w:rPr>
        <w:t xml:space="preserve"> กลุ่มบริษัทได้มาซึ่งอำนาจควบคุมในบริษัท </w:t>
      </w:r>
      <w:r w:rsidRPr="00420F7A">
        <w:rPr>
          <w:rFonts w:ascii="Angsana New" w:hAnsi="Angsana New" w:hint="cs"/>
          <w:sz w:val="28"/>
          <w:szCs w:val="28"/>
          <w:cs/>
        </w:rPr>
        <w:t>พัฒนาอินเตอร์คูล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จำกัด</w:t>
      </w:r>
      <w:r w:rsidRPr="00420F7A">
        <w:rPr>
          <w:rFonts w:ascii="Angsana New" w:hAnsi="Angsana New"/>
          <w:sz w:val="28"/>
          <w:szCs w:val="28"/>
        </w:rPr>
        <w:t xml:space="preserve"> (“PIC”) </w:t>
      </w:r>
      <w:r w:rsidRPr="00420F7A">
        <w:rPr>
          <w:rFonts w:ascii="Angsana New" w:hAnsi="Angsana New"/>
          <w:sz w:val="28"/>
          <w:szCs w:val="28"/>
          <w:cs/>
        </w:rPr>
        <w:t>ซึ่ง</w:t>
      </w:r>
      <w:r w:rsidRPr="00420F7A">
        <w:rPr>
          <w:rFonts w:ascii="Angsana New" w:hAnsi="Angsana New" w:hint="cs"/>
          <w:sz w:val="28"/>
          <w:szCs w:val="28"/>
          <w:cs/>
        </w:rPr>
        <w:t>ดำเนินธุรกิจเกี่ยวกับ</w:t>
      </w:r>
      <w:r w:rsidRPr="00420F7A">
        <w:rPr>
          <w:rFonts w:ascii="Angsana New" w:hAnsi="Angsana New"/>
          <w:sz w:val="28"/>
          <w:szCs w:val="28"/>
          <w:cs/>
        </w:rPr>
        <w:t>ผลิตและจำหน่าย</w:t>
      </w:r>
      <w:r w:rsidRPr="00420F7A">
        <w:rPr>
          <w:rFonts w:ascii="Angsana New" w:hAnsi="Angsana New" w:hint="cs"/>
          <w:sz w:val="28"/>
          <w:szCs w:val="28"/>
          <w:cs/>
        </w:rPr>
        <w:t xml:space="preserve">เครื่องทำความเย็น โดยบริษัท ยูนิเวนเจอร์ แคปปิตอล วัน จำกัด </w:t>
      </w:r>
      <w:r w:rsidRPr="00420F7A">
        <w:rPr>
          <w:rFonts w:ascii="Angsana New" w:hAnsi="Angsana New"/>
          <w:sz w:val="28"/>
          <w:szCs w:val="28"/>
        </w:rPr>
        <w:t xml:space="preserve">(“UVCP1”) </w:t>
      </w:r>
      <w:r w:rsidRPr="00420F7A">
        <w:rPr>
          <w:rFonts w:ascii="Angsana New" w:hAnsi="Angsana New" w:hint="cs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Pr="00420F7A">
        <w:rPr>
          <w:rFonts w:ascii="Angsana New" w:hAnsi="Angsana New"/>
          <w:sz w:val="28"/>
          <w:szCs w:val="28"/>
        </w:rPr>
        <w:t xml:space="preserve">300,000 </w:t>
      </w:r>
      <w:r w:rsidRPr="00420F7A">
        <w:rPr>
          <w:rFonts w:ascii="Angsana New" w:hAnsi="Angsana New" w:hint="cs"/>
          <w:sz w:val="28"/>
          <w:szCs w:val="28"/>
          <w:cs/>
        </w:rPr>
        <w:t xml:space="preserve">หุ้น ในราคาหุ้นละ </w:t>
      </w:r>
      <w:r w:rsidRPr="00420F7A">
        <w:rPr>
          <w:rFonts w:ascii="Angsana New" w:hAnsi="Angsana New"/>
          <w:sz w:val="28"/>
          <w:szCs w:val="28"/>
        </w:rPr>
        <w:t xml:space="preserve">1,866.67 </w:t>
      </w:r>
      <w:r w:rsidRPr="00420F7A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420F7A">
        <w:rPr>
          <w:rFonts w:ascii="Angsana New" w:hAnsi="Angsana New"/>
          <w:sz w:val="28"/>
          <w:szCs w:val="28"/>
        </w:rPr>
        <w:t xml:space="preserve">560 </w:t>
      </w:r>
      <w:r w:rsidRPr="00420F7A">
        <w:rPr>
          <w:rFonts w:ascii="Angsana New" w:hAnsi="Angsana New" w:hint="cs"/>
          <w:sz w:val="28"/>
          <w:szCs w:val="28"/>
          <w:cs/>
        </w:rPr>
        <w:t xml:space="preserve">ล้านบาท คิดเป็นอัตราการถือหุ้นร้อยละ </w:t>
      </w:r>
      <w:r w:rsidRPr="00420F7A">
        <w:rPr>
          <w:rFonts w:ascii="Angsana New" w:hAnsi="Angsana New"/>
          <w:sz w:val="28"/>
          <w:szCs w:val="28"/>
        </w:rPr>
        <w:t>60</w:t>
      </w:r>
      <w:r w:rsidRPr="00420F7A">
        <w:rPr>
          <w:rFonts w:ascii="Angsana New" w:hAnsi="Angsana New" w:hint="cs"/>
          <w:sz w:val="28"/>
          <w:szCs w:val="28"/>
          <w:cs/>
        </w:rPr>
        <w:t xml:space="preserve"> ของหุ้นสามัญทั้งหมด</w:t>
      </w:r>
    </w:p>
    <w:p w14:paraId="50700255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</w:rPr>
      </w:pPr>
    </w:p>
    <w:p w14:paraId="74165FC7" w14:textId="77777777" w:rsidR="00EB2CF7" w:rsidRPr="00420F7A" w:rsidRDefault="00EB2CF7" w:rsidP="00EB2CF7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การมีอำนาจควบคุมใน </w:t>
      </w:r>
      <w:r w:rsidRPr="00420F7A">
        <w:rPr>
          <w:rFonts w:ascii="Angsana New" w:hAnsi="Angsana New"/>
          <w:sz w:val="28"/>
          <w:szCs w:val="28"/>
        </w:rPr>
        <w:t>PIC</w:t>
      </w:r>
      <w:r w:rsidRPr="00420F7A">
        <w:rPr>
          <w:rFonts w:ascii="Angsana New" w:hAnsi="Angsana New" w:hint="cs"/>
          <w:sz w:val="28"/>
          <w:szCs w:val="28"/>
          <w:cs/>
        </w:rPr>
        <w:t xml:space="preserve"> 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19653A86" w14:textId="77777777" w:rsidR="00EB2CF7" w:rsidRPr="00420F7A" w:rsidRDefault="00EB2CF7" w:rsidP="00EB2CF7">
      <w:pPr>
        <w:spacing w:line="240" w:lineRule="auto"/>
        <w:ind w:left="547"/>
        <w:rPr>
          <w:rFonts w:ascii="Angsana New" w:hAnsi="Angsana New"/>
          <w:color w:val="000000"/>
          <w:sz w:val="22"/>
          <w:szCs w:val="22"/>
          <w:cs/>
        </w:rPr>
      </w:pPr>
    </w:p>
    <w:p w14:paraId="5B82E970" w14:textId="0BB0FC63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ในระหว่างงวดนับตั้งแต่วันที่ </w:t>
      </w:r>
      <w:r w:rsidRPr="00420F7A">
        <w:rPr>
          <w:rFonts w:ascii="Angsana New" w:hAnsi="Angsana New"/>
          <w:sz w:val="28"/>
          <w:szCs w:val="28"/>
        </w:rPr>
        <w:t xml:space="preserve">1 </w:t>
      </w:r>
      <w:r w:rsidRPr="00420F7A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420F7A">
        <w:rPr>
          <w:rFonts w:ascii="Angsana New" w:hAnsi="Angsana New"/>
          <w:sz w:val="28"/>
          <w:szCs w:val="28"/>
        </w:rPr>
        <w:t xml:space="preserve">2564 </w:t>
      </w:r>
      <w:r w:rsidRPr="00420F7A">
        <w:rPr>
          <w:rFonts w:ascii="Angsana New" w:hAnsi="Angsana New" w:hint="cs"/>
          <w:sz w:val="28"/>
          <w:szCs w:val="28"/>
          <w:cs/>
        </w:rPr>
        <w:t xml:space="preserve">จนถึงวันที่ </w:t>
      </w:r>
      <w:r w:rsidR="00566818" w:rsidRPr="00420F7A">
        <w:rPr>
          <w:rFonts w:ascii="Angsana New" w:hAnsi="Angsana New"/>
          <w:sz w:val="28"/>
          <w:szCs w:val="28"/>
        </w:rPr>
        <w:t xml:space="preserve">30 </w:t>
      </w:r>
      <w:r w:rsidR="00566818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 PIC</w:t>
      </w:r>
      <w:r w:rsidRPr="00420F7A">
        <w:rPr>
          <w:rFonts w:ascii="Angsana New" w:hAnsi="Angsana New" w:hint="cs"/>
          <w:sz w:val="28"/>
          <w:szCs w:val="28"/>
          <w:cs/>
        </w:rPr>
        <w:t xml:space="preserve"> มีรายได้เป็นจำนวนเงิน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BF57C3" w:rsidRPr="00420F7A">
        <w:rPr>
          <w:rFonts w:ascii="Angsana New" w:hAnsi="Angsana New"/>
          <w:sz w:val="28"/>
          <w:szCs w:val="28"/>
        </w:rPr>
        <w:t>769.58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ล้านบาท และกำไรเป็นจำนวนเงิน </w:t>
      </w:r>
      <w:r w:rsidR="00BF57C3" w:rsidRPr="00420F7A">
        <w:rPr>
          <w:rFonts w:ascii="Angsana New" w:hAnsi="Angsana New"/>
          <w:sz w:val="28"/>
          <w:szCs w:val="28"/>
        </w:rPr>
        <w:t>115.09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420F7A">
        <w:rPr>
          <w:rFonts w:ascii="Angsana New" w:hAnsi="Angsana New"/>
          <w:sz w:val="28"/>
          <w:szCs w:val="28"/>
        </w:rPr>
        <w:t xml:space="preserve">1 </w:t>
      </w:r>
      <w:r w:rsidRPr="00420F7A">
        <w:rPr>
          <w:rFonts w:ascii="Angsana New" w:hAnsi="Angsana New" w:hint="cs"/>
          <w:sz w:val="28"/>
          <w:szCs w:val="28"/>
          <w:cs/>
        </w:rPr>
        <w:t>ตุลาคม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2564</w:t>
      </w:r>
      <w:r w:rsidRPr="00420F7A">
        <w:rPr>
          <w:rFonts w:ascii="Angsana New" w:hAnsi="Angsana New"/>
          <w:sz w:val="28"/>
          <w:szCs w:val="28"/>
          <w:cs/>
        </w:rPr>
        <w:t xml:space="preserve"> จะมีรายได้รวมเพิ่มขึ้นจำนวนเงิน </w:t>
      </w:r>
      <w:r w:rsidR="00BF57C3" w:rsidRPr="00420F7A">
        <w:rPr>
          <w:rFonts w:ascii="Angsana New" w:hAnsi="Angsana New"/>
          <w:sz w:val="28"/>
          <w:szCs w:val="28"/>
        </w:rPr>
        <w:t>851.8</w:t>
      </w:r>
      <w:r w:rsidR="00352328" w:rsidRPr="00420F7A">
        <w:rPr>
          <w:rFonts w:ascii="Angsana New" w:hAnsi="Angsana New"/>
          <w:sz w:val="28"/>
          <w:szCs w:val="28"/>
        </w:rPr>
        <w:t>4</w:t>
      </w:r>
      <w:r w:rsidRPr="00420F7A">
        <w:rPr>
          <w:rFonts w:ascii="Angsana New" w:hAnsi="Angsana New"/>
          <w:sz w:val="28"/>
          <w:szCs w:val="28"/>
          <w:cs/>
        </w:rPr>
        <w:t xml:space="preserve"> ล้านบาท และกำไรรวมสำหรับงวด</w:t>
      </w:r>
      <w:r w:rsidR="00566818" w:rsidRPr="00420F7A">
        <w:rPr>
          <w:rFonts w:ascii="Angsana New" w:hAnsi="Angsana New" w:hint="cs"/>
          <w:sz w:val="28"/>
          <w:szCs w:val="28"/>
          <w:cs/>
        </w:rPr>
        <w:t>เก้า</w:t>
      </w:r>
      <w:r w:rsidRPr="00420F7A">
        <w:rPr>
          <w:rFonts w:ascii="Angsana New" w:hAnsi="Angsana New" w:hint="cs"/>
          <w:sz w:val="28"/>
          <w:szCs w:val="28"/>
          <w:cs/>
        </w:rPr>
        <w:t>เดือน</w:t>
      </w:r>
      <w:r w:rsidRPr="00420F7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66818" w:rsidRPr="00420F7A">
        <w:rPr>
          <w:rFonts w:ascii="Angsana New" w:hAnsi="Angsana New"/>
          <w:sz w:val="28"/>
          <w:szCs w:val="28"/>
        </w:rPr>
        <w:t xml:space="preserve">30 </w:t>
      </w:r>
      <w:r w:rsidR="00566818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2565 </w:t>
      </w:r>
      <w:r w:rsidRPr="00420F7A">
        <w:rPr>
          <w:rFonts w:ascii="Angsana New" w:hAnsi="Angsana New"/>
          <w:sz w:val="28"/>
          <w:szCs w:val="28"/>
          <w:cs/>
        </w:rPr>
        <w:t>เพิ่มขึ้นจำนวนเงิน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BF57C3" w:rsidRPr="00420F7A">
        <w:rPr>
          <w:rFonts w:ascii="Angsana New" w:hAnsi="Angsana New"/>
          <w:sz w:val="28"/>
          <w:szCs w:val="28"/>
        </w:rPr>
        <w:t>123.05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ล้านบาท ในการกำหนดมูลค่าดังกล่าว ฝ่ายบริหารใช้ข้อสมมติในการ</w:t>
      </w:r>
      <w:r w:rsidRPr="00420F7A">
        <w:rPr>
          <w:rFonts w:ascii="Angsana New" w:hAnsi="Angsana New" w:hint="cs"/>
          <w:sz w:val="28"/>
          <w:szCs w:val="28"/>
          <w:cs/>
        </w:rPr>
        <w:t>ป</w:t>
      </w:r>
      <w:r w:rsidRPr="00420F7A">
        <w:rPr>
          <w:rFonts w:ascii="Angsana New" w:hAnsi="Angsana New"/>
          <w:sz w:val="28"/>
          <w:szCs w:val="28"/>
          <w:cs/>
        </w:rPr>
        <w:t xml:space="preserve">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420F7A">
        <w:rPr>
          <w:rFonts w:ascii="Angsana New" w:hAnsi="Angsana New"/>
          <w:sz w:val="28"/>
          <w:szCs w:val="28"/>
        </w:rPr>
        <w:t xml:space="preserve">1 </w:t>
      </w:r>
      <w:r w:rsidRPr="00420F7A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420F7A">
        <w:rPr>
          <w:rFonts w:ascii="Angsana New" w:hAnsi="Angsana New"/>
          <w:sz w:val="28"/>
          <w:szCs w:val="28"/>
        </w:rPr>
        <w:t>2564</w:t>
      </w:r>
    </w:p>
    <w:p w14:paraId="484267D2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3695BFFA" w14:textId="5408477A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ต่อมาในไตรมาสที่ </w:t>
      </w:r>
      <w:r w:rsidR="00566818" w:rsidRPr="00420F7A">
        <w:rPr>
          <w:rFonts w:ascii="Angsana New" w:hAnsi="Angsana New"/>
          <w:sz w:val="28"/>
          <w:szCs w:val="28"/>
          <w:cs/>
        </w:rPr>
        <w:tab/>
      </w:r>
      <w:r w:rsidR="00566818" w:rsidRPr="00420F7A">
        <w:rPr>
          <w:rFonts w:ascii="Angsana New" w:hAnsi="Angsana New"/>
          <w:sz w:val="28"/>
          <w:szCs w:val="28"/>
        </w:rPr>
        <w:t>2</w:t>
      </w:r>
      <w:r w:rsidRPr="00420F7A">
        <w:rPr>
          <w:rFonts w:ascii="Angsana New" w:hAnsi="Angsana New" w:hint="cs"/>
          <w:sz w:val="28"/>
          <w:szCs w:val="28"/>
          <w:cs/>
        </w:rPr>
        <w:t xml:space="preserve"> ของปี </w:t>
      </w:r>
      <w:r w:rsidRPr="00420F7A">
        <w:rPr>
          <w:rFonts w:ascii="Angsana New" w:hAnsi="Angsana New"/>
          <w:sz w:val="28"/>
          <w:szCs w:val="28"/>
        </w:rPr>
        <w:t xml:space="preserve">2565 </w:t>
      </w:r>
      <w:r w:rsidRPr="00420F7A">
        <w:rPr>
          <w:rFonts w:ascii="Angsana New" w:hAnsi="Angsana New" w:hint="cs"/>
          <w:sz w:val="28"/>
          <w:szCs w:val="28"/>
          <w:cs/>
        </w:rPr>
        <w:t xml:space="preserve"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โดย ณ วันที่ </w:t>
      </w:r>
      <w:r w:rsidRPr="00420F7A">
        <w:rPr>
          <w:rFonts w:ascii="Angsana New" w:hAnsi="Angsana New"/>
          <w:sz w:val="28"/>
          <w:szCs w:val="28"/>
        </w:rPr>
        <w:t xml:space="preserve">31 </w:t>
      </w:r>
      <w:r w:rsidRPr="00420F7A">
        <w:rPr>
          <w:rFonts w:ascii="Angsana New" w:hAnsi="Angsana New" w:hint="cs"/>
          <w:sz w:val="28"/>
          <w:szCs w:val="28"/>
          <w:cs/>
        </w:rPr>
        <w:t>ม</w:t>
      </w:r>
      <w:r w:rsidR="00566818" w:rsidRPr="00420F7A">
        <w:rPr>
          <w:rFonts w:ascii="Angsana New" w:hAnsi="Angsana New" w:hint="cs"/>
          <w:sz w:val="28"/>
          <w:szCs w:val="28"/>
          <w:cs/>
        </w:rPr>
        <w:t>ีนาคม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2565 </w:t>
      </w:r>
      <w:r w:rsidRPr="00420F7A">
        <w:rPr>
          <w:rFonts w:ascii="Angsana New" w:hAnsi="Angsana New" w:hint="cs"/>
          <w:sz w:val="28"/>
          <w:szCs w:val="28"/>
          <w:cs/>
        </w:rPr>
        <w:t xml:space="preserve">กลุ่มบริษัทบันทึกปรับปรุงค่าความนิยมจากการซื้อธุรกิจลดลง </w:t>
      </w:r>
      <w:r w:rsidRPr="00420F7A">
        <w:rPr>
          <w:rFonts w:ascii="Angsana New" w:hAnsi="Angsana New"/>
          <w:sz w:val="28"/>
          <w:szCs w:val="28"/>
        </w:rPr>
        <w:t xml:space="preserve">13.85 </w:t>
      </w:r>
      <w:r w:rsidRPr="00420F7A">
        <w:rPr>
          <w:rFonts w:ascii="Angsana New" w:hAnsi="Angsana New" w:hint="cs"/>
          <w:sz w:val="28"/>
          <w:szCs w:val="28"/>
          <w:cs/>
        </w:rPr>
        <w:t>ล้านบาท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29F2A7BF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</w:rPr>
      </w:pPr>
    </w:p>
    <w:p w14:paraId="5D1A20A1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 w:hint="cs"/>
          <w:sz w:val="28"/>
          <w:szCs w:val="28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4E629CF3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Theme="majorBidi" w:hAnsiTheme="majorBidi" w:cstheme="majorBidi"/>
        </w:rPr>
      </w:pPr>
    </w:p>
    <w:p w14:paraId="05C36649" w14:textId="77777777" w:rsidR="00617406" w:rsidRPr="00420F7A" w:rsidRDefault="00617406">
      <w:pPr>
        <w:spacing w:line="240" w:lineRule="auto"/>
        <w:jc w:val="left"/>
        <w:rPr>
          <w:rFonts w:ascii="Book Antiqua" w:hAnsi="Book Antiqua"/>
          <w:sz w:val="28"/>
          <w:szCs w:val="28"/>
          <w:cs/>
        </w:rPr>
      </w:pPr>
      <w:r w:rsidRPr="00420F7A">
        <w:rPr>
          <w:sz w:val="28"/>
          <w:szCs w:val="28"/>
          <w:cs/>
        </w:rPr>
        <w:br w:type="page"/>
      </w:r>
    </w:p>
    <w:p w14:paraId="382BF5A9" w14:textId="4D104F6A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sz w:val="28"/>
          <w:szCs w:val="28"/>
          <w:cs/>
        </w:rPr>
      </w:pPr>
      <w:r w:rsidRPr="00420F7A">
        <w:rPr>
          <w:rFonts w:hint="cs"/>
          <w:sz w:val="28"/>
          <w:szCs w:val="28"/>
          <w:cs/>
        </w:rPr>
        <w:lastRenderedPageBreak/>
        <w:t xml:space="preserve">ข้อมูลของสิ่งตอบแทนทั้งหมดที่โอนให้และมูลค่าที่รับรู้ </w:t>
      </w:r>
      <w:r w:rsidRPr="00420F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20F7A">
        <w:rPr>
          <w:rFonts w:asciiTheme="majorBidi" w:hAnsiTheme="majorBidi" w:cstheme="majorBidi"/>
          <w:sz w:val="28"/>
          <w:szCs w:val="28"/>
        </w:rPr>
        <w:t xml:space="preserve">31 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420F7A">
        <w:rPr>
          <w:rFonts w:asciiTheme="majorBidi" w:hAnsiTheme="majorBidi" w:cstheme="majorBidi"/>
          <w:sz w:val="28"/>
          <w:szCs w:val="28"/>
        </w:rPr>
        <w:t xml:space="preserve">2564 </w:t>
      </w:r>
      <w:r w:rsidRPr="00420F7A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420F7A">
        <w:rPr>
          <w:rFonts w:hint="cs"/>
          <w:sz w:val="28"/>
          <w:szCs w:val="28"/>
          <w:cs/>
        </w:rPr>
        <w:t>สินทรัพย์ที่ได้มาและหนี้สินที่รับมาแต่ละประเภทที่สำคัญ มีดังนี้</w:t>
      </w:r>
    </w:p>
    <w:p w14:paraId="097C3701" w14:textId="20E81273" w:rsidR="00EB2CF7" w:rsidRPr="00420F7A" w:rsidRDefault="00EB2CF7" w:rsidP="00EB2CF7">
      <w:pPr>
        <w:spacing w:line="240" w:lineRule="auto"/>
        <w:jc w:val="left"/>
        <w:rPr>
          <w:rFonts w:ascii="Angsana New" w:hAnsi="Angsana New"/>
          <w:color w:val="000000"/>
          <w:sz w:val="22"/>
          <w:szCs w:val="22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44"/>
        <w:gridCol w:w="254"/>
        <w:gridCol w:w="989"/>
        <w:gridCol w:w="253"/>
        <w:gridCol w:w="1571"/>
      </w:tblGrid>
      <w:tr w:rsidR="00EB2CF7" w:rsidRPr="00420F7A" w14:paraId="1ACA7E53" w14:textId="77777777" w:rsidTr="006461C0">
        <w:tc>
          <w:tcPr>
            <w:tcW w:w="6144" w:type="dxa"/>
          </w:tcPr>
          <w:p w14:paraId="7D56D656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07698B32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70DAAA4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2585F98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73583A89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420F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</w:t>
            </w:r>
          </w:p>
        </w:tc>
      </w:tr>
      <w:tr w:rsidR="00EB2CF7" w:rsidRPr="00420F7A" w14:paraId="78F6EE61" w14:textId="77777777" w:rsidTr="006461C0">
        <w:tc>
          <w:tcPr>
            <w:tcW w:w="6144" w:type="dxa"/>
          </w:tcPr>
          <w:p w14:paraId="655D06FF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CE26477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434FE6C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011633B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6189ACA" w14:textId="77777777" w:rsidR="00EB2CF7" w:rsidRPr="00420F7A" w:rsidRDefault="00EB2CF7" w:rsidP="006461C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B2CF7" w:rsidRPr="00420F7A" w14:paraId="0E7ED65D" w14:textId="77777777" w:rsidTr="006461C0">
        <w:trPr>
          <w:trHeight w:val="80"/>
        </w:trPr>
        <w:tc>
          <w:tcPr>
            <w:tcW w:w="6144" w:type="dxa"/>
          </w:tcPr>
          <w:p w14:paraId="3423E584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6028D08B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8D54B4D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9B6848A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A078B7B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11.84</w:t>
            </w:r>
          </w:p>
        </w:tc>
      </w:tr>
      <w:tr w:rsidR="00EB2CF7" w:rsidRPr="00420F7A" w14:paraId="036245D3" w14:textId="77777777" w:rsidTr="006461C0">
        <w:tc>
          <w:tcPr>
            <w:tcW w:w="6144" w:type="dxa"/>
          </w:tcPr>
          <w:p w14:paraId="32F257D2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254" w:type="dxa"/>
          </w:tcPr>
          <w:p w14:paraId="161FE94F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1464341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F8F005C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C0DAAE8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197.06</w:t>
            </w:r>
          </w:p>
        </w:tc>
      </w:tr>
      <w:tr w:rsidR="00EB2CF7" w:rsidRPr="00420F7A" w14:paraId="57C7C576" w14:textId="77777777" w:rsidTr="006461C0">
        <w:tc>
          <w:tcPr>
            <w:tcW w:w="6144" w:type="dxa"/>
          </w:tcPr>
          <w:p w14:paraId="6C1D6453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3E9EB897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1C5D2F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D2FB63B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A6ECD54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158.11</w:t>
            </w:r>
          </w:p>
        </w:tc>
      </w:tr>
      <w:tr w:rsidR="00EB2CF7" w:rsidRPr="00420F7A" w14:paraId="20663826" w14:textId="77777777" w:rsidTr="006461C0">
        <w:tc>
          <w:tcPr>
            <w:tcW w:w="6144" w:type="dxa"/>
          </w:tcPr>
          <w:p w14:paraId="25EF37AE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6537D2B2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99AD141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35A753E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050A211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8.62</w:t>
            </w:r>
          </w:p>
        </w:tc>
      </w:tr>
      <w:tr w:rsidR="00EB2CF7" w:rsidRPr="00420F7A" w14:paraId="60697828" w14:textId="77777777" w:rsidTr="006461C0">
        <w:tc>
          <w:tcPr>
            <w:tcW w:w="6144" w:type="dxa"/>
          </w:tcPr>
          <w:p w14:paraId="0C84D8B5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5F7A557E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32EB663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217D838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7CEB7AE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327.35</w:t>
            </w:r>
          </w:p>
        </w:tc>
      </w:tr>
      <w:tr w:rsidR="00EB2CF7" w:rsidRPr="00420F7A" w14:paraId="03D722BA" w14:textId="77777777" w:rsidTr="00711FD9">
        <w:trPr>
          <w:trHeight w:val="64"/>
        </w:trPr>
        <w:tc>
          <w:tcPr>
            <w:tcW w:w="6144" w:type="dxa"/>
          </w:tcPr>
          <w:p w14:paraId="49339097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4" w:type="dxa"/>
          </w:tcPr>
          <w:p w14:paraId="5A3EC692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554C773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0745CA6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B1305EC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7.60</w:t>
            </w:r>
          </w:p>
        </w:tc>
      </w:tr>
      <w:tr w:rsidR="00EB2CF7" w:rsidRPr="00420F7A" w14:paraId="2D0BE4FD" w14:textId="77777777" w:rsidTr="006461C0">
        <w:tc>
          <w:tcPr>
            <w:tcW w:w="6144" w:type="dxa"/>
          </w:tcPr>
          <w:p w14:paraId="6F5BF3F0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35AA2B22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C459563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480CF3A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C9AE33A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4.66</w:t>
            </w:r>
          </w:p>
        </w:tc>
      </w:tr>
      <w:tr w:rsidR="00EB2CF7" w:rsidRPr="00420F7A" w14:paraId="684FCC60" w14:textId="77777777" w:rsidTr="00FD45D2">
        <w:tc>
          <w:tcPr>
            <w:tcW w:w="6144" w:type="dxa"/>
            <w:vAlign w:val="center"/>
          </w:tcPr>
          <w:p w14:paraId="3C5C8B3D" w14:textId="77777777" w:rsidR="00EB2CF7" w:rsidRPr="00420F7A" w:rsidRDefault="00EB2CF7" w:rsidP="00FD45D2">
            <w:pPr>
              <w:spacing w:line="216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45566805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EE15EE3" w14:textId="77777777" w:rsidR="00EB2CF7" w:rsidRPr="00420F7A" w:rsidRDefault="00EB2CF7" w:rsidP="006461C0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701E07D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E0DF3D4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(100.25)</w:t>
            </w:r>
          </w:p>
        </w:tc>
      </w:tr>
      <w:tr w:rsidR="00EB2CF7" w:rsidRPr="00420F7A" w14:paraId="3D9A361E" w14:textId="77777777" w:rsidTr="006461C0">
        <w:tc>
          <w:tcPr>
            <w:tcW w:w="6144" w:type="dxa"/>
          </w:tcPr>
          <w:p w14:paraId="58608033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09231200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1764BF0" w14:textId="77777777" w:rsidR="00EB2CF7" w:rsidRPr="00420F7A" w:rsidRDefault="00EB2CF7" w:rsidP="006461C0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24C0A08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A29B890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(150.39)</w:t>
            </w:r>
          </w:p>
        </w:tc>
      </w:tr>
      <w:tr w:rsidR="00EB2CF7" w:rsidRPr="00420F7A" w14:paraId="2BD0D0F3" w14:textId="77777777" w:rsidTr="006461C0">
        <w:tc>
          <w:tcPr>
            <w:tcW w:w="6144" w:type="dxa"/>
          </w:tcPr>
          <w:p w14:paraId="601AF384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4" w:type="dxa"/>
          </w:tcPr>
          <w:p w14:paraId="04FCE7E6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55906F8" w14:textId="77777777" w:rsidR="00EB2CF7" w:rsidRPr="00420F7A" w:rsidRDefault="00EB2CF7" w:rsidP="006461C0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36D3C92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0B99D35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(22.72)</w:t>
            </w:r>
          </w:p>
        </w:tc>
      </w:tr>
      <w:tr w:rsidR="00EB2CF7" w:rsidRPr="00420F7A" w14:paraId="3E9BB81A" w14:textId="77777777" w:rsidTr="006461C0">
        <w:tc>
          <w:tcPr>
            <w:tcW w:w="6144" w:type="dxa"/>
          </w:tcPr>
          <w:p w14:paraId="04ECB3D4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254" w:type="dxa"/>
          </w:tcPr>
          <w:p w14:paraId="07BB6C50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C36F78E" w14:textId="77777777" w:rsidR="00EB2CF7" w:rsidRPr="00420F7A" w:rsidRDefault="00EB2CF7" w:rsidP="006461C0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3C3C8CC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8FAF528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(27.73)</w:t>
            </w:r>
          </w:p>
        </w:tc>
      </w:tr>
      <w:tr w:rsidR="00EB2CF7" w:rsidRPr="00420F7A" w14:paraId="17527E26" w14:textId="77777777" w:rsidTr="006461C0">
        <w:tc>
          <w:tcPr>
            <w:tcW w:w="6144" w:type="dxa"/>
          </w:tcPr>
          <w:p w14:paraId="76F29C9A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4" w:type="dxa"/>
          </w:tcPr>
          <w:p w14:paraId="546EB402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5FC9881" w14:textId="77777777" w:rsidR="00EB2CF7" w:rsidRPr="00420F7A" w:rsidRDefault="00EB2CF7" w:rsidP="006461C0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673564B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1C25564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(22.50)</w:t>
            </w:r>
          </w:p>
        </w:tc>
      </w:tr>
      <w:tr w:rsidR="00EB2CF7" w:rsidRPr="00420F7A" w14:paraId="2743EC30" w14:textId="77777777" w:rsidTr="006461C0">
        <w:tc>
          <w:tcPr>
            <w:tcW w:w="6144" w:type="dxa"/>
          </w:tcPr>
          <w:p w14:paraId="52BE40B6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67C56CD7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BED756F" w14:textId="77777777" w:rsidR="00EB2CF7" w:rsidRPr="00420F7A" w:rsidRDefault="00EB2CF7" w:rsidP="006461C0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FBEEA6D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A346643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(24.67)</w:t>
            </w:r>
          </w:p>
        </w:tc>
      </w:tr>
      <w:tr w:rsidR="00EB2CF7" w:rsidRPr="00420F7A" w14:paraId="2B3A9C59" w14:textId="77777777" w:rsidTr="006461C0">
        <w:tc>
          <w:tcPr>
            <w:tcW w:w="6144" w:type="dxa"/>
          </w:tcPr>
          <w:p w14:paraId="73C8AABA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</w:tcPr>
          <w:p w14:paraId="744A91BC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BC5D65A" w14:textId="77777777" w:rsidR="00EB2CF7" w:rsidRPr="00420F7A" w:rsidRDefault="00EB2CF7" w:rsidP="006461C0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FBD1AAE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4B552EA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(22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68)</w:t>
            </w:r>
          </w:p>
        </w:tc>
      </w:tr>
      <w:tr w:rsidR="00EB2CF7" w:rsidRPr="00420F7A" w14:paraId="7F2B8B82" w14:textId="77777777" w:rsidTr="006461C0">
        <w:tc>
          <w:tcPr>
            <w:tcW w:w="6144" w:type="dxa"/>
          </w:tcPr>
          <w:p w14:paraId="028CC4CC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254" w:type="dxa"/>
          </w:tcPr>
          <w:p w14:paraId="6D667E01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FFCD98A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2324032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CD5BFCB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344.30</w:t>
            </w:r>
          </w:p>
        </w:tc>
      </w:tr>
      <w:tr w:rsidR="00EB2CF7" w:rsidRPr="00420F7A" w14:paraId="0C59A57D" w14:textId="77777777" w:rsidTr="006461C0">
        <w:tc>
          <w:tcPr>
            <w:tcW w:w="6144" w:type="dxa"/>
          </w:tcPr>
          <w:p w14:paraId="44940658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40)</w:t>
            </w:r>
          </w:p>
        </w:tc>
        <w:tc>
          <w:tcPr>
            <w:tcW w:w="254" w:type="dxa"/>
          </w:tcPr>
          <w:p w14:paraId="7DC42B37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BAE798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253B3EB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02A2852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(137.72)</w:t>
            </w:r>
          </w:p>
        </w:tc>
      </w:tr>
      <w:tr w:rsidR="00EB2CF7" w:rsidRPr="00420F7A" w14:paraId="46070E4D" w14:textId="77777777" w:rsidTr="006461C0">
        <w:tc>
          <w:tcPr>
            <w:tcW w:w="6144" w:type="dxa"/>
          </w:tcPr>
          <w:p w14:paraId="662E5BC3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1B834041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544AD1F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6B237E3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E16A6B9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206.58</w:t>
            </w:r>
          </w:p>
        </w:tc>
      </w:tr>
      <w:tr w:rsidR="00EB2CF7" w:rsidRPr="00420F7A" w14:paraId="41F062B1" w14:textId="77777777" w:rsidTr="006461C0">
        <w:tc>
          <w:tcPr>
            <w:tcW w:w="6144" w:type="dxa"/>
          </w:tcPr>
          <w:p w14:paraId="17BC8CFF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3779D121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58A532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EC65091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90DCFFA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353.42</w:t>
            </w:r>
          </w:p>
        </w:tc>
      </w:tr>
      <w:tr w:rsidR="00EB2CF7" w:rsidRPr="00420F7A" w14:paraId="0E6BEFF1" w14:textId="77777777" w:rsidTr="006461C0">
        <w:tc>
          <w:tcPr>
            <w:tcW w:w="6144" w:type="dxa"/>
          </w:tcPr>
          <w:p w14:paraId="3E06F4F8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2BF0B1AD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BDCFCAF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7D6A04F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7FD0F5A0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560.00</w:t>
            </w:r>
          </w:p>
        </w:tc>
      </w:tr>
      <w:tr w:rsidR="00EB2CF7" w:rsidRPr="00420F7A" w14:paraId="074AFEE2" w14:textId="77777777" w:rsidTr="006461C0">
        <w:trPr>
          <w:trHeight w:val="21"/>
        </w:trPr>
        <w:tc>
          <w:tcPr>
            <w:tcW w:w="6144" w:type="dxa"/>
          </w:tcPr>
          <w:p w14:paraId="5DE0AAEB" w14:textId="77777777" w:rsidR="00EB2CF7" w:rsidRPr="00420F7A" w:rsidRDefault="00EB2CF7" w:rsidP="006461C0">
            <w:pPr>
              <w:pStyle w:val="NoSpacing"/>
              <w:spacing w:line="216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254" w:type="dxa"/>
          </w:tcPr>
          <w:p w14:paraId="0F09E652" w14:textId="77777777" w:rsidR="00EB2CF7" w:rsidRPr="00420F7A" w:rsidRDefault="00EB2CF7" w:rsidP="006461C0">
            <w:pPr>
              <w:pStyle w:val="NoSpacing"/>
              <w:spacing w:line="21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989" w:type="dxa"/>
          </w:tcPr>
          <w:p w14:paraId="09D58F51" w14:textId="77777777" w:rsidR="00EB2CF7" w:rsidRPr="00420F7A" w:rsidRDefault="00EB2CF7" w:rsidP="006461C0">
            <w:pPr>
              <w:pStyle w:val="NoSpacing"/>
              <w:spacing w:line="21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253" w:type="dxa"/>
          </w:tcPr>
          <w:p w14:paraId="60E7BA64" w14:textId="77777777" w:rsidR="00EB2CF7" w:rsidRPr="00420F7A" w:rsidRDefault="00EB2CF7" w:rsidP="006461C0">
            <w:pPr>
              <w:pStyle w:val="NoSpacing"/>
              <w:spacing w:line="216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571" w:type="dxa"/>
          </w:tcPr>
          <w:p w14:paraId="34E66F5C" w14:textId="77777777" w:rsidR="00EB2CF7" w:rsidRPr="00420F7A" w:rsidRDefault="00EB2CF7" w:rsidP="006461C0">
            <w:pPr>
              <w:pStyle w:val="NoSpacing"/>
              <w:spacing w:line="216" w:lineRule="auto"/>
              <w:rPr>
                <w:rFonts w:ascii="Angsana New" w:hAnsi="Angsana New"/>
                <w:sz w:val="22"/>
              </w:rPr>
            </w:pPr>
          </w:p>
        </w:tc>
      </w:tr>
      <w:tr w:rsidR="00EB2CF7" w:rsidRPr="00420F7A" w14:paraId="57A34071" w14:textId="77777777" w:rsidTr="006461C0">
        <w:tc>
          <w:tcPr>
            <w:tcW w:w="6144" w:type="dxa"/>
          </w:tcPr>
          <w:p w14:paraId="6320CB23" w14:textId="77777777" w:rsidR="00EB2CF7" w:rsidRPr="00420F7A" w:rsidRDefault="00EB2CF7" w:rsidP="006461C0">
            <w:pPr>
              <w:tabs>
                <w:tab w:val="decimal" w:pos="510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7C1DEFE7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3896A3B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9BD0FE7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5181325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11.84</w:t>
            </w:r>
          </w:p>
        </w:tc>
      </w:tr>
      <w:tr w:rsidR="00EB2CF7" w:rsidRPr="00420F7A" w14:paraId="4FE636A7" w14:textId="77777777" w:rsidTr="006461C0">
        <w:tc>
          <w:tcPr>
            <w:tcW w:w="6144" w:type="dxa"/>
          </w:tcPr>
          <w:p w14:paraId="2CEC0C43" w14:textId="77777777" w:rsidR="00EB2CF7" w:rsidRPr="00420F7A" w:rsidRDefault="00EB2CF7" w:rsidP="006461C0">
            <w:pPr>
              <w:tabs>
                <w:tab w:val="decimal" w:pos="510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769F3EAD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63478F8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611A154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D66E82F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(560.00)</w:t>
            </w:r>
          </w:p>
        </w:tc>
      </w:tr>
      <w:tr w:rsidR="00EB2CF7" w:rsidRPr="00420F7A" w14:paraId="4BE71F2D" w14:textId="77777777" w:rsidTr="006461C0">
        <w:tc>
          <w:tcPr>
            <w:tcW w:w="6144" w:type="dxa"/>
          </w:tcPr>
          <w:p w14:paraId="4DCB8DDE" w14:textId="77777777" w:rsidR="00EB2CF7" w:rsidRPr="00420F7A" w:rsidRDefault="00EB2CF7" w:rsidP="006461C0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150E5864" w14:textId="77777777" w:rsidR="00EB2CF7" w:rsidRPr="00420F7A" w:rsidRDefault="00EB2CF7" w:rsidP="006461C0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261A687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73E7DB5" w14:textId="77777777" w:rsidR="00EB2CF7" w:rsidRPr="00420F7A" w:rsidRDefault="00EB2CF7" w:rsidP="006461C0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13695B7A" w14:textId="77777777" w:rsidR="00EB2CF7" w:rsidRPr="00420F7A" w:rsidRDefault="00EB2CF7" w:rsidP="006461C0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(548.16)</w:t>
            </w:r>
          </w:p>
        </w:tc>
      </w:tr>
    </w:tbl>
    <w:p w14:paraId="7CA3E29A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0" w:firstLine="0"/>
        <w:jc w:val="thaiDistribute"/>
        <w:rPr>
          <w:rFonts w:ascii="Angsana New" w:hAnsi="Angsana New"/>
        </w:rPr>
      </w:pPr>
    </w:p>
    <w:p w14:paraId="3639254F" w14:textId="59891DA4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420F7A">
        <w:rPr>
          <w:rFonts w:ascii="Angsana New" w:hAnsi="Angsana New" w:hint="cs"/>
          <w:spacing w:val="-4"/>
          <w:sz w:val="28"/>
          <w:szCs w:val="28"/>
          <w:cs/>
        </w:rPr>
        <w:t>ในการจัดทำงบกำไรขาดทุนเบ็ดเสร็จรวมสำหรับงวดสามเดือนและ</w:t>
      </w:r>
      <w:r w:rsidR="00566818" w:rsidRPr="00420F7A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Pr="00420F7A">
        <w:rPr>
          <w:rFonts w:ascii="Angsana New" w:hAnsi="Angsana New"/>
          <w:spacing w:val="-4"/>
          <w:sz w:val="28"/>
          <w:szCs w:val="28"/>
        </w:rPr>
        <w:t>3</w:t>
      </w:r>
      <w:r w:rsidR="00566818" w:rsidRPr="00420F7A">
        <w:rPr>
          <w:rFonts w:ascii="Angsana New" w:hAnsi="Angsana New"/>
          <w:spacing w:val="-4"/>
          <w:sz w:val="28"/>
          <w:szCs w:val="28"/>
        </w:rPr>
        <w:t xml:space="preserve">0 </w:t>
      </w:r>
      <w:r w:rsidR="00566818" w:rsidRPr="00420F7A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2565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กลุ่มบริษัทได้รวมผลการดำเนินงานของ 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PIC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ตั้งแต่วันที่ 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1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2564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ตามที่กล่าวไว้ข้างต้น เนื่องจากผู้บริหารของบริษัทพิจารณาว่าผลการดำเนินงานรวมในช่วงระหว่างวันที่ 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25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2564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31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>ตุลาคม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 2564 </w:t>
      </w:r>
      <w:r w:rsidRPr="00420F7A">
        <w:rPr>
          <w:rFonts w:ascii="Angsana New" w:hAnsi="Angsana New" w:hint="cs"/>
          <w:spacing w:val="-4"/>
          <w:sz w:val="28"/>
          <w:szCs w:val="28"/>
          <w:cs/>
        </w:rPr>
        <w:t>ไม่มีผลกระทบต่องบการเงินอย่างเป็นสาระสำคัญ</w:t>
      </w:r>
    </w:p>
    <w:p w14:paraId="495908D0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pacing w:val="-4"/>
        </w:rPr>
      </w:pPr>
    </w:p>
    <w:p w14:paraId="77B3E77B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420F7A">
        <w:rPr>
          <w:rFonts w:ascii="Angsana New" w:hAnsi="Angsana New"/>
          <w:sz w:val="28"/>
          <w:szCs w:val="28"/>
        </w:rPr>
        <w:t xml:space="preserve">PIC </w:t>
      </w:r>
      <w:r w:rsidRPr="00420F7A">
        <w:rPr>
          <w:rFonts w:ascii="Angsana New" w:hAnsi="Angsana New" w:hint="cs"/>
          <w:sz w:val="28"/>
          <w:szCs w:val="28"/>
          <w:cs/>
        </w:rPr>
        <w:t xml:space="preserve">ในธุรกิจผลิตและจำหน่ายเครื่องทำความเย็น </w:t>
      </w:r>
      <w:r w:rsidRPr="00420F7A">
        <w:rPr>
          <w:rFonts w:ascii="Angsana New" w:hAnsi="Angsana New"/>
          <w:sz w:val="28"/>
          <w:szCs w:val="28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Pr="00420F7A">
        <w:rPr>
          <w:rFonts w:ascii="Angsana New" w:hAnsi="Angsana New"/>
          <w:sz w:val="28"/>
          <w:szCs w:val="28"/>
        </w:rPr>
        <w:t xml:space="preserve"> </w:t>
      </w:r>
    </w:p>
    <w:p w14:paraId="4BC4444E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37D5075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cstheme="minorBidi"/>
        </w:rPr>
      </w:pPr>
      <w:r w:rsidRPr="00420F7A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420F7A">
        <w:rPr>
          <w:rFonts w:asciiTheme="majorBidi" w:hAnsiTheme="majorBidi" w:cstheme="majorBidi"/>
          <w:spacing w:val="-4"/>
          <w:sz w:val="28"/>
          <w:szCs w:val="28"/>
          <w:cs/>
        </w:rPr>
        <w:t>ารค้า</w:t>
      </w:r>
      <w:r w:rsidRPr="00420F7A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 PIC </w:t>
      </w:r>
      <w:r w:rsidRPr="00420F7A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ประกอบด้วยมูลค่าลูกหนี้ตามสัญญาที่ครบกำหนดชำระจำนวนเงิน</w:t>
      </w:r>
      <w:r w:rsidRPr="00420F7A">
        <w:rPr>
          <w:rFonts w:asciiTheme="majorBidi" w:hAnsiTheme="majorBidi" w:cstheme="majorBidi"/>
          <w:spacing w:val="-4"/>
          <w:sz w:val="28"/>
          <w:szCs w:val="28"/>
        </w:rPr>
        <w:t xml:space="preserve"> 195.50</w:t>
      </w:r>
      <w:r w:rsidRPr="00420F7A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</w:t>
      </w:r>
      <w:r w:rsidRPr="00420F7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20F7A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420F7A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</w:t>
      </w:r>
      <w:r w:rsidRPr="00420F7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20F7A">
        <w:rPr>
          <w:rFonts w:asciiTheme="majorBidi" w:hAnsiTheme="majorBidi" w:cstheme="majorBidi"/>
          <w:spacing w:val="-2"/>
          <w:sz w:val="28"/>
          <w:szCs w:val="28"/>
          <w:cs/>
        </w:rPr>
        <w:t>ณ วันที่ซื้อธุรกิจ</w:t>
      </w:r>
      <w:r w:rsidRPr="00420F7A">
        <w:rPr>
          <w:rFonts w:asciiTheme="majorBidi" w:hAnsiTheme="majorBidi" w:cstheme="majorBidi"/>
          <w:sz w:val="28"/>
          <w:szCs w:val="28"/>
        </w:rPr>
        <w:t xml:space="preserve"> </w:t>
      </w:r>
      <w:r w:rsidRPr="00420F7A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Pr="00420F7A">
        <w:rPr>
          <w:rFonts w:asciiTheme="majorBidi" w:hAnsiTheme="majorBidi" w:cstheme="majorBidi"/>
          <w:spacing w:val="-2"/>
          <w:sz w:val="28"/>
          <w:szCs w:val="28"/>
        </w:rPr>
        <w:t xml:space="preserve">2.71 </w:t>
      </w:r>
      <w:r w:rsidRPr="00420F7A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</w:p>
    <w:p w14:paraId="29C18488" w14:textId="0EF5ED70" w:rsidR="00EB2CF7" w:rsidRPr="00420F7A" w:rsidRDefault="00EB2CF7" w:rsidP="00EB2CF7">
      <w:pPr>
        <w:spacing w:line="240" w:lineRule="auto"/>
        <w:jc w:val="left"/>
        <w:rPr>
          <w:rFonts w:ascii="Angsana New" w:hAnsi="Angsana New"/>
          <w:cs/>
        </w:rPr>
      </w:pPr>
    </w:p>
    <w:p w14:paraId="00060BF5" w14:textId="77777777" w:rsidR="00EB2CF7" w:rsidRPr="00420F7A" w:rsidRDefault="00EB2CF7" w:rsidP="00EB2CF7">
      <w:pPr>
        <w:pStyle w:val="ListParagraph"/>
        <w:numPr>
          <w:ilvl w:val="0"/>
          <w:numId w:val="47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0F7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 xml:space="preserve">บริษัท </w:t>
      </w:r>
      <w:r w:rsidRPr="00420F7A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อีสเทอร์น โคเจนเนอเรชั่น จำกัด (“</w:t>
      </w:r>
      <w:r w:rsidRPr="00420F7A">
        <w:rPr>
          <w:rFonts w:ascii="Angsana New" w:hAnsi="Angsana New" w:hint="cs"/>
          <w:b/>
          <w:bCs/>
          <w:i/>
          <w:iCs/>
          <w:sz w:val="28"/>
          <w:szCs w:val="28"/>
        </w:rPr>
        <w:t>E-COGEN”)</w:t>
      </w:r>
    </w:p>
    <w:p w14:paraId="0305727A" w14:textId="77777777" w:rsidR="00EB2CF7" w:rsidRPr="00420F7A" w:rsidRDefault="00EB2CF7" w:rsidP="00EB2CF7">
      <w:pPr>
        <w:pStyle w:val="ListParagraph"/>
        <w:tabs>
          <w:tab w:val="left" w:pos="720"/>
        </w:tabs>
        <w:spacing w:line="216" w:lineRule="auto"/>
        <w:ind w:left="900"/>
        <w:rPr>
          <w:rFonts w:asciiTheme="majorBidi" w:hAnsiTheme="majorBidi" w:cstheme="majorBidi"/>
          <w:sz w:val="22"/>
        </w:rPr>
      </w:pPr>
    </w:p>
    <w:p w14:paraId="030555D7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เมื่อวันที่</w:t>
      </w:r>
      <w:bookmarkStart w:id="0" w:name="m_-8933601872999987427_m_-83948400308357"/>
      <w:bookmarkEnd w:id="0"/>
      <w:r w:rsidRPr="00420F7A">
        <w:rPr>
          <w:rFonts w:ascii="Angsana New" w:hAnsi="Angsana New" w:hint="cs"/>
          <w:sz w:val="28"/>
          <w:szCs w:val="28"/>
        </w:rPr>
        <w:t xml:space="preserve"> 21 </w:t>
      </w:r>
      <w:r w:rsidRPr="00420F7A">
        <w:rPr>
          <w:rFonts w:ascii="Angsana New" w:hAnsi="Angsana New" w:hint="cs"/>
          <w:sz w:val="28"/>
          <w:szCs w:val="28"/>
          <w:cs/>
        </w:rPr>
        <w:t>ธันวาคม</w:t>
      </w:r>
      <w:r w:rsidRPr="00420F7A">
        <w:rPr>
          <w:rFonts w:ascii="Angsana New" w:hAnsi="Angsana New" w:hint="cs"/>
          <w:sz w:val="28"/>
          <w:szCs w:val="28"/>
        </w:rPr>
        <w:t xml:space="preserve"> 2564</w:t>
      </w:r>
      <w:r w:rsidRPr="00420F7A">
        <w:rPr>
          <w:rFonts w:ascii="Angsana New" w:hAnsi="Angsana New" w:hint="cs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420F7A">
        <w:rPr>
          <w:rFonts w:ascii="Angsana New" w:hAnsi="Angsana New" w:hint="cs"/>
          <w:sz w:val="28"/>
          <w:szCs w:val="28"/>
        </w:rPr>
        <w:t>E-COGEN”)</w:t>
      </w:r>
      <w:r w:rsidRPr="00420F7A">
        <w:rPr>
          <w:rFonts w:ascii="Angsana New" w:hAnsi="Angsana New" w:hint="cs"/>
          <w:sz w:val="28"/>
          <w:szCs w:val="28"/>
          <w:cs/>
        </w:rPr>
        <w:t xml:space="preserve"> ซึ่งดำเนินธุรกิจเกี่ยวกับการผลิตและจำหน่ายกระแสไฟฟ้า </w:t>
      </w:r>
      <w:r w:rsidRPr="00420F7A">
        <w:rPr>
          <w:rFonts w:ascii="Angsana New" w:hAnsi="Angsana New"/>
          <w:sz w:val="28"/>
          <w:szCs w:val="28"/>
          <w:cs/>
        </w:rPr>
        <w:t>กลุ่มบริษัทอนุมัติการเข้าซื้อที่ราคา</w:t>
      </w:r>
      <w:r w:rsidRPr="00420F7A">
        <w:rPr>
          <w:rFonts w:ascii="Angsana New" w:hAnsi="Angsana New" w:hint="cs"/>
          <w:sz w:val="28"/>
          <w:szCs w:val="28"/>
          <w:cs/>
        </w:rPr>
        <w:t>ไม่เกิน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12,400 </w:t>
      </w:r>
      <w:r w:rsidRPr="00420F7A">
        <w:rPr>
          <w:rFonts w:ascii="Angsana New" w:hAnsi="Angsana New"/>
          <w:sz w:val="28"/>
          <w:szCs w:val="28"/>
          <w:cs/>
        </w:rPr>
        <w:t>ล้านบาท</w:t>
      </w:r>
      <w:r w:rsidRPr="00420F7A">
        <w:rPr>
          <w:rFonts w:ascii="Angsana New" w:hAnsi="Angsana New" w:hint="cs"/>
          <w:sz w:val="28"/>
          <w:szCs w:val="28"/>
          <w:cs/>
        </w:rPr>
        <w:t xml:space="preserve"> โดยบริษัท ยูนิเวนเจอร์ บีจีพี จำกัด </w:t>
      </w:r>
      <w:r w:rsidRPr="00420F7A">
        <w:rPr>
          <w:rFonts w:ascii="Angsana New" w:hAnsi="Angsana New" w:hint="cs"/>
          <w:sz w:val="28"/>
          <w:szCs w:val="28"/>
        </w:rPr>
        <w:t xml:space="preserve">(“UVBGP”) </w:t>
      </w:r>
      <w:r w:rsidRPr="00420F7A">
        <w:rPr>
          <w:rFonts w:ascii="Angsana New" w:hAnsi="Angsana New" w:hint="cs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Pr="00420F7A">
        <w:rPr>
          <w:rFonts w:ascii="Angsana New" w:hAnsi="Angsana New" w:hint="cs"/>
          <w:sz w:val="28"/>
          <w:szCs w:val="28"/>
        </w:rPr>
        <w:t xml:space="preserve">10 </w:t>
      </w:r>
      <w:r w:rsidRPr="00420F7A">
        <w:rPr>
          <w:rFonts w:ascii="Angsana New" w:hAnsi="Angsana New" w:hint="cs"/>
          <w:sz w:val="28"/>
          <w:szCs w:val="28"/>
          <w:cs/>
        </w:rPr>
        <w:t xml:space="preserve">ล้านหุ้น ในราคาหุ้นละ </w:t>
      </w:r>
      <w:r w:rsidRPr="00420F7A">
        <w:rPr>
          <w:rFonts w:ascii="Angsana New" w:hAnsi="Angsana New" w:hint="cs"/>
          <w:sz w:val="28"/>
          <w:szCs w:val="28"/>
        </w:rPr>
        <w:t xml:space="preserve">481.07 </w:t>
      </w:r>
      <w:r w:rsidRPr="00420F7A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420F7A">
        <w:rPr>
          <w:rFonts w:ascii="Angsana New" w:hAnsi="Angsana New" w:hint="cs"/>
          <w:sz w:val="28"/>
          <w:szCs w:val="28"/>
        </w:rPr>
        <w:t>4,810.6</w:t>
      </w:r>
      <w:r w:rsidRPr="00420F7A">
        <w:rPr>
          <w:rFonts w:ascii="Angsana New" w:hAnsi="Angsana New"/>
          <w:sz w:val="28"/>
          <w:szCs w:val="28"/>
        </w:rPr>
        <w:t>7</w:t>
      </w:r>
      <w:r w:rsidRPr="00420F7A">
        <w:rPr>
          <w:rFonts w:ascii="Angsana New" w:hAnsi="Angsana New" w:hint="cs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ล้านบาท คิดเป็นอัตราการถือหุ้นร้อยละ </w:t>
      </w:r>
      <w:r w:rsidRPr="00420F7A">
        <w:rPr>
          <w:rFonts w:ascii="Angsana New" w:hAnsi="Angsana New" w:hint="cs"/>
          <w:sz w:val="28"/>
          <w:szCs w:val="28"/>
        </w:rPr>
        <w:t>100</w:t>
      </w:r>
      <w:r w:rsidRPr="00420F7A">
        <w:rPr>
          <w:rFonts w:ascii="Angsana New" w:hAnsi="Angsana New" w:hint="cs"/>
          <w:sz w:val="28"/>
          <w:szCs w:val="28"/>
          <w:cs/>
        </w:rPr>
        <w:t xml:space="preserve"> ของหุ้นสามัญทั้งหมด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 xml:space="preserve">โดย </w:t>
      </w:r>
      <w:r w:rsidRPr="00420F7A">
        <w:rPr>
          <w:rFonts w:ascii="Angsana New" w:hAnsi="Angsana New"/>
          <w:sz w:val="28"/>
          <w:szCs w:val="28"/>
        </w:rPr>
        <w:t xml:space="preserve">UVBGP </w:t>
      </w:r>
      <w:r w:rsidRPr="00420F7A">
        <w:rPr>
          <w:rFonts w:ascii="Angsana New" w:hAnsi="Angsana New"/>
          <w:sz w:val="28"/>
          <w:szCs w:val="28"/>
          <w:cs/>
        </w:rPr>
        <w:t xml:space="preserve">จ่ายเงินจำนวน </w:t>
      </w:r>
      <w:r w:rsidRPr="00420F7A">
        <w:rPr>
          <w:rFonts w:ascii="Angsana New" w:hAnsi="Angsana New"/>
          <w:sz w:val="28"/>
          <w:szCs w:val="28"/>
        </w:rPr>
        <w:t xml:space="preserve">4,373.86 </w:t>
      </w:r>
      <w:r w:rsidRPr="00420F7A">
        <w:rPr>
          <w:rFonts w:ascii="Angsana New" w:hAnsi="Angsana New"/>
          <w:sz w:val="28"/>
          <w:szCs w:val="28"/>
          <w:cs/>
        </w:rPr>
        <w:t xml:space="preserve">ล้านบาทสำหรับการซื้อหุ้น </w:t>
      </w:r>
      <w:r w:rsidRPr="00420F7A">
        <w:rPr>
          <w:rFonts w:ascii="Angsana New" w:hAnsi="Angsana New"/>
          <w:sz w:val="28"/>
          <w:szCs w:val="28"/>
        </w:rPr>
        <w:t xml:space="preserve">E-COGEN </w:t>
      </w:r>
      <w:r w:rsidRPr="00420F7A">
        <w:rPr>
          <w:rFonts w:ascii="Angsana New" w:hAnsi="Angsana New"/>
          <w:sz w:val="28"/>
          <w:szCs w:val="28"/>
          <w:cs/>
        </w:rPr>
        <w:t xml:space="preserve">และจะจ่ายเงินเพิ่มเติมจำนวน </w:t>
      </w:r>
      <w:r w:rsidRPr="00420F7A">
        <w:rPr>
          <w:rFonts w:ascii="Angsana New" w:hAnsi="Angsana New"/>
          <w:sz w:val="28"/>
          <w:szCs w:val="28"/>
        </w:rPr>
        <w:t xml:space="preserve">436.81 </w:t>
      </w:r>
      <w:r w:rsidRPr="00420F7A">
        <w:rPr>
          <w:rFonts w:ascii="Angsana New" w:hAnsi="Angsana New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Pr="00420F7A">
        <w:rPr>
          <w:rFonts w:ascii="Angsana New" w:hAnsi="Angsana New"/>
          <w:sz w:val="28"/>
          <w:szCs w:val="28"/>
        </w:rPr>
        <w:t xml:space="preserve"> E-COGEN </w:t>
      </w:r>
      <w:r w:rsidRPr="00420F7A">
        <w:rPr>
          <w:rFonts w:ascii="Angsana New" w:hAnsi="Angsana New"/>
          <w:sz w:val="28"/>
          <w:szCs w:val="28"/>
          <w:cs/>
        </w:rPr>
        <w:t xml:space="preserve">กู้ยืมเงินจำนวน </w:t>
      </w:r>
      <w:r w:rsidRPr="00420F7A">
        <w:rPr>
          <w:rFonts w:ascii="Angsana New" w:hAnsi="Angsana New"/>
          <w:sz w:val="28"/>
          <w:szCs w:val="28"/>
        </w:rPr>
        <w:t xml:space="preserve">6,000 </w:t>
      </w:r>
      <w:r w:rsidRPr="00420F7A">
        <w:rPr>
          <w:rFonts w:ascii="Angsana New" w:hAnsi="Angsana New"/>
          <w:sz w:val="28"/>
          <w:szCs w:val="28"/>
          <w:cs/>
        </w:rPr>
        <w:t xml:space="preserve">ล้านบาทจากสถาบันการเงินเพื่อจ่ายชำระคืนเงินกู้ยืมจากผู้ถือหุ้นเดิมที่ </w:t>
      </w:r>
      <w:r w:rsidRPr="00420F7A">
        <w:rPr>
          <w:rFonts w:ascii="Angsana New" w:hAnsi="Angsana New"/>
          <w:sz w:val="28"/>
          <w:szCs w:val="28"/>
        </w:rPr>
        <w:t xml:space="preserve">E-COGEN </w:t>
      </w:r>
      <w:r w:rsidRPr="00420F7A">
        <w:rPr>
          <w:rFonts w:ascii="Angsana New" w:hAnsi="Angsana New"/>
          <w:sz w:val="28"/>
          <w:szCs w:val="28"/>
          <w:cs/>
        </w:rPr>
        <w:t xml:space="preserve">มีอยู่ ณ วันที่เข้าซื้อธุรกิจจำนวน </w:t>
      </w:r>
      <w:r w:rsidRPr="00420F7A">
        <w:rPr>
          <w:rFonts w:ascii="Angsana New" w:hAnsi="Angsana New"/>
          <w:sz w:val="28"/>
          <w:szCs w:val="28"/>
        </w:rPr>
        <w:t xml:space="preserve">6,539.44 </w:t>
      </w:r>
      <w:r w:rsidRPr="00420F7A">
        <w:rPr>
          <w:rFonts w:ascii="Angsana New" w:hAnsi="Angsana New"/>
          <w:sz w:val="28"/>
          <w:szCs w:val="28"/>
          <w:cs/>
        </w:rPr>
        <w:t>ล้านบาท</w:t>
      </w:r>
    </w:p>
    <w:p w14:paraId="7EBADDFB" w14:textId="77777777" w:rsidR="00EB2CF7" w:rsidRPr="00420F7A" w:rsidRDefault="00EB2CF7" w:rsidP="00EB2CF7">
      <w:pPr>
        <w:pStyle w:val="NormalWeb"/>
        <w:spacing w:before="0" w:beforeAutospacing="0" w:after="0" w:afterAutospacing="0" w:line="216" w:lineRule="auto"/>
        <w:ind w:left="540"/>
        <w:rPr>
          <w:rFonts w:ascii="Angsana New" w:hAnsi="Angsana New" w:cs="Angsana New"/>
          <w:sz w:val="22"/>
          <w:szCs w:val="22"/>
        </w:rPr>
      </w:pPr>
    </w:p>
    <w:p w14:paraId="61E2DBC4" w14:textId="77777777" w:rsidR="00EB2CF7" w:rsidRPr="00420F7A" w:rsidRDefault="00EB2CF7" w:rsidP="00EB2CF7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การมีอำนาจควบคุมใน</w:t>
      </w:r>
      <w:r w:rsidRPr="00420F7A">
        <w:rPr>
          <w:rFonts w:ascii="Angsana New" w:hAnsi="Angsana New"/>
          <w:sz w:val="28"/>
          <w:szCs w:val="28"/>
        </w:rPr>
        <w:t xml:space="preserve"> E-COGEN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28A8B167" w14:textId="77777777" w:rsidR="00711FD9" w:rsidRPr="00420F7A" w:rsidRDefault="00711FD9" w:rsidP="00EB2CF7">
      <w:pPr>
        <w:spacing w:line="216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7BE705CD" w14:textId="2A669AE2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Pr="00420F7A">
        <w:rPr>
          <w:rFonts w:ascii="Angsana New" w:hAnsi="Angsana New"/>
          <w:sz w:val="28"/>
          <w:szCs w:val="28"/>
        </w:rPr>
        <w:t>3</w:t>
      </w:r>
      <w:r w:rsidR="00713D58" w:rsidRPr="00420F7A">
        <w:rPr>
          <w:rFonts w:ascii="Angsana New" w:hAnsi="Angsana New"/>
          <w:sz w:val="28"/>
          <w:szCs w:val="28"/>
        </w:rPr>
        <w:t>0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713D58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 E-COGEN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มีรายได้เป็นจำนวนเงิน</w:t>
      </w:r>
      <w:r w:rsidRPr="00420F7A">
        <w:rPr>
          <w:rFonts w:ascii="Angsana New" w:hAnsi="Angsana New" w:hint="cs"/>
          <w:sz w:val="28"/>
          <w:szCs w:val="28"/>
        </w:rPr>
        <w:t> </w:t>
      </w:r>
      <w:r w:rsidR="00C72F28" w:rsidRPr="00420F7A">
        <w:rPr>
          <w:rFonts w:ascii="Angsana New" w:hAnsi="Angsana New"/>
          <w:sz w:val="28"/>
          <w:szCs w:val="28"/>
        </w:rPr>
        <w:t>5,167.04</w:t>
      </w:r>
      <w:r w:rsidRPr="00420F7A">
        <w:rPr>
          <w:rFonts w:ascii="Angsana New" w:hAnsi="Angsana New" w:hint="cs"/>
          <w:sz w:val="28"/>
          <w:szCs w:val="28"/>
        </w:rPr>
        <w:t> </w:t>
      </w:r>
      <w:r w:rsidRPr="00420F7A">
        <w:rPr>
          <w:rFonts w:ascii="Angsana New" w:hAnsi="Angsana New" w:hint="cs"/>
          <w:sz w:val="28"/>
          <w:szCs w:val="28"/>
          <w:cs/>
        </w:rPr>
        <w:t>ล้านบาท และขาดทุนเป็นจำนวนเงิน</w:t>
      </w:r>
      <w:r w:rsidRPr="00420F7A">
        <w:rPr>
          <w:rFonts w:ascii="Angsana New" w:hAnsi="Angsana New" w:hint="cs"/>
          <w:sz w:val="28"/>
          <w:szCs w:val="28"/>
        </w:rPr>
        <w:t> </w:t>
      </w:r>
      <w:r w:rsidR="00471970" w:rsidRPr="00420F7A">
        <w:rPr>
          <w:rFonts w:ascii="Angsana New" w:hAnsi="Angsana New"/>
          <w:sz w:val="28"/>
          <w:szCs w:val="28"/>
        </w:rPr>
        <w:t>96.44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420F7A">
        <w:rPr>
          <w:rFonts w:ascii="Angsana New" w:hAnsi="Angsana New"/>
          <w:sz w:val="28"/>
          <w:szCs w:val="28"/>
        </w:rPr>
        <w:t xml:space="preserve">1 </w:t>
      </w:r>
      <w:r w:rsidRPr="00420F7A">
        <w:rPr>
          <w:rFonts w:ascii="Angsana New" w:hAnsi="Angsana New" w:hint="cs"/>
          <w:sz w:val="28"/>
          <w:szCs w:val="28"/>
          <w:cs/>
        </w:rPr>
        <w:t>ตุลาคม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2564</w:t>
      </w:r>
      <w:r w:rsidRPr="00420F7A">
        <w:rPr>
          <w:rFonts w:ascii="Angsana New" w:hAnsi="Angsana New"/>
          <w:sz w:val="28"/>
          <w:szCs w:val="28"/>
          <w:cs/>
        </w:rPr>
        <w:t xml:space="preserve"> จะมีรายได้รวมเพิ่มขึ้นจำนวนเงิน </w:t>
      </w:r>
      <w:r w:rsidR="00471970" w:rsidRPr="00420F7A">
        <w:rPr>
          <w:rFonts w:ascii="Angsana New" w:hAnsi="Angsana New"/>
          <w:sz w:val="28"/>
          <w:szCs w:val="28"/>
        </w:rPr>
        <w:t>7,034.37</w:t>
      </w:r>
      <w:r w:rsidRPr="00420F7A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420F7A">
        <w:rPr>
          <w:rFonts w:ascii="Angsana New" w:hAnsi="Angsana New" w:hint="cs"/>
          <w:sz w:val="28"/>
          <w:szCs w:val="28"/>
          <w:cs/>
        </w:rPr>
        <w:t>กำไร</w:t>
      </w:r>
      <w:r w:rsidRPr="00420F7A">
        <w:rPr>
          <w:rFonts w:ascii="Angsana New" w:hAnsi="Angsana New"/>
          <w:sz w:val="28"/>
          <w:szCs w:val="28"/>
          <w:cs/>
        </w:rPr>
        <w:t>รวมสำหรับงวด</w:t>
      </w:r>
      <w:r w:rsidR="00713D58" w:rsidRPr="00420F7A">
        <w:rPr>
          <w:rFonts w:ascii="Angsana New" w:hAnsi="Angsana New" w:hint="cs"/>
          <w:sz w:val="28"/>
          <w:szCs w:val="28"/>
          <w:cs/>
        </w:rPr>
        <w:t>เก้า</w:t>
      </w:r>
      <w:r w:rsidRPr="00420F7A">
        <w:rPr>
          <w:rFonts w:ascii="Angsana New" w:hAnsi="Angsana New" w:hint="cs"/>
          <w:sz w:val="28"/>
          <w:szCs w:val="28"/>
          <w:cs/>
        </w:rPr>
        <w:t>เดือน</w:t>
      </w:r>
      <w:r w:rsidRPr="00420F7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13D58" w:rsidRPr="00420F7A">
        <w:rPr>
          <w:rFonts w:ascii="Angsana New" w:hAnsi="Angsana New"/>
          <w:sz w:val="28"/>
          <w:szCs w:val="28"/>
        </w:rPr>
        <w:t xml:space="preserve">30 </w:t>
      </w:r>
      <w:r w:rsidR="00713D58" w:rsidRPr="00420F7A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420F7A">
        <w:rPr>
          <w:rFonts w:ascii="Angsana New" w:hAnsi="Angsana New"/>
          <w:sz w:val="28"/>
          <w:szCs w:val="28"/>
        </w:rPr>
        <w:t xml:space="preserve">2565 </w:t>
      </w:r>
      <w:r w:rsidRPr="00420F7A">
        <w:rPr>
          <w:rFonts w:ascii="Angsana New" w:hAnsi="Angsana New" w:hint="cs"/>
          <w:sz w:val="28"/>
          <w:szCs w:val="28"/>
          <w:cs/>
        </w:rPr>
        <w:t>ลดลง</w:t>
      </w:r>
      <w:r w:rsidRPr="00420F7A">
        <w:rPr>
          <w:rFonts w:ascii="Angsana New" w:hAnsi="Angsana New"/>
          <w:sz w:val="28"/>
          <w:szCs w:val="28"/>
          <w:cs/>
        </w:rPr>
        <w:t>จำนวนเงิน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471970" w:rsidRPr="00420F7A">
        <w:rPr>
          <w:rFonts w:ascii="Angsana New" w:hAnsi="Angsana New"/>
          <w:sz w:val="28"/>
          <w:szCs w:val="28"/>
        </w:rPr>
        <w:t>88.42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ล้านบาท ในการกำหนดมูลค่าดังกล่าว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</w:rPr>
        <w:br/>
      </w:r>
      <w:r w:rsidRPr="00420F7A">
        <w:rPr>
          <w:rFonts w:ascii="Angsana New" w:hAnsi="Angsana New" w:hint="cs"/>
          <w:sz w:val="28"/>
          <w:szCs w:val="28"/>
          <w:cs/>
        </w:rPr>
        <w:t>ฝ่าย</w:t>
      </w:r>
      <w:r w:rsidRPr="00420F7A">
        <w:rPr>
          <w:rFonts w:ascii="Angsana New" w:hAnsi="Angsana New"/>
          <w:sz w:val="28"/>
          <w:szCs w:val="28"/>
          <w:cs/>
        </w:rPr>
        <w:t>บริหารใช้ข้อสมมติในการ</w:t>
      </w:r>
      <w:r w:rsidRPr="00420F7A">
        <w:rPr>
          <w:rFonts w:ascii="Angsana New" w:hAnsi="Angsana New" w:hint="cs"/>
          <w:sz w:val="28"/>
          <w:szCs w:val="28"/>
          <w:cs/>
        </w:rPr>
        <w:t>ป</w:t>
      </w:r>
      <w:r w:rsidRPr="00420F7A">
        <w:rPr>
          <w:rFonts w:ascii="Angsana New" w:hAnsi="Angsana New"/>
          <w:sz w:val="28"/>
          <w:szCs w:val="28"/>
          <w:cs/>
        </w:rPr>
        <w:t xml:space="preserve">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420F7A">
        <w:rPr>
          <w:rFonts w:ascii="Angsana New" w:hAnsi="Angsana New"/>
          <w:sz w:val="28"/>
          <w:szCs w:val="28"/>
        </w:rPr>
        <w:t xml:space="preserve">1 </w:t>
      </w:r>
      <w:r w:rsidRPr="00420F7A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420F7A">
        <w:rPr>
          <w:rFonts w:ascii="Angsana New" w:hAnsi="Angsana New"/>
          <w:sz w:val="28"/>
          <w:szCs w:val="28"/>
        </w:rPr>
        <w:t>2564</w:t>
      </w:r>
    </w:p>
    <w:p w14:paraId="68D676A4" w14:textId="77777777" w:rsidR="00EB2CF7" w:rsidRPr="00420F7A" w:rsidRDefault="00EB2CF7" w:rsidP="00EB2CF7">
      <w:pPr>
        <w:pStyle w:val="BodyText2"/>
        <w:tabs>
          <w:tab w:val="left" w:pos="540"/>
        </w:tabs>
        <w:spacing w:line="216" w:lineRule="auto"/>
        <w:ind w:left="0" w:firstLine="0"/>
        <w:jc w:val="thaiDistribute"/>
        <w:rPr>
          <w:rFonts w:ascii="Angsana New" w:hAnsi="Angsana New"/>
        </w:rPr>
      </w:pPr>
    </w:p>
    <w:p w14:paraId="06926472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420F7A">
        <w:rPr>
          <w:rFonts w:hint="cs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39242E59" w14:textId="77777777" w:rsidR="00EB2CF7" w:rsidRPr="00420F7A" w:rsidRDefault="00EB2CF7" w:rsidP="00EB2CF7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32"/>
        <w:gridCol w:w="254"/>
        <w:gridCol w:w="1001"/>
        <w:gridCol w:w="253"/>
        <w:gridCol w:w="1571"/>
      </w:tblGrid>
      <w:tr w:rsidR="00EB2CF7" w:rsidRPr="00420F7A" w14:paraId="5029FE80" w14:textId="77777777" w:rsidTr="006461C0">
        <w:trPr>
          <w:tblHeader/>
        </w:trPr>
        <w:tc>
          <w:tcPr>
            <w:tcW w:w="6132" w:type="dxa"/>
          </w:tcPr>
          <w:p w14:paraId="3C12EA5E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3CB5F06A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AD4EB4D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553A5D0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350D0949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420F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</w:t>
            </w:r>
          </w:p>
        </w:tc>
      </w:tr>
      <w:tr w:rsidR="00EB2CF7" w:rsidRPr="00420F7A" w14:paraId="49F8657A" w14:textId="77777777" w:rsidTr="006461C0">
        <w:trPr>
          <w:tblHeader/>
        </w:trPr>
        <w:tc>
          <w:tcPr>
            <w:tcW w:w="6132" w:type="dxa"/>
          </w:tcPr>
          <w:p w14:paraId="76154B30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9F276B6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5C0EAC6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4FB92C8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23AEF3B" w14:textId="77777777" w:rsidR="00EB2CF7" w:rsidRPr="00420F7A" w:rsidRDefault="00EB2CF7" w:rsidP="006461C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B2CF7" w:rsidRPr="00420F7A" w14:paraId="369E539A" w14:textId="77777777" w:rsidTr="006461C0">
        <w:trPr>
          <w:trHeight w:val="80"/>
        </w:trPr>
        <w:tc>
          <w:tcPr>
            <w:tcW w:w="6132" w:type="dxa"/>
          </w:tcPr>
          <w:p w14:paraId="5959D841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66CA14C5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18BBDA1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8F6B131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AF86743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6.76</w:t>
            </w:r>
          </w:p>
        </w:tc>
      </w:tr>
      <w:tr w:rsidR="00EB2CF7" w:rsidRPr="00420F7A" w14:paraId="3892D6BE" w14:textId="77777777" w:rsidTr="006461C0">
        <w:tc>
          <w:tcPr>
            <w:tcW w:w="6132" w:type="dxa"/>
          </w:tcPr>
          <w:p w14:paraId="72FA01C0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254" w:type="dxa"/>
          </w:tcPr>
          <w:p w14:paraId="7C221589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2A13376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D401819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EE955F1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1,252.75</w:t>
            </w:r>
          </w:p>
        </w:tc>
      </w:tr>
      <w:tr w:rsidR="00EB2CF7" w:rsidRPr="00420F7A" w14:paraId="0D78F6A3" w14:textId="77777777" w:rsidTr="006461C0">
        <w:tc>
          <w:tcPr>
            <w:tcW w:w="6132" w:type="dxa"/>
          </w:tcPr>
          <w:p w14:paraId="744508D8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17712DCC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F6B12A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1F79217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1AC63AF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196.46</w:t>
            </w:r>
          </w:p>
        </w:tc>
      </w:tr>
      <w:tr w:rsidR="00EB2CF7" w:rsidRPr="00420F7A" w14:paraId="4C135419" w14:textId="77777777" w:rsidTr="006461C0">
        <w:tc>
          <w:tcPr>
            <w:tcW w:w="6132" w:type="dxa"/>
          </w:tcPr>
          <w:p w14:paraId="749A7852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6506C8F7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0588A37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FBB3BB1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CEDDBB9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</w:tr>
      <w:tr w:rsidR="00EB2CF7" w:rsidRPr="00420F7A" w14:paraId="5822C580" w14:textId="77777777" w:rsidTr="006461C0">
        <w:tc>
          <w:tcPr>
            <w:tcW w:w="6132" w:type="dxa"/>
          </w:tcPr>
          <w:p w14:paraId="1C8E21B8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54" w:type="dxa"/>
          </w:tcPr>
          <w:p w14:paraId="13B05322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E71F72C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5243930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9B2B6FB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3,331.18</w:t>
            </w:r>
          </w:p>
        </w:tc>
      </w:tr>
      <w:tr w:rsidR="00EB2CF7" w:rsidRPr="00420F7A" w14:paraId="36A49FA7" w14:textId="77777777" w:rsidTr="006461C0">
        <w:tc>
          <w:tcPr>
            <w:tcW w:w="6132" w:type="dxa"/>
          </w:tcPr>
          <w:p w14:paraId="48FFA554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12765B97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1A45BB0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95E52BD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2991AC4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12,602.44</w:t>
            </w:r>
          </w:p>
        </w:tc>
      </w:tr>
      <w:tr w:rsidR="00EB2CF7" w:rsidRPr="00420F7A" w14:paraId="594594FE" w14:textId="77777777" w:rsidTr="006461C0">
        <w:tc>
          <w:tcPr>
            <w:tcW w:w="6132" w:type="dxa"/>
            <w:shd w:val="clear" w:color="auto" w:fill="auto"/>
          </w:tcPr>
          <w:p w14:paraId="648DAA53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29CC1822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5C68BFF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CF57F96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12CA868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620.35</w:t>
            </w:r>
          </w:p>
        </w:tc>
      </w:tr>
      <w:tr w:rsidR="00EB2CF7" w:rsidRPr="00420F7A" w14:paraId="5CDAD01E" w14:textId="77777777" w:rsidTr="006461C0">
        <w:tc>
          <w:tcPr>
            <w:tcW w:w="6132" w:type="dxa"/>
            <w:shd w:val="clear" w:color="auto" w:fill="auto"/>
          </w:tcPr>
          <w:p w14:paraId="5D71ADD0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54" w:type="dxa"/>
            <w:shd w:val="clear" w:color="auto" w:fill="auto"/>
          </w:tcPr>
          <w:p w14:paraId="6D25E0B9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12B0314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A22096E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6D0A1C5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3.44</w:t>
            </w:r>
          </w:p>
        </w:tc>
      </w:tr>
      <w:tr w:rsidR="00EB2CF7" w:rsidRPr="00420F7A" w14:paraId="1903F513" w14:textId="77777777" w:rsidTr="006461C0">
        <w:tc>
          <w:tcPr>
            <w:tcW w:w="6132" w:type="dxa"/>
            <w:shd w:val="clear" w:color="auto" w:fill="auto"/>
          </w:tcPr>
          <w:p w14:paraId="516EE8A9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54" w:type="dxa"/>
            <w:shd w:val="clear" w:color="auto" w:fill="auto"/>
          </w:tcPr>
          <w:p w14:paraId="26E08C77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F796862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FA61F17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30384A1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2,981.41</w:t>
            </w:r>
          </w:p>
        </w:tc>
      </w:tr>
      <w:tr w:rsidR="00EB2CF7" w:rsidRPr="00420F7A" w14:paraId="55CBFC38" w14:textId="77777777" w:rsidTr="006461C0">
        <w:tc>
          <w:tcPr>
            <w:tcW w:w="6132" w:type="dxa"/>
            <w:shd w:val="clear" w:color="auto" w:fill="auto"/>
          </w:tcPr>
          <w:p w14:paraId="47DD928C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1A4BEAFD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D82B57D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A79647C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E10CE6D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76.24</w:t>
            </w:r>
          </w:p>
        </w:tc>
      </w:tr>
      <w:tr w:rsidR="00EB2CF7" w:rsidRPr="00420F7A" w14:paraId="41623D43" w14:textId="77777777" w:rsidTr="006461C0">
        <w:trPr>
          <w:trHeight w:val="317"/>
        </w:trPr>
        <w:tc>
          <w:tcPr>
            <w:tcW w:w="6132" w:type="dxa"/>
          </w:tcPr>
          <w:p w14:paraId="0D97DB45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15C3A143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0E4DDA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8CD54BF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78391832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(1,348.95)</w:t>
            </w:r>
          </w:p>
        </w:tc>
      </w:tr>
      <w:tr w:rsidR="00EB2CF7" w:rsidRPr="00420F7A" w14:paraId="0BE0A8F3" w14:textId="77777777" w:rsidTr="006461C0">
        <w:tc>
          <w:tcPr>
            <w:tcW w:w="6132" w:type="dxa"/>
            <w:shd w:val="clear" w:color="auto" w:fill="auto"/>
          </w:tcPr>
          <w:p w14:paraId="70D4F9FF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ระยะสั้นจากกิจการอื่น</w:t>
            </w:r>
          </w:p>
        </w:tc>
        <w:tc>
          <w:tcPr>
            <w:tcW w:w="254" w:type="dxa"/>
            <w:shd w:val="clear" w:color="auto" w:fill="auto"/>
          </w:tcPr>
          <w:p w14:paraId="3587907E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CBEF822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541F955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F070892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(6,539.44)</w:t>
            </w:r>
          </w:p>
        </w:tc>
      </w:tr>
      <w:tr w:rsidR="00EB2CF7" w:rsidRPr="00420F7A" w14:paraId="358F8CBB" w14:textId="77777777" w:rsidTr="006461C0">
        <w:tc>
          <w:tcPr>
            <w:tcW w:w="6132" w:type="dxa"/>
            <w:shd w:val="clear" w:color="auto" w:fill="auto"/>
          </w:tcPr>
          <w:p w14:paraId="44BE38EF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509B0DAD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768926B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1C5F447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23926BB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(55.12)</w:t>
            </w:r>
          </w:p>
        </w:tc>
      </w:tr>
      <w:tr w:rsidR="00EB2CF7" w:rsidRPr="00420F7A" w14:paraId="2D309C35" w14:textId="77777777" w:rsidTr="006461C0">
        <w:tc>
          <w:tcPr>
            <w:tcW w:w="6132" w:type="dxa"/>
            <w:shd w:val="clear" w:color="auto" w:fill="auto"/>
          </w:tcPr>
          <w:p w14:paraId="5F16AFA2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หนี้สินตราสารอนุพันธ์</w:t>
            </w:r>
          </w:p>
        </w:tc>
        <w:tc>
          <w:tcPr>
            <w:tcW w:w="254" w:type="dxa"/>
            <w:shd w:val="clear" w:color="auto" w:fill="auto"/>
          </w:tcPr>
          <w:p w14:paraId="045CC18E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57A270B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A38D59E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167FBB9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(356.38)</w:t>
            </w:r>
          </w:p>
        </w:tc>
      </w:tr>
      <w:tr w:rsidR="00EB2CF7" w:rsidRPr="00420F7A" w14:paraId="478CAD7E" w14:textId="77777777" w:rsidTr="006461C0">
        <w:tc>
          <w:tcPr>
            <w:tcW w:w="6132" w:type="dxa"/>
            <w:shd w:val="clear" w:color="auto" w:fill="auto"/>
          </w:tcPr>
          <w:p w14:paraId="3CE57957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254" w:type="dxa"/>
            <w:shd w:val="clear" w:color="auto" w:fill="auto"/>
          </w:tcPr>
          <w:p w14:paraId="4A6CE183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E142F70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76CB526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06E6E5D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(9,313.73)</w:t>
            </w:r>
          </w:p>
        </w:tc>
      </w:tr>
      <w:tr w:rsidR="00EB2CF7" w:rsidRPr="00420F7A" w14:paraId="3C1269B2" w14:textId="77777777" w:rsidTr="006461C0">
        <w:tc>
          <w:tcPr>
            <w:tcW w:w="6132" w:type="dxa"/>
            <w:shd w:val="clear" w:color="auto" w:fill="auto"/>
          </w:tcPr>
          <w:p w14:paraId="7AE88E17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4" w:type="dxa"/>
            <w:shd w:val="clear" w:color="auto" w:fill="auto"/>
          </w:tcPr>
          <w:p w14:paraId="46A007F5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45E28BC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B4D68E6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3BE06A9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(430.80)</w:t>
            </w:r>
          </w:p>
        </w:tc>
      </w:tr>
      <w:tr w:rsidR="00EB2CF7" w:rsidRPr="00420F7A" w14:paraId="62D5F8CE" w14:textId="77777777" w:rsidTr="006461C0">
        <w:tc>
          <w:tcPr>
            <w:tcW w:w="6132" w:type="dxa"/>
            <w:shd w:val="clear" w:color="auto" w:fill="auto"/>
          </w:tcPr>
          <w:p w14:paraId="296DA583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6E734FE1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8CC5AE8" w14:textId="77777777" w:rsidR="00EB2CF7" w:rsidRPr="00420F7A" w:rsidRDefault="00EB2CF7" w:rsidP="006461C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2C84CF9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93DCC5D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(236.22)</w:t>
            </w:r>
          </w:p>
        </w:tc>
      </w:tr>
      <w:tr w:rsidR="00EB2CF7" w:rsidRPr="00420F7A" w14:paraId="7E2B7C47" w14:textId="77777777" w:rsidTr="006461C0">
        <w:tc>
          <w:tcPr>
            <w:tcW w:w="6132" w:type="dxa"/>
          </w:tcPr>
          <w:p w14:paraId="45B6DBB0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1316DB83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EEFEBA1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52F84CA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B05F242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2,792.97</w:t>
            </w:r>
          </w:p>
        </w:tc>
      </w:tr>
      <w:tr w:rsidR="00EB2CF7" w:rsidRPr="00420F7A" w14:paraId="628DF949" w14:textId="77777777" w:rsidTr="006461C0">
        <w:tc>
          <w:tcPr>
            <w:tcW w:w="6132" w:type="dxa"/>
          </w:tcPr>
          <w:p w14:paraId="654BB9BC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25.5)</w:t>
            </w:r>
          </w:p>
        </w:tc>
        <w:tc>
          <w:tcPr>
            <w:tcW w:w="254" w:type="dxa"/>
          </w:tcPr>
          <w:p w14:paraId="25214A93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936A4C0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05B07D6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F48450F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(698.64)</w:t>
            </w:r>
          </w:p>
        </w:tc>
      </w:tr>
      <w:tr w:rsidR="00EB2CF7" w:rsidRPr="00420F7A" w14:paraId="41131E8D" w14:textId="77777777" w:rsidTr="006461C0">
        <w:tc>
          <w:tcPr>
            <w:tcW w:w="6132" w:type="dxa"/>
          </w:tcPr>
          <w:p w14:paraId="7BA13F21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73FFDE7B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06FA83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8C547BC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35DD077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2,094.33</w:t>
            </w:r>
          </w:p>
        </w:tc>
      </w:tr>
      <w:tr w:rsidR="00EB2CF7" w:rsidRPr="00420F7A" w14:paraId="1D1F0DF9" w14:textId="77777777" w:rsidTr="006461C0">
        <w:tc>
          <w:tcPr>
            <w:tcW w:w="6132" w:type="dxa"/>
          </w:tcPr>
          <w:p w14:paraId="1587DF57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188FD776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1498EF3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DFDEC3F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15D2345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2,716.34</w:t>
            </w:r>
          </w:p>
        </w:tc>
      </w:tr>
      <w:tr w:rsidR="00EB2CF7" w:rsidRPr="00420F7A" w14:paraId="015FBF47" w14:textId="77777777" w:rsidTr="006461C0">
        <w:tc>
          <w:tcPr>
            <w:tcW w:w="6132" w:type="dxa"/>
          </w:tcPr>
          <w:p w14:paraId="4B67BF55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6623EA5B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AE29408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155AAC2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E84A2A1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4,810.67</w:t>
            </w:r>
          </w:p>
        </w:tc>
      </w:tr>
      <w:tr w:rsidR="00EB2CF7" w:rsidRPr="00420F7A" w14:paraId="492C0812" w14:textId="77777777" w:rsidTr="006461C0">
        <w:trPr>
          <w:trHeight w:val="21"/>
        </w:trPr>
        <w:tc>
          <w:tcPr>
            <w:tcW w:w="6132" w:type="dxa"/>
          </w:tcPr>
          <w:p w14:paraId="5139B087" w14:textId="77777777" w:rsidR="00EB2CF7" w:rsidRPr="00420F7A" w:rsidRDefault="00EB2CF7" w:rsidP="006461C0">
            <w:pPr>
              <w:pStyle w:val="NoSpacing"/>
              <w:spacing w:line="240" w:lineRule="auto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254" w:type="dxa"/>
          </w:tcPr>
          <w:p w14:paraId="2D360B8E" w14:textId="77777777" w:rsidR="00EB2CF7" w:rsidRPr="00420F7A" w:rsidRDefault="00EB2CF7" w:rsidP="006461C0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001" w:type="dxa"/>
          </w:tcPr>
          <w:p w14:paraId="0D6603BB" w14:textId="77777777" w:rsidR="00EB2CF7" w:rsidRPr="00420F7A" w:rsidRDefault="00EB2CF7" w:rsidP="006461C0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253" w:type="dxa"/>
          </w:tcPr>
          <w:p w14:paraId="1DA9D8CE" w14:textId="77777777" w:rsidR="00EB2CF7" w:rsidRPr="00420F7A" w:rsidRDefault="00EB2CF7" w:rsidP="006461C0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  <w:tc>
          <w:tcPr>
            <w:tcW w:w="1571" w:type="dxa"/>
          </w:tcPr>
          <w:p w14:paraId="17EF0F56" w14:textId="77777777" w:rsidR="00EB2CF7" w:rsidRPr="00420F7A" w:rsidRDefault="00EB2CF7" w:rsidP="006461C0">
            <w:pPr>
              <w:pStyle w:val="NoSpacing"/>
              <w:spacing w:line="240" w:lineRule="auto"/>
              <w:rPr>
                <w:rFonts w:ascii="Angsana New" w:hAnsi="Angsana New"/>
                <w:sz w:val="22"/>
              </w:rPr>
            </w:pPr>
          </w:p>
        </w:tc>
      </w:tr>
      <w:tr w:rsidR="00EB2CF7" w:rsidRPr="00420F7A" w14:paraId="31D4F7D1" w14:textId="77777777" w:rsidTr="006461C0">
        <w:tc>
          <w:tcPr>
            <w:tcW w:w="6132" w:type="dxa"/>
          </w:tcPr>
          <w:p w14:paraId="393E6C5D" w14:textId="77777777" w:rsidR="00EB2CF7" w:rsidRPr="00420F7A" w:rsidRDefault="00EB2CF7" w:rsidP="006461C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2ACFECC0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5BA47BD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65EC3CC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C8A5469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6.76</w:t>
            </w:r>
          </w:p>
        </w:tc>
      </w:tr>
      <w:tr w:rsidR="00EB2CF7" w:rsidRPr="00420F7A" w14:paraId="41B50B6C" w14:textId="77777777" w:rsidTr="006461C0">
        <w:tc>
          <w:tcPr>
            <w:tcW w:w="6132" w:type="dxa"/>
          </w:tcPr>
          <w:p w14:paraId="5233E531" w14:textId="77777777" w:rsidR="00EB2CF7" w:rsidRPr="00420F7A" w:rsidRDefault="00EB2CF7" w:rsidP="006461C0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2BEC6198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668C110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BC3492C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DDAE5F7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(4,810.67)</w:t>
            </w:r>
          </w:p>
        </w:tc>
      </w:tr>
      <w:tr w:rsidR="00EB2CF7" w:rsidRPr="00420F7A" w14:paraId="6ACA8E04" w14:textId="77777777" w:rsidTr="006461C0">
        <w:tc>
          <w:tcPr>
            <w:tcW w:w="6132" w:type="dxa"/>
          </w:tcPr>
          <w:p w14:paraId="59840E24" w14:textId="77777777" w:rsidR="00EB2CF7" w:rsidRPr="00420F7A" w:rsidRDefault="00EB2CF7" w:rsidP="006461C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3A1F6819" w14:textId="77777777" w:rsidR="00EB2CF7" w:rsidRPr="00420F7A" w:rsidRDefault="00EB2CF7" w:rsidP="006461C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1E96BEF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2DE9C65" w14:textId="77777777" w:rsidR="00EB2CF7" w:rsidRPr="00420F7A" w:rsidRDefault="00EB2CF7" w:rsidP="006461C0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122B019" w14:textId="77777777" w:rsidR="00EB2CF7" w:rsidRPr="00420F7A" w:rsidRDefault="00EB2CF7" w:rsidP="006461C0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(4,803.91)</w:t>
            </w:r>
          </w:p>
        </w:tc>
      </w:tr>
    </w:tbl>
    <w:p w14:paraId="77B70E9C" w14:textId="77777777" w:rsidR="00EB2CF7" w:rsidRPr="00420F7A" w:rsidRDefault="00EB2CF7" w:rsidP="00EB2CF7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4B86AE3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71E955D0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1F8DF41E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Theme="majorBidi" w:hAnsiTheme="majorBidi" w:cstheme="majorBidi"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23DAD793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1D8CF07B" w14:textId="77777777" w:rsidR="00EB2CF7" w:rsidRPr="00420F7A" w:rsidRDefault="00EB2CF7" w:rsidP="00EB2CF7">
      <w:pPr>
        <w:pStyle w:val="BodyText2"/>
        <w:numPr>
          <w:ilvl w:val="0"/>
          <w:numId w:val="48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มูลค่ายุติธรรมของสินทรัพย์ไม่มีตัวตน (</w:t>
      </w:r>
      <w:r w:rsidRPr="00420F7A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สิทธิในสัญญาซื้อขายไฟฟ้า) </w:t>
      </w:r>
      <w:r w:rsidRPr="00420F7A">
        <w:rPr>
          <w:rFonts w:ascii="Angsana New" w:hAnsi="Angsana New"/>
          <w:sz w:val="28"/>
          <w:szCs w:val="28"/>
          <w:cs/>
        </w:rPr>
        <w:t>ได้รับการพิจารณาประมาณการส่วนที่ยังไม่เสร็จสมบูรณ์โดยผู้</w:t>
      </w:r>
      <w:r w:rsidRPr="00420F7A">
        <w:rPr>
          <w:rFonts w:ascii="Angsana New" w:hAnsi="Angsana New" w:hint="cs"/>
          <w:sz w:val="28"/>
          <w:szCs w:val="28"/>
          <w:cs/>
        </w:rPr>
        <w:t>บริหาร</w:t>
      </w:r>
    </w:p>
    <w:p w14:paraId="42F25C80" w14:textId="77777777" w:rsidR="00EB2CF7" w:rsidRPr="00420F7A" w:rsidRDefault="00EB2CF7" w:rsidP="00EB2CF7">
      <w:pPr>
        <w:pStyle w:val="BodyText2"/>
        <w:numPr>
          <w:ilvl w:val="0"/>
          <w:numId w:val="48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420F7A">
        <w:rPr>
          <w:rFonts w:ascii="Angsana New" w:hAnsi="Angsana New"/>
          <w:sz w:val="28"/>
          <w:szCs w:val="28"/>
        </w:rPr>
        <w:t xml:space="preserve">E-COGEN </w:t>
      </w:r>
      <w:r w:rsidRPr="00420F7A">
        <w:rPr>
          <w:rFonts w:ascii="Angsana New" w:hAnsi="Angsana New" w:hint="cs"/>
          <w:sz w:val="28"/>
          <w:szCs w:val="28"/>
          <w:cs/>
        </w:rPr>
        <w:t xml:space="preserve">ในธุรกิจผลิตและจำหน่ายกระแสไฟฟ้า </w:t>
      </w:r>
      <w:r w:rsidRPr="00420F7A">
        <w:rPr>
          <w:rFonts w:ascii="Angsana New" w:hAnsi="Angsana New"/>
          <w:sz w:val="28"/>
          <w:szCs w:val="28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Pr="00420F7A">
        <w:rPr>
          <w:rFonts w:ascii="Angsana New" w:hAnsi="Angsana New"/>
          <w:sz w:val="28"/>
          <w:szCs w:val="28"/>
        </w:rPr>
        <w:t xml:space="preserve"> </w:t>
      </w:r>
    </w:p>
    <w:p w14:paraId="66D36EB8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584B68FA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cstheme="minorBidi"/>
        </w:rPr>
      </w:pPr>
      <w:r w:rsidRPr="00420F7A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420F7A">
        <w:rPr>
          <w:rFonts w:asciiTheme="majorBidi" w:hAnsiTheme="majorBidi" w:cstheme="majorBidi"/>
          <w:spacing w:val="-4"/>
          <w:sz w:val="28"/>
          <w:szCs w:val="28"/>
          <w:cs/>
        </w:rPr>
        <w:t>ารค้า</w:t>
      </w:r>
      <w:r w:rsidRPr="00420F7A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 E-COGEN</w:t>
      </w:r>
      <w:r w:rsidRPr="00420F7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20F7A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ประกอบด้วยมูลค่าลูกหนี้ตามสัญญาที่ครบกำหนดชำระจำนวนเงิน</w:t>
      </w:r>
      <w:r w:rsidRPr="00420F7A">
        <w:rPr>
          <w:rFonts w:asciiTheme="majorBidi" w:hAnsiTheme="majorBidi" w:cstheme="majorBidi"/>
          <w:spacing w:val="-4"/>
          <w:sz w:val="28"/>
          <w:szCs w:val="28"/>
        </w:rPr>
        <w:t xml:space="preserve"> 1,049.58 </w:t>
      </w:r>
      <w:r w:rsidRPr="00420F7A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</w:p>
    <w:p w14:paraId="60071A62" w14:textId="77777777" w:rsidR="00EB2CF7" w:rsidRPr="00420F7A" w:rsidRDefault="00EB2CF7" w:rsidP="00EB2CF7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</w:p>
    <w:p w14:paraId="0B8BFA18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i/>
          <w:iCs/>
          <w:sz w:val="28"/>
          <w:szCs w:val="28"/>
        </w:rPr>
      </w:pPr>
      <w:r w:rsidRPr="00420F7A">
        <w:rPr>
          <w:rFonts w:hint="cs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1406320E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CBAF390" w14:textId="77777777" w:rsidR="00EB2CF7" w:rsidRPr="00420F7A" w:rsidRDefault="00EB2CF7" w:rsidP="00EB2CF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cs/>
        </w:rPr>
      </w:pPr>
      <w:r w:rsidRPr="00420F7A">
        <w:rPr>
          <w:rFonts w:ascii="Angsana New" w:hAnsi="Angsana New" w:hint="cs"/>
          <w:sz w:val="28"/>
          <w:szCs w:val="28"/>
          <w:cs/>
        </w:rPr>
        <w:t>กลุ่มบริษัทมีค่าใช้จ่ายที่เกี่ยวข้องกับการซื้อ</w:t>
      </w:r>
      <w:r w:rsidRPr="00420F7A">
        <w:rPr>
          <w:rFonts w:ascii="Angsana New" w:hAnsi="Angsana New"/>
          <w:sz w:val="28"/>
          <w:szCs w:val="28"/>
        </w:rPr>
        <w:t xml:space="preserve"> PIC </w:t>
      </w:r>
      <w:r w:rsidRPr="00420F7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20F7A">
        <w:rPr>
          <w:rFonts w:ascii="Angsana New" w:hAnsi="Angsana New"/>
          <w:sz w:val="28"/>
          <w:szCs w:val="28"/>
        </w:rPr>
        <w:t xml:space="preserve">E-COGEN </w:t>
      </w:r>
      <w:r w:rsidRPr="00420F7A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Pr="00420F7A">
        <w:rPr>
          <w:rFonts w:ascii="Angsana New" w:hAnsi="Angsana New"/>
          <w:sz w:val="28"/>
          <w:szCs w:val="28"/>
        </w:rPr>
        <w:t xml:space="preserve">4.64 </w:t>
      </w:r>
      <w:r w:rsidRPr="00420F7A">
        <w:rPr>
          <w:rFonts w:ascii="Angsana New" w:hAnsi="Angsana New" w:hint="cs"/>
          <w:sz w:val="28"/>
          <w:szCs w:val="28"/>
          <w:cs/>
        </w:rPr>
        <w:t>ล้านบาท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20F7A">
        <w:rPr>
          <w:rFonts w:ascii="Angsana New" w:hAnsi="Angsana New"/>
          <w:sz w:val="28"/>
          <w:szCs w:val="28"/>
        </w:rPr>
        <w:t>69.75</w:t>
      </w:r>
      <w:r w:rsidRPr="00420F7A">
        <w:rPr>
          <w:rFonts w:ascii="Angsana New" w:hAnsi="Angsana New" w:hint="cs"/>
          <w:sz w:val="28"/>
          <w:szCs w:val="28"/>
          <w:cs/>
        </w:rPr>
        <w:t xml:space="preserve"> ล้านบาท ตามลำดับ ที่เกี่ยวข้องกับค่าใช้จ่ายในการตรวจสอบสถานะงบการเงิน และค่าที่ปรึกษา 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  <w:r w:rsidRPr="00420F7A">
        <w:rPr>
          <w:rFonts w:ascii="Angsana New" w:hAnsi="Angsana New"/>
          <w:sz w:val="20"/>
          <w:szCs w:val="20"/>
          <w:cs/>
        </w:rPr>
        <w:tab/>
      </w:r>
    </w:p>
    <w:p w14:paraId="645B894F" w14:textId="1DD94785" w:rsidR="008D4535" w:rsidRPr="00420F7A" w:rsidRDefault="008D4535" w:rsidP="008D4535">
      <w:pPr>
        <w:ind w:left="540" w:right="-45"/>
        <w:rPr>
          <w:rFonts w:ascii="Angsana New" w:hAnsi="Angsana New"/>
          <w:sz w:val="28"/>
          <w:szCs w:val="28"/>
        </w:rPr>
      </w:pPr>
    </w:p>
    <w:p w14:paraId="3519741D" w14:textId="120DAF95" w:rsidR="003B14EA" w:rsidRPr="00420F7A" w:rsidRDefault="003B14EA" w:rsidP="00713D58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  <w:r w:rsidRPr="00420F7A">
        <w:rPr>
          <w:rFonts w:ascii="Angsana New" w:hAnsi="Angsana New"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  <w:r w:rsidR="002A3E96" w:rsidRPr="00420F7A">
        <w:rPr>
          <w:rFonts w:ascii="Angsana New" w:hAnsi="Angsana New"/>
          <w:bCs/>
          <w:sz w:val="28"/>
          <w:szCs w:val="28"/>
          <w:cs/>
        </w:rPr>
        <w:t xml:space="preserve"> </w:t>
      </w:r>
    </w:p>
    <w:p w14:paraId="2C8845E4" w14:textId="77777777" w:rsidR="00ED2A04" w:rsidRPr="00420F7A" w:rsidRDefault="00ED2A04" w:rsidP="00ED2A04">
      <w:pPr>
        <w:pStyle w:val="NoSpacing"/>
        <w:rPr>
          <w:rFonts w:ascii="Angsana New" w:hAnsi="Angsana New"/>
          <w:sz w:val="22"/>
        </w:rPr>
      </w:pPr>
    </w:p>
    <w:p w14:paraId="01C23E4F" w14:textId="3951AEB0" w:rsidR="00364F63" w:rsidRPr="00420F7A" w:rsidRDefault="00511D98" w:rsidP="003A15C9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="00732CED" w:rsidRPr="00420F7A">
        <w:rPr>
          <w:rFonts w:ascii="Angsana New" w:hAnsi="Angsana New" w:hint="cs"/>
          <w:sz w:val="28"/>
          <w:szCs w:val="28"/>
          <w:cs/>
        </w:rPr>
        <w:t>ย่อย</w:t>
      </w:r>
      <w:r w:rsidRPr="00420F7A">
        <w:rPr>
          <w:rFonts w:ascii="Angsana New" w:hAnsi="Angsana New"/>
          <w:sz w:val="28"/>
          <w:szCs w:val="28"/>
          <w:cs/>
        </w:rPr>
        <w:t>และ</w:t>
      </w:r>
      <w:r w:rsidR="008C1635" w:rsidRPr="00420F7A">
        <w:rPr>
          <w:rFonts w:ascii="Angsana New" w:hAnsi="Angsana New"/>
          <w:sz w:val="28"/>
          <w:szCs w:val="28"/>
          <w:cs/>
        </w:rPr>
        <w:t>บริษัท</w:t>
      </w:r>
      <w:r w:rsidR="00732CED" w:rsidRPr="00420F7A">
        <w:rPr>
          <w:rFonts w:ascii="Angsana New" w:hAnsi="Angsana New" w:hint="cs"/>
          <w:sz w:val="28"/>
          <w:szCs w:val="28"/>
          <w:cs/>
        </w:rPr>
        <w:t>ร่วม</w:t>
      </w:r>
      <w:r w:rsidR="008C1635" w:rsidRPr="00420F7A">
        <w:rPr>
          <w:rFonts w:ascii="Angsana New" w:hAnsi="Angsana New"/>
          <w:sz w:val="28"/>
          <w:szCs w:val="28"/>
          <w:cs/>
        </w:rPr>
        <w:t xml:space="preserve"> </w:t>
      </w:r>
      <w:r w:rsidR="00890868" w:rsidRPr="00420F7A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420F7A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7D48D2" w:rsidRPr="00420F7A">
        <w:rPr>
          <w:rFonts w:ascii="Angsana New" w:hAnsi="Angsana New"/>
          <w:sz w:val="28"/>
          <w:szCs w:val="28"/>
        </w:rPr>
        <w:t>10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420F7A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420F7A">
        <w:rPr>
          <w:rFonts w:ascii="Angsana New" w:hAnsi="Angsana New"/>
          <w:sz w:val="28"/>
          <w:szCs w:val="28"/>
          <w:cs/>
        </w:rPr>
        <w:t>กลุ่มบริษัท</w:t>
      </w:r>
      <w:r w:rsidRPr="00420F7A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4ED3E2AB" w14:textId="77777777" w:rsidR="003A15C9" w:rsidRPr="00420F7A" w:rsidRDefault="003A15C9" w:rsidP="003A15C9">
      <w:pPr>
        <w:spacing w:line="240" w:lineRule="auto"/>
        <w:ind w:left="547"/>
        <w:rPr>
          <w:rFonts w:ascii="Angsana New" w:hAnsi="Angsana New"/>
          <w:b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530"/>
        <w:gridCol w:w="4482"/>
      </w:tblGrid>
      <w:tr w:rsidR="00713D58" w:rsidRPr="00420F7A" w14:paraId="612E17BF" w14:textId="77777777" w:rsidTr="006461C0">
        <w:trPr>
          <w:trHeight w:val="20"/>
        </w:trPr>
        <w:tc>
          <w:tcPr>
            <w:tcW w:w="3618" w:type="dxa"/>
            <w:hideMark/>
          </w:tcPr>
          <w:p w14:paraId="161E5230" w14:textId="77777777" w:rsidR="00713D58" w:rsidRPr="00420F7A" w:rsidRDefault="00713D58" w:rsidP="006461C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20F7A">
              <w:rPr>
                <w:rFonts w:ascii="Angsana New" w:hAnsi="Angsana New"/>
                <w:sz w:val="28"/>
                <w:szCs w:val="28"/>
              </w:rPr>
              <w:br w:type="page"/>
            </w:r>
            <w:r w:rsidRPr="00420F7A">
              <w:rPr>
                <w:rFonts w:ascii="Angsana New" w:hAnsi="Angsana New"/>
                <w:sz w:val="28"/>
                <w:szCs w:val="28"/>
              </w:rPr>
              <w:br w:type="page"/>
            </w:r>
            <w:r w:rsidRPr="00420F7A">
              <w:rPr>
                <w:rFonts w:ascii="Angsana New" w:hAnsi="Angsana New"/>
                <w:sz w:val="28"/>
                <w:szCs w:val="28"/>
              </w:rPr>
              <w:br w:type="page"/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20F7A">
              <w:rPr>
                <w:rFonts w:ascii="Angsana New" w:hAnsi="Angsana New"/>
                <w:sz w:val="28"/>
                <w:szCs w:val="28"/>
              </w:rPr>
              <w:br w:type="page"/>
            </w: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2443BE93" w14:textId="77777777" w:rsidR="00713D58" w:rsidRPr="00420F7A" w:rsidRDefault="00713D58" w:rsidP="006461C0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482" w:type="dxa"/>
          </w:tcPr>
          <w:p w14:paraId="55F2DDA6" w14:textId="77777777" w:rsidR="00713D58" w:rsidRPr="00420F7A" w:rsidRDefault="00713D58" w:rsidP="006461C0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13D58" w:rsidRPr="00420F7A" w14:paraId="08101D62" w14:textId="77777777" w:rsidTr="006461C0">
        <w:trPr>
          <w:trHeight w:val="20"/>
        </w:trPr>
        <w:tc>
          <w:tcPr>
            <w:tcW w:w="3618" w:type="dxa"/>
          </w:tcPr>
          <w:p w14:paraId="4051F08D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ทิพย์ชโลธร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28615DC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0D015B16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13D58" w:rsidRPr="00420F7A" w14:paraId="1D49D119" w14:textId="77777777" w:rsidTr="006461C0">
        <w:trPr>
          <w:trHeight w:val="20"/>
        </w:trPr>
        <w:tc>
          <w:tcPr>
            <w:tcW w:w="3618" w:type="dxa"/>
          </w:tcPr>
          <w:p w14:paraId="6D43E987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มีโชค </w:t>
            </w:r>
            <w:r w:rsidRPr="00420F7A">
              <w:rPr>
                <w:rFonts w:ascii="Angsana New" w:hAnsi="Angsana New"/>
                <w:sz w:val="28"/>
                <w:szCs w:val="28"/>
              </w:rPr>
              <w:t>168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162D155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27059C4C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13D58" w:rsidRPr="00420F7A" w14:paraId="0C47BFAA" w14:textId="77777777" w:rsidTr="006461C0">
        <w:trPr>
          <w:trHeight w:val="20"/>
        </w:trPr>
        <w:tc>
          <w:tcPr>
            <w:tcW w:w="3618" w:type="dxa"/>
          </w:tcPr>
          <w:p w14:paraId="33E77C7B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บิ๊กซี แฟรี่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29F50B3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44E7D0F2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13D58" w:rsidRPr="00420F7A" w14:paraId="5E8AE174" w14:textId="77777777" w:rsidTr="006461C0">
        <w:trPr>
          <w:trHeight w:val="20"/>
        </w:trPr>
        <w:tc>
          <w:tcPr>
            <w:tcW w:w="3618" w:type="dxa"/>
          </w:tcPr>
          <w:p w14:paraId="379097E1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สเปลนดิด </w:t>
            </w: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แอล จำกัด</w:t>
            </w:r>
          </w:p>
        </w:tc>
        <w:tc>
          <w:tcPr>
            <w:tcW w:w="1530" w:type="dxa"/>
          </w:tcPr>
          <w:p w14:paraId="411F5247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69A448D4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713D58" w:rsidRPr="00420F7A" w14:paraId="278D6C7C" w14:textId="77777777" w:rsidTr="006461C0">
        <w:trPr>
          <w:trHeight w:val="20"/>
        </w:trPr>
        <w:tc>
          <w:tcPr>
            <w:tcW w:w="3618" w:type="dxa"/>
          </w:tcPr>
          <w:p w14:paraId="10F80353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ไทยเบฟเวอเรจ โลจิสติก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5A43503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57926DDC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13D58" w:rsidRPr="00420F7A" w14:paraId="6B104662" w14:textId="77777777" w:rsidTr="006461C0">
        <w:trPr>
          <w:trHeight w:val="20"/>
        </w:trPr>
        <w:tc>
          <w:tcPr>
            <w:tcW w:w="3618" w:type="dxa"/>
          </w:tcPr>
          <w:p w14:paraId="7787A989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530" w:type="dxa"/>
          </w:tcPr>
          <w:p w14:paraId="2A7FDA77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05ECDE14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13D58" w:rsidRPr="00420F7A" w14:paraId="7979804C" w14:textId="77777777" w:rsidTr="006461C0">
        <w:trPr>
          <w:trHeight w:val="20"/>
        </w:trPr>
        <w:tc>
          <w:tcPr>
            <w:tcW w:w="3618" w:type="dxa"/>
          </w:tcPr>
          <w:p w14:paraId="6A690261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1530" w:type="dxa"/>
          </w:tcPr>
          <w:p w14:paraId="598D28EA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17678582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เป็นผู้ถือหุ้นรายใหญ่ในบริษัทย่อย</w:t>
            </w:r>
          </w:p>
        </w:tc>
      </w:tr>
      <w:tr w:rsidR="00713D58" w:rsidRPr="00420F7A" w14:paraId="70FA8B62" w14:textId="77777777" w:rsidTr="006461C0">
        <w:trPr>
          <w:trHeight w:val="20"/>
        </w:trPr>
        <w:tc>
          <w:tcPr>
            <w:tcW w:w="3618" w:type="dxa"/>
          </w:tcPr>
          <w:p w14:paraId="453BED07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ริษัท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แปซิฟิค เลเช่อร์ (ประเทศไทย)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701047B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6D159B7A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กรรมการมีความเกี่ยวโยงกับกรรมการของบริษัท</w:t>
            </w:r>
          </w:p>
        </w:tc>
      </w:tr>
      <w:tr w:rsidR="00713D58" w:rsidRPr="00420F7A" w14:paraId="336B5D6A" w14:textId="77777777" w:rsidTr="006461C0">
        <w:trPr>
          <w:trHeight w:val="20"/>
        </w:trPr>
        <w:tc>
          <w:tcPr>
            <w:tcW w:w="3618" w:type="dxa"/>
          </w:tcPr>
          <w:p w14:paraId="56C21660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ทาเล้นท์ แมนเนจเม้นท์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EE150BE" w14:textId="77777777" w:rsidR="00713D58" w:rsidRPr="00420F7A" w:rsidRDefault="00713D58" w:rsidP="006461C0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54E36A21" w14:textId="77777777" w:rsidR="00713D58" w:rsidRPr="00420F7A" w:rsidRDefault="00713D58" w:rsidP="006461C0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647F1F" w:rsidRPr="00420F7A" w14:paraId="090B8372" w14:textId="77777777" w:rsidTr="006461C0">
        <w:trPr>
          <w:trHeight w:val="20"/>
        </w:trPr>
        <w:tc>
          <w:tcPr>
            <w:tcW w:w="3618" w:type="dxa"/>
          </w:tcPr>
          <w:p w14:paraId="0CF02305" w14:textId="50EE1502" w:rsidR="00647F1F" w:rsidRPr="00420F7A" w:rsidRDefault="00647F1F" w:rsidP="00C5236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แอล อาร์ เค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ดีเวลลอปเม้นท์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37C2485" w14:textId="68CF0157" w:rsidR="00647F1F" w:rsidRPr="00420F7A" w:rsidRDefault="00647F1F" w:rsidP="00C5236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7C920660" w14:textId="045E3465" w:rsidR="00647F1F" w:rsidRPr="00420F7A" w:rsidRDefault="00647F1F" w:rsidP="00C5236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06B6A" w:rsidRPr="00420F7A" w14:paraId="1E3B9F64" w14:textId="77777777" w:rsidTr="006461C0">
        <w:trPr>
          <w:trHeight w:val="20"/>
        </w:trPr>
        <w:tc>
          <w:tcPr>
            <w:tcW w:w="3618" w:type="dxa"/>
          </w:tcPr>
          <w:p w14:paraId="0F1DF152" w14:textId="438DF8B2" w:rsidR="00206B6A" w:rsidRPr="00420F7A" w:rsidRDefault="00206B6A" w:rsidP="00206B6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อินทรประกันภัย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530" w:type="dxa"/>
          </w:tcPr>
          <w:p w14:paraId="0ABF8ADE" w14:textId="388AA732" w:rsidR="00206B6A" w:rsidRPr="00420F7A" w:rsidRDefault="00206B6A" w:rsidP="00206B6A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713F2356" w14:textId="3A3CFD89" w:rsidR="00206B6A" w:rsidRPr="00420F7A" w:rsidRDefault="00206B6A" w:rsidP="00206B6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C52369" w:rsidRPr="00420F7A" w14:paraId="3B2EB3AC" w14:textId="77777777" w:rsidTr="006461C0">
        <w:trPr>
          <w:trHeight w:val="20"/>
        </w:trPr>
        <w:tc>
          <w:tcPr>
            <w:tcW w:w="3618" w:type="dxa"/>
          </w:tcPr>
          <w:p w14:paraId="05D21A90" w14:textId="219ED7ED" w:rsidR="00C52369" w:rsidRPr="00420F7A" w:rsidRDefault="00C52369" w:rsidP="00C5236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โออิชิ กรุ๊ป จำกัด </w:t>
            </w:r>
            <w:r w:rsidRPr="00420F7A">
              <w:rPr>
                <w:rFonts w:ascii="Angsana New" w:hAnsi="Angsana New"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420F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851C6AC" w14:textId="2F29848C" w:rsidR="00C52369" w:rsidRPr="00420F7A" w:rsidRDefault="00C52369" w:rsidP="00C52369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243FB5D0" w14:textId="2671E724" w:rsidR="00C52369" w:rsidRPr="00420F7A" w:rsidRDefault="00C52369" w:rsidP="00C52369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47F1F" w:rsidRPr="00420F7A" w14:paraId="49D7E36C" w14:textId="77777777" w:rsidTr="006461C0">
        <w:trPr>
          <w:trHeight w:val="20"/>
        </w:trPr>
        <w:tc>
          <w:tcPr>
            <w:tcW w:w="3618" w:type="dxa"/>
          </w:tcPr>
          <w:p w14:paraId="3269AA84" w14:textId="160D3AC8" w:rsidR="00647F1F" w:rsidRPr="00420F7A" w:rsidRDefault="00647F1F" w:rsidP="00647F1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โออิชิ ฟู้ด เซอร์วิส จำกัด</w:t>
            </w:r>
          </w:p>
        </w:tc>
        <w:tc>
          <w:tcPr>
            <w:tcW w:w="1530" w:type="dxa"/>
          </w:tcPr>
          <w:p w14:paraId="1ABF4E71" w14:textId="7345A504" w:rsidR="00647F1F" w:rsidRPr="00420F7A" w:rsidRDefault="00647F1F" w:rsidP="00647F1F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3830F947" w14:textId="2C2AF7A2" w:rsidR="00647F1F" w:rsidRPr="00420F7A" w:rsidRDefault="00647F1F" w:rsidP="00647F1F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351CA549" w14:textId="4B38DCE7" w:rsidR="00713D58" w:rsidRPr="00420F7A" w:rsidRDefault="00713D58" w:rsidP="00713D58">
      <w:pPr>
        <w:spacing w:line="240" w:lineRule="auto"/>
        <w:ind w:left="547"/>
        <w:jc w:val="distribute"/>
        <w:rPr>
          <w:rFonts w:ascii="Angsana New" w:hAnsi="Angsana New"/>
          <w:b/>
          <w:sz w:val="22"/>
          <w:szCs w:val="22"/>
        </w:rPr>
      </w:pPr>
    </w:p>
    <w:tbl>
      <w:tblPr>
        <w:tblW w:w="963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88"/>
        <w:gridCol w:w="270"/>
        <w:gridCol w:w="901"/>
        <w:gridCol w:w="277"/>
        <w:gridCol w:w="990"/>
        <w:gridCol w:w="268"/>
        <w:gridCol w:w="12"/>
        <w:gridCol w:w="890"/>
        <w:gridCol w:w="6"/>
        <w:gridCol w:w="250"/>
        <w:gridCol w:w="6"/>
        <w:gridCol w:w="12"/>
        <w:gridCol w:w="1161"/>
      </w:tblGrid>
      <w:tr w:rsidR="00EC3D31" w:rsidRPr="00420F7A" w14:paraId="34AB1B80" w14:textId="77777777" w:rsidTr="00835C7A">
        <w:trPr>
          <w:tblHeader/>
        </w:trPr>
        <w:tc>
          <w:tcPr>
            <w:tcW w:w="2382" w:type="pct"/>
          </w:tcPr>
          <w:p w14:paraId="14EDBC97" w14:textId="525CCC65" w:rsidR="008C752B" w:rsidRPr="00420F7A" w:rsidRDefault="00EC3D31" w:rsidP="008E4DD6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" w:type="pct"/>
          </w:tcPr>
          <w:p w14:paraId="29BD0297" w14:textId="77777777" w:rsidR="008C752B" w:rsidRPr="00420F7A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pct"/>
            <w:gridSpan w:val="3"/>
          </w:tcPr>
          <w:p w14:paraId="42702193" w14:textId="63E02A20" w:rsidR="008C752B" w:rsidRPr="00420F7A" w:rsidRDefault="008C752B" w:rsidP="00DF55C5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2C4E86E" w14:textId="77777777" w:rsidR="008C752B" w:rsidRPr="00420F7A" w:rsidRDefault="008C752B" w:rsidP="00DF55C5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pct"/>
            <w:gridSpan w:val="6"/>
            <w:shd w:val="clear" w:color="auto" w:fill="auto"/>
          </w:tcPr>
          <w:p w14:paraId="674A9E63" w14:textId="472AC9F6" w:rsidR="008C752B" w:rsidRPr="00420F7A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D31" w:rsidRPr="00420F7A" w14:paraId="4834FE65" w14:textId="77777777" w:rsidTr="00835C7A">
        <w:trPr>
          <w:tblHeader/>
        </w:trPr>
        <w:tc>
          <w:tcPr>
            <w:tcW w:w="2382" w:type="pct"/>
          </w:tcPr>
          <w:p w14:paraId="234AC7AE" w14:textId="1D9F0FDA" w:rsidR="00B723CA" w:rsidRPr="00420F7A" w:rsidRDefault="00EC3D31" w:rsidP="00B723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1E4A7D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="00B723CA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181FE6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81FE6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0663E0BB" w14:textId="2F4D7FB8" w:rsidR="00B723CA" w:rsidRPr="00420F7A" w:rsidRDefault="00B723CA" w:rsidP="00B723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06DB314F" w14:textId="2E94841C" w:rsidR="00B723CA" w:rsidRPr="00420F7A" w:rsidRDefault="007D6822" w:rsidP="003E6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" w:type="pct"/>
          </w:tcPr>
          <w:p w14:paraId="21FF6809" w14:textId="77777777" w:rsidR="00B723CA" w:rsidRPr="00420F7A" w:rsidRDefault="00B723CA" w:rsidP="003E6E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5E46EDEB" w14:textId="6B439A25" w:rsidR="00B723CA" w:rsidRPr="00420F7A" w:rsidRDefault="007D6822" w:rsidP="003E6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222499A" w14:textId="77777777" w:rsidR="00B723CA" w:rsidRPr="00420F7A" w:rsidRDefault="00B723CA" w:rsidP="003E6E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86E951A" w14:textId="5208C717" w:rsidR="00B723CA" w:rsidRPr="00420F7A" w:rsidRDefault="007D6822" w:rsidP="003E6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55ADF76" w14:textId="77777777" w:rsidR="00B723CA" w:rsidRPr="00420F7A" w:rsidRDefault="00B723CA" w:rsidP="003E6E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2A3B839E" w14:textId="1BFFB6B7" w:rsidR="00B723CA" w:rsidRPr="00420F7A" w:rsidRDefault="007D6822" w:rsidP="003E6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DB428E" w:rsidRPr="00420F7A" w14:paraId="302AFF52" w14:textId="77777777" w:rsidTr="00835C7A">
        <w:trPr>
          <w:tblHeader/>
        </w:trPr>
        <w:tc>
          <w:tcPr>
            <w:tcW w:w="2382" w:type="pct"/>
          </w:tcPr>
          <w:p w14:paraId="1C444DDE" w14:textId="77777777" w:rsidR="00DB428E" w:rsidRPr="00420F7A" w:rsidRDefault="00DB428E" w:rsidP="00B723CA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36BFC71" w14:textId="77777777" w:rsidR="00DB428E" w:rsidRPr="00420F7A" w:rsidRDefault="00DB428E" w:rsidP="00B723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60C036C4" w14:textId="77777777" w:rsidR="00DB428E" w:rsidRPr="00420F7A" w:rsidRDefault="00DB428E" w:rsidP="003E6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gridSpan w:val="4"/>
          </w:tcPr>
          <w:p w14:paraId="7657128A" w14:textId="3CC68F2F" w:rsidR="00DB428E" w:rsidRPr="00420F7A" w:rsidRDefault="00DB428E" w:rsidP="003E6E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420F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2" w:type="pct"/>
            <w:shd w:val="clear" w:color="auto" w:fill="auto"/>
          </w:tcPr>
          <w:p w14:paraId="056F26A8" w14:textId="77777777" w:rsidR="00DB428E" w:rsidRPr="00420F7A" w:rsidRDefault="00DB428E" w:rsidP="003E6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45" w:type="pct"/>
            <w:gridSpan w:val="5"/>
            <w:shd w:val="clear" w:color="auto" w:fill="auto"/>
          </w:tcPr>
          <w:p w14:paraId="44028812" w14:textId="7FB3B723" w:rsidR="00DB428E" w:rsidRPr="00420F7A" w:rsidRDefault="00DB428E" w:rsidP="00DB428E">
            <w:pPr>
              <w:pStyle w:val="BodyText"/>
              <w:spacing w:after="0" w:line="240" w:lineRule="auto"/>
              <w:ind w:left="-108" w:right="-1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ปรับปรุงใหม่</w:t>
            </w:r>
            <w:r w:rsidRPr="00420F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C3D31" w:rsidRPr="00420F7A" w14:paraId="03C2A18F" w14:textId="77777777" w:rsidTr="00835C7A">
        <w:trPr>
          <w:tblHeader/>
        </w:trPr>
        <w:tc>
          <w:tcPr>
            <w:tcW w:w="2382" w:type="pct"/>
          </w:tcPr>
          <w:p w14:paraId="68B56064" w14:textId="77777777" w:rsidR="008C752B" w:rsidRPr="00420F7A" w:rsidRDefault="008C752B" w:rsidP="00BF3563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667EB36D" w14:textId="77777777" w:rsidR="008C752B" w:rsidRPr="00420F7A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78" w:type="pct"/>
            <w:gridSpan w:val="11"/>
          </w:tcPr>
          <w:p w14:paraId="6B10EF8B" w14:textId="40B12253" w:rsidR="008C752B" w:rsidRPr="00420F7A" w:rsidRDefault="008C752B" w:rsidP="00DF55C5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53C1B" w:rsidRPr="00420F7A" w14:paraId="6A3CEA30" w14:textId="77777777" w:rsidTr="00835C7A">
        <w:tc>
          <w:tcPr>
            <w:tcW w:w="2382" w:type="pct"/>
          </w:tcPr>
          <w:p w14:paraId="045DEE04" w14:textId="3ECF9F82" w:rsidR="00A53C1B" w:rsidRPr="00420F7A" w:rsidRDefault="00A53C1B" w:rsidP="00A53C1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40" w:type="pct"/>
          </w:tcPr>
          <w:p w14:paraId="2280D4B0" w14:textId="77777777" w:rsidR="00A53C1B" w:rsidRPr="00420F7A" w:rsidRDefault="00A53C1B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436C377C" w14:textId="316B852B" w:rsidR="00A53C1B" w:rsidRPr="00420F7A" w:rsidRDefault="00A53C1B" w:rsidP="00A53C1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99957D4" w14:textId="77777777" w:rsidR="00A53C1B" w:rsidRPr="00420F7A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7ACB3A4D" w14:textId="2E8B4F3C" w:rsidR="00A53C1B" w:rsidRPr="00420F7A" w:rsidRDefault="00A53C1B" w:rsidP="00A53C1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1889774" w14:textId="77777777" w:rsidR="00A53C1B" w:rsidRPr="00420F7A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027242B" w14:textId="32096C45" w:rsidR="00A53C1B" w:rsidRPr="00420F7A" w:rsidRDefault="00A53C1B" w:rsidP="00A53C1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8A35619" w14:textId="77777777" w:rsidR="00A53C1B" w:rsidRPr="00420F7A" w:rsidRDefault="00A53C1B" w:rsidP="00A53C1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7D2AB3B4" w14:textId="7AC9FD5A" w:rsidR="00A53C1B" w:rsidRPr="00420F7A" w:rsidRDefault="00A53C1B" w:rsidP="00A53C1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369" w:rsidRPr="00420F7A" w14:paraId="17187CC1" w14:textId="77777777" w:rsidTr="00835C7A">
        <w:tc>
          <w:tcPr>
            <w:tcW w:w="2382" w:type="pct"/>
          </w:tcPr>
          <w:p w14:paraId="3DF11F8F" w14:textId="3E270E8D" w:rsidR="000E4369" w:rsidRPr="00420F7A" w:rsidRDefault="000E4369" w:rsidP="000E436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0" w:type="pct"/>
          </w:tcPr>
          <w:p w14:paraId="66548EE8" w14:textId="77777777" w:rsidR="000E4369" w:rsidRPr="00420F7A" w:rsidRDefault="000E4369" w:rsidP="000E436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54FB51F1" w14:textId="2E27386C" w:rsidR="000E4369" w:rsidRPr="00420F7A" w:rsidRDefault="000E4369" w:rsidP="000E436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1.80</w:t>
            </w:r>
          </w:p>
        </w:tc>
        <w:tc>
          <w:tcPr>
            <w:tcW w:w="144" w:type="pct"/>
          </w:tcPr>
          <w:p w14:paraId="48836776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7424FCB2" w14:textId="7378142E" w:rsidR="000E4369" w:rsidRPr="00420F7A" w:rsidRDefault="000E4369" w:rsidP="00215B2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9FF28E8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CD12A04" w14:textId="5E4F1E92" w:rsidR="000E4369" w:rsidRPr="00420F7A" w:rsidRDefault="000E4369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F45BE35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119EE088" w14:textId="025D37E0" w:rsidR="000E4369" w:rsidRPr="00420F7A" w:rsidRDefault="000E4369" w:rsidP="000A417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E4369" w:rsidRPr="00420F7A" w14:paraId="14DD432E" w14:textId="77777777" w:rsidTr="00835C7A">
        <w:tc>
          <w:tcPr>
            <w:tcW w:w="2382" w:type="pct"/>
          </w:tcPr>
          <w:p w14:paraId="2176A632" w14:textId="16E53255" w:rsidR="000E4369" w:rsidRPr="00420F7A" w:rsidRDefault="000E4369" w:rsidP="000E436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40" w:type="pct"/>
          </w:tcPr>
          <w:p w14:paraId="5FD29AD6" w14:textId="77777777" w:rsidR="000E4369" w:rsidRPr="00420F7A" w:rsidRDefault="000E4369" w:rsidP="000E436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2D8AF94E" w14:textId="069B28D5" w:rsidR="000E4369" w:rsidRPr="00420F7A" w:rsidRDefault="000E4369" w:rsidP="000E436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1.32</w:t>
            </w:r>
          </w:p>
        </w:tc>
        <w:tc>
          <w:tcPr>
            <w:tcW w:w="144" w:type="pct"/>
          </w:tcPr>
          <w:p w14:paraId="478AFEF3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3A639368" w14:textId="1E779B73" w:rsidR="000E4369" w:rsidRPr="00420F7A" w:rsidRDefault="000E4369" w:rsidP="000E436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91AE289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37716EDF" w14:textId="151821CD" w:rsidR="000E4369" w:rsidRPr="00420F7A" w:rsidRDefault="000E4369" w:rsidP="000E436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1.32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5B73755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30D274F2" w14:textId="0E3E671D" w:rsidR="000E4369" w:rsidRPr="00420F7A" w:rsidRDefault="000E4369" w:rsidP="000E436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0E4369" w:rsidRPr="00420F7A" w14:paraId="723DE205" w14:textId="77777777" w:rsidTr="00835C7A">
        <w:tc>
          <w:tcPr>
            <w:tcW w:w="2382" w:type="pct"/>
          </w:tcPr>
          <w:p w14:paraId="6AFAA8E7" w14:textId="10F83848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" w:type="pct"/>
          </w:tcPr>
          <w:p w14:paraId="2D2E9916" w14:textId="77777777" w:rsidR="000E4369" w:rsidRPr="00420F7A" w:rsidRDefault="000E4369" w:rsidP="000E436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FB39B82" w14:textId="30DD9274" w:rsidR="000E4369" w:rsidRPr="00420F7A" w:rsidRDefault="000E4369" w:rsidP="000E4369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5861C51C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39D398D1" w14:textId="46FE5BCF" w:rsidR="000E4369" w:rsidRPr="00420F7A" w:rsidRDefault="000E4369" w:rsidP="000E436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59A5502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0CBBE15B" w14:textId="69C393FC" w:rsidR="000E4369" w:rsidRPr="00420F7A" w:rsidRDefault="000E4369" w:rsidP="000E4369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EC1194E" w14:textId="77777777" w:rsidR="000E4369" w:rsidRPr="00420F7A" w:rsidRDefault="000E4369" w:rsidP="000E436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70F4967B" w14:textId="1588B7CE" w:rsidR="000E4369" w:rsidRPr="00420F7A" w:rsidRDefault="000E4369" w:rsidP="000E436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CE2477" w:rsidRPr="00420F7A" w14:paraId="5B35111D" w14:textId="77777777" w:rsidTr="00835C7A">
        <w:tc>
          <w:tcPr>
            <w:tcW w:w="2382" w:type="pct"/>
          </w:tcPr>
          <w:p w14:paraId="0766F855" w14:textId="77777777" w:rsidR="00CE2477" w:rsidRPr="00420F7A" w:rsidRDefault="00CE2477" w:rsidP="00CE2477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40" w:type="pct"/>
          </w:tcPr>
          <w:p w14:paraId="14518656" w14:textId="77777777" w:rsidR="00CE2477" w:rsidRPr="00420F7A" w:rsidRDefault="00CE2477" w:rsidP="00CE2477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68" w:type="pct"/>
          </w:tcPr>
          <w:p w14:paraId="169B403A" w14:textId="77777777" w:rsidR="00CE2477" w:rsidRPr="00420F7A" w:rsidRDefault="00CE2477" w:rsidP="00CE2477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5CFBA046" w14:textId="77777777" w:rsidR="00CE2477" w:rsidRPr="00420F7A" w:rsidRDefault="00CE2477" w:rsidP="00CE2477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4" w:type="pct"/>
            <w:shd w:val="clear" w:color="auto" w:fill="auto"/>
          </w:tcPr>
          <w:p w14:paraId="3C4087E7" w14:textId="77777777" w:rsidR="00CE2477" w:rsidRPr="00420F7A" w:rsidRDefault="00CE2477" w:rsidP="00CE2477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2AA8708" w14:textId="77777777" w:rsidR="00CE2477" w:rsidRPr="00420F7A" w:rsidRDefault="00CE2477" w:rsidP="00CE2477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2" w:type="pct"/>
            <w:shd w:val="clear" w:color="auto" w:fill="auto"/>
          </w:tcPr>
          <w:p w14:paraId="330AF6C7" w14:textId="77777777" w:rsidR="00CE2477" w:rsidRPr="00420F7A" w:rsidRDefault="00CE2477" w:rsidP="00CE247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6AA04F6" w14:textId="77777777" w:rsidR="00CE2477" w:rsidRPr="00420F7A" w:rsidRDefault="00CE2477" w:rsidP="00CE2477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38D34F3" w14:textId="77777777" w:rsidR="00CE2477" w:rsidRPr="00420F7A" w:rsidRDefault="00CE2477" w:rsidP="00CE2477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E2477" w:rsidRPr="00420F7A" w14:paraId="76D63C68" w14:textId="77777777" w:rsidTr="00835C7A">
        <w:tc>
          <w:tcPr>
            <w:tcW w:w="2382" w:type="pct"/>
          </w:tcPr>
          <w:p w14:paraId="1DDE6047" w14:textId="15902B2E" w:rsidR="00CE2477" w:rsidRPr="00420F7A" w:rsidRDefault="00CE2477" w:rsidP="00CE247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" w:type="pct"/>
          </w:tcPr>
          <w:p w14:paraId="772035FE" w14:textId="77777777" w:rsidR="00CE2477" w:rsidRPr="00420F7A" w:rsidRDefault="00CE2477" w:rsidP="00CE2477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29C445F0" w14:textId="77777777" w:rsidR="00CE2477" w:rsidRPr="00420F7A" w:rsidRDefault="00CE2477" w:rsidP="00CE2477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BBDAFB" w14:textId="77777777" w:rsidR="00CE2477" w:rsidRPr="00420F7A" w:rsidRDefault="00CE2477" w:rsidP="00CE247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66CCC45F" w14:textId="77777777" w:rsidR="00CE2477" w:rsidRPr="00420F7A" w:rsidRDefault="00CE2477" w:rsidP="00CE2477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8964DA5" w14:textId="77777777" w:rsidR="00CE2477" w:rsidRPr="00420F7A" w:rsidRDefault="00CE2477" w:rsidP="00CE247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192DAAAE" w14:textId="77777777" w:rsidR="00CE2477" w:rsidRPr="00420F7A" w:rsidRDefault="00CE2477" w:rsidP="00CE2477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7F992BB" w14:textId="77777777" w:rsidR="00CE2477" w:rsidRPr="00420F7A" w:rsidRDefault="00CE2477" w:rsidP="00CE247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C7EC848" w14:textId="77777777" w:rsidR="00CE2477" w:rsidRPr="00420F7A" w:rsidRDefault="00CE2477" w:rsidP="00CE2477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A638C" w:rsidRPr="00420F7A" w14:paraId="628270E9" w14:textId="77777777" w:rsidTr="00835C7A">
        <w:tc>
          <w:tcPr>
            <w:tcW w:w="2382" w:type="pct"/>
          </w:tcPr>
          <w:p w14:paraId="60761FF7" w14:textId="5E6446A0" w:rsidR="00EA638C" w:rsidRPr="00420F7A" w:rsidRDefault="00EA638C" w:rsidP="00EA638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40" w:type="pct"/>
          </w:tcPr>
          <w:p w14:paraId="2EB528D0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76EB847B" w14:textId="7B8278BF" w:rsidR="00EA638C" w:rsidRPr="00420F7A" w:rsidRDefault="00EA638C" w:rsidP="000A417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446697B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5C4964D4" w14:textId="67FFD2AF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6AE0E5B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E697DC4" w14:textId="3D7570C9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64.20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00AB7B3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6360C4C" w14:textId="50DDB550" w:rsidR="00EA638C" w:rsidRPr="00420F7A" w:rsidRDefault="00EA638C" w:rsidP="00EA638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82.79</w:t>
            </w:r>
          </w:p>
        </w:tc>
      </w:tr>
      <w:tr w:rsidR="00EA638C" w:rsidRPr="00420F7A" w14:paraId="35A14BAF" w14:textId="77777777" w:rsidTr="00835C7A">
        <w:tc>
          <w:tcPr>
            <w:tcW w:w="2382" w:type="pct"/>
          </w:tcPr>
          <w:p w14:paraId="4132886A" w14:textId="47F64F14" w:rsidR="00EA638C" w:rsidRPr="00420F7A" w:rsidRDefault="00EA638C" w:rsidP="00EA638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0" w:type="pct"/>
          </w:tcPr>
          <w:p w14:paraId="4AA82851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301F9527" w14:textId="575F2BE6" w:rsidR="00EA638C" w:rsidRPr="00420F7A" w:rsidRDefault="00EA638C" w:rsidP="00215B2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6A9B7F5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78031415" w14:textId="7B901FF3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92660EB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4060D171" w14:textId="3388EB43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150.99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D4FAD1F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54B16CA1" w14:textId="5C3718DF" w:rsidR="00EA638C" w:rsidRPr="00420F7A" w:rsidRDefault="00EA638C" w:rsidP="00EA638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117.46</w:t>
            </w:r>
          </w:p>
        </w:tc>
      </w:tr>
      <w:tr w:rsidR="00EA638C" w:rsidRPr="00420F7A" w14:paraId="5AFF3D68" w14:textId="77777777" w:rsidTr="00835C7A">
        <w:tc>
          <w:tcPr>
            <w:tcW w:w="2382" w:type="pct"/>
          </w:tcPr>
          <w:p w14:paraId="07E14155" w14:textId="4F447BC5" w:rsidR="00EA638C" w:rsidRPr="00420F7A" w:rsidRDefault="00EA638C" w:rsidP="00EA638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0" w:type="pct"/>
          </w:tcPr>
          <w:p w14:paraId="67941BAA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37F63508" w14:textId="792401C6" w:rsidR="00EA638C" w:rsidRPr="00420F7A" w:rsidRDefault="00EA638C" w:rsidP="00215B2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B5D3970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42716D1B" w14:textId="5C30AC92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473828C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E63F141" w14:textId="1EF57BE8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71.10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B2B0D86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4DB2AF63" w14:textId="569D96E4" w:rsidR="00EA638C" w:rsidRPr="00420F7A" w:rsidRDefault="00EA638C" w:rsidP="00EA638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169.55</w:t>
            </w:r>
          </w:p>
        </w:tc>
      </w:tr>
      <w:tr w:rsidR="00EA638C" w:rsidRPr="00420F7A" w14:paraId="619E32E3" w14:textId="77777777" w:rsidTr="00835C7A">
        <w:tc>
          <w:tcPr>
            <w:tcW w:w="2382" w:type="pct"/>
          </w:tcPr>
          <w:p w14:paraId="0CE3B3D3" w14:textId="114D15AD" w:rsidR="00EA638C" w:rsidRPr="00420F7A" w:rsidRDefault="00EA638C" w:rsidP="00EA638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40" w:type="pct"/>
          </w:tcPr>
          <w:p w14:paraId="16764E7E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53ADEB06" w14:textId="7565065B" w:rsidR="00EA638C" w:rsidRPr="00420F7A" w:rsidRDefault="00EA638C" w:rsidP="00215B2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21E284F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69FD4473" w14:textId="5E86519E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437E33E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F1597D7" w14:textId="295F1718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1.01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A6EF689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6DF4C108" w14:textId="1743C148" w:rsidR="00EA638C" w:rsidRPr="00420F7A" w:rsidRDefault="00EA638C" w:rsidP="00EA638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</w:tr>
      <w:tr w:rsidR="00835C7A" w:rsidRPr="00420F7A" w14:paraId="00348904" w14:textId="77777777" w:rsidTr="00835C7A">
        <w:tc>
          <w:tcPr>
            <w:tcW w:w="2382" w:type="pct"/>
          </w:tcPr>
          <w:p w14:paraId="4220435E" w14:textId="77777777" w:rsidR="00801410" w:rsidRPr="00420F7A" w:rsidRDefault="00801410" w:rsidP="00835C7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9433C07" w14:textId="6B6CA5C4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</w:t>
            </w: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0" w:type="pct"/>
          </w:tcPr>
          <w:p w14:paraId="3362A63F" w14:textId="77777777" w:rsidR="00835C7A" w:rsidRPr="00420F7A" w:rsidRDefault="00835C7A" w:rsidP="00835C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A908039" w14:textId="77777777" w:rsidR="00835C7A" w:rsidRPr="00420F7A" w:rsidRDefault="00835C7A" w:rsidP="00835C7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493F388" w14:textId="77777777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7AF286AA" w14:textId="77777777" w:rsidR="00835C7A" w:rsidRPr="00420F7A" w:rsidRDefault="00835C7A" w:rsidP="00835C7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452514EE" w14:textId="77777777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3AA0BAF7" w14:textId="77777777" w:rsidR="00835C7A" w:rsidRPr="00420F7A" w:rsidRDefault="00835C7A" w:rsidP="00835C7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43315AAA" w14:textId="77777777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577009CB" w14:textId="77777777" w:rsidR="00835C7A" w:rsidRPr="00420F7A" w:rsidRDefault="00835C7A" w:rsidP="00835C7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5C7A" w:rsidRPr="00420F7A" w14:paraId="1591ABCA" w14:textId="77777777" w:rsidTr="00835C7A">
        <w:tc>
          <w:tcPr>
            <w:tcW w:w="2382" w:type="pct"/>
          </w:tcPr>
          <w:p w14:paraId="768BD7F3" w14:textId="2C8F1736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" w:type="pct"/>
          </w:tcPr>
          <w:p w14:paraId="6DE88242" w14:textId="77777777" w:rsidR="00835C7A" w:rsidRPr="00420F7A" w:rsidRDefault="00835C7A" w:rsidP="00835C7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0BDA0275" w14:textId="087A2E7D" w:rsidR="00835C7A" w:rsidRPr="00420F7A" w:rsidRDefault="00835C7A" w:rsidP="005E4CA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59D0C4F" w14:textId="77777777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34EE0951" w14:textId="525629E8" w:rsidR="00835C7A" w:rsidRPr="00420F7A" w:rsidRDefault="00835C7A" w:rsidP="006A308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AE8415E" w14:textId="77777777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B207DEE" w14:textId="4E928179" w:rsidR="00835C7A" w:rsidRPr="00420F7A" w:rsidRDefault="00835C7A" w:rsidP="00835C7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0.54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88BD194" w14:textId="77777777" w:rsidR="00835C7A" w:rsidRPr="00420F7A" w:rsidRDefault="00835C7A" w:rsidP="00835C7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46F3E47F" w14:textId="657DD0C7" w:rsidR="00835C7A" w:rsidRPr="00420F7A" w:rsidRDefault="00835C7A" w:rsidP="00835C7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0.58</w:t>
            </w:r>
          </w:p>
        </w:tc>
      </w:tr>
      <w:tr w:rsidR="00EA638C" w:rsidRPr="00420F7A" w14:paraId="1C5DAA39" w14:textId="77777777" w:rsidTr="00835C7A">
        <w:tc>
          <w:tcPr>
            <w:tcW w:w="2382" w:type="pct"/>
          </w:tcPr>
          <w:p w14:paraId="08D7D45E" w14:textId="55698D98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0" w:type="pct"/>
          </w:tcPr>
          <w:p w14:paraId="5AFAC2FC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1171729" w14:textId="241D446F" w:rsidR="00EA638C" w:rsidRPr="00420F7A" w:rsidRDefault="00EA638C" w:rsidP="009D7F09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DE06306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3443C2EF" w14:textId="53BF4FD3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69A17ED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0094B56B" w14:textId="31893FF9" w:rsidR="00EA638C" w:rsidRPr="00420F7A" w:rsidRDefault="00EA638C" w:rsidP="00EA638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40086F0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3458075" w14:textId="6C1B29B9" w:rsidR="00EA638C" w:rsidRPr="00420F7A" w:rsidRDefault="00EA638C" w:rsidP="000A1544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638C" w:rsidRPr="00420F7A" w14:paraId="24FD995E" w14:textId="77777777" w:rsidTr="00835C7A">
        <w:tc>
          <w:tcPr>
            <w:tcW w:w="2382" w:type="pct"/>
          </w:tcPr>
          <w:p w14:paraId="7199B690" w14:textId="1B6AC84B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40" w:type="pct"/>
          </w:tcPr>
          <w:p w14:paraId="30FDA302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0D633E66" w14:textId="11D7156B" w:rsidR="00EA638C" w:rsidRPr="00420F7A" w:rsidRDefault="00EA638C" w:rsidP="00215B2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35D8B26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26AFFE35" w14:textId="6A92A9C4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8B80315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565B0F93" w14:textId="46DF4E33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7E715729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5D29BB26" w14:textId="1787B576" w:rsidR="00EA638C" w:rsidRPr="00420F7A" w:rsidRDefault="00EA638C" w:rsidP="00EA638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</w:tr>
      <w:tr w:rsidR="00EA638C" w:rsidRPr="00420F7A" w14:paraId="7CAC0E48" w14:textId="77777777" w:rsidTr="00835C7A">
        <w:tc>
          <w:tcPr>
            <w:tcW w:w="2382" w:type="pct"/>
          </w:tcPr>
          <w:p w14:paraId="3486143C" w14:textId="4C49253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0" w:type="pct"/>
          </w:tcPr>
          <w:p w14:paraId="16C30FA6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543C2294" w14:textId="035D5B1A" w:rsidR="00EA638C" w:rsidRPr="00420F7A" w:rsidRDefault="00EA638C" w:rsidP="00215B2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207685A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113AFD58" w14:textId="2D259569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F15D8BC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4286DE1" w14:textId="27BBEF51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E0C1273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702CAB14" w14:textId="15E19C3D" w:rsidR="00EA638C" w:rsidRPr="00420F7A" w:rsidRDefault="00EA638C" w:rsidP="00EA638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EA638C" w:rsidRPr="00420F7A" w14:paraId="1767780E" w14:textId="77777777" w:rsidTr="00835C7A">
        <w:tc>
          <w:tcPr>
            <w:tcW w:w="2382" w:type="pct"/>
          </w:tcPr>
          <w:p w14:paraId="7BC55A94" w14:textId="0B338164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0" w:type="pct"/>
          </w:tcPr>
          <w:p w14:paraId="5D30D028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34AE7A0E" w14:textId="2F7CB4E3" w:rsidR="00EA638C" w:rsidRPr="00420F7A" w:rsidRDefault="00EA638C" w:rsidP="00215B2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48D37AA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589D40A9" w14:textId="51F799C4" w:rsidR="00EA638C" w:rsidRPr="00420F7A" w:rsidRDefault="00EA638C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3C66D4F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0E5C4858" w14:textId="43C44603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3.89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55006E1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6A248DF9" w14:textId="22D2D623" w:rsidR="00EA638C" w:rsidRPr="00420F7A" w:rsidRDefault="00EA638C" w:rsidP="00EA638C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5.32</w:t>
            </w:r>
          </w:p>
        </w:tc>
      </w:tr>
      <w:tr w:rsidR="0010792E" w:rsidRPr="00420F7A" w14:paraId="6AD42126" w14:textId="77777777" w:rsidTr="00835C7A">
        <w:tc>
          <w:tcPr>
            <w:tcW w:w="2382" w:type="pct"/>
          </w:tcPr>
          <w:p w14:paraId="6E471DEF" w14:textId="77777777" w:rsidR="0010792E" w:rsidRPr="00420F7A" w:rsidRDefault="0010792E" w:rsidP="00671F78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40" w:type="pct"/>
          </w:tcPr>
          <w:p w14:paraId="39543DDB" w14:textId="77777777" w:rsidR="0010792E" w:rsidRPr="00420F7A" w:rsidRDefault="0010792E" w:rsidP="00671F78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68" w:type="pct"/>
          </w:tcPr>
          <w:p w14:paraId="6FD5C0EA" w14:textId="77777777" w:rsidR="0010792E" w:rsidRPr="00420F7A" w:rsidRDefault="0010792E" w:rsidP="00671F78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7656C059" w14:textId="77777777" w:rsidR="0010792E" w:rsidRPr="00420F7A" w:rsidRDefault="0010792E" w:rsidP="00671F78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4" w:type="pct"/>
            <w:shd w:val="clear" w:color="auto" w:fill="auto"/>
          </w:tcPr>
          <w:p w14:paraId="791E1389" w14:textId="77777777" w:rsidR="0010792E" w:rsidRPr="00420F7A" w:rsidRDefault="0010792E" w:rsidP="00671F78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1E05CB1" w14:textId="77777777" w:rsidR="0010792E" w:rsidRPr="00420F7A" w:rsidRDefault="0010792E" w:rsidP="00671F78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2" w:type="pct"/>
            <w:shd w:val="clear" w:color="auto" w:fill="auto"/>
          </w:tcPr>
          <w:p w14:paraId="6750B7C2" w14:textId="77777777" w:rsidR="0010792E" w:rsidRPr="00420F7A" w:rsidRDefault="0010792E" w:rsidP="00671F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1EA675EE" w14:textId="77777777" w:rsidR="0010792E" w:rsidRPr="00420F7A" w:rsidRDefault="0010792E" w:rsidP="00671F78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7306E6E0" w14:textId="77777777" w:rsidR="0010792E" w:rsidRPr="00420F7A" w:rsidRDefault="0010792E" w:rsidP="00671F78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71F78" w:rsidRPr="00420F7A" w14:paraId="519BAC87" w14:textId="77777777" w:rsidTr="00835C7A">
        <w:tc>
          <w:tcPr>
            <w:tcW w:w="2382" w:type="pct"/>
          </w:tcPr>
          <w:p w14:paraId="7CB6620B" w14:textId="1AE59A9F" w:rsidR="00671F78" w:rsidRPr="00420F7A" w:rsidRDefault="00671F78" w:rsidP="00671F78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0" w:type="pct"/>
          </w:tcPr>
          <w:p w14:paraId="7BDC4B5C" w14:textId="77777777" w:rsidR="00671F78" w:rsidRPr="00420F7A" w:rsidRDefault="00671F78" w:rsidP="00671F78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4D4402EE" w14:textId="77777777" w:rsidR="00671F78" w:rsidRPr="00420F7A" w:rsidRDefault="00671F78" w:rsidP="00671F78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5313DB3" w14:textId="77777777" w:rsidR="00671F78" w:rsidRPr="00420F7A" w:rsidRDefault="00671F78" w:rsidP="00671F7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0D18E2AF" w14:textId="77777777" w:rsidR="00671F78" w:rsidRPr="00420F7A" w:rsidRDefault="00671F78" w:rsidP="00671F78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EBD0135" w14:textId="77777777" w:rsidR="00671F78" w:rsidRPr="00420F7A" w:rsidRDefault="00671F78" w:rsidP="00671F7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03E4197C" w14:textId="77777777" w:rsidR="00671F78" w:rsidRPr="00420F7A" w:rsidRDefault="00671F78" w:rsidP="00671F78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0B26B9C" w14:textId="77777777" w:rsidR="00671F78" w:rsidRPr="00420F7A" w:rsidRDefault="00671F78" w:rsidP="00671F7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37D7170A" w14:textId="77777777" w:rsidR="00671F78" w:rsidRPr="00420F7A" w:rsidRDefault="00671F78" w:rsidP="00671F78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63CD5" w:rsidRPr="00420F7A" w14:paraId="0D6450D1" w14:textId="77777777" w:rsidTr="00835C7A">
        <w:tc>
          <w:tcPr>
            <w:tcW w:w="2382" w:type="pct"/>
          </w:tcPr>
          <w:p w14:paraId="5C36A556" w14:textId="7569860C" w:rsidR="00E63CD5" w:rsidRPr="00420F7A" w:rsidRDefault="00E63CD5" w:rsidP="00E63CD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0" w:type="pct"/>
          </w:tcPr>
          <w:p w14:paraId="3771BC78" w14:textId="77777777" w:rsidR="00E63CD5" w:rsidRPr="00420F7A" w:rsidRDefault="00E63CD5" w:rsidP="00E63CD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21581479" w14:textId="7A2417BF" w:rsidR="00E63CD5" w:rsidRPr="00420F7A" w:rsidRDefault="00E63CD5" w:rsidP="0085784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B16275E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2BF130F1" w14:textId="7DAEF825" w:rsidR="00E63CD5" w:rsidRPr="00420F7A" w:rsidRDefault="00E63CD5" w:rsidP="00E63CD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EEF67B0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169B87C" w14:textId="219AC9FD" w:rsidR="00E63CD5" w:rsidRPr="00420F7A" w:rsidRDefault="00E63CD5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FD735F3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2E3DA15E" w14:textId="05012E5B" w:rsidR="00E63CD5" w:rsidRPr="00420F7A" w:rsidRDefault="00E63CD5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E63CD5" w:rsidRPr="00420F7A" w14:paraId="2F61BB80" w14:textId="77777777" w:rsidTr="00835C7A">
        <w:tc>
          <w:tcPr>
            <w:tcW w:w="2382" w:type="pct"/>
          </w:tcPr>
          <w:p w14:paraId="5C7D2835" w14:textId="6C4874B7" w:rsidR="00E63CD5" w:rsidRPr="00420F7A" w:rsidRDefault="00E63CD5" w:rsidP="00E63CD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0" w:type="pct"/>
          </w:tcPr>
          <w:p w14:paraId="487C61A1" w14:textId="77777777" w:rsidR="00E63CD5" w:rsidRPr="00420F7A" w:rsidRDefault="00E63CD5" w:rsidP="00E63CD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6BA384D" w14:textId="08B7C5F7" w:rsidR="00E63CD5" w:rsidRPr="00420F7A" w:rsidRDefault="00E63CD5" w:rsidP="00E63CD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24.86</w:t>
            </w:r>
          </w:p>
        </w:tc>
        <w:tc>
          <w:tcPr>
            <w:tcW w:w="144" w:type="pct"/>
          </w:tcPr>
          <w:p w14:paraId="110EC182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7E226267" w14:textId="1472C8E6" w:rsidR="00E63CD5" w:rsidRPr="00420F7A" w:rsidRDefault="00E63CD5" w:rsidP="00E63CD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23.47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82602E1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35493626" w14:textId="4A43C2D4" w:rsidR="00E63CD5" w:rsidRPr="00420F7A" w:rsidRDefault="00E63CD5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4AF236C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5DEEDB59" w14:textId="195C0FD5" w:rsidR="00E63CD5" w:rsidRPr="00420F7A" w:rsidRDefault="00E63CD5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E63CD5" w:rsidRPr="00420F7A" w14:paraId="39BD9B32" w14:textId="77777777" w:rsidTr="00835C7A">
        <w:tc>
          <w:tcPr>
            <w:tcW w:w="2382" w:type="pct"/>
          </w:tcPr>
          <w:p w14:paraId="6B5056A4" w14:textId="581FB87D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0" w:type="pct"/>
          </w:tcPr>
          <w:p w14:paraId="0418C220" w14:textId="77777777" w:rsidR="00E63CD5" w:rsidRPr="00420F7A" w:rsidRDefault="00E63CD5" w:rsidP="00E63CD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44DBF282" w14:textId="0658AFDC" w:rsidR="00E63CD5" w:rsidRPr="00420F7A" w:rsidRDefault="00E63CD5" w:rsidP="00E63CD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2.43</w:t>
            </w:r>
          </w:p>
        </w:tc>
        <w:tc>
          <w:tcPr>
            <w:tcW w:w="144" w:type="pct"/>
          </w:tcPr>
          <w:p w14:paraId="44F3377F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41A4EDE9" w14:textId="0139B5FC" w:rsidR="00E63CD5" w:rsidRPr="00420F7A" w:rsidRDefault="00E63CD5" w:rsidP="00E63CD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2.43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F47D743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321A1A74" w14:textId="249629A4" w:rsidR="00E63CD5" w:rsidRPr="00420F7A" w:rsidRDefault="00E63CD5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E75AA62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73164E0F" w14:textId="3BAE4CE0" w:rsidR="00E63CD5" w:rsidRPr="00420F7A" w:rsidRDefault="00E63CD5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EA638C" w:rsidRPr="00420F7A" w14:paraId="47B2B77A" w14:textId="77777777" w:rsidTr="00835C7A">
        <w:tc>
          <w:tcPr>
            <w:tcW w:w="2382" w:type="pct"/>
          </w:tcPr>
          <w:p w14:paraId="72790793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40" w:type="pct"/>
          </w:tcPr>
          <w:p w14:paraId="28249A06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68" w:type="pct"/>
          </w:tcPr>
          <w:p w14:paraId="1F35A954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68ADCA7D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4" w:type="pct"/>
            <w:shd w:val="clear" w:color="auto" w:fill="auto"/>
          </w:tcPr>
          <w:p w14:paraId="6E3E087B" w14:textId="77777777" w:rsidR="00EA638C" w:rsidRPr="00420F7A" w:rsidRDefault="00EA638C" w:rsidP="00EA638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CD8462D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62" w:type="pct"/>
            <w:shd w:val="clear" w:color="auto" w:fill="auto"/>
          </w:tcPr>
          <w:p w14:paraId="700910F9" w14:textId="77777777" w:rsidR="00EA638C" w:rsidRPr="00420F7A" w:rsidRDefault="00EA638C" w:rsidP="00EA638C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6DD1E7D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BE768F8" w14:textId="77777777" w:rsidR="00EA638C" w:rsidRPr="00420F7A" w:rsidRDefault="00EA638C" w:rsidP="00EA638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EA638C" w:rsidRPr="00420F7A" w14:paraId="59581177" w14:textId="77777777" w:rsidTr="00835C7A">
        <w:tc>
          <w:tcPr>
            <w:tcW w:w="2382" w:type="pct"/>
          </w:tcPr>
          <w:p w14:paraId="2EE00D7C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0" w:type="pct"/>
          </w:tcPr>
          <w:p w14:paraId="64722530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0A0985CC" w14:textId="77777777" w:rsidR="00EA638C" w:rsidRPr="00420F7A" w:rsidRDefault="00EA638C" w:rsidP="00EA638C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A5E910B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08EF13BD" w14:textId="77777777" w:rsidR="00EA638C" w:rsidRPr="00420F7A" w:rsidRDefault="00EA638C" w:rsidP="00EA638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6D4EABD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413E2D86" w14:textId="77777777" w:rsidR="00EA638C" w:rsidRPr="00420F7A" w:rsidRDefault="00EA638C" w:rsidP="00EA638C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096557DB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FE82ECC" w14:textId="77777777" w:rsidR="00EA638C" w:rsidRPr="00420F7A" w:rsidRDefault="00EA638C" w:rsidP="00EA638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63CD5" w:rsidRPr="00420F7A" w14:paraId="23031E5C" w14:textId="77777777" w:rsidTr="00835C7A">
        <w:tc>
          <w:tcPr>
            <w:tcW w:w="2382" w:type="pct"/>
          </w:tcPr>
          <w:p w14:paraId="22A2D567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0" w:type="pct"/>
          </w:tcPr>
          <w:p w14:paraId="5BE19BB8" w14:textId="77777777" w:rsidR="00E63CD5" w:rsidRPr="00420F7A" w:rsidRDefault="00E63CD5" w:rsidP="00E63CD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791FD0BC" w14:textId="20DC39E8" w:rsidR="00E63CD5" w:rsidRPr="00420F7A" w:rsidRDefault="00E63CD5" w:rsidP="00E63CD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77.09</w:t>
            </w:r>
          </w:p>
        </w:tc>
        <w:tc>
          <w:tcPr>
            <w:tcW w:w="144" w:type="pct"/>
          </w:tcPr>
          <w:p w14:paraId="5497B5E8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5B2A57A0" w14:textId="1644EC9F" w:rsidR="00E63CD5" w:rsidRPr="00420F7A" w:rsidRDefault="00E63CD5" w:rsidP="00E63CD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42.80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27086DF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31F2C226" w14:textId="5937F074" w:rsidR="00E63CD5" w:rsidRPr="00420F7A" w:rsidRDefault="00E63CD5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90EFAEE" w14:textId="77777777" w:rsidR="00E63CD5" w:rsidRPr="00420F7A" w:rsidRDefault="00E63CD5" w:rsidP="00215B25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5EBD661C" w14:textId="435FC194" w:rsidR="00E63CD5" w:rsidRPr="00420F7A" w:rsidRDefault="00E63CD5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63CD5" w:rsidRPr="00420F7A" w14:paraId="1E05EF4F" w14:textId="77777777" w:rsidTr="00835C7A">
        <w:tc>
          <w:tcPr>
            <w:tcW w:w="2382" w:type="pct"/>
          </w:tcPr>
          <w:p w14:paraId="7B608629" w14:textId="13899C81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ให้เช่าและ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40" w:type="pct"/>
          </w:tcPr>
          <w:p w14:paraId="4107D1E6" w14:textId="77777777" w:rsidR="00E63CD5" w:rsidRPr="00420F7A" w:rsidRDefault="00E63CD5" w:rsidP="00E63CD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640C39E5" w14:textId="5E1D5245" w:rsidR="00E63CD5" w:rsidRPr="00420F7A" w:rsidRDefault="00E63CD5" w:rsidP="00E63CD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9.30</w:t>
            </w:r>
          </w:p>
        </w:tc>
        <w:tc>
          <w:tcPr>
            <w:tcW w:w="144" w:type="pct"/>
          </w:tcPr>
          <w:p w14:paraId="4416021F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1B5C49BD" w14:textId="2B3B1715" w:rsidR="00E63CD5" w:rsidRPr="00420F7A" w:rsidRDefault="0094233B" w:rsidP="00481CF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3E858F68" w14:textId="77777777" w:rsidR="00E63CD5" w:rsidRPr="00420F7A" w:rsidRDefault="00E63CD5" w:rsidP="00E63CD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24DB6804" w14:textId="77777777" w:rsidR="00E63CD5" w:rsidRPr="00420F7A" w:rsidRDefault="00E63CD5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0323620" w14:textId="77777777" w:rsidR="00E63CD5" w:rsidRPr="00420F7A" w:rsidRDefault="00E63CD5" w:rsidP="00215B25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715326D7" w14:textId="77777777" w:rsidR="00E63CD5" w:rsidRPr="00420F7A" w:rsidRDefault="00E63CD5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638C" w:rsidRPr="00420F7A" w14:paraId="0853F98D" w14:textId="77777777" w:rsidTr="00835C7A">
        <w:tc>
          <w:tcPr>
            <w:tcW w:w="2382" w:type="pct"/>
          </w:tcPr>
          <w:p w14:paraId="6A848B2F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40" w:type="pct"/>
          </w:tcPr>
          <w:p w14:paraId="79DC79F0" w14:textId="77777777" w:rsidR="00EA638C" w:rsidRPr="00420F7A" w:rsidRDefault="00EA638C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1A3EF3A9" w14:textId="5F62B209" w:rsidR="00EA638C" w:rsidRPr="00420F7A" w:rsidRDefault="00FB4121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1.0</w:t>
            </w:r>
            <w:r w:rsidR="009219FC" w:rsidRPr="00420F7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" w:type="pct"/>
          </w:tcPr>
          <w:p w14:paraId="7C165D74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010C1ACA" w14:textId="5D862A26" w:rsidR="00EA638C" w:rsidRPr="00420F7A" w:rsidRDefault="00EA638C" w:rsidP="00EA638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4.92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86C5D5F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0046E2E1" w14:textId="1FD7D19D" w:rsidR="00EA638C" w:rsidRPr="00420F7A" w:rsidRDefault="00EA638C" w:rsidP="00EA638C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1.0</w:t>
            </w:r>
            <w:r w:rsidR="009219FC" w:rsidRPr="00420F7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A7A76C1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072A999E" w14:textId="59561D84" w:rsidR="00EA638C" w:rsidRPr="00420F7A" w:rsidRDefault="00EA638C" w:rsidP="00EA638C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4.92</w:t>
            </w:r>
          </w:p>
        </w:tc>
      </w:tr>
      <w:tr w:rsidR="00277E3F" w:rsidRPr="00420F7A" w14:paraId="1972B42F" w14:textId="77777777" w:rsidTr="00835C7A">
        <w:tc>
          <w:tcPr>
            <w:tcW w:w="2382" w:type="pct"/>
          </w:tcPr>
          <w:p w14:paraId="18993DB6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140" w:type="pct"/>
          </w:tcPr>
          <w:p w14:paraId="49E13E64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12362E9" w14:textId="5134D6F2" w:rsidR="00277E3F" w:rsidRPr="00420F7A" w:rsidRDefault="00277E3F" w:rsidP="0085784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59663A8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1579E3CC" w14:textId="069D196C" w:rsidR="00277E3F" w:rsidRPr="00420F7A" w:rsidRDefault="00277E3F" w:rsidP="00277E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024D2B1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  <w:shd w:val="clear" w:color="auto" w:fill="auto"/>
          </w:tcPr>
          <w:p w14:paraId="1FB39204" w14:textId="5D9AB05E" w:rsidR="00277E3F" w:rsidRPr="00420F7A" w:rsidRDefault="00277E3F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6F56265" w14:textId="77777777" w:rsidR="00277E3F" w:rsidRPr="00420F7A" w:rsidRDefault="00277E3F" w:rsidP="00215B25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4ECC94BB" w14:textId="2C7536F1" w:rsidR="00277E3F" w:rsidRPr="00420F7A" w:rsidRDefault="00277E3F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77E3F" w:rsidRPr="00420F7A" w14:paraId="6DB05D0A" w14:textId="77777777" w:rsidTr="00835C7A">
        <w:tc>
          <w:tcPr>
            <w:tcW w:w="2382" w:type="pct"/>
          </w:tcPr>
          <w:p w14:paraId="60773847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40" w:type="pct"/>
          </w:tcPr>
          <w:p w14:paraId="58B6E764" w14:textId="4CB82DE2" w:rsidR="00277E3F" w:rsidRPr="00420F7A" w:rsidRDefault="00277E3F" w:rsidP="00277E3F">
            <w:pPr>
              <w:pStyle w:val="BodyText"/>
              <w:tabs>
                <w:tab w:val="decimal" w:pos="162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68" w:type="pct"/>
          </w:tcPr>
          <w:p w14:paraId="7BD7BADF" w14:textId="351CA909" w:rsidR="00277E3F" w:rsidRPr="00420F7A" w:rsidRDefault="00277E3F" w:rsidP="0085784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28EB29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22D237F9" w14:textId="12A0CB8D" w:rsidR="00277E3F" w:rsidRPr="00420F7A" w:rsidRDefault="00277E3F" w:rsidP="00277E3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18.63</w:t>
            </w:r>
          </w:p>
        </w:tc>
        <w:tc>
          <w:tcPr>
            <w:tcW w:w="145" w:type="pct"/>
            <w:gridSpan w:val="2"/>
          </w:tcPr>
          <w:p w14:paraId="75BA0825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7CD77896" w14:textId="1AE4BC53" w:rsidR="00277E3F" w:rsidRPr="00420F7A" w:rsidRDefault="00277E3F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713A0A26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5AA45727" w14:textId="77CEB907" w:rsidR="00277E3F" w:rsidRPr="00420F7A" w:rsidRDefault="00277E3F" w:rsidP="00277E3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 xml:space="preserve">  21.97</w:t>
            </w:r>
          </w:p>
        </w:tc>
      </w:tr>
      <w:tr w:rsidR="00EA638C" w:rsidRPr="00420F7A" w14:paraId="1F282DF9" w14:textId="77777777" w:rsidTr="00835C7A">
        <w:tc>
          <w:tcPr>
            <w:tcW w:w="2382" w:type="pct"/>
          </w:tcPr>
          <w:p w14:paraId="21EE3BBA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0" w:type="pct"/>
          </w:tcPr>
          <w:p w14:paraId="4B76020C" w14:textId="77777777" w:rsidR="00EA638C" w:rsidRPr="00420F7A" w:rsidRDefault="00EA638C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09395809" w14:textId="7521204E" w:rsidR="00EA638C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2.96</w:t>
            </w:r>
          </w:p>
        </w:tc>
        <w:tc>
          <w:tcPr>
            <w:tcW w:w="144" w:type="pct"/>
          </w:tcPr>
          <w:p w14:paraId="77F3044B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40F8A5D6" w14:textId="46DFCD82" w:rsidR="00EA638C" w:rsidRPr="00420F7A" w:rsidRDefault="00EA638C" w:rsidP="00EA638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45" w:type="pct"/>
            <w:gridSpan w:val="2"/>
          </w:tcPr>
          <w:p w14:paraId="1DFECE7F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5344AA1D" w14:textId="044F4E56" w:rsidR="00EA638C" w:rsidRPr="00420F7A" w:rsidRDefault="00EA638C" w:rsidP="00EA638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133" w:type="pct"/>
            <w:gridSpan w:val="2"/>
          </w:tcPr>
          <w:p w14:paraId="0C3EFB6C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67400C63" w14:textId="3B5D74A8" w:rsidR="00EA638C" w:rsidRPr="00420F7A" w:rsidRDefault="00EA638C" w:rsidP="00EA638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</w:tr>
      <w:tr w:rsidR="00EA638C" w:rsidRPr="00420F7A" w14:paraId="0C966DEB" w14:textId="77777777" w:rsidTr="00835C7A">
        <w:tc>
          <w:tcPr>
            <w:tcW w:w="2382" w:type="pct"/>
          </w:tcPr>
          <w:p w14:paraId="26D25037" w14:textId="5E146728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0" w:type="pct"/>
          </w:tcPr>
          <w:p w14:paraId="6D5C1BFA" w14:textId="77777777" w:rsidR="00EA638C" w:rsidRPr="00420F7A" w:rsidRDefault="00EA638C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01AA4966" w14:textId="1F4DC792" w:rsidR="00EA638C" w:rsidRPr="00420F7A" w:rsidRDefault="00FB4121" w:rsidP="00EA638C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9.60</w:t>
            </w:r>
          </w:p>
        </w:tc>
        <w:tc>
          <w:tcPr>
            <w:tcW w:w="144" w:type="pct"/>
          </w:tcPr>
          <w:p w14:paraId="7CCE8007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191292AB" w14:textId="18519343" w:rsidR="00EA638C" w:rsidRPr="00420F7A" w:rsidRDefault="00EA638C" w:rsidP="00EA638C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9.22</w:t>
            </w:r>
          </w:p>
        </w:tc>
        <w:tc>
          <w:tcPr>
            <w:tcW w:w="145" w:type="pct"/>
            <w:gridSpan w:val="2"/>
          </w:tcPr>
          <w:p w14:paraId="78916E61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7E446B48" w14:textId="274E43C0" w:rsidR="00EA638C" w:rsidRPr="00420F7A" w:rsidRDefault="00EA638C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21D4A6AA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760A84D2" w14:textId="40D5C1FD" w:rsidR="00EA638C" w:rsidRPr="00420F7A" w:rsidRDefault="00EA638C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638C" w:rsidRPr="00420F7A" w14:paraId="07717A0A" w14:textId="77777777" w:rsidTr="00835C7A">
        <w:tc>
          <w:tcPr>
            <w:tcW w:w="2382" w:type="pct"/>
          </w:tcPr>
          <w:p w14:paraId="63787489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0" w:type="pct"/>
          </w:tcPr>
          <w:p w14:paraId="1F1B85C3" w14:textId="77777777" w:rsidR="00EA638C" w:rsidRPr="00420F7A" w:rsidRDefault="00EA638C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7DE74315" w14:textId="4C945A6A" w:rsidR="00EA638C" w:rsidRPr="00420F7A" w:rsidRDefault="00FB4121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6.96</w:t>
            </w:r>
          </w:p>
        </w:tc>
        <w:tc>
          <w:tcPr>
            <w:tcW w:w="144" w:type="pct"/>
          </w:tcPr>
          <w:p w14:paraId="2C057424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68455820" w14:textId="50977D07" w:rsidR="00EA638C" w:rsidRPr="00420F7A" w:rsidRDefault="00EA638C" w:rsidP="00EA638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4.71</w:t>
            </w:r>
          </w:p>
        </w:tc>
        <w:tc>
          <w:tcPr>
            <w:tcW w:w="145" w:type="pct"/>
            <w:gridSpan w:val="2"/>
          </w:tcPr>
          <w:p w14:paraId="4752B5AA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4B102621" w14:textId="0089D720" w:rsidR="00EA638C" w:rsidRPr="00420F7A" w:rsidRDefault="00EA638C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4593A4FE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4C2D786B" w14:textId="3DACC29A" w:rsidR="00EA638C" w:rsidRPr="00420F7A" w:rsidRDefault="00EA638C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233B" w:rsidRPr="00420F7A" w14:paraId="5E6A0695" w14:textId="77777777" w:rsidTr="000A4170">
        <w:tc>
          <w:tcPr>
            <w:tcW w:w="2382" w:type="pct"/>
          </w:tcPr>
          <w:p w14:paraId="41347400" w14:textId="3700DB7C" w:rsidR="0094233B" w:rsidRPr="00420F7A" w:rsidRDefault="0094233B" w:rsidP="0094233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0" w:type="pct"/>
          </w:tcPr>
          <w:p w14:paraId="1452ED95" w14:textId="77777777" w:rsidR="0094233B" w:rsidRPr="00420F7A" w:rsidRDefault="0094233B" w:rsidP="0094233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4C712ED7" w14:textId="36F0E84F" w:rsidR="0094233B" w:rsidRPr="00420F7A" w:rsidRDefault="0094233B" w:rsidP="0094233B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44" w:type="pct"/>
          </w:tcPr>
          <w:p w14:paraId="2D1ED369" w14:textId="77777777" w:rsidR="0094233B" w:rsidRPr="00420F7A" w:rsidRDefault="0094233B" w:rsidP="0094233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12A12CCD" w14:textId="530CE462" w:rsidR="0094233B" w:rsidRPr="00420F7A" w:rsidRDefault="0094233B" w:rsidP="000A4170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4C407D27" w14:textId="77777777" w:rsidR="0094233B" w:rsidRPr="00420F7A" w:rsidRDefault="0094233B" w:rsidP="0094233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610E2259" w14:textId="30A25A98" w:rsidR="0094233B" w:rsidRPr="00420F7A" w:rsidRDefault="0094233B" w:rsidP="009219FC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7648A0B9" w14:textId="77777777" w:rsidR="0094233B" w:rsidRPr="00420F7A" w:rsidRDefault="0094233B" w:rsidP="0094233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14:paraId="5B4AC4BA" w14:textId="5F7A4EA3" w:rsidR="0094233B" w:rsidRPr="00420F7A" w:rsidRDefault="0094233B" w:rsidP="0080141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638C" w:rsidRPr="00420F7A" w14:paraId="6F4E8B9E" w14:textId="77777777" w:rsidTr="00835C7A">
        <w:tc>
          <w:tcPr>
            <w:tcW w:w="2382" w:type="pct"/>
          </w:tcPr>
          <w:p w14:paraId="7A1395CC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140" w:type="pct"/>
          </w:tcPr>
          <w:p w14:paraId="5C66AB25" w14:textId="77777777" w:rsidR="00EA638C" w:rsidRPr="00420F7A" w:rsidRDefault="00EA638C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9C083FA" w14:textId="08AEBDDA" w:rsidR="00EA638C" w:rsidRPr="00420F7A" w:rsidRDefault="00FB4121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11.6</w:t>
            </w:r>
            <w:r w:rsidR="00D93E81" w:rsidRPr="00420F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19941059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6043E9D7" w14:textId="5F7D8C6C" w:rsidR="00EA638C" w:rsidRPr="00420F7A" w:rsidRDefault="00EA638C" w:rsidP="00EA638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11.62</w:t>
            </w:r>
          </w:p>
        </w:tc>
        <w:tc>
          <w:tcPr>
            <w:tcW w:w="145" w:type="pct"/>
            <w:gridSpan w:val="2"/>
          </w:tcPr>
          <w:p w14:paraId="286ED032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3E35E801" w14:textId="103C851D" w:rsidR="00EA638C" w:rsidRPr="00420F7A" w:rsidRDefault="00EA638C" w:rsidP="00EA638C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4.61</w:t>
            </w:r>
          </w:p>
        </w:tc>
        <w:tc>
          <w:tcPr>
            <w:tcW w:w="133" w:type="pct"/>
            <w:gridSpan w:val="2"/>
          </w:tcPr>
          <w:p w14:paraId="35124009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182F72A9" w14:textId="6E9C1AB1" w:rsidR="00EA638C" w:rsidRPr="00420F7A" w:rsidRDefault="00EA638C" w:rsidP="00EA638C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4.84</w:t>
            </w:r>
          </w:p>
        </w:tc>
      </w:tr>
      <w:tr w:rsidR="00EA638C" w:rsidRPr="00420F7A" w14:paraId="1F7CC89A" w14:textId="77777777" w:rsidTr="00835C7A">
        <w:tc>
          <w:tcPr>
            <w:tcW w:w="2382" w:type="pct"/>
          </w:tcPr>
          <w:p w14:paraId="334F1E84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140" w:type="pct"/>
          </w:tcPr>
          <w:p w14:paraId="7D527A00" w14:textId="77777777" w:rsidR="00EA638C" w:rsidRPr="00420F7A" w:rsidRDefault="00EA638C" w:rsidP="00EA638C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01F6036" w14:textId="3BCA195F" w:rsidR="00EA638C" w:rsidRPr="00420F7A" w:rsidRDefault="00FB4121" w:rsidP="0085784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EBAEE88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545D94FF" w14:textId="62A452C7" w:rsidR="00EA638C" w:rsidRPr="00420F7A" w:rsidRDefault="00EA638C" w:rsidP="00EA638C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145" w:type="pct"/>
            <w:gridSpan w:val="2"/>
          </w:tcPr>
          <w:p w14:paraId="2529E051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528F498F" w14:textId="1F57EA5B" w:rsidR="00EA638C" w:rsidRPr="00420F7A" w:rsidRDefault="00EA638C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5E05CD63" w14:textId="77777777" w:rsidR="00EA638C" w:rsidRPr="00420F7A" w:rsidRDefault="00EA638C" w:rsidP="00EA638C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1FA53206" w14:textId="506229CE" w:rsidR="00EA638C" w:rsidRPr="00420F7A" w:rsidRDefault="00EA638C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B4121" w:rsidRPr="00420F7A" w14:paraId="16D1455B" w14:textId="77777777" w:rsidTr="00835C7A">
        <w:tc>
          <w:tcPr>
            <w:tcW w:w="2382" w:type="pct"/>
          </w:tcPr>
          <w:p w14:paraId="11288D2C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40" w:type="pct"/>
          </w:tcPr>
          <w:p w14:paraId="5BBC8090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699CFB43" w14:textId="7CD7D8FB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9.9</w:t>
            </w:r>
            <w:r w:rsidR="00D93E81" w:rsidRPr="00420F7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46602935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7219B75C" w14:textId="2FD1A9B9" w:rsidR="00FB4121" w:rsidRPr="00420F7A" w:rsidRDefault="00FB4121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11.29</w:t>
            </w:r>
          </w:p>
        </w:tc>
        <w:tc>
          <w:tcPr>
            <w:tcW w:w="145" w:type="pct"/>
            <w:gridSpan w:val="2"/>
          </w:tcPr>
          <w:p w14:paraId="5F9C2DD8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0597A731" w14:textId="20B0563A" w:rsidR="00FB4121" w:rsidRPr="00420F7A" w:rsidRDefault="00FB4121" w:rsidP="00FB412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9.69</w:t>
            </w:r>
          </w:p>
        </w:tc>
        <w:tc>
          <w:tcPr>
            <w:tcW w:w="133" w:type="pct"/>
            <w:gridSpan w:val="2"/>
          </w:tcPr>
          <w:p w14:paraId="25F5AF9C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5D5EBEF9" w14:textId="4916E0F1" w:rsidR="00FB4121" w:rsidRPr="00420F7A" w:rsidRDefault="00FB4121" w:rsidP="00FB412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11.29</w:t>
            </w:r>
          </w:p>
        </w:tc>
      </w:tr>
      <w:tr w:rsidR="00FB4121" w:rsidRPr="00420F7A" w14:paraId="222661B5" w14:textId="77777777" w:rsidTr="00835C7A">
        <w:tc>
          <w:tcPr>
            <w:tcW w:w="2382" w:type="pct"/>
          </w:tcPr>
          <w:p w14:paraId="755E60F0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0" w:type="pct"/>
          </w:tcPr>
          <w:p w14:paraId="40B9CFD3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33669636" w14:textId="2F8DDD7E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0.3</w:t>
            </w:r>
            <w:r w:rsidR="00B07C23" w:rsidRPr="00420F7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019D772E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10F1BFDC" w14:textId="1A9661A4" w:rsidR="00FB4121" w:rsidRPr="00420F7A" w:rsidRDefault="00FB4121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0.25</w:t>
            </w:r>
          </w:p>
        </w:tc>
        <w:tc>
          <w:tcPr>
            <w:tcW w:w="145" w:type="pct"/>
            <w:gridSpan w:val="2"/>
          </w:tcPr>
          <w:p w14:paraId="255A0B7B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0A772146" w14:textId="46035F2D" w:rsidR="00FB4121" w:rsidRPr="00420F7A" w:rsidRDefault="00B07C23" w:rsidP="00B07C23">
            <w:pPr>
              <w:pStyle w:val="BodyText"/>
              <w:tabs>
                <w:tab w:val="decimal" w:pos="41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33" w:type="pct"/>
            <w:gridSpan w:val="2"/>
          </w:tcPr>
          <w:p w14:paraId="17444360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30D979E7" w14:textId="6D489D40" w:rsidR="00FB4121" w:rsidRPr="00420F7A" w:rsidRDefault="00FB4121" w:rsidP="00FB412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</w:tr>
      <w:tr w:rsidR="00FB4121" w:rsidRPr="00420F7A" w14:paraId="20867D90" w14:textId="77777777" w:rsidTr="00835C7A">
        <w:tc>
          <w:tcPr>
            <w:tcW w:w="2382" w:type="pct"/>
          </w:tcPr>
          <w:p w14:paraId="357F233A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0" w:type="pct"/>
          </w:tcPr>
          <w:p w14:paraId="69772852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1B52B572" w14:textId="6725915E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8095F" w:rsidRPr="00420F7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20F7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93E81" w:rsidRPr="00420F7A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4" w:type="pct"/>
          </w:tcPr>
          <w:p w14:paraId="4F07A038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729A5AF5" w14:textId="46AA498C" w:rsidR="00FB4121" w:rsidRPr="00420F7A" w:rsidRDefault="00FB4121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14.21</w:t>
            </w:r>
          </w:p>
        </w:tc>
        <w:tc>
          <w:tcPr>
            <w:tcW w:w="145" w:type="pct"/>
            <w:gridSpan w:val="2"/>
          </w:tcPr>
          <w:p w14:paraId="26A0684F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72CE698D" w14:textId="508912C4" w:rsidR="00FB4121" w:rsidRPr="00420F7A" w:rsidRDefault="00FB4121" w:rsidP="00FB412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3.18</w:t>
            </w:r>
          </w:p>
        </w:tc>
        <w:tc>
          <w:tcPr>
            <w:tcW w:w="133" w:type="pct"/>
            <w:gridSpan w:val="2"/>
          </w:tcPr>
          <w:p w14:paraId="73B431AB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62E2593E" w14:textId="5553C5CE" w:rsidR="00FB4121" w:rsidRPr="00420F7A" w:rsidRDefault="00FB4121" w:rsidP="00FB412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3.07</w:t>
            </w:r>
          </w:p>
        </w:tc>
      </w:tr>
      <w:tr w:rsidR="00FB4121" w:rsidRPr="00420F7A" w14:paraId="7671D152" w14:textId="77777777" w:rsidTr="00835C7A">
        <w:tc>
          <w:tcPr>
            <w:tcW w:w="2382" w:type="pct"/>
          </w:tcPr>
          <w:p w14:paraId="628BAF37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0" w:type="pct"/>
          </w:tcPr>
          <w:p w14:paraId="23CDA9C6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23F6CDC6" w14:textId="38704A9E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11.17</w:t>
            </w:r>
          </w:p>
        </w:tc>
        <w:tc>
          <w:tcPr>
            <w:tcW w:w="144" w:type="pct"/>
          </w:tcPr>
          <w:p w14:paraId="4E40EB49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2B8F3EDD" w14:textId="28A42121" w:rsidR="00FB4121" w:rsidRPr="00420F7A" w:rsidRDefault="00FB4121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1.35</w:t>
            </w:r>
          </w:p>
        </w:tc>
        <w:tc>
          <w:tcPr>
            <w:tcW w:w="145" w:type="pct"/>
            <w:gridSpan w:val="2"/>
          </w:tcPr>
          <w:p w14:paraId="316B7AFA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" w:type="pct"/>
          </w:tcPr>
          <w:p w14:paraId="0359A8BC" w14:textId="2A8E356A" w:rsidR="00FB4121" w:rsidRPr="00420F7A" w:rsidRDefault="00FB4121" w:rsidP="00FB412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0.48</w:t>
            </w:r>
          </w:p>
        </w:tc>
        <w:tc>
          <w:tcPr>
            <w:tcW w:w="133" w:type="pct"/>
            <w:gridSpan w:val="2"/>
          </w:tcPr>
          <w:p w14:paraId="21AAD498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gridSpan w:val="3"/>
          </w:tcPr>
          <w:p w14:paraId="31AA89B6" w14:textId="4D35797D" w:rsidR="00FB4121" w:rsidRPr="00420F7A" w:rsidRDefault="00FB4121" w:rsidP="00FB4121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0.92</w:t>
            </w:r>
          </w:p>
        </w:tc>
      </w:tr>
      <w:tr w:rsidR="00FB4121" w:rsidRPr="00420F7A" w14:paraId="3B36276B" w14:textId="77777777" w:rsidTr="00835C7A">
        <w:tc>
          <w:tcPr>
            <w:tcW w:w="2382" w:type="pct"/>
          </w:tcPr>
          <w:p w14:paraId="700BA8EB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0A5C3550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0E75EDF2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D361303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7E843978" w14:textId="77777777" w:rsidR="00FB4121" w:rsidRPr="00420F7A" w:rsidRDefault="00FB4121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319DB990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gridSpan w:val="2"/>
          </w:tcPr>
          <w:p w14:paraId="0AE4A4A7" w14:textId="77777777" w:rsidR="00FB4121" w:rsidRPr="00420F7A" w:rsidRDefault="00FB4121" w:rsidP="00FB412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008D5E42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4A65B74F" w14:textId="77777777" w:rsidR="00FB4121" w:rsidRPr="00420F7A" w:rsidRDefault="00FB4121" w:rsidP="00FB4121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B428E" w:rsidRPr="00420F7A" w14:paraId="116269EC" w14:textId="77777777" w:rsidTr="00835C7A">
        <w:tc>
          <w:tcPr>
            <w:tcW w:w="2382" w:type="pct"/>
          </w:tcPr>
          <w:p w14:paraId="7C2580E0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45CE110E" w14:textId="77777777" w:rsidR="00DB428E" w:rsidRPr="00420F7A" w:rsidRDefault="00DB428E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0D710D59" w14:textId="77777777" w:rsidR="00DB428E" w:rsidRPr="00420F7A" w:rsidRDefault="00DB428E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519B8D8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06D50213" w14:textId="77777777" w:rsidR="00DB428E" w:rsidRPr="00420F7A" w:rsidRDefault="00DB428E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34BD50F2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gridSpan w:val="2"/>
          </w:tcPr>
          <w:p w14:paraId="5DD716AC" w14:textId="77777777" w:rsidR="00DB428E" w:rsidRPr="00420F7A" w:rsidRDefault="00DB428E" w:rsidP="00FB412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1F8DBE9F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1BD69016" w14:textId="77777777" w:rsidR="00DB428E" w:rsidRPr="00420F7A" w:rsidRDefault="00DB428E" w:rsidP="00FB4121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B428E" w:rsidRPr="00420F7A" w14:paraId="6D435A14" w14:textId="77777777" w:rsidTr="00835C7A">
        <w:tc>
          <w:tcPr>
            <w:tcW w:w="2382" w:type="pct"/>
          </w:tcPr>
          <w:p w14:paraId="3134FC94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58CA76FB" w14:textId="77777777" w:rsidR="00DB428E" w:rsidRPr="00420F7A" w:rsidRDefault="00DB428E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6A436461" w14:textId="77777777" w:rsidR="00DB428E" w:rsidRPr="00420F7A" w:rsidRDefault="00DB428E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366EDE57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5654882B" w14:textId="77777777" w:rsidR="00DB428E" w:rsidRPr="00420F7A" w:rsidRDefault="00DB428E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03F8CE4A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gridSpan w:val="2"/>
          </w:tcPr>
          <w:p w14:paraId="7B0E993D" w14:textId="77777777" w:rsidR="00DB428E" w:rsidRPr="00420F7A" w:rsidRDefault="00DB428E" w:rsidP="00FB412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7A19A760" w14:textId="77777777" w:rsidR="00DB428E" w:rsidRPr="00420F7A" w:rsidRDefault="00DB428E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45371592" w14:textId="77777777" w:rsidR="00DB428E" w:rsidRPr="00420F7A" w:rsidRDefault="00DB428E" w:rsidP="00FB4121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4121" w:rsidRPr="00420F7A" w14:paraId="7BAEE7AC" w14:textId="77777777" w:rsidTr="00835C7A">
        <w:tc>
          <w:tcPr>
            <w:tcW w:w="2382" w:type="pct"/>
          </w:tcPr>
          <w:p w14:paraId="7CB213B2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บุคคลที่</w:t>
            </w: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0" w:type="pct"/>
          </w:tcPr>
          <w:p w14:paraId="56AA822F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66511BEA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0A8CDDA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76EE08F9" w14:textId="77777777" w:rsidR="00FB4121" w:rsidRPr="00420F7A" w:rsidRDefault="00FB4121" w:rsidP="00FB4121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24DB1E10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gridSpan w:val="2"/>
          </w:tcPr>
          <w:p w14:paraId="051D0AFB" w14:textId="77777777" w:rsidR="00FB4121" w:rsidRPr="00420F7A" w:rsidRDefault="00FB4121" w:rsidP="00FB4121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gridSpan w:val="2"/>
          </w:tcPr>
          <w:p w14:paraId="463AF761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5F3126EB" w14:textId="77777777" w:rsidR="00FB4121" w:rsidRPr="00420F7A" w:rsidRDefault="00FB4121" w:rsidP="00FB4121">
            <w:pPr>
              <w:pStyle w:val="BodyText"/>
              <w:tabs>
                <w:tab w:val="decimal" w:pos="54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B4121" w:rsidRPr="00420F7A" w14:paraId="763F8735" w14:textId="77777777" w:rsidTr="00835C7A">
        <w:tc>
          <w:tcPr>
            <w:tcW w:w="2382" w:type="pct"/>
          </w:tcPr>
          <w:p w14:paraId="7B60EAB3" w14:textId="46692B57" w:rsidR="00FB4121" w:rsidRPr="00420F7A" w:rsidRDefault="00FB4121" w:rsidP="00FB412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40" w:type="pct"/>
          </w:tcPr>
          <w:p w14:paraId="5018C20C" w14:textId="77777777" w:rsidR="00FB4121" w:rsidRPr="00420F7A" w:rsidRDefault="00FB4121" w:rsidP="00FB4121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68" w:type="pct"/>
          </w:tcPr>
          <w:p w14:paraId="60D92B49" w14:textId="5B45DE7E" w:rsidR="00FB4121" w:rsidRPr="00420F7A" w:rsidRDefault="00277E3F" w:rsidP="0085784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65E8310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72D6B3BB" w14:textId="579BA8BA" w:rsidR="00FB4121" w:rsidRPr="00420F7A" w:rsidRDefault="00FB4121" w:rsidP="00FB4121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0.54</w:t>
            </w:r>
          </w:p>
        </w:tc>
        <w:tc>
          <w:tcPr>
            <w:tcW w:w="145" w:type="pct"/>
            <w:gridSpan w:val="2"/>
          </w:tcPr>
          <w:p w14:paraId="31BA129B" w14:textId="77777777" w:rsidR="00FB4121" w:rsidRPr="00420F7A" w:rsidRDefault="00FB4121" w:rsidP="00FB412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gridSpan w:val="2"/>
          </w:tcPr>
          <w:p w14:paraId="4A689FF2" w14:textId="710EAFCE" w:rsidR="00FB4121" w:rsidRPr="00420F7A" w:rsidRDefault="00FB4121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2ACCE660" w14:textId="77777777" w:rsidR="00FB4121" w:rsidRPr="00420F7A" w:rsidRDefault="00FB4121" w:rsidP="00FB4121">
            <w:pPr>
              <w:pStyle w:val="NoSpacing"/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11AEB417" w14:textId="6142E7C3" w:rsidR="00FB4121" w:rsidRPr="00420F7A" w:rsidRDefault="00FB4121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77E3F" w:rsidRPr="00420F7A" w14:paraId="6863F679" w14:textId="77777777" w:rsidTr="00835C7A">
        <w:tc>
          <w:tcPr>
            <w:tcW w:w="2382" w:type="pct"/>
          </w:tcPr>
          <w:p w14:paraId="7FFABDAC" w14:textId="0116DA2B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40" w:type="pct"/>
          </w:tcPr>
          <w:p w14:paraId="514B69FE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552E0E83" w14:textId="0402E006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4.67</w:t>
            </w:r>
          </w:p>
        </w:tc>
        <w:tc>
          <w:tcPr>
            <w:tcW w:w="144" w:type="pct"/>
          </w:tcPr>
          <w:p w14:paraId="62EF9E3D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1D968485" w14:textId="1414E2DC" w:rsidR="00277E3F" w:rsidRPr="00420F7A" w:rsidRDefault="00277E3F" w:rsidP="00277E3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5.34</w:t>
            </w:r>
          </w:p>
        </w:tc>
        <w:tc>
          <w:tcPr>
            <w:tcW w:w="145" w:type="pct"/>
            <w:gridSpan w:val="2"/>
          </w:tcPr>
          <w:p w14:paraId="3266AD8C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gridSpan w:val="2"/>
          </w:tcPr>
          <w:p w14:paraId="281C956C" w14:textId="0B9A4B93" w:rsidR="00277E3F" w:rsidRPr="00420F7A" w:rsidRDefault="00722F92" w:rsidP="00722F92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6B9D2799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070510D9" w14:textId="53B4E7CE" w:rsidR="00277E3F" w:rsidRPr="00420F7A" w:rsidRDefault="00277E3F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77E3F" w:rsidRPr="00420F7A" w14:paraId="26D0E7F4" w14:textId="77777777" w:rsidTr="00835C7A">
        <w:tc>
          <w:tcPr>
            <w:tcW w:w="2382" w:type="pct"/>
          </w:tcPr>
          <w:p w14:paraId="5DF36F26" w14:textId="72A9FB74" w:rsidR="00277E3F" w:rsidRPr="00420F7A" w:rsidRDefault="00277E3F" w:rsidP="00277E3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ค่าเช่าสำนักง</w:t>
            </w:r>
            <w:r w:rsidR="00732CED" w:rsidRPr="00420F7A">
              <w:rPr>
                <w:rFonts w:ascii="Angsana New" w:hAnsi="Angsana New" w:hint="cs"/>
                <w:sz w:val="28"/>
                <w:szCs w:val="28"/>
                <w:cs/>
              </w:rPr>
              <w:t>าน</w:t>
            </w:r>
          </w:p>
        </w:tc>
        <w:tc>
          <w:tcPr>
            <w:tcW w:w="140" w:type="pct"/>
          </w:tcPr>
          <w:p w14:paraId="5EFBF3EC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02C98CE4" w14:textId="5E8E6372" w:rsidR="00277E3F" w:rsidRPr="00420F7A" w:rsidRDefault="00277E3F" w:rsidP="00277E3F">
            <w:pPr>
              <w:pStyle w:val="BodyText"/>
              <w:tabs>
                <w:tab w:val="decimal" w:pos="43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2.21</w:t>
            </w:r>
          </w:p>
        </w:tc>
        <w:tc>
          <w:tcPr>
            <w:tcW w:w="144" w:type="pct"/>
          </w:tcPr>
          <w:p w14:paraId="092EA660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5DB17669" w14:textId="0E26D94F" w:rsidR="00277E3F" w:rsidRPr="00420F7A" w:rsidRDefault="00277E3F" w:rsidP="00215B2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7C187A31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5" w:type="pct"/>
            <w:gridSpan w:val="2"/>
          </w:tcPr>
          <w:p w14:paraId="52149579" w14:textId="29264324" w:rsidR="00277E3F" w:rsidRPr="00420F7A" w:rsidRDefault="00277E3F" w:rsidP="00215B2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7AB71D8B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gridSpan w:val="2"/>
          </w:tcPr>
          <w:p w14:paraId="5DF54E7D" w14:textId="1793D988" w:rsidR="00277E3F" w:rsidRPr="00420F7A" w:rsidRDefault="00277E3F" w:rsidP="00215B2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308F" w:rsidRPr="00420F7A" w14:paraId="6626B0F4" w14:textId="77777777" w:rsidTr="00835C7A">
        <w:tc>
          <w:tcPr>
            <w:tcW w:w="2382" w:type="pct"/>
          </w:tcPr>
          <w:p w14:paraId="73E89EE1" w14:textId="77777777" w:rsidR="006A308F" w:rsidRPr="00420F7A" w:rsidRDefault="006A308F" w:rsidP="00277E3F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40" w:type="pct"/>
          </w:tcPr>
          <w:p w14:paraId="3E2407B0" w14:textId="77777777" w:rsidR="006A308F" w:rsidRPr="00420F7A" w:rsidRDefault="006A308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68" w:type="pct"/>
          </w:tcPr>
          <w:p w14:paraId="0747BEC9" w14:textId="77777777" w:rsidR="006A308F" w:rsidRPr="00420F7A" w:rsidRDefault="006A308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4" w:type="pct"/>
          </w:tcPr>
          <w:p w14:paraId="666EE24F" w14:textId="77777777" w:rsidR="006A308F" w:rsidRPr="00420F7A" w:rsidRDefault="006A308F" w:rsidP="00277E3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14" w:type="pct"/>
            <w:shd w:val="clear" w:color="auto" w:fill="auto"/>
          </w:tcPr>
          <w:p w14:paraId="46ECE0DE" w14:textId="77777777" w:rsidR="006A308F" w:rsidRPr="00420F7A" w:rsidRDefault="006A308F" w:rsidP="00277E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14:paraId="087B7B45" w14:textId="77777777" w:rsidR="006A308F" w:rsidRPr="00420F7A" w:rsidRDefault="006A308F" w:rsidP="00277E3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1" w:type="pct"/>
            <w:gridSpan w:val="3"/>
            <w:shd w:val="clear" w:color="auto" w:fill="auto"/>
          </w:tcPr>
          <w:p w14:paraId="0434B8A6" w14:textId="77777777" w:rsidR="006A308F" w:rsidRPr="00420F7A" w:rsidRDefault="006A308F" w:rsidP="00277E3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759C5CB8" w14:textId="77777777" w:rsidR="006A308F" w:rsidRPr="00420F7A" w:rsidRDefault="006A308F" w:rsidP="00277E3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03" w:type="pct"/>
            <w:shd w:val="clear" w:color="auto" w:fill="auto"/>
          </w:tcPr>
          <w:p w14:paraId="0A9DE354" w14:textId="77777777" w:rsidR="006A308F" w:rsidRPr="00420F7A" w:rsidRDefault="006A308F" w:rsidP="00277E3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77E3F" w:rsidRPr="00420F7A" w14:paraId="0DD428D1" w14:textId="77777777" w:rsidTr="00835C7A">
        <w:tc>
          <w:tcPr>
            <w:tcW w:w="2382" w:type="pct"/>
          </w:tcPr>
          <w:p w14:paraId="32CEC7D6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0" w:type="pct"/>
          </w:tcPr>
          <w:p w14:paraId="41D520C7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285754F0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96246DE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0A4577A9" w14:textId="77777777" w:rsidR="00277E3F" w:rsidRPr="00420F7A" w:rsidRDefault="00277E3F" w:rsidP="00277E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60C4D09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shd w:val="clear" w:color="auto" w:fill="auto"/>
          </w:tcPr>
          <w:p w14:paraId="40F4266A" w14:textId="77777777" w:rsidR="00277E3F" w:rsidRPr="00420F7A" w:rsidRDefault="00277E3F" w:rsidP="00277E3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717289AB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2186B2B" w14:textId="77777777" w:rsidR="00277E3F" w:rsidRPr="00420F7A" w:rsidRDefault="00277E3F" w:rsidP="00277E3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7E3F" w:rsidRPr="00420F7A" w14:paraId="7B29E4E1" w14:textId="77777777" w:rsidTr="00835C7A">
        <w:tc>
          <w:tcPr>
            <w:tcW w:w="2382" w:type="pct"/>
          </w:tcPr>
          <w:p w14:paraId="1F2E8563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0" w:type="pct"/>
          </w:tcPr>
          <w:p w14:paraId="56BFE7ED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1B315B72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F8DF0EA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13602C4F" w14:textId="77777777" w:rsidR="00277E3F" w:rsidRPr="00420F7A" w:rsidRDefault="00277E3F" w:rsidP="00277E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B908A5E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shd w:val="clear" w:color="auto" w:fill="auto"/>
          </w:tcPr>
          <w:p w14:paraId="231936C8" w14:textId="77777777" w:rsidR="00277E3F" w:rsidRPr="00420F7A" w:rsidRDefault="00277E3F" w:rsidP="00277E3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" w:type="pct"/>
            <w:gridSpan w:val="3"/>
            <w:shd w:val="clear" w:color="auto" w:fill="auto"/>
          </w:tcPr>
          <w:p w14:paraId="1957493C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4A14D93" w14:textId="77777777" w:rsidR="00277E3F" w:rsidRPr="00420F7A" w:rsidRDefault="00277E3F" w:rsidP="00277E3F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7E3F" w:rsidRPr="00420F7A" w14:paraId="40420723" w14:textId="77777777" w:rsidTr="00835C7A">
        <w:trPr>
          <w:trHeight w:val="299"/>
        </w:trPr>
        <w:tc>
          <w:tcPr>
            <w:tcW w:w="2382" w:type="pct"/>
          </w:tcPr>
          <w:p w14:paraId="113E7BD6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40" w:type="pct"/>
          </w:tcPr>
          <w:p w14:paraId="25216A08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</w:tcPr>
          <w:p w14:paraId="0DED6B9B" w14:textId="7C073D92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73.47</w:t>
            </w:r>
          </w:p>
        </w:tc>
        <w:tc>
          <w:tcPr>
            <w:tcW w:w="144" w:type="pct"/>
          </w:tcPr>
          <w:p w14:paraId="6845E3B6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5C3DA51E" w14:textId="34CCFBD0" w:rsidR="00277E3F" w:rsidRPr="00420F7A" w:rsidRDefault="00277E3F" w:rsidP="00277E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56.69</w:t>
            </w:r>
          </w:p>
        </w:tc>
        <w:tc>
          <w:tcPr>
            <w:tcW w:w="139" w:type="pct"/>
            <w:shd w:val="clear" w:color="auto" w:fill="auto"/>
          </w:tcPr>
          <w:p w14:paraId="43F44E3C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shd w:val="clear" w:color="auto" w:fill="auto"/>
          </w:tcPr>
          <w:p w14:paraId="0E6A2193" w14:textId="682A20A1" w:rsidR="00277E3F" w:rsidRPr="00420F7A" w:rsidRDefault="00277E3F" w:rsidP="00277E3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28.52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896CCB6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C382075" w14:textId="7A036E10" w:rsidR="00277E3F" w:rsidRPr="00420F7A" w:rsidRDefault="00277E3F" w:rsidP="00277E3F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25.72</w:t>
            </w:r>
          </w:p>
        </w:tc>
      </w:tr>
      <w:tr w:rsidR="00277E3F" w:rsidRPr="00420F7A" w14:paraId="0B284B28" w14:textId="77777777" w:rsidTr="00835C7A">
        <w:tc>
          <w:tcPr>
            <w:tcW w:w="2382" w:type="pct"/>
          </w:tcPr>
          <w:p w14:paraId="4018B370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140" w:type="pct"/>
          </w:tcPr>
          <w:p w14:paraId="0EA8B4D8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792E7E2F" w14:textId="2879D59F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6.00</w:t>
            </w:r>
          </w:p>
        </w:tc>
        <w:tc>
          <w:tcPr>
            <w:tcW w:w="144" w:type="pct"/>
          </w:tcPr>
          <w:p w14:paraId="07ABC85D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643251DA" w14:textId="1082D754" w:rsidR="00277E3F" w:rsidRPr="00420F7A" w:rsidRDefault="00277E3F" w:rsidP="00277E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5.32</w:t>
            </w:r>
          </w:p>
        </w:tc>
        <w:tc>
          <w:tcPr>
            <w:tcW w:w="139" w:type="pct"/>
            <w:shd w:val="clear" w:color="auto" w:fill="auto"/>
          </w:tcPr>
          <w:p w14:paraId="797B0FA1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1381DD" w14:textId="5C9A5A17" w:rsidR="00277E3F" w:rsidRPr="00420F7A" w:rsidRDefault="00277E3F" w:rsidP="00277E3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2.3</w:t>
            </w:r>
            <w:r w:rsidR="004301EC" w:rsidRPr="00420F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64699DD3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2D89DBE" w14:textId="1DCB0D22" w:rsidR="00277E3F" w:rsidRPr="00420F7A" w:rsidRDefault="00277E3F" w:rsidP="00277E3F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2.19</w:t>
            </w:r>
          </w:p>
        </w:tc>
      </w:tr>
      <w:tr w:rsidR="00277E3F" w:rsidRPr="00420F7A" w14:paraId="1FE13730" w14:textId="77777777" w:rsidTr="00835C7A">
        <w:trPr>
          <w:trHeight w:val="442"/>
        </w:trPr>
        <w:tc>
          <w:tcPr>
            <w:tcW w:w="2382" w:type="pct"/>
          </w:tcPr>
          <w:p w14:paraId="23D7FBCC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40" w:type="pct"/>
          </w:tcPr>
          <w:p w14:paraId="2FE398C7" w14:textId="77777777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4968D1B3" w14:textId="024094E5" w:rsidR="00277E3F" w:rsidRPr="00420F7A" w:rsidRDefault="00277E3F" w:rsidP="00277E3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79.47</w:t>
            </w:r>
          </w:p>
        </w:tc>
        <w:tc>
          <w:tcPr>
            <w:tcW w:w="144" w:type="pct"/>
          </w:tcPr>
          <w:p w14:paraId="55419DD6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10477" w14:textId="2D748D06" w:rsidR="00277E3F" w:rsidRPr="00420F7A" w:rsidRDefault="00277E3F" w:rsidP="00277E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62.01</w:t>
            </w:r>
          </w:p>
        </w:tc>
        <w:tc>
          <w:tcPr>
            <w:tcW w:w="139" w:type="pct"/>
            <w:shd w:val="clear" w:color="auto" w:fill="auto"/>
          </w:tcPr>
          <w:p w14:paraId="2C252E63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147AF" w14:textId="2E5FEE01" w:rsidR="00277E3F" w:rsidRPr="00420F7A" w:rsidRDefault="00277E3F" w:rsidP="00277E3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30.8</w:t>
            </w:r>
            <w:r w:rsidR="004301EC"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79D7D57E" w14:textId="77777777" w:rsidR="00277E3F" w:rsidRPr="00420F7A" w:rsidRDefault="00277E3F" w:rsidP="00277E3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64991" w14:textId="17B6E911" w:rsidR="00277E3F" w:rsidRPr="00420F7A" w:rsidRDefault="00277E3F" w:rsidP="00277E3F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27.91</w:t>
            </w:r>
          </w:p>
        </w:tc>
      </w:tr>
    </w:tbl>
    <w:p w14:paraId="74A77BAB" w14:textId="6E363211" w:rsidR="004E179C" w:rsidRPr="00420F7A" w:rsidRDefault="004E179C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</w:p>
    <w:p w14:paraId="727D4E14" w14:textId="017EB30C" w:rsidR="00703D51" w:rsidRPr="00420F7A" w:rsidRDefault="00703D51" w:rsidP="00703D51">
      <w:pPr>
        <w:ind w:left="540" w:right="-4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ยอดคงเหลือกับบุคคลหรือกิจการที่เกี่ยวข้องกัน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30002" w:rsidRPr="00420F7A">
        <w:rPr>
          <w:rFonts w:ascii="Angsana New" w:hAnsi="Angsana New"/>
          <w:sz w:val="28"/>
          <w:szCs w:val="28"/>
        </w:rPr>
        <w:t>3</w:t>
      </w:r>
      <w:r w:rsidR="000C2FD6" w:rsidRPr="00420F7A">
        <w:rPr>
          <w:rFonts w:ascii="Angsana New" w:hAnsi="Angsana New"/>
          <w:sz w:val="28"/>
          <w:szCs w:val="28"/>
        </w:rPr>
        <w:t xml:space="preserve">0 </w:t>
      </w:r>
      <w:r w:rsidR="000C2FD6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="00C42606" w:rsidRPr="00420F7A">
        <w:rPr>
          <w:rFonts w:ascii="Angsana New" w:hAnsi="Angsana New"/>
          <w:sz w:val="28"/>
          <w:szCs w:val="28"/>
          <w:cs/>
        </w:rPr>
        <w:t xml:space="preserve"> </w:t>
      </w:r>
      <w:r w:rsidR="00C42606" w:rsidRPr="00420F7A">
        <w:rPr>
          <w:rFonts w:ascii="Angsana New" w:hAnsi="Angsana New"/>
          <w:sz w:val="28"/>
          <w:szCs w:val="28"/>
        </w:rPr>
        <w:t>256</w:t>
      </w:r>
      <w:r w:rsidR="003E290E" w:rsidRPr="00420F7A">
        <w:rPr>
          <w:rFonts w:ascii="Angsana New" w:hAnsi="Angsana New"/>
          <w:sz w:val="28"/>
          <w:szCs w:val="28"/>
        </w:rPr>
        <w:t>5</w:t>
      </w:r>
      <w:r w:rsidR="00C42606" w:rsidRPr="00420F7A">
        <w:rPr>
          <w:rFonts w:ascii="Angsana New" w:hAnsi="Angsana New"/>
          <w:sz w:val="28"/>
          <w:szCs w:val="28"/>
        </w:rPr>
        <w:t xml:space="preserve"> </w:t>
      </w:r>
      <w:r w:rsidR="00C42606" w:rsidRPr="00420F7A">
        <w:rPr>
          <w:rFonts w:ascii="Angsana New" w:hAnsi="Angsana New"/>
          <w:sz w:val="28"/>
          <w:szCs w:val="28"/>
          <w:cs/>
        </w:rPr>
        <w:t xml:space="preserve">และ </w:t>
      </w:r>
      <w:r w:rsidR="00C42606" w:rsidRPr="00420F7A">
        <w:rPr>
          <w:rFonts w:ascii="Angsana New" w:hAnsi="Angsana New"/>
          <w:sz w:val="28"/>
          <w:szCs w:val="28"/>
        </w:rPr>
        <w:t>30</w:t>
      </w:r>
      <w:r w:rsidRPr="00420F7A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A7184" w:rsidRPr="00420F7A">
        <w:rPr>
          <w:rFonts w:ascii="Angsana New" w:hAnsi="Angsana New"/>
          <w:sz w:val="28"/>
          <w:szCs w:val="28"/>
        </w:rPr>
        <w:t>256</w:t>
      </w:r>
      <w:r w:rsidR="003E290E" w:rsidRPr="00420F7A">
        <w:rPr>
          <w:rFonts w:ascii="Angsana New" w:hAnsi="Angsana New"/>
          <w:sz w:val="28"/>
          <w:szCs w:val="28"/>
        </w:rPr>
        <w:t>4</w:t>
      </w:r>
      <w:r w:rsidRPr="00420F7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7F1411BE" w14:textId="77777777" w:rsidR="003E6E0E" w:rsidRPr="00420F7A" w:rsidRDefault="003E6E0E" w:rsidP="003E6E0E">
      <w:pPr>
        <w:ind w:left="540" w:right="-45"/>
        <w:rPr>
          <w:rFonts w:ascii="Angsana New" w:hAnsi="Angsana New"/>
          <w:sz w:val="22"/>
          <w:szCs w:val="22"/>
        </w:rPr>
      </w:pPr>
    </w:p>
    <w:tbl>
      <w:tblPr>
        <w:tblW w:w="9641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1"/>
        <w:gridCol w:w="1173"/>
        <w:gridCol w:w="272"/>
        <w:gridCol w:w="1091"/>
        <w:gridCol w:w="258"/>
        <w:gridCol w:w="1168"/>
        <w:gridCol w:w="289"/>
        <w:gridCol w:w="1159"/>
      </w:tblGrid>
      <w:tr w:rsidR="003E6E0E" w:rsidRPr="00420F7A" w14:paraId="4703A98E" w14:textId="77777777" w:rsidTr="005531A9">
        <w:trPr>
          <w:tblHeader/>
        </w:trPr>
        <w:tc>
          <w:tcPr>
            <w:tcW w:w="2194" w:type="pct"/>
          </w:tcPr>
          <w:p w14:paraId="3FF9A541" w14:textId="77777777" w:rsidR="003E6E0E" w:rsidRPr="00420F7A" w:rsidRDefault="003E6E0E" w:rsidP="006461C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67457DF6" w14:textId="77777777" w:rsidR="003E6E0E" w:rsidRPr="00420F7A" w:rsidRDefault="003E6E0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6FFE2DEA" w14:textId="77777777" w:rsidR="003E6E0E" w:rsidRPr="00420F7A" w:rsidRDefault="003E6E0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05346B43" w14:textId="77777777" w:rsidR="003E6E0E" w:rsidRPr="00420F7A" w:rsidRDefault="003E6E0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E0E" w:rsidRPr="00420F7A" w14:paraId="1A3AA37C" w14:textId="77777777" w:rsidTr="005531A9">
        <w:trPr>
          <w:tblHeader/>
        </w:trPr>
        <w:tc>
          <w:tcPr>
            <w:tcW w:w="2194" w:type="pct"/>
          </w:tcPr>
          <w:p w14:paraId="56AE6CA3" w14:textId="77777777" w:rsidR="003E6E0E" w:rsidRPr="00420F7A" w:rsidRDefault="003E6E0E" w:rsidP="003E6E0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7C8A8752" w14:textId="2D1453D9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" w:type="pct"/>
          </w:tcPr>
          <w:p w14:paraId="69765A62" w14:textId="77777777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C765CB5" w14:textId="7FE1752F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63CF764D" w14:textId="77777777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8FA4D34" w14:textId="0759859D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0" w:type="pct"/>
          </w:tcPr>
          <w:p w14:paraId="25708694" w14:textId="77777777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68E7A891" w14:textId="10677D21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3E6E0E" w:rsidRPr="00420F7A" w14:paraId="2DC387B4" w14:textId="77777777" w:rsidTr="005531A9">
        <w:trPr>
          <w:tblHeader/>
        </w:trPr>
        <w:tc>
          <w:tcPr>
            <w:tcW w:w="2194" w:type="pct"/>
          </w:tcPr>
          <w:p w14:paraId="728C799C" w14:textId="77777777" w:rsidR="003E6E0E" w:rsidRPr="00420F7A" w:rsidRDefault="003E6E0E" w:rsidP="003E6E0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center"/>
          </w:tcPr>
          <w:p w14:paraId="12224B63" w14:textId="1D028D27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32E5A" w:rsidRPr="00420F7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" w:type="pct"/>
            <w:vAlign w:val="center"/>
          </w:tcPr>
          <w:p w14:paraId="48B2D63A" w14:textId="77777777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0FD150EE" w14:textId="0EBA4765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32E5A" w:rsidRPr="00420F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4" w:type="pct"/>
          </w:tcPr>
          <w:p w14:paraId="6C1A767A" w14:textId="77777777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4E40131E" w14:textId="274D0D06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32E5A" w:rsidRPr="00420F7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50" w:type="pct"/>
            <w:vAlign w:val="center"/>
          </w:tcPr>
          <w:p w14:paraId="0B2A35DA" w14:textId="77777777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14:paraId="6D609867" w14:textId="6A8AA7A6" w:rsidR="003E6E0E" w:rsidRPr="00420F7A" w:rsidRDefault="003E6E0E" w:rsidP="003E6E0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32E5A" w:rsidRPr="00420F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E6E0E" w:rsidRPr="00420F7A" w14:paraId="2349AD38" w14:textId="77777777" w:rsidTr="005531A9">
        <w:trPr>
          <w:tblHeader/>
        </w:trPr>
        <w:tc>
          <w:tcPr>
            <w:tcW w:w="2194" w:type="pct"/>
          </w:tcPr>
          <w:p w14:paraId="4139C79A" w14:textId="77777777" w:rsidR="003E6E0E" w:rsidRPr="00420F7A" w:rsidRDefault="003E6E0E" w:rsidP="003E6E0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6" w:type="pct"/>
            <w:gridSpan w:val="7"/>
          </w:tcPr>
          <w:p w14:paraId="60AB3629" w14:textId="77777777" w:rsidR="003E6E0E" w:rsidRPr="00420F7A" w:rsidRDefault="003E6E0E" w:rsidP="003E6E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E6E0E" w:rsidRPr="00420F7A" w14:paraId="14173524" w14:textId="77777777" w:rsidTr="005531A9">
        <w:tc>
          <w:tcPr>
            <w:tcW w:w="2194" w:type="pct"/>
          </w:tcPr>
          <w:p w14:paraId="5C870D84" w14:textId="77777777" w:rsidR="003E6E0E" w:rsidRPr="00420F7A" w:rsidRDefault="003E6E0E" w:rsidP="003E6E0E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8" w:type="pct"/>
            <w:shd w:val="clear" w:color="auto" w:fill="auto"/>
          </w:tcPr>
          <w:p w14:paraId="441E686E" w14:textId="77777777" w:rsidR="003E6E0E" w:rsidRPr="00420F7A" w:rsidRDefault="003E6E0E" w:rsidP="003E6E0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D9917E1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535FD5C" w14:textId="77777777" w:rsidR="003E6E0E" w:rsidRPr="00420F7A" w:rsidRDefault="003E6E0E" w:rsidP="003E6E0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3459E79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0DD3895" w14:textId="77777777" w:rsidR="003E6E0E" w:rsidRPr="00420F7A" w:rsidRDefault="003E6E0E" w:rsidP="003E6E0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1D0A7E8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6CC6722E" w14:textId="77777777" w:rsidR="003E6E0E" w:rsidRPr="00420F7A" w:rsidRDefault="003E6E0E" w:rsidP="003E6E0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88F" w:rsidRPr="00420F7A" w14:paraId="6AEDCF0F" w14:textId="77777777" w:rsidTr="005531A9">
        <w:tc>
          <w:tcPr>
            <w:tcW w:w="2194" w:type="pct"/>
          </w:tcPr>
          <w:p w14:paraId="595E653E" w14:textId="77777777" w:rsidR="00FA088F" w:rsidRPr="00420F7A" w:rsidRDefault="00FA088F" w:rsidP="00FA088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8" w:type="pct"/>
            <w:shd w:val="clear" w:color="auto" w:fill="auto"/>
          </w:tcPr>
          <w:p w14:paraId="155EDA16" w14:textId="184C7BE5" w:rsidR="00FA088F" w:rsidRPr="00420F7A" w:rsidRDefault="004A6B22" w:rsidP="00FA088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141" w:type="pct"/>
          </w:tcPr>
          <w:p w14:paraId="72E13A4F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4586CB01" w14:textId="581B7B8B" w:rsidR="00FA088F" w:rsidRPr="00420F7A" w:rsidRDefault="00FA088F" w:rsidP="008B3CB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1.93</w:t>
            </w:r>
          </w:p>
        </w:tc>
        <w:tc>
          <w:tcPr>
            <w:tcW w:w="134" w:type="pct"/>
          </w:tcPr>
          <w:p w14:paraId="5F26CB30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E4DEADE" w14:textId="7E7AFADF" w:rsidR="00FA088F" w:rsidRPr="00420F7A" w:rsidRDefault="00FA088F" w:rsidP="008B3CB0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3E383F35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0EDDB823" w14:textId="77777777" w:rsidR="00FA088F" w:rsidRPr="00420F7A" w:rsidRDefault="00FA088F" w:rsidP="00FA088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088F" w:rsidRPr="00420F7A" w14:paraId="3EA195CC" w14:textId="77777777" w:rsidTr="005531A9">
        <w:tc>
          <w:tcPr>
            <w:tcW w:w="2194" w:type="pct"/>
          </w:tcPr>
          <w:p w14:paraId="402D6311" w14:textId="77777777" w:rsidR="00FA088F" w:rsidRPr="00420F7A" w:rsidRDefault="00FA088F" w:rsidP="00FA088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83E5D51" w14:textId="32D23001" w:rsidR="00FA088F" w:rsidRPr="00420F7A" w:rsidRDefault="004A6B22" w:rsidP="00FA088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14.79</w:t>
            </w:r>
          </w:p>
        </w:tc>
        <w:tc>
          <w:tcPr>
            <w:tcW w:w="141" w:type="pct"/>
          </w:tcPr>
          <w:p w14:paraId="7B8EB39B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C8D3094" w14:textId="31788A55" w:rsidR="00FA088F" w:rsidRPr="00420F7A" w:rsidRDefault="00FA088F" w:rsidP="00FA088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10.69</w:t>
            </w:r>
          </w:p>
        </w:tc>
        <w:tc>
          <w:tcPr>
            <w:tcW w:w="134" w:type="pct"/>
          </w:tcPr>
          <w:p w14:paraId="3F8D6D91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FB11850" w14:textId="4EF74322" w:rsidR="00FA088F" w:rsidRPr="00420F7A" w:rsidRDefault="00FA088F" w:rsidP="008B3CB0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37FE773A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3830AE75" w14:textId="77777777" w:rsidR="00FA088F" w:rsidRPr="00420F7A" w:rsidRDefault="00FA088F" w:rsidP="00FA088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A088F" w:rsidRPr="00420F7A" w14:paraId="5810E67C" w14:textId="77777777" w:rsidTr="005531A9">
        <w:tc>
          <w:tcPr>
            <w:tcW w:w="2194" w:type="pct"/>
          </w:tcPr>
          <w:p w14:paraId="57FC7E09" w14:textId="77777777" w:rsidR="00FA088F" w:rsidRPr="00420F7A" w:rsidRDefault="00FA088F" w:rsidP="00FA088F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C11B0" w14:textId="4D77C0F5" w:rsidR="00FA088F" w:rsidRPr="00420F7A" w:rsidRDefault="004A6B22" w:rsidP="00FA088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15.00</w:t>
            </w:r>
          </w:p>
        </w:tc>
        <w:tc>
          <w:tcPr>
            <w:tcW w:w="141" w:type="pct"/>
          </w:tcPr>
          <w:p w14:paraId="0EBF4E6E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C307BFF" w14:textId="07392AD1" w:rsidR="00FA088F" w:rsidRPr="00420F7A" w:rsidRDefault="00FA088F" w:rsidP="00FA088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12.62</w:t>
            </w:r>
          </w:p>
        </w:tc>
        <w:tc>
          <w:tcPr>
            <w:tcW w:w="134" w:type="pct"/>
          </w:tcPr>
          <w:p w14:paraId="4B11BBA7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258E398" w14:textId="7ED759F9" w:rsidR="00FA088F" w:rsidRPr="00420F7A" w:rsidRDefault="00FA088F" w:rsidP="008B3CB0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71FDD3E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C774EA6" w14:textId="77777777" w:rsidR="00FA088F" w:rsidRPr="00420F7A" w:rsidRDefault="00FA088F" w:rsidP="00FA088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3E6E0E" w:rsidRPr="00420F7A" w14:paraId="79001669" w14:textId="77777777" w:rsidTr="005531A9">
        <w:tc>
          <w:tcPr>
            <w:tcW w:w="2194" w:type="pct"/>
          </w:tcPr>
          <w:p w14:paraId="1B66F505" w14:textId="77777777" w:rsidR="003E6E0E" w:rsidRPr="00420F7A" w:rsidRDefault="003E6E0E" w:rsidP="003E6E0E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08" w:type="pct"/>
          </w:tcPr>
          <w:p w14:paraId="57D28FB7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43E04396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6" w:type="pct"/>
          </w:tcPr>
          <w:p w14:paraId="0D8D9EBF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pct"/>
          </w:tcPr>
          <w:p w14:paraId="0D0FC348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6" w:type="pct"/>
          </w:tcPr>
          <w:p w14:paraId="30C355FB" w14:textId="77777777" w:rsidR="003E6E0E" w:rsidRPr="00420F7A" w:rsidRDefault="003E6E0E" w:rsidP="003E6E0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50C65A32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</w:tcPr>
          <w:p w14:paraId="647F0C19" w14:textId="77777777" w:rsidR="003E6E0E" w:rsidRPr="00420F7A" w:rsidRDefault="003E6E0E" w:rsidP="003E6E0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E6E0E" w:rsidRPr="00420F7A" w14:paraId="6782C157" w14:textId="77777777" w:rsidTr="005531A9">
        <w:tc>
          <w:tcPr>
            <w:tcW w:w="2194" w:type="pct"/>
          </w:tcPr>
          <w:p w14:paraId="1368B99A" w14:textId="77777777" w:rsidR="003E6E0E" w:rsidRPr="00420F7A" w:rsidRDefault="003E6E0E" w:rsidP="003E6E0E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(แสดงเป็นส่วนหนึ่งของลูกหนี้การค้า)</w:t>
            </w:r>
          </w:p>
        </w:tc>
        <w:tc>
          <w:tcPr>
            <w:tcW w:w="608" w:type="pct"/>
          </w:tcPr>
          <w:p w14:paraId="33A4FB60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B4C4EB7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1974AF34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C7226DF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24A0FB4" w14:textId="77777777" w:rsidR="003E6E0E" w:rsidRPr="00420F7A" w:rsidRDefault="003E6E0E" w:rsidP="003E6E0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5E494C4C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3D00ECA1" w14:textId="77777777" w:rsidR="003E6E0E" w:rsidRPr="00420F7A" w:rsidRDefault="003E6E0E" w:rsidP="003E6E0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88F" w:rsidRPr="00420F7A" w14:paraId="0D5493E2" w14:textId="77777777" w:rsidTr="004301EC">
        <w:tc>
          <w:tcPr>
            <w:tcW w:w="2194" w:type="pct"/>
          </w:tcPr>
          <w:p w14:paraId="27473D9C" w14:textId="68F799FF" w:rsidR="00FA088F" w:rsidRPr="00420F7A" w:rsidRDefault="00FA088F" w:rsidP="00FA088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3135220" w14:textId="0035EEAA" w:rsidR="00FA088F" w:rsidRPr="00420F7A" w:rsidRDefault="004A6B22" w:rsidP="00FA088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8.74</w:t>
            </w:r>
          </w:p>
        </w:tc>
        <w:tc>
          <w:tcPr>
            <w:tcW w:w="141" w:type="pct"/>
          </w:tcPr>
          <w:p w14:paraId="47428844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E726F3E" w14:textId="7DDBAD6A" w:rsidR="00FA088F" w:rsidRPr="00420F7A" w:rsidRDefault="00FA088F" w:rsidP="002B63D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1.74</w:t>
            </w:r>
          </w:p>
        </w:tc>
        <w:tc>
          <w:tcPr>
            <w:tcW w:w="134" w:type="pct"/>
          </w:tcPr>
          <w:p w14:paraId="672295DB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4DBE7D3" w14:textId="6ADCEBAA" w:rsidR="00FA088F" w:rsidRPr="00420F7A" w:rsidRDefault="00FA088F" w:rsidP="008B3CB0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3594764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314BAF1" w14:textId="6F98BD48" w:rsidR="00FA088F" w:rsidRPr="00420F7A" w:rsidRDefault="00FA088F" w:rsidP="009C5AC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4E179C" w:rsidRPr="00420F7A" w14:paraId="20DF2A3C" w14:textId="77777777" w:rsidTr="005531A9">
        <w:tc>
          <w:tcPr>
            <w:tcW w:w="2194" w:type="pct"/>
          </w:tcPr>
          <w:p w14:paraId="1BBFB509" w14:textId="77777777" w:rsidR="004E179C" w:rsidRPr="00420F7A" w:rsidRDefault="004E179C" w:rsidP="003E6E0E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8" w:type="pct"/>
          </w:tcPr>
          <w:p w14:paraId="2490E02E" w14:textId="77777777" w:rsidR="004E179C" w:rsidRPr="00420F7A" w:rsidRDefault="004E179C" w:rsidP="003E6E0E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64F50A3E" w14:textId="77777777" w:rsidR="004E179C" w:rsidRPr="00420F7A" w:rsidRDefault="004E179C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6" w:type="pct"/>
          </w:tcPr>
          <w:p w14:paraId="2796DBF2" w14:textId="77777777" w:rsidR="004E179C" w:rsidRPr="00420F7A" w:rsidRDefault="004E179C" w:rsidP="003E6E0E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pct"/>
          </w:tcPr>
          <w:p w14:paraId="61808A36" w14:textId="77777777" w:rsidR="004E179C" w:rsidRPr="00420F7A" w:rsidRDefault="004E179C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6" w:type="pct"/>
          </w:tcPr>
          <w:p w14:paraId="1B431568" w14:textId="77777777" w:rsidR="004E179C" w:rsidRPr="00420F7A" w:rsidRDefault="004E179C" w:rsidP="003E6E0E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7798FDCF" w14:textId="77777777" w:rsidR="004E179C" w:rsidRPr="00420F7A" w:rsidRDefault="004E179C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</w:tcPr>
          <w:p w14:paraId="434DF5E5" w14:textId="77777777" w:rsidR="004E179C" w:rsidRPr="00420F7A" w:rsidRDefault="004E179C" w:rsidP="003E6E0E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E6E0E" w:rsidRPr="00420F7A" w14:paraId="4971455F" w14:textId="77777777" w:rsidTr="005531A9">
        <w:tc>
          <w:tcPr>
            <w:tcW w:w="2194" w:type="pct"/>
          </w:tcPr>
          <w:p w14:paraId="724CA9F2" w14:textId="77777777" w:rsidR="003E6E0E" w:rsidRPr="00420F7A" w:rsidRDefault="003E6E0E" w:rsidP="003E6E0E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</w:tcPr>
          <w:p w14:paraId="02209796" w14:textId="77777777" w:rsidR="003E6E0E" w:rsidRPr="00420F7A" w:rsidRDefault="003E6E0E" w:rsidP="003E6E0E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76413E9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155C90E4" w14:textId="77777777" w:rsidR="003E6E0E" w:rsidRPr="00420F7A" w:rsidRDefault="003E6E0E" w:rsidP="003E6E0E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B2F2AA3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B835E57" w14:textId="77777777" w:rsidR="003E6E0E" w:rsidRPr="00420F7A" w:rsidRDefault="003E6E0E" w:rsidP="003E6E0E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9C73978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6AF4B930" w14:textId="77777777" w:rsidR="003E6E0E" w:rsidRPr="00420F7A" w:rsidRDefault="003E6E0E" w:rsidP="003E6E0E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88F" w:rsidRPr="00420F7A" w14:paraId="55F7A902" w14:textId="77777777" w:rsidTr="005531A9">
        <w:tc>
          <w:tcPr>
            <w:tcW w:w="2194" w:type="pct"/>
          </w:tcPr>
          <w:p w14:paraId="7B5A1E41" w14:textId="3E8F77E0" w:rsidR="00FA088F" w:rsidRPr="00420F7A" w:rsidRDefault="00FA088F" w:rsidP="00FA088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4B4793EE" w14:textId="2F741659" w:rsidR="004A6B22" w:rsidRPr="00420F7A" w:rsidRDefault="004A6B22" w:rsidP="004A6B22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402F618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0A7A805" w14:textId="2FA1512F" w:rsidR="00FA088F" w:rsidRPr="00420F7A" w:rsidRDefault="00FA088F" w:rsidP="008B3CB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AE5B596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974194D" w14:textId="7C8FB6D6" w:rsidR="00FA088F" w:rsidRPr="00420F7A" w:rsidRDefault="00FA088F" w:rsidP="008B3CB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21.60</w:t>
            </w:r>
          </w:p>
        </w:tc>
        <w:tc>
          <w:tcPr>
            <w:tcW w:w="150" w:type="pct"/>
          </w:tcPr>
          <w:p w14:paraId="25FB88B3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3DB7F9D1" w14:textId="0FA2EB39" w:rsidR="00FA088F" w:rsidRPr="00420F7A" w:rsidRDefault="00F13825" w:rsidP="008B3CB0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19.72</w:t>
            </w:r>
          </w:p>
        </w:tc>
      </w:tr>
      <w:tr w:rsidR="00FA088F" w:rsidRPr="00420F7A" w14:paraId="25A07A91" w14:textId="77777777" w:rsidTr="005531A9">
        <w:tc>
          <w:tcPr>
            <w:tcW w:w="2194" w:type="pct"/>
          </w:tcPr>
          <w:p w14:paraId="191B82A7" w14:textId="77777777" w:rsidR="00FA088F" w:rsidRPr="00420F7A" w:rsidRDefault="00FA088F" w:rsidP="00FA088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F6FFABD" w14:textId="1708605C" w:rsidR="00FA088F" w:rsidRPr="00420F7A" w:rsidRDefault="004A6B22" w:rsidP="008B3CB0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5.30</w:t>
            </w:r>
          </w:p>
        </w:tc>
        <w:tc>
          <w:tcPr>
            <w:tcW w:w="141" w:type="pct"/>
          </w:tcPr>
          <w:p w14:paraId="15F2F5BC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4C9F54E" w14:textId="01258035" w:rsidR="00FA088F" w:rsidRPr="00420F7A" w:rsidRDefault="00FA088F" w:rsidP="008B3CB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78.87</w:t>
            </w:r>
          </w:p>
        </w:tc>
        <w:tc>
          <w:tcPr>
            <w:tcW w:w="134" w:type="pct"/>
          </w:tcPr>
          <w:p w14:paraId="72D47A2A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C5F8C60" w14:textId="6CF5CAB6" w:rsidR="00FA088F" w:rsidRPr="00420F7A" w:rsidRDefault="00FA088F" w:rsidP="00FA088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406AB8" w:rsidRPr="00420F7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58992719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67DDD53" w14:textId="1744D9D4" w:rsidR="00FA088F" w:rsidRPr="00420F7A" w:rsidRDefault="00FA088F" w:rsidP="00161C59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</w:tr>
      <w:tr w:rsidR="00FA088F" w:rsidRPr="00420F7A" w14:paraId="271D0A14" w14:textId="77777777" w:rsidTr="005531A9">
        <w:tc>
          <w:tcPr>
            <w:tcW w:w="2194" w:type="pct"/>
          </w:tcPr>
          <w:p w14:paraId="5A9F9BF2" w14:textId="19CBB989" w:rsidR="00FA088F" w:rsidRPr="00420F7A" w:rsidRDefault="00FA088F" w:rsidP="00FA088F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382E85C8" w14:textId="248F5616" w:rsidR="00FA088F" w:rsidRPr="00420F7A" w:rsidRDefault="004A6B22" w:rsidP="00FA088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5.30</w:t>
            </w:r>
          </w:p>
        </w:tc>
        <w:tc>
          <w:tcPr>
            <w:tcW w:w="141" w:type="pct"/>
          </w:tcPr>
          <w:p w14:paraId="6BCF0E97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16F94E5" w14:textId="57D9FEDD" w:rsidR="00FA088F" w:rsidRPr="00420F7A" w:rsidRDefault="00FA088F" w:rsidP="00FA088F">
            <w:pPr>
              <w:pStyle w:val="BodyText"/>
              <w:tabs>
                <w:tab w:val="decimal" w:pos="501"/>
              </w:tabs>
              <w:spacing w:after="0" w:line="240" w:lineRule="auto"/>
              <w:ind w:left="-108" w:right="-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78.87</w:t>
            </w:r>
          </w:p>
        </w:tc>
        <w:tc>
          <w:tcPr>
            <w:tcW w:w="134" w:type="pct"/>
          </w:tcPr>
          <w:p w14:paraId="30AFC72B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2789C61" w14:textId="2B227036" w:rsidR="00FA088F" w:rsidRPr="00420F7A" w:rsidRDefault="00FA088F" w:rsidP="00FA088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21.6</w:t>
            </w:r>
            <w:r w:rsidR="00406AB8"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48141FD3" w14:textId="77777777" w:rsidR="00FA088F" w:rsidRPr="00420F7A" w:rsidRDefault="00FA088F" w:rsidP="00FA088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715B712" w14:textId="67DD5582" w:rsidR="00FA088F" w:rsidRPr="00420F7A" w:rsidRDefault="00F13825" w:rsidP="002B63DB">
            <w:pPr>
              <w:pStyle w:val="BodyText"/>
              <w:tabs>
                <w:tab w:val="decimal" w:pos="59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20.46</w:t>
            </w:r>
          </w:p>
        </w:tc>
      </w:tr>
      <w:tr w:rsidR="003E6E0E" w:rsidRPr="00420F7A" w14:paraId="01804828" w14:textId="77777777" w:rsidTr="005531A9">
        <w:trPr>
          <w:trHeight w:val="235"/>
        </w:trPr>
        <w:tc>
          <w:tcPr>
            <w:tcW w:w="2194" w:type="pct"/>
          </w:tcPr>
          <w:p w14:paraId="15489E2B" w14:textId="77777777" w:rsidR="003E6E0E" w:rsidRPr="00420F7A" w:rsidRDefault="003E6E0E" w:rsidP="003E6E0E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0186142" w14:textId="2F52C47C" w:rsidR="006A0785" w:rsidRPr="00420F7A" w:rsidRDefault="006A0785" w:rsidP="003E6E0E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6257D919" w14:textId="77777777" w:rsidR="003E6E0E" w:rsidRPr="00420F7A" w:rsidRDefault="003E6E0E" w:rsidP="003E6E0E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F306FCB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03DA52C" w14:textId="77777777" w:rsidR="003E6E0E" w:rsidRPr="00420F7A" w:rsidRDefault="003E6E0E" w:rsidP="003E6E0E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7F66E70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3F79648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4C4D0898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424F9126" w14:textId="77777777" w:rsidR="003E6E0E" w:rsidRPr="00420F7A" w:rsidRDefault="003E6E0E" w:rsidP="003E6E0E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31A9" w:rsidRPr="00420F7A" w14:paraId="6EC6A3C5" w14:textId="77777777" w:rsidTr="005531A9">
        <w:trPr>
          <w:trHeight w:val="235"/>
        </w:trPr>
        <w:tc>
          <w:tcPr>
            <w:tcW w:w="2194" w:type="pct"/>
          </w:tcPr>
          <w:p w14:paraId="0F9B702B" w14:textId="1A6324DA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608" w:type="pct"/>
          </w:tcPr>
          <w:p w14:paraId="592AEB33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E8DEB9A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05945841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70A58E8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530184F6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C56B28C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250C954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31A9" w:rsidRPr="00420F7A" w14:paraId="6B79EA38" w14:textId="77777777" w:rsidTr="005531A9">
        <w:trPr>
          <w:trHeight w:val="235"/>
        </w:trPr>
        <w:tc>
          <w:tcPr>
            <w:tcW w:w="2194" w:type="pct"/>
          </w:tcPr>
          <w:p w14:paraId="6A9471D9" w14:textId="688978E3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5BE08F09" w14:textId="77DBCD83" w:rsidR="005531A9" w:rsidRPr="00420F7A" w:rsidRDefault="00002603" w:rsidP="00002603">
            <w:pPr>
              <w:pStyle w:val="BodyText"/>
              <w:tabs>
                <w:tab w:val="decimal" w:pos="70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0DC3A1D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2BAE4F51" w14:textId="0E90E6D9" w:rsidR="005531A9" w:rsidRPr="00420F7A" w:rsidRDefault="005531A9" w:rsidP="007948A8">
            <w:pPr>
              <w:pStyle w:val="BodyText"/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92595AA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11EB804A" w14:textId="2093E856" w:rsidR="005531A9" w:rsidRPr="00420F7A" w:rsidRDefault="00DD3DFB" w:rsidP="00DD3DFB">
            <w:pPr>
              <w:pStyle w:val="BodyText"/>
              <w:tabs>
                <w:tab w:val="decimal" w:pos="608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8,414.53</w:t>
            </w:r>
          </w:p>
        </w:tc>
        <w:tc>
          <w:tcPr>
            <w:tcW w:w="150" w:type="pct"/>
          </w:tcPr>
          <w:p w14:paraId="12A54F15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6AD794F2" w14:textId="3753F4BF" w:rsidR="005531A9" w:rsidRPr="00420F7A" w:rsidRDefault="005531A9" w:rsidP="00DD3DF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6,876.96</w:t>
            </w:r>
          </w:p>
        </w:tc>
      </w:tr>
      <w:tr w:rsidR="005531A9" w:rsidRPr="00420F7A" w14:paraId="5F97BC69" w14:textId="77777777" w:rsidTr="005531A9">
        <w:trPr>
          <w:trHeight w:val="235"/>
        </w:trPr>
        <w:tc>
          <w:tcPr>
            <w:tcW w:w="2194" w:type="pct"/>
          </w:tcPr>
          <w:p w14:paraId="22CC16A3" w14:textId="2AE11F7A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0A8D2570" w14:textId="466823DC" w:rsidR="005531A9" w:rsidRPr="00420F7A" w:rsidRDefault="00002603" w:rsidP="00002603">
            <w:pPr>
              <w:pStyle w:val="BodyText"/>
              <w:tabs>
                <w:tab w:val="decimal" w:pos="70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3E1F255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6E1A8D01" w14:textId="0FAEBA23" w:rsidR="005531A9" w:rsidRPr="00420F7A" w:rsidRDefault="005531A9" w:rsidP="007948A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  <w:tc>
          <w:tcPr>
            <w:tcW w:w="134" w:type="pct"/>
          </w:tcPr>
          <w:p w14:paraId="0BA04F4F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200F4B90" w14:textId="6544FEC9" w:rsidR="005531A9" w:rsidRPr="00420F7A" w:rsidRDefault="00DD3DFB" w:rsidP="00F3389F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05D2A03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7C583936" w14:textId="2FF8BE1F" w:rsidR="005531A9" w:rsidRPr="00420F7A" w:rsidRDefault="005531A9" w:rsidP="00DD3DF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</w:tr>
      <w:tr w:rsidR="005531A9" w:rsidRPr="00420F7A" w14:paraId="51B29266" w14:textId="77777777" w:rsidTr="005531A9">
        <w:trPr>
          <w:trHeight w:val="235"/>
        </w:trPr>
        <w:tc>
          <w:tcPr>
            <w:tcW w:w="2194" w:type="pct"/>
          </w:tcPr>
          <w:p w14:paraId="58E4EEE1" w14:textId="74A272E4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1AD1F1A" w14:textId="24347FC6" w:rsidR="005531A9" w:rsidRPr="00420F7A" w:rsidRDefault="00002603" w:rsidP="00002603">
            <w:pPr>
              <w:pStyle w:val="BodyText"/>
              <w:tabs>
                <w:tab w:val="decimal" w:pos="70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98F21D4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311A5C0" w14:textId="0942BCEF" w:rsidR="005531A9" w:rsidRPr="00420F7A" w:rsidRDefault="005531A9" w:rsidP="005531A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84.00</w:t>
            </w:r>
          </w:p>
        </w:tc>
        <w:tc>
          <w:tcPr>
            <w:tcW w:w="134" w:type="pct"/>
          </w:tcPr>
          <w:p w14:paraId="27106129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A6C3464" w14:textId="22EF532B" w:rsidR="005531A9" w:rsidRPr="00420F7A" w:rsidRDefault="00DD3DFB" w:rsidP="00002603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6422B9A4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338B633" w14:textId="006A6A27" w:rsidR="005531A9" w:rsidRPr="00420F7A" w:rsidRDefault="005531A9" w:rsidP="0000260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531A9" w:rsidRPr="00420F7A" w14:paraId="55F6D3DD" w14:textId="77777777" w:rsidTr="00EC1C8D">
        <w:trPr>
          <w:trHeight w:val="54"/>
        </w:trPr>
        <w:tc>
          <w:tcPr>
            <w:tcW w:w="2194" w:type="pct"/>
          </w:tcPr>
          <w:p w14:paraId="6A882337" w14:textId="77777777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3BBD378" w14:textId="0D168209" w:rsidR="005531A9" w:rsidRPr="00420F7A" w:rsidRDefault="00002603" w:rsidP="00002603">
            <w:pPr>
              <w:pStyle w:val="BodyText"/>
              <w:tabs>
                <w:tab w:val="decimal" w:pos="70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7AC57F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9B69EFB" w14:textId="2C4799A0" w:rsidR="005531A9" w:rsidRPr="00420F7A" w:rsidRDefault="005531A9" w:rsidP="005531A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92.92</w:t>
            </w:r>
          </w:p>
        </w:tc>
        <w:tc>
          <w:tcPr>
            <w:tcW w:w="134" w:type="pct"/>
          </w:tcPr>
          <w:p w14:paraId="3DFDC246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B12CF05" w14:textId="0C5E3000" w:rsidR="005531A9" w:rsidRPr="00420F7A" w:rsidRDefault="00DD3DFB" w:rsidP="00DD3DFB">
            <w:pPr>
              <w:pStyle w:val="BodyText"/>
              <w:tabs>
                <w:tab w:val="decimal" w:pos="608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8,414.53</w:t>
            </w:r>
          </w:p>
        </w:tc>
        <w:tc>
          <w:tcPr>
            <w:tcW w:w="150" w:type="pct"/>
          </w:tcPr>
          <w:p w14:paraId="2B9CD99F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B556455" w14:textId="31384535" w:rsidR="005531A9" w:rsidRPr="00420F7A" w:rsidRDefault="005531A9" w:rsidP="005531A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6,885.88</w:t>
            </w:r>
          </w:p>
        </w:tc>
      </w:tr>
      <w:tr w:rsidR="005531A9" w:rsidRPr="00420F7A" w14:paraId="580F7EC4" w14:textId="77777777" w:rsidTr="005531A9">
        <w:trPr>
          <w:trHeight w:val="235"/>
        </w:trPr>
        <w:tc>
          <w:tcPr>
            <w:tcW w:w="2194" w:type="pct"/>
          </w:tcPr>
          <w:p w14:paraId="2FB35E22" w14:textId="56C3D606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F2F084F" w14:textId="3387421A" w:rsidR="005531A9" w:rsidRPr="00420F7A" w:rsidRDefault="00002603" w:rsidP="00002603">
            <w:pPr>
              <w:pStyle w:val="BodyText"/>
              <w:tabs>
                <w:tab w:val="decimal" w:pos="70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A5E7CE4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35EA0787" w14:textId="58BA9293" w:rsidR="005531A9" w:rsidRPr="00420F7A" w:rsidRDefault="005531A9" w:rsidP="005531A9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82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  <w:tc>
          <w:tcPr>
            <w:tcW w:w="134" w:type="pct"/>
          </w:tcPr>
          <w:p w14:paraId="6E2F919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1F06B7A" w14:textId="05505222" w:rsidR="005531A9" w:rsidRPr="00420F7A" w:rsidRDefault="00DD3DFB" w:rsidP="00002603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6F57EE46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B5CF429" w14:textId="79E48166" w:rsidR="005531A9" w:rsidRPr="00420F7A" w:rsidRDefault="005531A9" w:rsidP="005531A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5531A9" w:rsidRPr="00420F7A" w14:paraId="7941A71F" w14:textId="77777777" w:rsidTr="005531A9">
        <w:trPr>
          <w:trHeight w:val="235"/>
        </w:trPr>
        <w:tc>
          <w:tcPr>
            <w:tcW w:w="2194" w:type="pct"/>
          </w:tcPr>
          <w:p w14:paraId="77A6D677" w14:textId="4E452BCD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67E8C04" w14:textId="66FFA713" w:rsidR="005531A9" w:rsidRPr="00420F7A" w:rsidRDefault="00002603" w:rsidP="00002603">
            <w:pPr>
              <w:pStyle w:val="BodyText"/>
              <w:tabs>
                <w:tab w:val="decimal" w:pos="70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FCE47CC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7A54EDA" w14:textId="0CF9CC7A" w:rsidR="005531A9" w:rsidRPr="00420F7A" w:rsidRDefault="005531A9" w:rsidP="005531A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84.00</w:t>
            </w:r>
          </w:p>
        </w:tc>
        <w:tc>
          <w:tcPr>
            <w:tcW w:w="134" w:type="pct"/>
          </w:tcPr>
          <w:p w14:paraId="5BCED0B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8290BCA" w14:textId="5F6A1FBC" w:rsidR="005531A9" w:rsidRPr="00420F7A" w:rsidRDefault="00DD3DFB" w:rsidP="00DD3DFB">
            <w:pPr>
              <w:pStyle w:val="BodyText"/>
              <w:tabs>
                <w:tab w:val="decimal" w:pos="608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8,414.53</w:t>
            </w:r>
          </w:p>
        </w:tc>
        <w:tc>
          <w:tcPr>
            <w:tcW w:w="150" w:type="pct"/>
          </w:tcPr>
          <w:p w14:paraId="49B61707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99E4ECB" w14:textId="6037AA16" w:rsidR="005531A9" w:rsidRPr="00420F7A" w:rsidRDefault="005531A9" w:rsidP="005531A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6,876.96</w:t>
            </w:r>
          </w:p>
        </w:tc>
      </w:tr>
      <w:tr w:rsidR="005531A9" w:rsidRPr="00420F7A" w14:paraId="21AA76C9" w14:textId="77777777" w:rsidTr="005531A9">
        <w:trPr>
          <w:trHeight w:val="235"/>
        </w:trPr>
        <w:tc>
          <w:tcPr>
            <w:tcW w:w="2194" w:type="pct"/>
          </w:tcPr>
          <w:p w14:paraId="468BF7C1" w14:textId="77777777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02AC8A9F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304EB1A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56014C59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pct"/>
          </w:tcPr>
          <w:p w14:paraId="0ADAE187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A0AC0CD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59933A42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002EE24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31A9" w:rsidRPr="00420F7A" w14:paraId="0CAD00DA" w14:textId="77777777" w:rsidTr="005531A9">
        <w:trPr>
          <w:trHeight w:val="235"/>
        </w:trPr>
        <w:tc>
          <w:tcPr>
            <w:tcW w:w="2194" w:type="pct"/>
          </w:tcPr>
          <w:p w14:paraId="40930BB6" w14:textId="77777777" w:rsidR="00932F20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เงินมัดจำอื่น </w:t>
            </w:r>
          </w:p>
          <w:p w14:paraId="7B0CB806" w14:textId="68E4A3EA" w:rsidR="005531A9" w:rsidRPr="00420F7A" w:rsidRDefault="00932F20" w:rsidP="00566E91">
            <w:pPr>
              <w:tabs>
                <w:tab w:val="left" w:pos="164"/>
                <w:tab w:val="left" w:pos="356"/>
              </w:tabs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5531A9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(แสดงเป็นส่วนหนึ่งของสินทรัพย์หมุนเวียนอื่น)</w:t>
            </w:r>
          </w:p>
        </w:tc>
        <w:tc>
          <w:tcPr>
            <w:tcW w:w="608" w:type="pct"/>
          </w:tcPr>
          <w:p w14:paraId="31FCAD73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596E493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48CBC666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C871F94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76D35983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251DF43F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092FDFE5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31A9" w:rsidRPr="00420F7A" w14:paraId="1F88A7BB" w14:textId="77777777" w:rsidTr="005531A9">
        <w:trPr>
          <w:trHeight w:val="235"/>
        </w:trPr>
        <w:tc>
          <w:tcPr>
            <w:tcW w:w="2194" w:type="pct"/>
          </w:tcPr>
          <w:p w14:paraId="70A8597C" w14:textId="2B6658CB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57DE070" w14:textId="10692709" w:rsidR="005531A9" w:rsidRPr="00420F7A" w:rsidRDefault="005531A9" w:rsidP="00F3389F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41" w:type="pct"/>
          </w:tcPr>
          <w:p w14:paraId="4917DBDD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335A8973" w14:textId="2D0B3C18" w:rsidR="005531A9" w:rsidRPr="00420F7A" w:rsidRDefault="005531A9" w:rsidP="00002603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34" w:type="pct"/>
          </w:tcPr>
          <w:p w14:paraId="3357C44A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912179C" w14:textId="230D248F" w:rsidR="005531A9" w:rsidRPr="00420F7A" w:rsidRDefault="005531A9" w:rsidP="00450B16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56209583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3B149443" w14:textId="4A40527F" w:rsidR="005531A9" w:rsidRPr="00420F7A" w:rsidRDefault="005531A9" w:rsidP="00002603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531A9" w:rsidRPr="00420F7A" w14:paraId="0A8DC149" w14:textId="77777777" w:rsidTr="005531A9">
        <w:trPr>
          <w:trHeight w:val="235"/>
        </w:trPr>
        <w:tc>
          <w:tcPr>
            <w:tcW w:w="2194" w:type="pct"/>
          </w:tcPr>
          <w:p w14:paraId="749E5118" w14:textId="77777777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899FA9B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</w:tcPr>
          <w:p w14:paraId="462FF3EF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8ADF9C2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pct"/>
          </w:tcPr>
          <w:p w14:paraId="05534A77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675C798A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0" w:type="pct"/>
          </w:tcPr>
          <w:p w14:paraId="61AF99D1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28ACDC57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31A9" w:rsidRPr="00420F7A" w14:paraId="0E99E7CD" w14:textId="77777777" w:rsidTr="005531A9">
        <w:trPr>
          <w:trHeight w:val="235"/>
        </w:trPr>
        <w:tc>
          <w:tcPr>
            <w:tcW w:w="2194" w:type="pct"/>
          </w:tcPr>
          <w:p w14:paraId="35249E79" w14:textId="77777777" w:rsidR="00932F20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เงินมัดจำค่าเช่าและค่าบริการ</w:t>
            </w:r>
          </w:p>
          <w:p w14:paraId="3F675801" w14:textId="35460422" w:rsidR="005531A9" w:rsidRPr="00420F7A" w:rsidRDefault="00932F20" w:rsidP="00932F20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5531A9" w:rsidRPr="00420F7A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(</w:t>
            </w:r>
            <w:r w:rsidR="005531A9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แสดงเป็นส่วนหนึ่งของ</w:t>
            </w:r>
            <w:r w:rsidR="005531A9" w:rsidRPr="00420F7A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สินทรัพย์ไม่หมุนเวียนอื่น)</w:t>
            </w:r>
          </w:p>
        </w:tc>
        <w:tc>
          <w:tcPr>
            <w:tcW w:w="608" w:type="pct"/>
          </w:tcPr>
          <w:p w14:paraId="7AA8077C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B341A2F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38DD338C" w14:textId="77777777" w:rsidR="005531A9" w:rsidRPr="00420F7A" w:rsidRDefault="005531A9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90F5DB9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7D8B5034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6490DE76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24B35393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31A9" w:rsidRPr="00420F7A" w14:paraId="7287D092" w14:textId="77777777" w:rsidTr="005531A9">
        <w:trPr>
          <w:trHeight w:val="235"/>
        </w:trPr>
        <w:tc>
          <w:tcPr>
            <w:tcW w:w="2194" w:type="pct"/>
          </w:tcPr>
          <w:p w14:paraId="6C18F8F7" w14:textId="2E334BA8" w:rsidR="005531A9" w:rsidRPr="00420F7A" w:rsidRDefault="005531A9" w:rsidP="005531A9">
            <w:pPr>
              <w:spacing w:line="240" w:lineRule="auto"/>
              <w:ind w:right="-20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1513FB1E" w14:textId="65401752" w:rsidR="005531A9" w:rsidRPr="00420F7A" w:rsidRDefault="005A59E3" w:rsidP="005531A9">
            <w:pPr>
              <w:pStyle w:val="BodyText"/>
              <w:tabs>
                <w:tab w:val="decimal" w:pos="627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6.67</w:t>
            </w:r>
          </w:p>
        </w:tc>
        <w:tc>
          <w:tcPr>
            <w:tcW w:w="141" w:type="pct"/>
          </w:tcPr>
          <w:p w14:paraId="3A956A37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118A24A" w14:textId="31CA4443" w:rsidR="005531A9" w:rsidRPr="00420F7A" w:rsidRDefault="005531A9" w:rsidP="005531A9">
            <w:pPr>
              <w:pStyle w:val="BodyText"/>
              <w:tabs>
                <w:tab w:val="decimal" w:pos="521"/>
              </w:tabs>
              <w:spacing w:after="0" w:line="240" w:lineRule="auto"/>
              <w:ind w:left="48" w:right="5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34" w:type="pct"/>
          </w:tcPr>
          <w:p w14:paraId="7916B058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76781A66" w14:textId="6356956D" w:rsidR="005531A9" w:rsidRPr="00420F7A" w:rsidRDefault="00E80EDB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50" w:type="pct"/>
          </w:tcPr>
          <w:p w14:paraId="7899B3C3" w14:textId="77777777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-131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3B9231A8" w14:textId="7C57A6E3" w:rsidR="005531A9" w:rsidRPr="00420F7A" w:rsidRDefault="005531A9" w:rsidP="005531A9">
            <w:pPr>
              <w:pStyle w:val="BodyText"/>
              <w:tabs>
                <w:tab w:val="decimal" w:pos="522"/>
              </w:tabs>
              <w:spacing w:after="0" w:line="240" w:lineRule="auto"/>
              <w:ind w:left="48" w:right="2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</w:tbl>
    <w:p w14:paraId="5DD9A8BB" w14:textId="77777777" w:rsidR="000828F0" w:rsidRPr="00420F7A" w:rsidRDefault="000828F0" w:rsidP="00695F50">
      <w:pPr>
        <w:pStyle w:val="NoSpacing"/>
        <w:rPr>
          <w:rFonts w:ascii="Angsana New" w:hAnsi="Angsana New"/>
          <w:sz w:val="22"/>
        </w:rPr>
      </w:pPr>
    </w:p>
    <w:tbl>
      <w:tblPr>
        <w:tblW w:w="963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72"/>
        <w:gridCol w:w="1079"/>
        <w:gridCol w:w="272"/>
        <w:gridCol w:w="1169"/>
        <w:gridCol w:w="270"/>
        <w:gridCol w:w="1169"/>
      </w:tblGrid>
      <w:tr w:rsidR="005531A9" w:rsidRPr="00420F7A" w14:paraId="61E38F99" w14:textId="77777777" w:rsidTr="006461C0">
        <w:trPr>
          <w:tblHeader/>
        </w:trPr>
        <w:tc>
          <w:tcPr>
            <w:tcW w:w="2197" w:type="pct"/>
            <w:shd w:val="clear" w:color="auto" w:fill="auto"/>
            <w:vAlign w:val="bottom"/>
          </w:tcPr>
          <w:p w14:paraId="0C3018C7" w14:textId="77777777" w:rsidR="005531A9" w:rsidRPr="00420F7A" w:rsidRDefault="005531A9" w:rsidP="006461C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กลับรายการ</w:t>
            </w: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pct"/>
            <w:gridSpan w:val="3"/>
          </w:tcPr>
          <w:p w14:paraId="2C335227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7E35D10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7875FFCF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1A9" w:rsidRPr="00420F7A" w14:paraId="4877D4DB" w14:textId="77777777" w:rsidTr="006461C0">
        <w:trPr>
          <w:tblHeader/>
        </w:trPr>
        <w:tc>
          <w:tcPr>
            <w:tcW w:w="2197" w:type="pct"/>
            <w:vAlign w:val="bottom"/>
          </w:tcPr>
          <w:p w14:paraId="7208D3E5" w14:textId="562151CB" w:rsidR="005531A9" w:rsidRPr="00420F7A" w:rsidRDefault="00566E91" w:rsidP="006461C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5531A9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5531A9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งวดเก้าเดือนสิ้นสุดวันที่</w:t>
            </w:r>
            <w:r w:rsidR="005531A9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5531A9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57B5E6EF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pct"/>
          </w:tcPr>
          <w:p w14:paraId="78694AA5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A618463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pct"/>
          </w:tcPr>
          <w:p w14:paraId="0A20D243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82F1767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pct"/>
          </w:tcPr>
          <w:p w14:paraId="31A193B3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EAC063B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531A9" w:rsidRPr="00420F7A" w14:paraId="6B35BBC8" w14:textId="77777777" w:rsidTr="006461C0">
        <w:trPr>
          <w:tblHeader/>
        </w:trPr>
        <w:tc>
          <w:tcPr>
            <w:tcW w:w="2197" w:type="pct"/>
          </w:tcPr>
          <w:p w14:paraId="382DC414" w14:textId="77777777" w:rsidR="005531A9" w:rsidRPr="00420F7A" w:rsidRDefault="005531A9" w:rsidP="006461C0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03" w:type="pct"/>
            <w:gridSpan w:val="7"/>
          </w:tcPr>
          <w:p w14:paraId="4EC80A08" w14:textId="77777777" w:rsidR="005531A9" w:rsidRPr="00420F7A" w:rsidRDefault="005531A9" w:rsidP="006461C0">
            <w:pPr>
              <w:pStyle w:val="BodyText"/>
              <w:tabs>
                <w:tab w:val="decimal" w:pos="873"/>
              </w:tabs>
              <w:spacing w:after="0"/>
              <w:ind w:lef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531A9" w:rsidRPr="00420F7A" w14:paraId="5EF00AA8" w14:textId="77777777" w:rsidTr="006461C0">
        <w:tc>
          <w:tcPr>
            <w:tcW w:w="2197" w:type="pct"/>
          </w:tcPr>
          <w:p w14:paraId="0771D08F" w14:textId="77777777" w:rsidR="005531A9" w:rsidRPr="00420F7A" w:rsidRDefault="005531A9" w:rsidP="006461C0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07" w:type="pct"/>
          </w:tcPr>
          <w:p w14:paraId="345ABCD1" w14:textId="77777777" w:rsidR="005531A9" w:rsidRPr="00420F7A" w:rsidRDefault="005531A9" w:rsidP="00FE402C">
            <w:pPr>
              <w:pStyle w:val="BodyText"/>
              <w:tabs>
                <w:tab w:val="decimal" w:pos="70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80A609D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12933D6" w14:textId="77777777" w:rsidR="005531A9" w:rsidRPr="00420F7A" w:rsidRDefault="005531A9" w:rsidP="0091358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80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 xml:space="preserve">     (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1.13</w:t>
            </w:r>
            <w:r w:rsidRPr="00420F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" w:type="pct"/>
          </w:tcPr>
          <w:p w14:paraId="04B6798E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761E3C5" w14:textId="77777777" w:rsidR="005531A9" w:rsidRPr="00420F7A" w:rsidRDefault="005531A9" w:rsidP="0091358A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316BFCB2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6CA035F" w14:textId="77777777" w:rsidR="005531A9" w:rsidRPr="00420F7A" w:rsidRDefault="005531A9" w:rsidP="0091358A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31A9" w:rsidRPr="00420F7A" w14:paraId="4A291981" w14:textId="77777777" w:rsidTr="006461C0">
        <w:tc>
          <w:tcPr>
            <w:tcW w:w="2197" w:type="pct"/>
          </w:tcPr>
          <w:p w14:paraId="39D5C33F" w14:textId="77777777" w:rsidR="005531A9" w:rsidRPr="00420F7A" w:rsidRDefault="005531A9" w:rsidP="006461C0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7" w:type="pct"/>
          </w:tcPr>
          <w:p w14:paraId="58B01729" w14:textId="77777777" w:rsidR="005531A9" w:rsidRPr="00420F7A" w:rsidRDefault="005531A9" w:rsidP="006461C0">
            <w:pPr>
              <w:pStyle w:val="BodyText"/>
              <w:tabs>
                <w:tab w:val="decimal" w:pos="799"/>
              </w:tabs>
              <w:spacing w:after="0" w:line="240" w:lineRule="auto"/>
              <w:ind w:left="-108" w:right="88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141" w:type="pct"/>
          </w:tcPr>
          <w:p w14:paraId="76756079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0030755" w14:textId="77777777" w:rsidR="005531A9" w:rsidRPr="00420F7A" w:rsidRDefault="005531A9" w:rsidP="006461C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80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(1.11)</w:t>
            </w:r>
          </w:p>
        </w:tc>
        <w:tc>
          <w:tcPr>
            <w:tcW w:w="141" w:type="pct"/>
          </w:tcPr>
          <w:p w14:paraId="5F3D07A4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35B0E85" w14:textId="77777777" w:rsidR="005531A9" w:rsidRPr="00420F7A" w:rsidRDefault="005531A9" w:rsidP="006461C0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140" w:type="pct"/>
          </w:tcPr>
          <w:p w14:paraId="1748EC65" w14:textId="77777777" w:rsidR="005531A9" w:rsidRPr="00420F7A" w:rsidRDefault="005531A9" w:rsidP="006461C0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3A19DA1" w14:textId="77777777" w:rsidR="005531A9" w:rsidRPr="00420F7A" w:rsidRDefault="005531A9" w:rsidP="006461C0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92BB48" w14:textId="77777777" w:rsidR="0091358A" w:rsidRPr="00420F7A" w:rsidRDefault="0091358A" w:rsidP="00E65979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tbl>
      <w:tblPr>
        <w:tblW w:w="963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72"/>
        <w:gridCol w:w="1079"/>
        <w:gridCol w:w="272"/>
        <w:gridCol w:w="1169"/>
        <w:gridCol w:w="272"/>
        <w:gridCol w:w="1167"/>
      </w:tblGrid>
      <w:tr w:rsidR="005531A9" w:rsidRPr="00420F7A" w14:paraId="6F9391E5" w14:textId="77777777" w:rsidTr="006461C0">
        <w:trPr>
          <w:tblHeader/>
        </w:trPr>
        <w:tc>
          <w:tcPr>
            <w:tcW w:w="2197" w:type="pct"/>
            <w:vAlign w:val="bottom"/>
          </w:tcPr>
          <w:p w14:paraId="22C65D39" w14:textId="77777777" w:rsidR="005531A9" w:rsidRPr="00420F7A" w:rsidRDefault="005531A9" w:rsidP="006461C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pct"/>
            <w:gridSpan w:val="3"/>
          </w:tcPr>
          <w:p w14:paraId="2EF316D8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3EC02CB8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6D8056EC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1A9" w:rsidRPr="00420F7A" w14:paraId="037783F5" w14:textId="77777777" w:rsidTr="006461C0">
        <w:trPr>
          <w:tblHeader/>
        </w:trPr>
        <w:tc>
          <w:tcPr>
            <w:tcW w:w="2197" w:type="pct"/>
            <w:vAlign w:val="bottom"/>
          </w:tcPr>
          <w:p w14:paraId="0B50E944" w14:textId="77777777" w:rsidR="005531A9" w:rsidRPr="00420F7A" w:rsidRDefault="005531A9" w:rsidP="006461C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3A119EE9" w14:textId="7B250480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" w:type="pct"/>
          </w:tcPr>
          <w:p w14:paraId="510A15E1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AF62C49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</w:tcPr>
          <w:p w14:paraId="210DB44E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5CAC843" w14:textId="3B6BD3D4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" w:type="pct"/>
            <w:shd w:val="clear" w:color="auto" w:fill="auto"/>
          </w:tcPr>
          <w:p w14:paraId="6F718775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1667A87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531A9" w:rsidRPr="00420F7A" w14:paraId="17F6CBCD" w14:textId="77777777" w:rsidTr="006461C0">
        <w:trPr>
          <w:tblHeader/>
        </w:trPr>
        <w:tc>
          <w:tcPr>
            <w:tcW w:w="2197" w:type="pct"/>
            <w:vAlign w:val="bottom"/>
          </w:tcPr>
          <w:p w14:paraId="1B0E0BAC" w14:textId="77777777" w:rsidR="005531A9" w:rsidRPr="00420F7A" w:rsidRDefault="005531A9" w:rsidP="006461C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center"/>
          </w:tcPr>
          <w:p w14:paraId="04E28BC5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pct"/>
            <w:vAlign w:val="center"/>
          </w:tcPr>
          <w:p w14:paraId="0218C695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B86F695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53AE6B4D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5574A25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60C44E8C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6063A48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531A9" w:rsidRPr="00420F7A" w14:paraId="411A2C96" w14:textId="77777777" w:rsidTr="006461C0">
        <w:trPr>
          <w:tblHeader/>
        </w:trPr>
        <w:tc>
          <w:tcPr>
            <w:tcW w:w="2197" w:type="pct"/>
            <w:vAlign w:val="bottom"/>
          </w:tcPr>
          <w:p w14:paraId="71F543AC" w14:textId="77777777" w:rsidR="005531A9" w:rsidRPr="00420F7A" w:rsidRDefault="005531A9" w:rsidP="006461C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3" w:type="pct"/>
            <w:gridSpan w:val="7"/>
            <w:vAlign w:val="center"/>
          </w:tcPr>
          <w:p w14:paraId="69321345" w14:textId="77777777" w:rsidR="005531A9" w:rsidRPr="00420F7A" w:rsidRDefault="005531A9" w:rsidP="006461C0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0F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531A9" w:rsidRPr="00420F7A" w14:paraId="3F70AC78" w14:textId="77777777" w:rsidTr="006461C0">
        <w:tc>
          <w:tcPr>
            <w:tcW w:w="2197" w:type="pct"/>
          </w:tcPr>
          <w:p w14:paraId="242D4D43" w14:textId="77777777" w:rsidR="005531A9" w:rsidRPr="00420F7A" w:rsidRDefault="005531A9" w:rsidP="006461C0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78F9C3DA" w14:textId="77777777" w:rsidR="005531A9" w:rsidRPr="00420F7A" w:rsidRDefault="005531A9" w:rsidP="006461C0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0DB6B19" w14:textId="77777777" w:rsidR="005531A9" w:rsidRPr="00420F7A" w:rsidRDefault="005531A9" w:rsidP="006461C0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CA85CF3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20298F8" w14:textId="77777777" w:rsidR="005531A9" w:rsidRPr="00420F7A" w:rsidRDefault="005531A9" w:rsidP="006461C0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8B30888" w14:textId="77777777" w:rsidR="005531A9" w:rsidRPr="00420F7A" w:rsidRDefault="005531A9" w:rsidP="006461C0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75B2A37" w14:textId="77777777" w:rsidR="005531A9" w:rsidRPr="00420F7A" w:rsidRDefault="005531A9" w:rsidP="006461C0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F6F648A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EDB" w:rsidRPr="00420F7A" w14:paraId="3BF5EF97" w14:textId="77777777" w:rsidTr="006461C0">
        <w:tc>
          <w:tcPr>
            <w:tcW w:w="2197" w:type="pct"/>
          </w:tcPr>
          <w:p w14:paraId="6095431F" w14:textId="77777777" w:rsidR="00E80EDB" w:rsidRPr="00420F7A" w:rsidRDefault="00E80EDB" w:rsidP="00E80EDB">
            <w:pPr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593CD9B2" w14:textId="593F3585" w:rsidR="00E80EDB" w:rsidRPr="00420F7A" w:rsidRDefault="005A59E3" w:rsidP="008009F2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3.12</w:t>
            </w:r>
          </w:p>
        </w:tc>
        <w:tc>
          <w:tcPr>
            <w:tcW w:w="141" w:type="pct"/>
          </w:tcPr>
          <w:p w14:paraId="0E786EEA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D43B40A" w14:textId="77777777" w:rsidR="00E80EDB" w:rsidRPr="00420F7A" w:rsidRDefault="00E80EDB" w:rsidP="006F1139">
            <w:pPr>
              <w:pStyle w:val="BodyText"/>
              <w:tabs>
                <w:tab w:val="right" w:pos="70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ab/>
              <w:t>3.38</w:t>
            </w:r>
          </w:p>
        </w:tc>
        <w:tc>
          <w:tcPr>
            <w:tcW w:w="141" w:type="pct"/>
            <w:shd w:val="clear" w:color="auto" w:fill="auto"/>
          </w:tcPr>
          <w:p w14:paraId="695EC3D7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38BF1A2" w14:textId="6DF2BB89" w:rsidR="00E80EDB" w:rsidRPr="00420F7A" w:rsidRDefault="00E80EDB" w:rsidP="008009F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AC1CE95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581F1859" w14:textId="77777777" w:rsidR="00E80EDB" w:rsidRPr="00420F7A" w:rsidRDefault="00E80EDB" w:rsidP="008009F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0EDB" w:rsidRPr="00420F7A" w14:paraId="3BEEE53A" w14:textId="77777777" w:rsidTr="006461C0">
        <w:tc>
          <w:tcPr>
            <w:tcW w:w="2197" w:type="pct"/>
          </w:tcPr>
          <w:p w14:paraId="64F544DA" w14:textId="77777777" w:rsidR="00E80EDB" w:rsidRPr="00420F7A" w:rsidRDefault="00E80EDB" w:rsidP="00E80EDB">
            <w:pPr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05F4699" w14:textId="5BB3435B" w:rsidR="00E80EDB" w:rsidRPr="00420F7A" w:rsidRDefault="00B6194C" w:rsidP="00B6194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2242888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5033D826" w14:textId="77777777" w:rsidR="00E80EDB" w:rsidRPr="00420F7A" w:rsidRDefault="00E80EDB" w:rsidP="00E80ED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  <w:shd w:val="clear" w:color="auto" w:fill="auto"/>
          </w:tcPr>
          <w:p w14:paraId="6FF81579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B5CC3D6" w14:textId="14117673" w:rsidR="00E80EDB" w:rsidRPr="00420F7A" w:rsidRDefault="00E80EDB" w:rsidP="00E80EDB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0D1AC67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6CFC616" w14:textId="77777777" w:rsidR="00E80EDB" w:rsidRPr="00420F7A" w:rsidRDefault="00E80EDB" w:rsidP="00E80ED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0EDB" w:rsidRPr="00420F7A" w14:paraId="3BBB2E39" w14:textId="77777777" w:rsidTr="006461C0">
        <w:tc>
          <w:tcPr>
            <w:tcW w:w="2197" w:type="pct"/>
          </w:tcPr>
          <w:p w14:paraId="56DCB47E" w14:textId="77777777" w:rsidR="00E80EDB" w:rsidRPr="00420F7A" w:rsidRDefault="00E80EDB" w:rsidP="00E80ED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C05181E" w14:textId="4F82E3D0" w:rsidR="00E80EDB" w:rsidRPr="00420F7A" w:rsidRDefault="005A59E3" w:rsidP="00E80EDB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3.1</w:t>
            </w:r>
            <w:r w:rsidR="00B6194C"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" w:type="pct"/>
          </w:tcPr>
          <w:p w14:paraId="1A7B28A4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01D2EB3B" w14:textId="77777777" w:rsidR="00E80EDB" w:rsidRPr="00420F7A" w:rsidRDefault="00E80EDB" w:rsidP="00E80ED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3.42</w:t>
            </w:r>
          </w:p>
        </w:tc>
        <w:tc>
          <w:tcPr>
            <w:tcW w:w="141" w:type="pct"/>
            <w:shd w:val="clear" w:color="auto" w:fill="auto"/>
          </w:tcPr>
          <w:p w14:paraId="1396ED22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013FBC3" w14:textId="7CF9E108" w:rsidR="00E80EDB" w:rsidRPr="00420F7A" w:rsidRDefault="00E80EDB" w:rsidP="00E80EDB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9AE1A1E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72CC62A" w14:textId="77777777" w:rsidR="00E80EDB" w:rsidRPr="00420F7A" w:rsidRDefault="00E80EDB" w:rsidP="00E80ED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531A9" w:rsidRPr="00420F7A" w14:paraId="566FA3FB" w14:textId="77777777" w:rsidTr="006461C0">
        <w:trPr>
          <w:trHeight w:val="170"/>
        </w:trPr>
        <w:tc>
          <w:tcPr>
            <w:tcW w:w="2197" w:type="pct"/>
          </w:tcPr>
          <w:p w14:paraId="16E908F1" w14:textId="77777777" w:rsidR="005531A9" w:rsidRPr="00420F7A" w:rsidRDefault="005531A9" w:rsidP="006461C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508BCED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3B448C7E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4FCE80AF" w14:textId="77777777" w:rsidR="005531A9" w:rsidRPr="00420F7A" w:rsidRDefault="005531A9" w:rsidP="006461C0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402B9B48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63F0ED99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2CD7FB9F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74DCD1F5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531A9" w:rsidRPr="00420F7A" w14:paraId="43977500" w14:textId="77777777" w:rsidTr="006461C0">
        <w:trPr>
          <w:trHeight w:val="80"/>
        </w:trPr>
        <w:tc>
          <w:tcPr>
            <w:tcW w:w="2197" w:type="pct"/>
          </w:tcPr>
          <w:p w14:paraId="13F2B751" w14:textId="77777777" w:rsidR="005531A9" w:rsidRPr="00420F7A" w:rsidRDefault="005531A9" w:rsidP="006461C0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</w:t>
            </w: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7" w:type="pct"/>
          </w:tcPr>
          <w:p w14:paraId="616F5DD0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86EE808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1C82ADD" w14:textId="77777777" w:rsidR="005531A9" w:rsidRPr="00420F7A" w:rsidRDefault="005531A9" w:rsidP="006461C0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7211D5B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C6FE0F5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B15F9FD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5241070" w14:textId="77777777" w:rsidR="005531A9" w:rsidRPr="00420F7A" w:rsidRDefault="005531A9" w:rsidP="006461C0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EDB" w:rsidRPr="00420F7A" w14:paraId="1A73C449" w14:textId="77777777" w:rsidTr="006461C0">
        <w:trPr>
          <w:trHeight w:val="80"/>
        </w:trPr>
        <w:tc>
          <w:tcPr>
            <w:tcW w:w="2197" w:type="pct"/>
          </w:tcPr>
          <w:p w14:paraId="24705273" w14:textId="77777777" w:rsidR="00E80EDB" w:rsidRPr="00420F7A" w:rsidRDefault="00E80EDB" w:rsidP="00E80EDB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417CA44" w14:textId="2643C9A4" w:rsidR="00E80EDB" w:rsidRPr="00420F7A" w:rsidRDefault="005A59E3" w:rsidP="00C4536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FB746EE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528E317" w14:textId="77777777" w:rsidR="00E80EDB" w:rsidRPr="00420F7A" w:rsidRDefault="00E80EDB" w:rsidP="00C4536D">
            <w:pPr>
              <w:tabs>
                <w:tab w:val="decimal" w:pos="61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C9CBFE6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47AAC87" w14:textId="0CDE692D" w:rsidR="00E80EDB" w:rsidRPr="00420F7A" w:rsidRDefault="00E80EDB" w:rsidP="00E80EDB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2.35</w:t>
            </w:r>
          </w:p>
        </w:tc>
        <w:tc>
          <w:tcPr>
            <w:tcW w:w="141" w:type="pct"/>
            <w:shd w:val="clear" w:color="auto" w:fill="auto"/>
          </w:tcPr>
          <w:p w14:paraId="313985F2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6D452A9" w14:textId="77777777" w:rsidR="00E80EDB" w:rsidRPr="00420F7A" w:rsidRDefault="00E80EDB" w:rsidP="00E80EDB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2.84</w:t>
            </w:r>
          </w:p>
        </w:tc>
      </w:tr>
      <w:tr w:rsidR="00E80EDB" w:rsidRPr="00420F7A" w14:paraId="112593FE" w14:textId="77777777" w:rsidTr="006461C0">
        <w:trPr>
          <w:trHeight w:val="80"/>
        </w:trPr>
        <w:tc>
          <w:tcPr>
            <w:tcW w:w="2197" w:type="pct"/>
          </w:tcPr>
          <w:p w14:paraId="663DE269" w14:textId="77777777" w:rsidR="00E80EDB" w:rsidRPr="00420F7A" w:rsidRDefault="00E80EDB" w:rsidP="00E80EDB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6F23B154" w14:textId="119B6C81" w:rsidR="00E80EDB" w:rsidRPr="00420F7A" w:rsidRDefault="005A59E3" w:rsidP="00C4536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756E5E4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BBE37C3" w14:textId="77777777" w:rsidR="00E80EDB" w:rsidRPr="00420F7A" w:rsidRDefault="00E80EDB" w:rsidP="00E80EDB">
            <w:pPr>
              <w:pStyle w:val="BodyText"/>
              <w:tabs>
                <w:tab w:val="decimal" w:pos="520"/>
              </w:tabs>
              <w:spacing w:after="0" w:line="240" w:lineRule="auto"/>
              <w:ind w:left="-110" w:right="156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  <w:tc>
          <w:tcPr>
            <w:tcW w:w="141" w:type="pct"/>
            <w:shd w:val="clear" w:color="auto" w:fill="auto"/>
          </w:tcPr>
          <w:p w14:paraId="7B6E2F2B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D148439" w14:textId="73938020" w:rsidR="00E80EDB" w:rsidRPr="00420F7A" w:rsidRDefault="00E80EDB" w:rsidP="008009F2">
            <w:pPr>
              <w:tabs>
                <w:tab w:val="decimal" w:pos="60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7216570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73D2E49" w14:textId="77777777" w:rsidR="00E80EDB" w:rsidRPr="00420F7A" w:rsidRDefault="00E80EDB" w:rsidP="00E80ED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0EDB" w:rsidRPr="00420F7A" w14:paraId="502CBDAC" w14:textId="77777777" w:rsidTr="006461C0">
        <w:trPr>
          <w:trHeight w:val="80"/>
        </w:trPr>
        <w:tc>
          <w:tcPr>
            <w:tcW w:w="2197" w:type="pct"/>
          </w:tcPr>
          <w:p w14:paraId="69AB3935" w14:textId="77777777" w:rsidR="00E80EDB" w:rsidRPr="00420F7A" w:rsidRDefault="00E80EDB" w:rsidP="00E80EDB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8BEA076" w14:textId="2C6BDC54" w:rsidR="00E80EDB" w:rsidRPr="00420F7A" w:rsidRDefault="00C01DED" w:rsidP="00E80EDB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59E3" w:rsidRPr="00420F7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1" w:type="pct"/>
          </w:tcPr>
          <w:p w14:paraId="741EB285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58B3887C" w14:textId="77777777" w:rsidR="00E80EDB" w:rsidRPr="00420F7A" w:rsidRDefault="00E80EDB" w:rsidP="00E80ED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2.45</w:t>
            </w:r>
          </w:p>
        </w:tc>
        <w:tc>
          <w:tcPr>
            <w:tcW w:w="141" w:type="pct"/>
            <w:shd w:val="clear" w:color="auto" w:fill="auto"/>
          </w:tcPr>
          <w:p w14:paraId="7A87D3BC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7D2D991" w14:textId="5A41CCC3" w:rsidR="00E80EDB" w:rsidRPr="00420F7A" w:rsidRDefault="00E80EDB" w:rsidP="00E80EDB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0.77</w:t>
            </w:r>
          </w:p>
        </w:tc>
        <w:tc>
          <w:tcPr>
            <w:tcW w:w="141" w:type="pct"/>
            <w:shd w:val="clear" w:color="auto" w:fill="auto"/>
          </w:tcPr>
          <w:p w14:paraId="7EF17CB1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1499D85" w14:textId="77777777" w:rsidR="00E80EDB" w:rsidRPr="00420F7A" w:rsidRDefault="00E80EDB" w:rsidP="00E80EDB">
            <w:pPr>
              <w:tabs>
                <w:tab w:val="decimal" w:pos="531"/>
              </w:tabs>
              <w:spacing w:line="240" w:lineRule="auto"/>
              <w:ind w:left="-90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E80EDB" w:rsidRPr="00420F7A" w14:paraId="47AC899A" w14:textId="77777777" w:rsidTr="006461C0">
        <w:trPr>
          <w:trHeight w:val="80"/>
        </w:trPr>
        <w:tc>
          <w:tcPr>
            <w:tcW w:w="2197" w:type="pct"/>
          </w:tcPr>
          <w:p w14:paraId="5F755ED4" w14:textId="77777777" w:rsidR="00E80EDB" w:rsidRPr="00420F7A" w:rsidRDefault="00E80EDB" w:rsidP="00E80EDB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4C3C1B5" w14:textId="72B72FD9" w:rsidR="00E80EDB" w:rsidRPr="00420F7A" w:rsidRDefault="00C01DED" w:rsidP="00E80EDB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A59E3"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41" w:type="pct"/>
          </w:tcPr>
          <w:p w14:paraId="54EB1CA9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76C6A" w14:textId="77777777" w:rsidR="00E80EDB" w:rsidRPr="00420F7A" w:rsidRDefault="00E80EDB" w:rsidP="00E80ED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2.74</w:t>
            </w:r>
          </w:p>
        </w:tc>
        <w:tc>
          <w:tcPr>
            <w:tcW w:w="141" w:type="pct"/>
            <w:shd w:val="clear" w:color="auto" w:fill="auto"/>
          </w:tcPr>
          <w:p w14:paraId="49C7035C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8CCFD" w14:textId="2D340F6A" w:rsidR="00E80EDB" w:rsidRPr="00420F7A" w:rsidRDefault="00E80EDB" w:rsidP="00E80EDB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3.12</w:t>
            </w:r>
          </w:p>
        </w:tc>
        <w:tc>
          <w:tcPr>
            <w:tcW w:w="141" w:type="pct"/>
            <w:shd w:val="clear" w:color="auto" w:fill="auto"/>
          </w:tcPr>
          <w:p w14:paraId="023D0DAF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2AB24" w14:textId="77777777" w:rsidR="00E80EDB" w:rsidRPr="00420F7A" w:rsidRDefault="00E80EDB" w:rsidP="00E80EDB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3.74</w:t>
            </w:r>
          </w:p>
        </w:tc>
      </w:tr>
      <w:tr w:rsidR="005531A9" w:rsidRPr="00420F7A" w14:paraId="3F3C0991" w14:textId="77777777" w:rsidTr="006461C0">
        <w:tc>
          <w:tcPr>
            <w:tcW w:w="2197" w:type="pct"/>
          </w:tcPr>
          <w:p w14:paraId="4127BDB9" w14:textId="77777777" w:rsidR="005531A9" w:rsidRPr="00420F7A" w:rsidRDefault="005531A9" w:rsidP="006461C0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2CA647D0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021DB5BB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</w:tcPr>
          <w:p w14:paraId="48D17F21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2806F7AC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</w:tcPr>
          <w:p w14:paraId="2E58546E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0DABDCBA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</w:tcPr>
          <w:p w14:paraId="153F7A1B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531A9" w:rsidRPr="00420F7A" w14:paraId="375358AA" w14:textId="77777777" w:rsidTr="006461C0">
        <w:tc>
          <w:tcPr>
            <w:tcW w:w="2197" w:type="pct"/>
          </w:tcPr>
          <w:p w14:paraId="7D47DC82" w14:textId="77777777" w:rsidR="005531A9" w:rsidRPr="00420F7A" w:rsidRDefault="005531A9" w:rsidP="006461C0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07" w:type="pct"/>
          </w:tcPr>
          <w:p w14:paraId="48E36974" w14:textId="77777777" w:rsidR="005531A9" w:rsidRPr="00420F7A" w:rsidRDefault="005531A9" w:rsidP="006461C0">
            <w:pPr>
              <w:pStyle w:val="BodyText"/>
              <w:tabs>
                <w:tab w:val="decimal" w:pos="709"/>
                <w:tab w:val="left" w:pos="91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751554A" w14:textId="77777777" w:rsidR="005531A9" w:rsidRPr="00420F7A" w:rsidRDefault="005531A9" w:rsidP="006461C0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6641E307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8AF7A02" w14:textId="77777777" w:rsidR="005531A9" w:rsidRPr="00420F7A" w:rsidRDefault="005531A9" w:rsidP="006461C0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4EE858DF" w14:textId="77777777" w:rsidR="005531A9" w:rsidRPr="00420F7A" w:rsidRDefault="005531A9" w:rsidP="006461C0">
            <w:pPr>
              <w:pStyle w:val="BodyText"/>
              <w:tabs>
                <w:tab w:val="decimal" w:pos="77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2A63B0D" w14:textId="77777777" w:rsidR="005531A9" w:rsidRPr="00420F7A" w:rsidRDefault="005531A9" w:rsidP="006461C0">
            <w:pPr>
              <w:tabs>
                <w:tab w:val="decimal" w:pos="42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7E344BF8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EDB" w:rsidRPr="00420F7A" w14:paraId="14C8BF1D" w14:textId="77777777" w:rsidTr="006461C0">
        <w:tc>
          <w:tcPr>
            <w:tcW w:w="2197" w:type="pct"/>
          </w:tcPr>
          <w:p w14:paraId="137D3712" w14:textId="77777777" w:rsidR="00E80EDB" w:rsidRPr="00420F7A" w:rsidRDefault="00E80EDB" w:rsidP="00E80EDB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45B661B0" w14:textId="14410244" w:rsidR="00E80EDB" w:rsidRPr="00420F7A" w:rsidRDefault="005A59E3" w:rsidP="00E80EDB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</w:tcPr>
          <w:p w14:paraId="00CE86F7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E1C6609" w14:textId="77777777" w:rsidR="00E80EDB" w:rsidRPr="00420F7A" w:rsidRDefault="00E80EDB" w:rsidP="00E80EDB">
            <w:pPr>
              <w:pStyle w:val="BodyText"/>
              <w:tabs>
                <w:tab w:val="decimal" w:pos="484"/>
              </w:tabs>
              <w:spacing w:after="0" w:line="240" w:lineRule="auto"/>
              <w:ind w:left="-115"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</w:tcPr>
          <w:p w14:paraId="72831280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969BCCA" w14:textId="5DCF7056" w:rsidR="00E80EDB" w:rsidRPr="00420F7A" w:rsidRDefault="00E80EDB" w:rsidP="00E80EDB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587C4C0D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37E712E" w14:textId="77777777" w:rsidR="00E80EDB" w:rsidRPr="00420F7A" w:rsidRDefault="00E80EDB" w:rsidP="00E80ED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80EDB" w:rsidRPr="00420F7A" w14:paraId="0844E01F" w14:textId="77777777" w:rsidTr="006461C0">
        <w:tc>
          <w:tcPr>
            <w:tcW w:w="2197" w:type="pct"/>
          </w:tcPr>
          <w:p w14:paraId="7458875C" w14:textId="77777777" w:rsidR="00E80EDB" w:rsidRPr="00420F7A" w:rsidRDefault="00E80EDB" w:rsidP="00E80EDB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</w:tcPr>
          <w:p w14:paraId="034DCDBC" w14:textId="668FD3D8" w:rsidR="00E80EDB" w:rsidRPr="00420F7A" w:rsidRDefault="005A59E3" w:rsidP="00E80EDB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26.62</w:t>
            </w:r>
          </w:p>
        </w:tc>
        <w:tc>
          <w:tcPr>
            <w:tcW w:w="141" w:type="pct"/>
          </w:tcPr>
          <w:p w14:paraId="5ADA5BC5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5FF706F" w14:textId="77777777" w:rsidR="00E80EDB" w:rsidRPr="00420F7A" w:rsidRDefault="00E80EDB" w:rsidP="00E80ED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22.41</w:t>
            </w:r>
          </w:p>
        </w:tc>
        <w:tc>
          <w:tcPr>
            <w:tcW w:w="141" w:type="pct"/>
          </w:tcPr>
          <w:p w14:paraId="338910F7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C5CA7E0" w14:textId="7A15728C" w:rsidR="00E80EDB" w:rsidRPr="00420F7A" w:rsidRDefault="00E80EDB" w:rsidP="00E80EDB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79A11589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33C42ED1" w14:textId="77777777" w:rsidR="00E80EDB" w:rsidRPr="00420F7A" w:rsidRDefault="00E80EDB" w:rsidP="00E80ED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80EDB" w:rsidRPr="00420F7A" w14:paraId="45C20F57" w14:textId="77777777" w:rsidTr="006461C0">
        <w:tc>
          <w:tcPr>
            <w:tcW w:w="2197" w:type="pct"/>
          </w:tcPr>
          <w:p w14:paraId="5556B0B8" w14:textId="77777777" w:rsidR="00E80EDB" w:rsidRPr="00420F7A" w:rsidRDefault="00E80EDB" w:rsidP="00E80EDB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C66A2B" w14:textId="0623A581" w:rsidR="00E80EDB" w:rsidRPr="00420F7A" w:rsidRDefault="005A59E3" w:rsidP="00E80EDB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26.66</w:t>
            </w:r>
          </w:p>
        </w:tc>
        <w:tc>
          <w:tcPr>
            <w:tcW w:w="141" w:type="pct"/>
          </w:tcPr>
          <w:p w14:paraId="4BE3DFF8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0013F9C0" w14:textId="77777777" w:rsidR="00E80EDB" w:rsidRPr="00420F7A" w:rsidRDefault="00E80EDB" w:rsidP="00E80ED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22.45</w:t>
            </w:r>
          </w:p>
        </w:tc>
        <w:tc>
          <w:tcPr>
            <w:tcW w:w="141" w:type="pct"/>
          </w:tcPr>
          <w:p w14:paraId="1960E743" w14:textId="77777777" w:rsidR="00E80EDB" w:rsidRPr="00420F7A" w:rsidRDefault="00E80EDB" w:rsidP="00E80EDB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594A4C6" w14:textId="23D866DD" w:rsidR="00E80EDB" w:rsidRPr="00420F7A" w:rsidRDefault="00E80EDB" w:rsidP="00E80EDB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</w:tcPr>
          <w:p w14:paraId="2282003D" w14:textId="77777777" w:rsidR="00E80EDB" w:rsidRPr="00420F7A" w:rsidRDefault="00E80EDB" w:rsidP="00E80EDB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04FF049" w14:textId="77777777" w:rsidR="00E80EDB" w:rsidRPr="00420F7A" w:rsidRDefault="00E80EDB" w:rsidP="00E80ED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5531A9" w:rsidRPr="00420F7A" w14:paraId="41810ECA" w14:textId="77777777" w:rsidTr="006461C0">
        <w:tc>
          <w:tcPr>
            <w:tcW w:w="2197" w:type="pct"/>
          </w:tcPr>
          <w:p w14:paraId="40D348F5" w14:textId="77777777" w:rsidR="005531A9" w:rsidRPr="00420F7A" w:rsidRDefault="005531A9" w:rsidP="006461C0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04A2BC5E" w14:textId="77777777" w:rsidR="005531A9" w:rsidRPr="00420F7A" w:rsidRDefault="005531A9" w:rsidP="006461C0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7221220F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7C249753" w14:textId="77777777" w:rsidR="005531A9" w:rsidRPr="00420F7A" w:rsidRDefault="005531A9" w:rsidP="006461C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15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22CE515A" w14:textId="77777777" w:rsidR="005531A9" w:rsidRPr="00420F7A" w:rsidRDefault="005531A9" w:rsidP="006461C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013A975" w14:textId="77777777" w:rsidR="005531A9" w:rsidRPr="00420F7A" w:rsidRDefault="005531A9" w:rsidP="006461C0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pct"/>
          </w:tcPr>
          <w:p w14:paraId="6D58DD72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534467E" w14:textId="77777777" w:rsidR="005531A9" w:rsidRPr="00420F7A" w:rsidRDefault="005531A9" w:rsidP="006461C0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5531A9" w:rsidRPr="00420F7A" w14:paraId="7386EB08" w14:textId="77777777" w:rsidTr="006461C0">
        <w:trPr>
          <w:trHeight w:val="602"/>
        </w:trPr>
        <w:tc>
          <w:tcPr>
            <w:tcW w:w="2197" w:type="pct"/>
          </w:tcPr>
          <w:p w14:paraId="0F212C02" w14:textId="2393EC97" w:rsidR="005531A9" w:rsidRPr="00420F7A" w:rsidRDefault="005531A9" w:rsidP="006461C0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</w:p>
          <w:p w14:paraId="06A20D4A" w14:textId="7CE8309F" w:rsidR="005531A9" w:rsidRPr="00420F7A" w:rsidRDefault="005531A9" w:rsidP="006461C0">
            <w:pPr>
              <w:spacing w:line="380" w:lineRule="exact"/>
              <w:ind w:left="255" w:right="-198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D81981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</w:t>
            </w: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07" w:type="pct"/>
          </w:tcPr>
          <w:p w14:paraId="11E48B14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7B844C7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33336D9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ECBF149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0F437D1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40E0C8B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A03EC24" w14:textId="77777777" w:rsidR="005531A9" w:rsidRPr="00420F7A" w:rsidRDefault="005531A9" w:rsidP="006461C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1A9" w:rsidRPr="00420F7A" w14:paraId="6B75668E" w14:textId="77777777" w:rsidTr="006461C0">
        <w:tc>
          <w:tcPr>
            <w:tcW w:w="2197" w:type="pct"/>
          </w:tcPr>
          <w:p w14:paraId="19F37676" w14:textId="77777777" w:rsidR="005531A9" w:rsidRPr="00420F7A" w:rsidRDefault="005531A9" w:rsidP="006461C0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2C145DB7" w14:textId="34683CFC" w:rsidR="005531A9" w:rsidRPr="00420F7A" w:rsidRDefault="005A59E3" w:rsidP="006461C0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12.53</w:t>
            </w:r>
          </w:p>
        </w:tc>
        <w:tc>
          <w:tcPr>
            <w:tcW w:w="141" w:type="pct"/>
          </w:tcPr>
          <w:p w14:paraId="245C0EF2" w14:textId="77777777" w:rsidR="005531A9" w:rsidRPr="00420F7A" w:rsidRDefault="005531A9" w:rsidP="006461C0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7AB62F1B" w14:textId="77777777" w:rsidR="005531A9" w:rsidRPr="00420F7A" w:rsidRDefault="005531A9" w:rsidP="006461C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15.62</w:t>
            </w:r>
          </w:p>
        </w:tc>
        <w:tc>
          <w:tcPr>
            <w:tcW w:w="141" w:type="pct"/>
          </w:tcPr>
          <w:p w14:paraId="3A3A0CCE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600A0730" w14:textId="38099749" w:rsidR="005531A9" w:rsidRPr="00420F7A" w:rsidRDefault="000011BA" w:rsidP="006F1139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10.85</w:t>
            </w:r>
          </w:p>
        </w:tc>
        <w:tc>
          <w:tcPr>
            <w:tcW w:w="141" w:type="pct"/>
          </w:tcPr>
          <w:p w14:paraId="7BC299CB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73930D62" w14:textId="77777777" w:rsidR="005531A9" w:rsidRPr="00420F7A" w:rsidRDefault="005531A9" w:rsidP="006461C0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14.16</w:t>
            </w:r>
          </w:p>
        </w:tc>
      </w:tr>
      <w:tr w:rsidR="005531A9" w:rsidRPr="00420F7A" w14:paraId="05B16DB9" w14:textId="77777777" w:rsidTr="006461C0">
        <w:tc>
          <w:tcPr>
            <w:tcW w:w="2197" w:type="pct"/>
          </w:tcPr>
          <w:p w14:paraId="11EC3C77" w14:textId="77777777" w:rsidR="005531A9" w:rsidRPr="00420F7A" w:rsidRDefault="005531A9" w:rsidP="006461C0">
            <w:pPr>
              <w:spacing w:line="0" w:lineRule="atLeast"/>
              <w:ind w:right="-19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2ED863D8" w14:textId="77777777" w:rsidR="005531A9" w:rsidRPr="00420F7A" w:rsidRDefault="005531A9" w:rsidP="006461C0">
            <w:pPr>
              <w:pStyle w:val="BodyText"/>
              <w:tabs>
                <w:tab w:val="decimal" w:pos="511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3E7B1B4D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13D33DE7" w14:textId="77777777" w:rsidR="005531A9" w:rsidRPr="00420F7A" w:rsidRDefault="005531A9" w:rsidP="006461C0">
            <w:pPr>
              <w:pStyle w:val="BodyText"/>
              <w:tabs>
                <w:tab w:val="decimal" w:pos="482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29FA9419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D103A02" w14:textId="77777777" w:rsidR="005531A9" w:rsidRPr="00420F7A" w:rsidRDefault="005531A9" w:rsidP="006461C0">
            <w:pPr>
              <w:pStyle w:val="BodyText"/>
              <w:tabs>
                <w:tab w:val="decimal" w:pos="390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</w:tcPr>
          <w:p w14:paraId="428E17AC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602EFD1F" w14:textId="77777777" w:rsidR="005531A9" w:rsidRPr="00420F7A" w:rsidRDefault="005531A9" w:rsidP="006461C0">
            <w:pPr>
              <w:pStyle w:val="BodyText"/>
              <w:tabs>
                <w:tab w:val="decimal" w:pos="504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531A9" w:rsidRPr="00420F7A" w14:paraId="785AA478" w14:textId="77777777" w:rsidTr="006461C0">
        <w:tc>
          <w:tcPr>
            <w:tcW w:w="2197" w:type="pct"/>
          </w:tcPr>
          <w:p w14:paraId="02CB156C" w14:textId="77777777" w:rsidR="005531A9" w:rsidRPr="00420F7A" w:rsidRDefault="005531A9" w:rsidP="006461C0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07" w:type="pct"/>
          </w:tcPr>
          <w:p w14:paraId="44018116" w14:textId="77777777" w:rsidR="005531A9" w:rsidRPr="00420F7A" w:rsidRDefault="005531A9" w:rsidP="006461C0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8C21352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86BF19B" w14:textId="77777777" w:rsidR="005531A9" w:rsidRPr="00420F7A" w:rsidRDefault="005531A9" w:rsidP="006461C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0207F5C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79C29ACD" w14:textId="77777777" w:rsidR="005531A9" w:rsidRPr="00420F7A" w:rsidRDefault="005531A9" w:rsidP="006461C0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9B99506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F96D449" w14:textId="77777777" w:rsidR="005531A9" w:rsidRPr="00420F7A" w:rsidRDefault="005531A9" w:rsidP="006461C0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31A9" w:rsidRPr="00420F7A" w14:paraId="7A11A681" w14:textId="77777777" w:rsidTr="00EC2581">
        <w:trPr>
          <w:trHeight w:val="64"/>
        </w:trPr>
        <w:tc>
          <w:tcPr>
            <w:tcW w:w="2197" w:type="pct"/>
          </w:tcPr>
          <w:p w14:paraId="48649963" w14:textId="77777777" w:rsidR="005531A9" w:rsidRPr="00420F7A" w:rsidRDefault="005531A9" w:rsidP="006461C0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65D464D" w14:textId="268964F8" w:rsidR="005531A9" w:rsidRPr="00420F7A" w:rsidRDefault="005A59E3" w:rsidP="006F1139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7.75</w:t>
            </w:r>
          </w:p>
        </w:tc>
        <w:tc>
          <w:tcPr>
            <w:tcW w:w="141" w:type="pct"/>
          </w:tcPr>
          <w:p w14:paraId="535EE1EC" w14:textId="77777777" w:rsidR="005531A9" w:rsidRPr="00420F7A" w:rsidRDefault="005531A9" w:rsidP="006461C0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7A0DEE6D" w14:textId="77777777" w:rsidR="005531A9" w:rsidRPr="00420F7A" w:rsidRDefault="005531A9" w:rsidP="006461C0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15.98</w:t>
            </w:r>
          </w:p>
        </w:tc>
        <w:tc>
          <w:tcPr>
            <w:tcW w:w="141" w:type="pct"/>
          </w:tcPr>
          <w:p w14:paraId="0380C7AF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7E793041" w14:textId="5E4FC8AB" w:rsidR="000011BA" w:rsidRPr="00420F7A" w:rsidRDefault="000011BA" w:rsidP="000011BA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3.9</w:t>
            </w:r>
            <w:r w:rsidR="00BE4062"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" w:type="pct"/>
          </w:tcPr>
          <w:p w14:paraId="0A3D29D9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677B239A" w14:textId="77777777" w:rsidR="005531A9" w:rsidRPr="00420F7A" w:rsidRDefault="005531A9" w:rsidP="006461C0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11.72</w:t>
            </w:r>
          </w:p>
        </w:tc>
      </w:tr>
    </w:tbl>
    <w:p w14:paraId="1250E520" w14:textId="77777777" w:rsidR="005531A9" w:rsidRPr="00420F7A" w:rsidRDefault="005531A9" w:rsidP="00E65979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tbl>
      <w:tblPr>
        <w:tblW w:w="963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2"/>
        <w:gridCol w:w="1172"/>
        <w:gridCol w:w="272"/>
        <w:gridCol w:w="1091"/>
        <w:gridCol w:w="260"/>
        <w:gridCol w:w="1168"/>
        <w:gridCol w:w="289"/>
        <w:gridCol w:w="1155"/>
      </w:tblGrid>
      <w:tr w:rsidR="005531A9" w:rsidRPr="00420F7A" w14:paraId="71B5A7CB" w14:textId="77777777" w:rsidTr="006461C0">
        <w:tc>
          <w:tcPr>
            <w:tcW w:w="2195" w:type="pct"/>
          </w:tcPr>
          <w:p w14:paraId="2D5FD45B" w14:textId="77777777" w:rsidR="005531A9" w:rsidRPr="00420F7A" w:rsidRDefault="005531A9" w:rsidP="006461C0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08" w:type="pct"/>
            <w:shd w:val="clear" w:color="auto" w:fill="auto"/>
          </w:tcPr>
          <w:p w14:paraId="50627ECD" w14:textId="77777777" w:rsidR="005531A9" w:rsidRPr="00420F7A" w:rsidRDefault="005531A9" w:rsidP="006461C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DA74CD8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463BFA85" w14:textId="77777777" w:rsidR="005531A9" w:rsidRPr="00420F7A" w:rsidRDefault="005531A9" w:rsidP="006461C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0606AA7E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8C76603" w14:textId="77777777" w:rsidR="005531A9" w:rsidRPr="00420F7A" w:rsidRDefault="005531A9" w:rsidP="006461C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24A14A72" w14:textId="77777777" w:rsidR="005531A9" w:rsidRPr="00420F7A" w:rsidRDefault="005531A9" w:rsidP="006461C0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AB1CA95" w14:textId="77777777" w:rsidR="005531A9" w:rsidRPr="00420F7A" w:rsidRDefault="005531A9" w:rsidP="006461C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011BA" w:rsidRPr="00420F7A" w14:paraId="6DF0DFF3" w14:textId="77777777" w:rsidTr="00BA650C">
        <w:tc>
          <w:tcPr>
            <w:tcW w:w="2195" w:type="pct"/>
          </w:tcPr>
          <w:p w14:paraId="60F305A3" w14:textId="77777777" w:rsidR="000011BA" w:rsidRPr="00420F7A" w:rsidRDefault="000011BA" w:rsidP="000011B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662C37D2" w14:textId="7FF345F2" w:rsidR="000011BA" w:rsidRPr="00420F7A" w:rsidRDefault="005A59E3" w:rsidP="006574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9666BEC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9472781" w14:textId="77777777" w:rsidR="000011BA" w:rsidRPr="00420F7A" w:rsidRDefault="000011BA" w:rsidP="00084459">
            <w:pPr>
              <w:pStyle w:val="BodyText"/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9C379D9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B264896" w14:textId="2EC5EB9B" w:rsidR="000011BA" w:rsidRPr="00420F7A" w:rsidRDefault="000011BA" w:rsidP="000011B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1,217.90</w:t>
            </w:r>
          </w:p>
        </w:tc>
        <w:tc>
          <w:tcPr>
            <w:tcW w:w="150" w:type="pct"/>
          </w:tcPr>
          <w:p w14:paraId="26BB524C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B510319" w14:textId="77777777" w:rsidR="000011BA" w:rsidRPr="00420F7A" w:rsidRDefault="000011BA" w:rsidP="000011BA">
            <w:pPr>
              <w:tabs>
                <w:tab w:val="decimal" w:pos="531"/>
              </w:tabs>
              <w:spacing w:line="240" w:lineRule="auto"/>
              <w:ind w:left="-90" w:right="18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1,200.40</w:t>
            </w:r>
          </w:p>
        </w:tc>
      </w:tr>
      <w:tr w:rsidR="000011BA" w:rsidRPr="00420F7A" w14:paraId="65A70492" w14:textId="77777777" w:rsidTr="006461C0">
        <w:tc>
          <w:tcPr>
            <w:tcW w:w="2195" w:type="pct"/>
          </w:tcPr>
          <w:p w14:paraId="4CCC4F82" w14:textId="77777777" w:rsidR="000011BA" w:rsidRPr="00420F7A" w:rsidRDefault="000011BA" w:rsidP="000011B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shd w:val="clear" w:color="auto" w:fill="auto"/>
          </w:tcPr>
          <w:p w14:paraId="55130D29" w14:textId="2F015842" w:rsidR="000011BA" w:rsidRPr="00420F7A" w:rsidRDefault="005A59E3" w:rsidP="000011BA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502.88</w:t>
            </w:r>
          </w:p>
        </w:tc>
        <w:tc>
          <w:tcPr>
            <w:tcW w:w="141" w:type="pct"/>
          </w:tcPr>
          <w:p w14:paraId="56ECBD0D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31D8FC9" w14:textId="77777777" w:rsidR="000011BA" w:rsidRPr="00420F7A" w:rsidRDefault="000011BA" w:rsidP="008009F2">
            <w:pPr>
              <w:pStyle w:val="BodyText"/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3021F9B9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275F0AC" w14:textId="315E2974" w:rsidR="000011BA" w:rsidRPr="00420F7A" w:rsidRDefault="000011BA" w:rsidP="006F1139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19EAE62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F94AC68" w14:textId="77777777" w:rsidR="000011BA" w:rsidRPr="00420F7A" w:rsidRDefault="000011BA" w:rsidP="008009F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11BA" w:rsidRPr="00420F7A" w14:paraId="4F86A37F" w14:textId="77777777" w:rsidTr="006461C0">
        <w:tc>
          <w:tcPr>
            <w:tcW w:w="2195" w:type="pct"/>
          </w:tcPr>
          <w:p w14:paraId="5367395E" w14:textId="77777777" w:rsidR="000011BA" w:rsidRPr="00420F7A" w:rsidRDefault="000011BA" w:rsidP="000011B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A10AD4E" w14:textId="61A398C7" w:rsidR="000011BA" w:rsidRPr="00420F7A" w:rsidRDefault="005A59E3" w:rsidP="00C4536D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CD5613A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0FFCA63" w14:textId="77777777" w:rsidR="000011BA" w:rsidRPr="00420F7A" w:rsidRDefault="000011BA" w:rsidP="006574DF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149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135" w:type="pct"/>
          </w:tcPr>
          <w:p w14:paraId="4003E30D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02A2E34" w14:textId="04690543" w:rsidR="000011BA" w:rsidRPr="00420F7A" w:rsidRDefault="000011BA" w:rsidP="008009F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1D3B81D8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EF1062D" w14:textId="77777777" w:rsidR="000011BA" w:rsidRPr="00420F7A" w:rsidRDefault="000011BA" w:rsidP="008009F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11BA" w:rsidRPr="00420F7A" w14:paraId="7C4C4A4E" w14:textId="77777777" w:rsidTr="006461C0">
        <w:tc>
          <w:tcPr>
            <w:tcW w:w="2195" w:type="pct"/>
          </w:tcPr>
          <w:p w14:paraId="7B3B0CFC" w14:textId="7A83736C" w:rsidR="000011BA" w:rsidRPr="00420F7A" w:rsidRDefault="000011BA" w:rsidP="000011BA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1530" w14:textId="7DB0649F" w:rsidR="000011BA" w:rsidRPr="00420F7A" w:rsidRDefault="005A59E3" w:rsidP="000011BA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502.88</w:t>
            </w:r>
          </w:p>
        </w:tc>
        <w:tc>
          <w:tcPr>
            <w:tcW w:w="141" w:type="pct"/>
          </w:tcPr>
          <w:p w14:paraId="512F8CCE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839A7C9" w14:textId="77777777" w:rsidR="000011BA" w:rsidRPr="00420F7A" w:rsidRDefault="000011BA" w:rsidP="000011BA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135" w:type="pct"/>
          </w:tcPr>
          <w:p w14:paraId="46E6818B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4047BD4" w14:textId="46191468" w:rsidR="000011BA" w:rsidRPr="00420F7A" w:rsidRDefault="000011BA" w:rsidP="000011B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1,217.90</w:t>
            </w:r>
          </w:p>
        </w:tc>
        <w:tc>
          <w:tcPr>
            <w:tcW w:w="150" w:type="pct"/>
          </w:tcPr>
          <w:p w14:paraId="0B0F2EB0" w14:textId="77777777" w:rsidR="000011BA" w:rsidRPr="00420F7A" w:rsidRDefault="000011BA" w:rsidP="000011B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07ED207" w14:textId="77777777" w:rsidR="000011BA" w:rsidRPr="00420F7A" w:rsidRDefault="000011BA" w:rsidP="000011BA">
            <w:pPr>
              <w:tabs>
                <w:tab w:val="decimal" w:pos="531"/>
              </w:tabs>
              <w:spacing w:line="240" w:lineRule="auto"/>
              <w:ind w:left="-90" w:right="1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1,200.40</w:t>
            </w:r>
          </w:p>
        </w:tc>
      </w:tr>
    </w:tbl>
    <w:p w14:paraId="4CCBDC1D" w14:textId="77777777" w:rsidR="00984D22" w:rsidRPr="00420F7A" w:rsidRDefault="00984D22" w:rsidP="00E65979">
      <w:pPr>
        <w:pStyle w:val="BodyText"/>
        <w:tabs>
          <w:tab w:val="left" w:pos="720"/>
        </w:tabs>
        <w:spacing w:after="0"/>
        <w:ind w:left="540" w:right="-45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128FBF64" w14:textId="5161D94C" w:rsidR="00C46D1C" w:rsidRPr="00420F7A" w:rsidRDefault="00C46D1C" w:rsidP="00C46D1C">
      <w:pPr>
        <w:spacing w:line="240" w:lineRule="auto"/>
        <w:ind w:left="540" w:right="-27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/>
          <w:b/>
          <w:bCs/>
          <w:i/>
          <w:iCs/>
          <w:sz w:val="28"/>
          <w:szCs w:val="28"/>
          <w:cs/>
        </w:rPr>
        <w:t>หนี้สินที่อาจเกิดขึ้นกับกิจการที่เกี่ยวข้องกัน</w:t>
      </w:r>
    </w:p>
    <w:p w14:paraId="2FAE22B1" w14:textId="77777777" w:rsidR="00C46D1C" w:rsidRPr="00420F7A" w:rsidRDefault="00C46D1C" w:rsidP="0008695A">
      <w:pPr>
        <w:pStyle w:val="NoSpacing"/>
        <w:rPr>
          <w:rFonts w:ascii="Angsana New" w:hAnsi="Angsana New"/>
          <w:szCs w:val="18"/>
          <w:cs/>
        </w:rPr>
      </w:pPr>
    </w:p>
    <w:p w14:paraId="46759F17" w14:textId="4B4538D8" w:rsidR="00C46D1C" w:rsidRPr="00420F7A" w:rsidRDefault="00C46D1C" w:rsidP="00C46D1C">
      <w:pPr>
        <w:widowControl w:val="0"/>
        <w:spacing w:line="240" w:lineRule="auto"/>
        <w:ind w:left="547" w:right="14" w:hanging="547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420F7A">
        <w:rPr>
          <w:rFonts w:ascii="Angsana New" w:hAnsi="Angsana New"/>
          <w:snapToGrid w:val="0"/>
          <w:sz w:val="28"/>
          <w:szCs w:val="28"/>
          <w:lang w:eastAsia="th-TH"/>
        </w:rPr>
        <w:tab/>
      </w:r>
      <w:r w:rsidRPr="00420F7A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>ณ วันที่</w:t>
      </w:r>
      <w:r w:rsidRPr="00420F7A">
        <w:rPr>
          <w:rFonts w:ascii="Angsana New" w:hAnsi="Angsana New"/>
          <w:spacing w:val="-4"/>
          <w:sz w:val="28"/>
          <w:szCs w:val="28"/>
        </w:rPr>
        <w:t xml:space="preserve"> 3</w:t>
      </w:r>
      <w:r w:rsidR="00943934" w:rsidRPr="00420F7A">
        <w:rPr>
          <w:rFonts w:ascii="Angsana New" w:hAnsi="Angsana New"/>
          <w:spacing w:val="-4"/>
          <w:sz w:val="28"/>
          <w:szCs w:val="28"/>
        </w:rPr>
        <w:t xml:space="preserve">0 </w:t>
      </w:r>
      <w:r w:rsidR="00943934" w:rsidRPr="00420F7A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D369FF" w:rsidRPr="00420F7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369FF" w:rsidRPr="00420F7A">
        <w:rPr>
          <w:rFonts w:ascii="Angsana New" w:hAnsi="Angsana New"/>
          <w:spacing w:val="-4"/>
          <w:sz w:val="28"/>
          <w:szCs w:val="28"/>
        </w:rPr>
        <w:t>256</w:t>
      </w:r>
      <w:r w:rsidR="005E5C19" w:rsidRPr="00420F7A">
        <w:rPr>
          <w:rFonts w:ascii="Angsana New" w:hAnsi="Angsana New"/>
          <w:spacing w:val="-4"/>
          <w:sz w:val="28"/>
          <w:szCs w:val="28"/>
        </w:rPr>
        <w:t>5</w:t>
      </w:r>
      <w:r w:rsidRPr="00420F7A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</w:t>
      </w:r>
      <w:r w:rsidR="005531A9" w:rsidRPr="00420F7A">
        <w:rPr>
          <w:rFonts w:ascii="Angsana New" w:hAnsi="Angsana New" w:hint="cs"/>
          <w:snapToGrid w:val="0"/>
          <w:spacing w:val="-4"/>
          <w:sz w:val="28"/>
          <w:szCs w:val="28"/>
          <w:cs/>
          <w:lang w:eastAsia="th-TH"/>
        </w:rPr>
        <w:t xml:space="preserve"> </w:t>
      </w:r>
      <w:r w:rsidRPr="00420F7A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>มีดังนี้</w:t>
      </w:r>
    </w:p>
    <w:p w14:paraId="39A290FC" w14:textId="77777777" w:rsidR="005531A9" w:rsidRPr="00420F7A" w:rsidRDefault="005531A9" w:rsidP="00C46D1C">
      <w:pPr>
        <w:widowControl w:val="0"/>
        <w:spacing w:line="240" w:lineRule="auto"/>
        <w:ind w:left="547" w:right="14" w:hanging="547"/>
        <w:rPr>
          <w:rFonts w:ascii="Angsana New" w:hAnsi="Angsana New"/>
          <w:snapToGrid w:val="0"/>
          <w:spacing w:val="-4"/>
          <w:lang w:eastAsia="th-TH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980"/>
      </w:tblGrid>
      <w:tr w:rsidR="00C46D1C" w:rsidRPr="00420F7A" w14:paraId="09007E01" w14:textId="77777777" w:rsidTr="00D81981">
        <w:tc>
          <w:tcPr>
            <w:tcW w:w="5670" w:type="dxa"/>
          </w:tcPr>
          <w:p w14:paraId="2640F49D" w14:textId="77777777" w:rsidR="00C46D1C" w:rsidRPr="00420F7A" w:rsidRDefault="00181A03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br w:type="page"/>
            </w:r>
            <w:r w:rsidR="00C46D1C" w:rsidRPr="00420F7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24F4E51B" w14:textId="77777777" w:rsidR="00C46D1C" w:rsidRPr="00420F7A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62060DE1" w14:textId="77777777" w:rsidR="00C46D1C" w:rsidRPr="00420F7A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4F5F1C" w14:textId="77777777" w:rsidR="00C46D1C" w:rsidRPr="00420F7A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C46D1C" w:rsidRPr="00420F7A" w14:paraId="09B840C9" w14:textId="77777777" w:rsidTr="00E84292">
        <w:trPr>
          <w:trHeight w:val="64"/>
        </w:trPr>
        <w:tc>
          <w:tcPr>
            <w:tcW w:w="5670" w:type="dxa"/>
          </w:tcPr>
          <w:p w14:paraId="72EEB51E" w14:textId="77777777" w:rsidR="00C46D1C" w:rsidRPr="00420F7A" w:rsidRDefault="00C46D1C" w:rsidP="00837A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AA7280C" w14:textId="77777777" w:rsidR="00C46D1C" w:rsidRPr="00420F7A" w:rsidRDefault="00C46D1C" w:rsidP="00837A9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420F7A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B44C4" w:rsidRPr="00420F7A" w14:paraId="09CD68E9" w14:textId="77777777" w:rsidTr="00D81981">
        <w:tc>
          <w:tcPr>
            <w:tcW w:w="5670" w:type="dxa"/>
          </w:tcPr>
          <w:p w14:paraId="7C9A0C1F" w14:textId="77777777" w:rsidR="00AB44C4" w:rsidRPr="00420F7A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3CD00ECD" w14:textId="6655FDD0" w:rsidR="00AB44C4" w:rsidRPr="00420F7A" w:rsidRDefault="005376EF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58.82</w:t>
            </w:r>
          </w:p>
        </w:tc>
        <w:tc>
          <w:tcPr>
            <w:tcW w:w="270" w:type="dxa"/>
          </w:tcPr>
          <w:p w14:paraId="14D4ACF6" w14:textId="77777777" w:rsidR="00AB44C4" w:rsidRPr="00420F7A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FC0EB7" w14:textId="54B10F18" w:rsidR="00AB44C4" w:rsidRPr="00420F7A" w:rsidRDefault="005376EF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5.27</w:t>
            </w:r>
          </w:p>
        </w:tc>
      </w:tr>
      <w:tr w:rsidR="00AB44C4" w:rsidRPr="00420F7A" w14:paraId="551E8D33" w14:textId="77777777" w:rsidTr="00D81981">
        <w:tc>
          <w:tcPr>
            <w:tcW w:w="5670" w:type="dxa"/>
          </w:tcPr>
          <w:p w14:paraId="283E71BC" w14:textId="77777777" w:rsidR="00AB44C4" w:rsidRPr="00420F7A" w:rsidRDefault="00AB44C4" w:rsidP="00AB44C4">
            <w:pPr>
              <w:autoSpaceDE w:val="0"/>
              <w:autoSpaceDN w:val="0"/>
              <w:adjustRightInd w:val="0"/>
              <w:spacing w:line="240" w:lineRule="auto"/>
              <w:ind w:left="972" w:hanging="972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7E9E10E2" w14:textId="7D63DB05" w:rsidR="00AB44C4" w:rsidRPr="00420F7A" w:rsidRDefault="005376EF" w:rsidP="00AB44C4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1,814.44</w:t>
            </w:r>
          </w:p>
        </w:tc>
        <w:tc>
          <w:tcPr>
            <w:tcW w:w="270" w:type="dxa"/>
          </w:tcPr>
          <w:p w14:paraId="10FABB45" w14:textId="77777777" w:rsidR="00AB44C4" w:rsidRPr="00420F7A" w:rsidRDefault="00AB44C4" w:rsidP="00AB44C4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EF01A2" w14:textId="7DEA83DA" w:rsidR="00AB44C4" w:rsidRPr="00420F7A" w:rsidRDefault="005376EF" w:rsidP="00AB44C4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153.90</w:t>
            </w:r>
          </w:p>
        </w:tc>
      </w:tr>
    </w:tbl>
    <w:p w14:paraId="29E00298" w14:textId="39C90C4C" w:rsidR="00B73C49" w:rsidRPr="00420F7A" w:rsidRDefault="00B73C49" w:rsidP="005E5C19">
      <w:pPr>
        <w:numPr>
          <w:ilvl w:val="0"/>
          <w:numId w:val="4"/>
        </w:numPr>
        <w:tabs>
          <w:tab w:val="left" w:pos="0"/>
          <w:tab w:val="left" w:pos="540"/>
          <w:tab w:val="left" w:pos="990"/>
          <w:tab w:val="left" w:pos="8100"/>
        </w:tabs>
        <w:spacing w:line="240" w:lineRule="auto"/>
        <w:ind w:left="540" w:right="-43"/>
        <w:rPr>
          <w:rFonts w:ascii="Angsana New" w:hAnsi="Angsana New"/>
          <w:sz w:val="24"/>
          <w:szCs w:val="24"/>
        </w:rPr>
      </w:pPr>
      <w:r w:rsidRPr="00420F7A">
        <w:rPr>
          <w:rFonts w:ascii="Angsana New" w:hAnsi="Angsana New" w:hint="cs"/>
          <w:bCs/>
          <w:sz w:val="28"/>
          <w:szCs w:val="28"/>
          <w:cs/>
        </w:rPr>
        <w:lastRenderedPageBreak/>
        <w:t>ลูกหนี้หมุนเวียนอื่น</w:t>
      </w:r>
    </w:p>
    <w:p w14:paraId="25B7E1B5" w14:textId="4A4D72A0" w:rsidR="005E5C19" w:rsidRPr="00420F7A" w:rsidRDefault="005E5C19" w:rsidP="005E5C19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0"/>
        <w:gridCol w:w="1062"/>
        <w:gridCol w:w="273"/>
        <w:gridCol w:w="1093"/>
        <w:gridCol w:w="266"/>
        <w:gridCol w:w="15"/>
        <w:gridCol w:w="1077"/>
        <w:gridCol w:w="15"/>
        <w:gridCol w:w="229"/>
        <w:gridCol w:w="15"/>
        <w:gridCol w:w="1078"/>
      </w:tblGrid>
      <w:tr w:rsidR="005E5C19" w:rsidRPr="00420F7A" w14:paraId="1D0BBA15" w14:textId="77777777" w:rsidTr="0050000F">
        <w:trPr>
          <w:trHeight w:val="110"/>
        </w:trPr>
        <w:tc>
          <w:tcPr>
            <w:tcW w:w="2226" w:type="pct"/>
          </w:tcPr>
          <w:p w14:paraId="1F05DFF3" w14:textId="77777777" w:rsidR="005E5C19" w:rsidRPr="00420F7A" w:rsidRDefault="005E5C19" w:rsidP="005E5C1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5" w:type="pct"/>
            <w:gridSpan w:val="3"/>
          </w:tcPr>
          <w:p w14:paraId="3F6D3968" w14:textId="77777777" w:rsidR="005E5C19" w:rsidRPr="00420F7A" w:rsidRDefault="005E5C19" w:rsidP="005E5C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5C40133C" w14:textId="77777777" w:rsidR="005E5C19" w:rsidRPr="00420F7A" w:rsidRDefault="005E5C19" w:rsidP="005E5C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212ED770" w14:textId="77777777" w:rsidR="005E5C19" w:rsidRPr="00420F7A" w:rsidRDefault="005E5C19" w:rsidP="005E5C1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75966" w:rsidRPr="00420F7A" w14:paraId="2BD8BE18" w14:textId="77777777" w:rsidTr="0050000F">
        <w:trPr>
          <w:trHeight w:val="64"/>
        </w:trPr>
        <w:tc>
          <w:tcPr>
            <w:tcW w:w="2226" w:type="pct"/>
          </w:tcPr>
          <w:p w14:paraId="305CC7AC" w14:textId="77777777" w:rsidR="00675966" w:rsidRPr="00420F7A" w:rsidRDefault="00675966" w:rsidP="0067596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7264D00C" w14:textId="426F6194" w:rsidR="00675966" w:rsidRPr="00420F7A" w:rsidRDefault="00675966" w:rsidP="00675966">
            <w:pPr>
              <w:spacing w:line="240" w:lineRule="auto"/>
              <w:ind w:left="-80" w:right="-97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</w:rPr>
            </w:pPr>
            <w:r w:rsidRPr="00420F7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208E4FE7" w14:textId="77777777" w:rsidR="00675966" w:rsidRPr="00420F7A" w:rsidRDefault="00675966" w:rsidP="00675966">
            <w:pPr>
              <w:spacing w:line="240" w:lineRule="auto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</w:rPr>
            </w:pPr>
          </w:p>
        </w:tc>
        <w:tc>
          <w:tcPr>
            <w:tcW w:w="592" w:type="pct"/>
          </w:tcPr>
          <w:p w14:paraId="0E9C07FE" w14:textId="45FF4BDF" w:rsidR="00675966" w:rsidRPr="00420F7A" w:rsidRDefault="00675966" w:rsidP="006759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pacing w:val="-6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12EB6229" w14:textId="77777777" w:rsidR="00675966" w:rsidRPr="00420F7A" w:rsidRDefault="00675966" w:rsidP="006759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6B216BED" w14:textId="6E0E936F" w:rsidR="00675966" w:rsidRPr="00420F7A" w:rsidRDefault="00675966" w:rsidP="00675966">
            <w:pPr>
              <w:spacing w:line="240" w:lineRule="auto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</w:rPr>
            </w:pPr>
            <w:r w:rsidRPr="00420F7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  <w:gridSpan w:val="2"/>
          </w:tcPr>
          <w:p w14:paraId="7C36434D" w14:textId="77777777" w:rsidR="00675966" w:rsidRPr="00420F7A" w:rsidRDefault="00675966" w:rsidP="00675966">
            <w:pPr>
              <w:spacing w:line="240" w:lineRule="auto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</w:rPr>
            </w:pPr>
          </w:p>
        </w:tc>
        <w:tc>
          <w:tcPr>
            <w:tcW w:w="584" w:type="pct"/>
          </w:tcPr>
          <w:p w14:paraId="48C0E9DE" w14:textId="403AF8F8" w:rsidR="00675966" w:rsidRPr="00420F7A" w:rsidRDefault="00675966" w:rsidP="0067596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pacing w:val="-6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164764" w:rsidRPr="00420F7A" w14:paraId="2B39937D" w14:textId="77777777" w:rsidTr="0050000F">
        <w:trPr>
          <w:trHeight w:val="64"/>
        </w:trPr>
        <w:tc>
          <w:tcPr>
            <w:tcW w:w="2226" w:type="pct"/>
          </w:tcPr>
          <w:p w14:paraId="65EE7BA9" w14:textId="77777777" w:rsidR="00164764" w:rsidRPr="00420F7A" w:rsidRDefault="00164764" w:rsidP="0016476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14:paraId="090AFFE7" w14:textId="58E07C8E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0607FDEA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BA4A7EF" w14:textId="53201A36" w:rsidR="00164764" w:rsidRPr="00420F7A" w:rsidRDefault="00164764" w:rsidP="001647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52" w:type="pct"/>
            <w:gridSpan w:val="2"/>
          </w:tcPr>
          <w:p w14:paraId="76CB8949" w14:textId="77777777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795EB352" w14:textId="6030FD14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  <w:gridSpan w:val="2"/>
          </w:tcPr>
          <w:p w14:paraId="41125018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76977392" w14:textId="5269C939" w:rsidR="00164764" w:rsidRPr="00420F7A" w:rsidRDefault="00164764" w:rsidP="001647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164764" w:rsidRPr="00420F7A" w14:paraId="17D2006E" w14:textId="77777777" w:rsidTr="0050000F">
        <w:trPr>
          <w:trHeight w:val="64"/>
        </w:trPr>
        <w:tc>
          <w:tcPr>
            <w:tcW w:w="2226" w:type="pct"/>
          </w:tcPr>
          <w:p w14:paraId="5ADBE82B" w14:textId="77777777" w:rsidR="00164764" w:rsidRPr="00420F7A" w:rsidRDefault="00164764" w:rsidP="0016476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4" w:type="pct"/>
            <w:gridSpan w:val="10"/>
          </w:tcPr>
          <w:p w14:paraId="41669795" w14:textId="77777777" w:rsidR="00164764" w:rsidRPr="00420F7A" w:rsidRDefault="00164764" w:rsidP="00164764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64764" w:rsidRPr="00420F7A" w14:paraId="6D69A6AA" w14:textId="77777777" w:rsidTr="0050000F">
        <w:trPr>
          <w:trHeight w:val="64"/>
        </w:trPr>
        <w:tc>
          <w:tcPr>
            <w:tcW w:w="2226" w:type="pct"/>
          </w:tcPr>
          <w:p w14:paraId="6E673282" w14:textId="77777777" w:rsidR="00164764" w:rsidRPr="00420F7A" w:rsidRDefault="00164764" w:rsidP="00164764">
            <w:pPr>
              <w:pStyle w:val="NoSpacing"/>
              <w:spacing w:line="240" w:lineRule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575" w:type="pct"/>
          </w:tcPr>
          <w:p w14:paraId="08098810" w14:textId="08EF22EC" w:rsidR="00164764" w:rsidRPr="00420F7A" w:rsidRDefault="00782F61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23</w:t>
            </w:r>
            <w:r w:rsidR="00EB2247" w:rsidRPr="00420F7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420F7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.</w:t>
            </w:r>
            <w:r w:rsidR="00EB2247" w:rsidRPr="00420F7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05</w:t>
            </w:r>
          </w:p>
        </w:tc>
        <w:tc>
          <w:tcPr>
            <w:tcW w:w="148" w:type="pct"/>
          </w:tcPr>
          <w:p w14:paraId="70B57167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7BCC60F8" w14:textId="5487BB11" w:rsidR="00164764" w:rsidRPr="00420F7A" w:rsidRDefault="00164764" w:rsidP="00164764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20F7A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290.69</w:t>
            </w:r>
          </w:p>
        </w:tc>
        <w:tc>
          <w:tcPr>
            <w:tcW w:w="144" w:type="pct"/>
          </w:tcPr>
          <w:p w14:paraId="6AB1014D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  <w:gridSpan w:val="2"/>
          </w:tcPr>
          <w:p w14:paraId="238BE6E1" w14:textId="2AEFC3E7" w:rsidR="00164764" w:rsidRPr="00420F7A" w:rsidRDefault="00C140BF" w:rsidP="00164764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20F7A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36.15</w:t>
            </w:r>
          </w:p>
        </w:tc>
        <w:tc>
          <w:tcPr>
            <w:tcW w:w="132" w:type="pct"/>
            <w:gridSpan w:val="2"/>
          </w:tcPr>
          <w:p w14:paraId="4924FB89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  <w:gridSpan w:val="2"/>
          </w:tcPr>
          <w:p w14:paraId="2AD2A0A5" w14:textId="48512F18" w:rsidR="00164764" w:rsidRPr="00420F7A" w:rsidRDefault="00164764" w:rsidP="00164764">
            <w:pPr>
              <w:pStyle w:val="BodyText"/>
              <w:tabs>
                <w:tab w:val="decimal" w:pos="480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420F7A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39.33</w:t>
            </w:r>
          </w:p>
        </w:tc>
      </w:tr>
      <w:tr w:rsidR="00164764" w:rsidRPr="00420F7A" w14:paraId="0EDF7570" w14:textId="77777777" w:rsidTr="0050000F">
        <w:trPr>
          <w:trHeight w:val="64"/>
        </w:trPr>
        <w:tc>
          <w:tcPr>
            <w:tcW w:w="2226" w:type="pct"/>
          </w:tcPr>
          <w:p w14:paraId="6FA2FA1D" w14:textId="691B1ECA" w:rsidR="00164764" w:rsidRPr="00420F7A" w:rsidRDefault="00164764" w:rsidP="00164764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E48BD71" w14:textId="1D7C318C" w:rsidR="00164764" w:rsidRPr="00420F7A" w:rsidRDefault="00782F61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8" w:type="pct"/>
          </w:tcPr>
          <w:p w14:paraId="4798987A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D641252" w14:textId="7A03435A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4" w:type="pct"/>
          </w:tcPr>
          <w:p w14:paraId="631FC142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19131CA4" w14:textId="67130C6F" w:rsidR="00164764" w:rsidRPr="00420F7A" w:rsidRDefault="00C140BF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  <w:tc>
          <w:tcPr>
            <w:tcW w:w="132" w:type="pct"/>
            <w:gridSpan w:val="2"/>
          </w:tcPr>
          <w:p w14:paraId="0D3E7CDF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248688B" w14:textId="0D44FAD0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</w:tr>
      <w:tr w:rsidR="00164764" w:rsidRPr="00420F7A" w14:paraId="6D629709" w14:textId="77777777" w:rsidTr="0050000F">
        <w:trPr>
          <w:trHeight w:val="54"/>
        </w:trPr>
        <w:tc>
          <w:tcPr>
            <w:tcW w:w="2226" w:type="pct"/>
          </w:tcPr>
          <w:p w14:paraId="2DA91478" w14:textId="77777777" w:rsidR="00164764" w:rsidRPr="00420F7A" w:rsidRDefault="00164764" w:rsidP="00164764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A82FDB6" w14:textId="7A3B386A" w:rsidR="00164764" w:rsidRPr="00420F7A" w:rsidRDefault="00782F61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22</w:t>
            </w:r>
            <w:r w:rsidR="00EB2247"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5</w:t>
            </w:r>
            <w:r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.</w:t>
            </w:r>
            <w:r w:rsidR="00EB2247"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48" w:type="pct"/>
          </w:tcPr>
          <w:p w14:paraId="1E4BF8D9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3966C7B" w14:textId="14FD87B7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284.67</w:t>
            </w:r>
          </w:p>
        </w:tc>
        <w:tc>
          <w:tcPr>
            <w:tcW w:w="144" w:type="pct"/>
          </w:tcPr>
          <w:p w14:paraId="1CCC87BF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8074CA" w14:textId="0A695A4F" w:rsidR="00164764" w:rsidRPr="00420F7A" w:rsidRDefault="00C140BF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30.13</w:t>
            </w:r>
          </w:p>
        </w:tc>
        <w:tc>
          <w:tcPr>
            <w:tcW w:w="132" w:type="pct"/>
            <w:gridSpan w:val="2"/>
          </w:tcPr>
          <w:p w14:paraId="740D5161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F7FAF0" w14:textId="5C56ACD8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33.31</w:t>
            </w:r>
          </w:p>
        </w:tc>
      </w:tr>
      <w:tr w:rsidR="00164764" w:rsidRPr="00420F7A" w14:paraId="25756508" w14:textId="77777777" w:rsidTr="0050000F">
        <w:trPr>
          <w:trHeight w:val="34"/>
        </w:trPr>
        <w:tc>
          <w:tcPr>
            <w:tcW w:w="2226" w:type="pct"/>
          </w:tcPr>
          <w:p w14:paraId="7A4929E7" w14:textId="77777777" w:rsidR="00164764" w:rsidRPr="00420F7A" w:rsidRDefault="00164764" w:rsidP="00164764">
            <w:pPr>
              <w:pStyle w:val="NoSpacing"/>
              <w:spacing w:line="240" w:lineRule="auto"/>
              <w:rPr>
                <w:rFonts w:ascii="Angsana New" w:hAnsi="Angsana New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63D98A03" w14:textId="77777777" w:rsidR="00164764" w:rsidRPr="00420F7A" w:rsidRDefault="00164764" w:rsidP="001647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2B90821D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1DC5106" w14:textId="77777777" w:rsidR="00164764" w:rsidRPr="00420F7A" w:rsidRDefault="00164764" w:rsidP="001647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5C1D3FC0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69238A28" w14:textId="77777777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1377FF78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7D905763" w14:textId="77777777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164764" w:rsidRPr="00420F7A" w14:paraId="5658AE49" w14:textId="77777777" w:rsidTr="0050000F">
        <w:trPr>
          <w:trHeight w:val="64"/>
        </w:trPr>
        <w:tc>
          <w:tcPr>
            <w:tcW w:w="2226" w:type="pct"/>
          </w:tcPr>
          <w:p w14:paraId="23B1A552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71200437" w14:textId="77777777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744EB27B" w14:textId="77777777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pct"/>
            <w:gridSpan w:val="5"/>
          </w:tcPr>
          <w:p w14:paraId="0A22064F" w14:textId="77777777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64764" w:rsidRPr="00420F7A" w14:paraId="18248BE6" w14:textId="77777777" w:rsidTr="0050000F">
        <w:trPr>
          <w:trHeight w:val="64"/>
        </w:trPr>
        <w:tc>
          <w:tcPr>
            <w:tcW w:w="2226" w:type="pct"/>
          </w:tcPr>
          <w:p w14:paraId="2322F918" w14:textId="77777777" w:rsidR="00164764" w:rsidRPr="00420F7A" w:rsidRDefault="00164764" w:rsidP="00164764">
            <w:pPr>
              <w:pStyle w:val="NoSpacing"/>
              <w:spacing w:line="240" w:lineRule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75" w:type="pct"/>
          </w:tcPr>
          <w:p w14:paraId="0FBAC7A4" w14:textId="2E973B8F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0B89A1B8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A0DB9BB" w14:textId="4930E633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3B9B0304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44CF8040" w14:textId="7CEBF969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  <w:gridSpan w:val="2"/>
          </w:tcPr>
          <w:p w14:paraId="6778023F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1FB136A" w14:textId="4D59E063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164764" w:rsidRPr="00420F7A" w14:paraId="38015D2C" w14:textId="77777777" w:rsidTr="0050000F">
        <w:trPr>
          <w:trHeight w:val="64"/>
        </w:trPr>
        <w:tc>
          <w:tcPr>
            <w:tcW w:w="2226" w:type="pct"/>
          </w:tcPr>
          <w:p w14:paraId="4D17A77C" w14:textId="77777777" w:rsidR="00164764" w:rsidRPr="00420F7A" w:rsidRDefault="00164764" w:rsidP="00164764">
            <w:pPr>
              <w:pStyle w:val="NoSpacing"/>
              <w:spacing w:line="240" w:lineRule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74" w:type="pct"/>
            <w:gridSpan w:val="10"/>
          </w:tcPr>
          <w:p w14:paraId="1F8121FB" w14:textId="77777777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4764" w:rsidRPr="00420F7A" w14:paraId="019AEEC2" w14:textId="77777777" w:rsidTr="0050000F">
        <w:trPr>
          <w:trHeight w:val="64"/>
        </w:trPr>
        <w:tc>
          <w:tcPr>
            <w:tcW w:w="2226" w:type="pct"/>
          </w:tcPr>
          <w:p w14:paraId="2760234C" w14:textId="77777777" w:rsidR="00164764" w:rsidRPr="00420F7A" w:rsidRDefault="00164764" w:rsidP="00164764">
            <w:pPr>
              <w:pStyle w:val="NoSpacing"/>
              <w:tabs>
                <w:tab w:val="left" w:pos="324"/>
              </w:tabs>
              <w:spacing w:line="240" w:lineRule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กลับรายการผลขาดทุน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575" w:type="pct"/>
          </w:tcPr>
          <w:p w14:paraId="2E36EAEF" w14:textId="77777777" w:rsidR="00164764" w:rsidRPr="00420F7A" w:rsidRDefault="00164764" w:rsidP="00164764">
            <w:pPr>
              <w:pStyle w:val="BodyText"/>
              <w:tabs>
                <w:tab w:val="decimal" w:pos="73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BDFA1E1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D51DA0E" w14:textId="77777777" w:rsidR="00164764" w:rsidRPr="00420F7A" w:rsidRDefault="00164764" w:rsidP="00164764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8271018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gridSpan w:val="2"/>
          </w:tcPr>
          <w:p w14:paraId="3DA14DB9" w14:textId="77777777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702F8659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A4203DC" w14:textId="77777777" w:rsidR="00164764" w:rsidRPr="00420F7A" w:rsidRDefault="00164764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64764" w:rsidRPr="00420F7A" w14:paraId="4C07A00D" w14:textId="77777777" w:rsidTr="0050000F">
        <w:trPr>
          <w:trHeight w:val="64"/>
        </w:trPr>
        <w:tc>
          <w:tcPr>
            <w:tcW w:w="2226" w:type="pct"/>
          </w:tcPr>
          <w:p w14:paraId="2FC6482B" w14:textId="379BD2A5" w:rsidR="00164764" w:rsidRPr="00420F7A" w:rsidRDefault="00164764" w:rsidP="00164764">
            <w:pPr>
              <w:pStyle w:val="NoSpacing"/>
              <w:spacing w:line="240" w:lineRule="auto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="Angsana New" w:hAnsi="Angsana New" w:hint="cs"/>
                <w:snapToGrid w:val="0"/>
                <w:spacing w:val="-10"/>
                <w:sz w:val="28"/>
                <w:szCs w:val="28"/>
                <w:cs/>
                <w:lang w:eastAsia="th-TH"/>
              </w:rPr>
              <w:t xml:space="preserve"> </w:t>
            </w:r>
            <w:r w:rsidRPr="00420F7A">
              <w:rPr>
                <w:rFonts w:ascii="Angsana New" w:hAnsi="Angsana New" w:hint="cs"/>
                <w:snapToGrid w:val="0"/>
                <w:spacing w:val="-6"/>
                <w:sz w:val="28"/>
                <w:szCs w:val="28"/>
                <w:cs/>
                <w:lang w:eastAsia="th-TH"/>
              </w:rPr>
              <w:t xml:space="preserve"> </w:t>
            </w:r>
            <w:r w:rsidRPr="00420F7A">
              <w:rPr>
                <w:rFonts w:ascii="Angsana New" w:hAnsi="Angsana New"/>
                <w:snapToGrid w:val="0"/>
                <w:spacing w:val="-6"/>
                <w:sz w:val="28"/>
                <w:szCs w:val="28"/>
                <w:lang w:eastAsia="th-TH"/>
              </w:rPr>
              <w:t xml:space="preserve">   </w:t>
            </w:r>
            <w:r w:rsidR="005531A9"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5531A9" w:rsidRPr="00420F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531A9" w:rsidRPr="00420F7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4CB5C3B" w14:textId="250BEBE8" w:rsidR="00164764" w:rsidRPr="00420F7A" w:rsidRDefault="00782F61" w:rsidP="00164764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89E3B21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94F5488" w14:textId="0F9693E7" w:rsidR="00164764" w:rsidRPr="00420F7A" w:rsidRDefault="00164764" w:rsidP="00107E97">
            <w:pPr>
              <w:pStyle w:val="BodyText"/>
              <w:tabs>
                <w:tab w:val="decimal" w:pos="480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(151.13)</w:t>
            </w:r>
          </w:p>
        </w:tc>
        <w:tc>
          <w:tcPr>
            <w:tcW w:w="144" w:type="pct"/>
          </w:tcPr>
          <w:p w14:paraId="136A9C55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7BFC21D2" w14:textId="17FED642" w:rsidR="00164764" w:rsidRPr="00420F7A" w:rsidRDefault="00C140BF" w:rsidP="00164764">
            <w:pPr>
              <w:pStyle w:val="BodyText"/>
              <w:tabs>
                <w:tab w:val="decimal" w:pos="557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12AA774B" w14:textId="77777777" w:rsidR="00164764" w:rsidRPr="00420F7A" w:rsidRDefault="00164764" w:rsidP="00164764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0AF316B" w14:textId="77777777" w:rsidR="00164764" w:rsidRPr="00420F7A" w:rsidRDefault="00164764" w:rsidP="00107E97">
            <w:pPr>
              <w:pStyle w:val="BodyText"/>
              <w:tabs>
                <w:tab w:val="decimal" w:pos="570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C4DE566" w14:textId="77777777" w:rsidR="003E462E" w:rsidRPr="00420F7A" w:rsidRDefault="003E462E" w:rsidP="00164764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0013467" w14:textId="3D2D1277" w:rsidR="00497851" w:rsidRPr="00420F7A" w:rsidRDefault="007A27DA" w:rsidP="00164764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sz w:val="24"/>
          <w:szCs w:val="24"/>
        </w:rPr>
      </w:pPr>
      <w:r w:rsidRPr="00420F7A">
        <w:rPr>
          <w:rFonts w:ascii="Angsana New" w:hAnsi="Angsana New" w:hint="cs"/>
          <w:bCs/>
          <w:sz w:val="28"/>
          <w:szCs w:val="28"/>
          <w:cs/>
        </w:rPr>
        <w:t>อสังหาริมทรัพย์พัฒนาเพื่อขาย</w:t>
      </w:r>
    </w:p>
    <w:p w14:paraId="694A397D" w14:textId="5F8C67FE" w:rsidR="00164764" w:rsidRPr="00420F7A" w:rsidRDefault="00164764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8"/>
        <w:gridCol w:w="1334"/>
        <w:gridCol w:w="330"/>
        <w:gridCol w:w="1302"/>
      </w:tblGrid>
      <w:tr w:rsidR="00164764" w:rsidRPr="00420F7A" w14:paraId="3749B938" w14:textId="77777777" w:rsidTr="000C4390">
        <w:trPr>
          <w:trHeight w:val="64"/>
        </w:trPr>
        <w:tc>
          <w:tcPr>
            <w:tcW w:w="2863" w:type="pct"/>
          </w:tcPr>
          <w:p w14:paraId="30E09FC4" w14:textId="77777777" w:rsidR="00164764" w:rsidRPr="00420F7A" w:rsidRDefault="00164764" w:rsidP="006461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345E0269" w14:textId="77777777" w:rsidR="00164764" w:rsidRPr="00420F7A" w:rsidRDefault="00164764" w:rsidP="006461C0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158F58AE" w14:textId="77777777" w:rsidR="00164764" w:rsidRPr="00420F7A" w:rsidRDefault="00164764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64764" w:rsidRPr="00420F7A" w14:paraId="23C15D0E" w14:textId="77777777" w:rsidTr="000C4390">
        <w:trPr>
          <w:trHeight w:val="64"/>
        </w:trPr>
        <w:tc>
          <w:tcPr>
            <w:tcW w:w="2863" w:type="pct"/>
          </w:tcPr>
          <w:p w14:paraId="2253610D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73BF030A" w14:textId="77777777" w:rsidR="00164764" w:rsidRPr="00420F7A" w:rsidRDefault="00164764" w:rsidP="00164764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01E4963D" w14:textId="41BA2953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8" w:type="pct"/>
          </w:tcPr>
          <w:p w14:paraId="39646286" w14:textId="77777777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5B2489A5" w14:textId="57AD2C2D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pacing w:val="-6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164764" w:rsidRPr="00420F7A" w14:paraId="649B5841" w14:textId="77777777" w:rsidTr="000C4390">
        <w:trPr>
          <w:trHeight w:val="64"/>
        </w:trPr>
        <w:tc>
          <w:tcPr>
            <w:tcW w:w="2863" w:type="pct"/>
          </w:tcPr>
          <w:p w14:paraId="42E90151" w14:textId="77777777" w:rsidR="00164764" w:rsidRPr="00420F7A" w:rsidRDefault="00164764" w:rsidP="0016476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E45504" w14:textId="77777777" w:rsidR="00164764" w:rsidRPr="00420F7A" w:rsidRDefault="00164764" w:rsidP="00164764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759E7D6D" w14:textId="29849C5B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78" w:type="pct"/>
          </w:tcPr>
          <w:p w14:paraId="5C3EABEB" w14:textId="77777777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6B5630CF" w14:textId="5F6F1903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164764" w:rsidRPr="00420F7A" w14:paraId="52B63603" w14:textId="77777777" w:rsidTr="000C4390">
        <w:trPr>
          <w:trHeight w:val="64"/>
        </w:trPr>
        <w:tc>
          <w:tcPr>
            <w:tcW w:w="2863" w:type="pct"/>
          </w:tcPr>
          <w:p w14:paraId="4C1B9AF5" w14:textId="77777777" w:rsidR="00164764" w:rsidRPr="00420F7A" w:rsidRDefault="00164764" w:rsidP="0016476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5A147DAC" w14:textId="77777777" w:rsidR="00164764" w:rsidRPr="00420F7A" w:rsidRDefault="00164764" w:rsidP="0016476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5F261310" w14:textId="77777777" w:rsidR="00164764" w:rsidRPr="00420F7A" w:rsidRDefault="00164764" w:rsidP="001647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4764" w:rsidRPr="00420F7A" w14:paraId="77655E37" w14:textId="77777777" w:rsidTr="000C4390">
        <w:trPr>
          <w:trHeight w:val="64"/>
        </w:trPr>
        <w:tc>
          <w:tcPr>
            <w:tcW w:w="2863" w:type="pct"/>
          </w:tcPr>
          <w:p w14:paraId="3342EBD4" w14:textId="77777777" w:rsidR="00164764" w:rsidRPr="00420F7A" w:rsidRDefault="00164764" w:rsidP="0016476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ที่พัฒนาแล้ว</w:t>
            </w:r>
          </w:p>
        </w:tc>
        <w:tc>
          <w:tcPr>
            <w:tcW w:w="538" w:type="pct"/>
          </w:tcPr>
          <w:p w14:paraId="295DFC95" w14:textId="77777777" w:rsidR="00164764" w:rsidRPr="00420F7A" w:rsidRDefault="00164764" w:rsidP="001647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15AFAE6F" w14:textId="03136916" w:rsidR="00164764" w:rsidRPr="00420F7A" w:rsidRDefault="00C244E1" w:rsidP="00782F61">
            <w:pPr>
              <w:pStyle w:val="eightpt4ptspaceafter"/>
              <w:tabs>
                <w:tab w:val="decimal" w:pos="69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6,291.95</w:t>
            </w:r>
          </w:p>
        </w:tc>
        <w:tc>
          <w:tcPr>
            <w:tcW w:w="178" w:type="pct"/>
          </w:tcPr>
          <w:p w14:paraId="0FC384AF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5AC5F56E" w14:textId="7E5124CF" w:rsidR="00164764" w:rsidRPr="00420F7A" w:rsidRDefault="00164764" w:rsidP="0047099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2,481.86</w:t>
            </w:r>
          </w:p>
        </w:tc>
      </w:tr>
      <w:tr w:rsidR="00164764" w:rsidRPr="00420F7A" w14:paraId="3F6738ED" w14:textId="77777777" w:rsidTr="000C4390">
        <w:trPr>
          <w:trHeight w:val="64"/>
        </w:trPr>
        <w:tc>
          <w:tcPr>
            <w:tcW w:w="2863" w:type="pct"/>
          </w:tcPr>
          <w:p w14:paraId="06DC5B58" w14:textId="77777777" w:rsidR="00164764" w:rsidRPr="00420F7A" w:rsidRDefault="00164764" w:rsidP="0016476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4EA90015" w14:textId="77777777" w:rsidR="00164764" w:rsidRPr="00420F7A" w:rsidRDefault="00164764" w:rsidP="001647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474F98C" w14:textId="6DAC1481" w:rsidR="00164764" w:rsidRPr="00420F7A" w:rsidRDefault="00C244E1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3,751.46</w:t>
            </w:r>
          </w:p>
        </w:tc>
        <w:tc>
          <w:tcPr>
            <w:tcW w:w="178" w:type="pct"/>
          </w:tcPr>
          <w:p w14:paraId="56965A7B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11A0CBA" w14:textId="71FC4ECA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8,333.37</w:t>
            </w:r>
          </w:p>
        </w:tc>
      </w:tr>
      <w:tr w:rsidR="00164764" w:rsidRPr="00420F7A" w14:paraId="3FD4F2CE" w14:textId="77777777" w:rsidTr="000C4390">
        <w:trPr>
          <w:trHeight w:val="54"/>
        </w:trPr>
        <w:tc>
          <w:tcPr>
            <w:tcW w:w="2863" w:type="pct"/>
          </w:tcPr>
          <w:p w14:paraId="75FFB183" w14:textId="77777777" w:rsidR="00164764" w:rsidRPr="00420F7A" w:rsidRDefault="00164764" w:rsidP="00164764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6D49F17D" w14:textId="77777777" w:rsidR="00164764" w:rsidRPr="00420F7A" w:rsidRDefault="00164764" w:rsidP="001647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48C22ED6" w14:textId="28D9FFA2" w:rsidR="00164764" w:rsidRPr="00420F7A" w:rsidRDefault="00782F61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10,043.</w:t>
            </w:r>
            <w:r w:rsidR="00C244E1"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A90841"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pct"/>
          </w:tcPr>
          <w:p w14:paraId="5C8BAD45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5830E9F" w14:textId="59F15C08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10,815.23</w:t>
            </w:r>
          </w:p>
        </w:tc>
      </w:tr>
      <w:tr w:rsidR="00164764" w:rsidRPr="00420F7A" w14:paraId="4B006680" w14:textId="77777777" w:rsidTr="006461C0">
        <w:trPr>
          <w:trHeight w:val="70"/>
        </w:trPr>
        <w:tc>
          <w:tcPr>
            <w:tcW w:w="2863" w:type="pct"/>
          </w:tcPr>
          <w:p w14:paraId="6773AB37" w14:textId="77777777" w:rsidR="00164764" w:rsidRPr="00420F7A" w:rsidRDefault="00164764" w:rsidP="00164764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5B7C49C6" w14:textId="77777777" w:rsidR="00164764" w:rsidRPr="00420F7A" w:rsidRDefault="00164764" w:rsidP="001647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4A27273E" w14:textId="1ECE2BAF" w:rsidR="00164764" w:rsidRPr="00420F7A" w:rsidRDefault="00782F61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(3.</w:t>
            </w:r>
            <w:r w:rsidR="00C244E1"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5B194818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3EFA100" w14:textId="7B86E5E1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(1.04)</w:t>
            </w:r>
          </w:p>
        </w:tc>
      </w:tr>
      <w:tr w:rsidR="00164764" w:rsidRPr="00420F7A" w14:paraId="21547D6B" w14:textId="77777777" w:rsidTr="000C4390">
        <w:trPr>
          <w:trHeight w:val="54"/>
        </w:trPr>
        <w:tc>
          <w:tcPr>
            <w:tcW w:w="2863" w:type="pct"/>
          </w:tcPr>
          <w:p w14:paraId="69690CBF" w14:textId="77777777" w:rsidR="00164764" w:rsidRPr="00420F7A" w:rsidRDefault="00164764" w:rsidP="00164764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7E1AE9D4" w14:textId="77777777" w:rsidR="00164764" w:rsidRPr="00420F7A" w:rsidRDefault="00164764" w:rsidP="00164764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6989602D" w14:textId="4C97FE29" w:rsidR="00164764" w:rsidRPr="00420F7A" w:rsidRDefault="00782F61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10,039.</w:t>
            </w:r>
            <w:r w:rsidR="00A90841"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78" w:type="pct"/>
          </w:tcPr>
          <w:p w14:paraId="563B896B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4513BD5D" w14:textId="57FB068F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10,814.19</w:t>
            </w:r>
          </w:p>
        </w:tc>
      </w:tr>
    </w:tbl>
    <w:p w14:paraId="3269A105" w14:textId="77777777" w:rsidR="00164764" w:rsidRPr="00420F7A" w:rsidRDefault="00164764">
      <w:pPr>
        <w:rPr>
          <w:sz w:val="22"/>
          <w:szCs w:val="22"/>
        </w:rPr>
      </w:pPr>
    </w:p>
    <w:p w14:paraId="1C4721CA" w14:textId="77777777" w:rsidR="00BC5E34" w:rsidRPr="00420F7A" w:rsidRDefault="00BC5E34">
      <w:pPr>
        <w:rPr>
          <w:sz w:val="22"/>
          <w:szCs w:val="22"/>
        </w:rPr>
      </w:pPr>
    </w:p>
    <w:p w14:paraId="30FAE8A8" w14:textId="77777777" w:rsidR="00BC5E34" w:rsidRPr="00420F7A" w:rsidRDefault="00BC5E34">
      <w:pPr>
        <w:rPr>
          <w:sz w:val="22"/>
          <w:szCs w:val="22"/>
        </w:rPr>
      </w:pPr>
    </w:p>
    <w:p w14:paraId="63987BCF" w14:textId="77777777" w:rsidR="00BC5E34" w:rsidRPr="00420F7A" w:rsidRDefault="00BC5E34">
      <w:pPr>
        <w:rPr>
          <w:sz w:val="22"/>
          <w:szCs w:val="22"/>
        </w:rPr>
      </w:pPr>
    </w:p>
    <w:p w14:paraId="087A5D7B" w14:textId="77777777" w:rsidR="00BC5E34" w:rsidRPr="00420F7A" w:rsidRDefault="00BC5E34">
      <w:pPr>
        <w:rPr>
          <w:sz w:val="22"/>
          <w:szCs w:val="22"/>
        </w:rPr>
      </w:pPr>
    </w:p>
    <w:p w14:paraId="752D60F2" w14:textId="77777777" w:rsidR="00BC5E34" w:rsidRPr="00420F7A" w:rsidRDefault="00BC5E34">
      <w:pPr>
        <w:rPr>
          <w:sz w:val="22"/>
          <w:szCs w:val="22"/>
        </w:rPr>
      </w:pPr>
    </w:p>
    <w:p w14:paraId="695949A1" w14:textId="77777777" w:rsidR="00BC5E34" w:rsidRPr="00420F7A" w:rsidRDefault="00BC5E34">
      <w:pPr>
        <w:rPr>
          <w:sz w:val="22"/>
          <w:szCs w:val="22"/>
        </w:rPr>
      </w:pPr>
    </w:p>
    <w:p w14:paraId="12C53017" w14:textId="77777777" w:rsidR="00BC5E34" w:rsidRPr="00420F7A" w:rsidRDefault="00BC5E34">
      <w:pPr>
        <w:rPr>
          <w:sz w:val="22"/>
          <w:szCs w:val="22"/>
        </w:rPr>
      </w:pPr>
    </w:p>
    <w:p w14:paraId="763284E7" w14:textId="77777777" w:rsidR="00BC5E34" w:rsidRPr="00420F7A" w:rsidRDefault="00BC5E34">
      <w:pPr>
        <w:rPr>
          <w:sz w:val="22"/>
          <w:szCs w:val="22"/>
        </w:rPr>
      </w:pPr>
    </w:p>
    <w:p w14:paraId="201AF604" w14:textId="77777777" w:rsidR="00BC5E34" w:rsidRPr="00420F7A" w:rsidRDefault="00BC5E34">
      <w:pPr>
        <w:rPr>
          <w:sz w:val="22"/>
          <w:szCs w:val="22"/>
        </w:rPr>
      </w:pPr>
    </w:p>
    <w:p w14:paraId="24F30B69" w14:textId="77777777" w:rsidR="00BC5E34" w:rsidRPr="00420F7A" w:rsidRDefault="00BC5E34">
      <w:pPr>
        <w:rPr>
          <w:sz w:val="22"/>
          <w:szCs w:val="22"/>
        </w:rPr>
      </w:pPr>
    </w:p>
    <w:p w14:paraId="552A6CD2" w14:textId="77777777" w:rsidR="00BC5E34" w:rsidRPr="00420F7A" w:rsidRDefault="00BC5E34">
      <w:pPr>
        <w:rPr>
          <w:sz w:val="22"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8"/>
        <w:gridCol w:w="1334"/>
        <w:gridCol w:w="330"/>
        <w:gridCol w:w="1302"/>
      </w:tblGrid>
      <w:tr w:rsidR="00164764" w:rsidRPr="00420F7A" w14:paraId="30428F8D" w14:textId="77777777" w:rsidTr="000C4390">
        <w:trPr>
          <w:trHeight w:val="64"/>
        </w:trPr>
        <w:tc>
          <w:tcPr>
            <w:tcW w:w="2863" w:type="pct"/>
          </w:tcPr>
          <w:p w14:paraId="4E0E3988" w14:textId="77777777" w:rsidR="00164764" w:rsidRPr="00420F7A" w:rsidRDefault="00164764" w:rsidP="006461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12C1FDCF" w14:textId="77777777" w:rsidR="00164764" w:rsidRPr="00420F7A" w:rsidRDefault="00164764" w:rsidP="006461C0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3732BB27" w14:textId="77777777" w:rsidR="00164764" w:rsidRPr="00420F7A" w:rsidRDefault="00164764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611E" w:rsidRPr="00420F7A" w14:paraId="3D4D7D74" w14:textId="77777777" w:rsidTr="006461C0">
        <w:trPr>
          <w:trHeight w:val="407"/>
        </w:trPr>
        <w:tc>
          <w:tcPr>
            <w:tcW w:w="2863" w:type="pct"/>
          </w:tcPr>
          <w:p w14:paraId="0489D989" w14:textId="77777777" w:rsidR="0032611E" w:rsidRPr="00420F7A" w:rsidRDefault="0032611E" w:rsidP="0032611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376B10EC" w14:textId="6597DF8D" w:rsidR="0032611E" w:rsidRPr="00420F7A" w:rsidRDefault="0032611E" w:rsidP="0032611E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2174F166" w14:textId="2E962915" w:rsidR="0032611E" w:rsidRPr="00420F7A" w:rsidRDefault="0032611E" w:rsidP="003261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420F7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pct"/>
          </w:tcPr>
          <w:p w14:paraId="1E5D8A5B" w14:textId="77777777" w:rsidR="0032611E" w:rsidRPr="00420F7A" w:rsidRDefault="0032611E" w:rsidP="003261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059196A9" w14:textId="540B22C3" w:rsidR="0032611E" w:rsidRPr="00420F7A" w:rsidRDefault="0032611E" w:rsidP="0032611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420F7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164764" w:rsidRPr="00420F7A" w14:paraId="4040383A" w14:textId="77777777" w:rsidTr="006461C0">
        <w:trPr>
          <w:trHeight w:val="407"/>
        </w:trPr>
        <w:tc>
          <w:tcPr>
            <w:tcW w:w="2863" w:type="pct"/>
          </w:tcPr>
          <w:p w14:paraId="60D29D7C" w14:textId="77777777" w:rsidR="00164764" w:rsidRPr="00420F7A" w:rsidRDefault="00164764" w:rsidP="006461C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0AF08FCB" w14:textId="77777777" w:rsidR="00164764" w:rsidRPr="00420F7A" w:rsidRDefault="00164764" w:rsidP="006461C0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49C907E2" w14:textId="77777777" w:rsidR="00164764" w:rsidRPr="00420F7A" w:rsidRDefault="00164764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4764" w:rsidRPr="00420F7A" w14:paraId="7DDEB613" w14:textId="77777777" w:rsidTr="006461C0">
        <w:trPr>
          <w:trHeight w:val="407"/>
        </w:trPr>
        <w:tc>
          <w:tcPr>
            <w:tcW w:w="2863" w:type="pct"/>
          </w:tcPr>
          <w:p w14:paraId="6DE9F58E" w14:textId="77777777" w:rsidR="0032611E" w:rsidRPr="00420F7A" w:rsidRDefault="0032611E" w:rsidP="0032611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472EE2BB" w14:textId="46FFFCF3" w:rsidR="00164764" w:rsidRPr="00420F7A" w:rsidRDefault="0032611E" w:rsidP="0032611E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เพื่อขาย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8" w:type="pct"/>
          </w:tcPr>
          <w:p w14:paraId="2A875E6E" w14:textId="0E6805EF" w:rsidR="00164764" w:rsidRPr="00420F7A" w:rsidRDefault="00164764" w:rsidP="00164764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14:paraId="428D1860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B96BD7" w14:textId="4E1BC8CC" w:rsidR="00782F61" w:rsidRPr="00420F7A" w:rsidRDefault="00782F61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76.65</w:t>
            </w:r>
          </w:p>
        </w:tc>
        <w:tc>
          <w:tcPr>
            <w:tcW w:w="178" w:type="pct"/>
          </w:tcPr>
          <w:p w14:paraId="016AF4B2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2DB35B02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EFD136A" w14:textId="69CFA48F" w:rsidR="00164764" w:rsidRPr="00420F7A" w:rsidRDefault="002D7307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70.58</w:t>
            </w:r>
          </w:p>
        </w:tc>
      </w:tr>
      <w:tr w:rsidR="00164764" w:rsidRPr="00420F7A" w14:paraId="72376325" w14:textId="77777777" w:rsidTr="003D3316">
        <w:trPr>
          <w:trHeight w:val="34"/>
        </w:trPr>
        <w:tc>
          <w:tcPr>
            <w:tcW w:w="2863" w:type="pct"/>
          </w:tcPr>
          <w:p w14:paraId="63FBFEBF" w14:textId="77777777" w:rsidR="00164764" w:rsidRPr="00420F7A" w:rsidRDefault="00164764" w:rsidP="00164764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5568CB5D" w14:textId="77777777" w:rsidR="00164764" w:rsidRPr="00420F7A" w:rsidRDefault="00164764" w:rsidP="00164764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293EC6C6" w14:textId="363206C8" w:rsidR="00782F61" w:rsidRPr="00420F7A" w:rsidRDefault="00782F61" w:rsidP="00782F6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MLR-3.35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85C5C3D" w14:textId="77777777" w:rsidR="00782F61" w:rsidRPr="00420F7A" w:rsidRDefault="00782F61" w:rsidP="00782F6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MLR-1.85,</w:t>
            </w:r>
          </w:p>
          <w:p w14:paraId="41B70895" w14:textId="561DFE1E" w:rsidR="00164764" w:rsidRPr="00420F7A" w:rsidRDefault="00782F61" w:rsidP="00782F6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2.72 - 3.85</w:t>
            </w:r>
          </w:p>
        </w:tc>
        <w:tc>
          <w:tcPr>
            <w:tcW w:w="178" w:type="pct"/>
          </w:tcPr>
          <w:p w14:paraId="25D10CD4" w14:textId="77777777" w:rsidR="00164764" w:rsidRPr="00420F7A" w:rsidRDefault="00164764" w:rsidP="00164764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02B6B7F2" w14:textId="77777777" w:rsidR="00164764" w:rsidRPr="00420F7A" w:rsidRDefault="00164764" w:rsidP="0016476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MLR-3.15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6BB72FD" w14:textId="77777777" w:rsidR="00164764" w:rsidRPr="00420F7A" w:rsidRDefault="00164764" w:rsidP="0016476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MLR-1.85,</w:t>
            </w:r>
          </w:p>
          <w:p w14:paraId="157630B6" w14:textId="503736F8" w:rsidR="00164764" w:rsidRPr="00420F7A" w:rsidRDefault="00164764" w:rsidP="00164764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2.25 - 3.85</w:t>
            </w:r>
          </w:p>
        </w:tc>
      </w:tr>
      <w:tr w:rsidR="00164764" w:rsidRPr="00420F7A" w14:paraId="7C074ACD" w14:textId="77777777" w:rsidTr="003438B9">
        <w:trPr>
          <w:trHeight w:val="64"/>
        </w:trPr>
        <w:tc>
          <w:tcPr>
            <w:tcW w:w="2863" w:type="pct"/>
          </w:tcPr>
          <w:p w14:paraId="51E38903" w14:textId="77777777" w:rsidR="00164764" w:rsidRPr="00420F7A" w:rsidRDefault="00164764" w:rsidP="00164764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210C1A9F" w14:textId="77777777" w:rsidR="00164764" w:rsidRPr="00420F7A" w:rsidRDefault="00164764" w:rsidP="00164764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68661A21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3005520F" w14:textId="77777777" w:rsidR="00164764" w:rsidRPr="00420F7A" w:rsidRDefault="00164764" w:rsidP="00164764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5729DCC5" w14:textId="77777777" w:rsidR="00164764" w:rsidRPr="00420F7A" w:rsidRDefault="00164764" w:rsidP="00164764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F302D" w:rsidRPr="00420F7A" w14:paraId="53FE66AF" w14:textId="77777777" w:rsidTr="003438B9">
        <w:trPr>
          <w:trHeight w:val="64"/>
        </w:trPr>
        <w:tc>
          <w:tcPr>
            <w:tcW w:w="2863" w:type="pct"/>
          </w:tcPr>
          <w:p w14:paraId="1E493B86" w14:textId="77777777" w:rsidR="003F302D" w:rsidRPr="00420F7A" w:rsidRDefault="003F302D" w:rsidP="003F302D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  <w:r w:rsidRPr="00420F7A">
              <w:rPr>
                <w:rFonts w:ascii="Angsana New" w:hAnsi="Angsana New"/>
                <w:b/>
                <w:sz w:val="24"/>
                <w:szCs w:val="24"/>
              </w:rPr>
              <w:t xml:space="preserve">  </w:t>
            </w:r>
          </w:p>
          <w:p w14:paraId="3ECDA77D" w14:textId="6240045B" w:rsidR="003F302D" w:rsidRPr="00420F7A" w:rsidRDefault="003F302D" w:rsidP="003F302D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 ใน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8" w:type="pct"/>
          </w:tcPr>
          <w:p w14:paraId="729F3A8D" w14:textId="77777777" w:rsidR="003F302D" w:rsidRPr="00420F7A" w:rsidRDefault="003F302D" w:rsidP="003F302D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619632C0" w14:textId="77777777" w:rsidR="003F302D" w:rsidRPr="00420F7A" w:rsidRDefault="003F302D" w:rsidP="003F302D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5A25CF95" w14:textId="77777777" w:rsidR="003F302D" w:rsidRPr="00420F7A" w:rsidRDefault="003F302D" w:rsidP="003F302D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77996D2E" w14:textId="266240D4" w:rsidR="003F302D" w:rsidRPr="00420F7A" w:rsidRDefault="003F302D" w:rsidP="003F302D">
            <w:pPr>
              <w:pStyle w:val="eightpt4ptspaceafter"/>
              <w:tabs>
                <w:tab w:val="decimal" w:pos="65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F302D" w:rsidRPr="00420F7A" w14:paraId="45D8C6DD" w14:textId="77777777" w:rsidTr="006461C0">
        <w:trPr>
          <w:trHeight w:val="287"/>
        </w:trPr>
        <w:tc>
          <w:tcPr>
            <w:tcW w:w="2863" w:type="pct"/>
          </w:tcPr>
          <w:p w14:paraId="61B633D8" w14:textId="77777777" w:rsidR="003F302D" w:rsidRPr="00420F7A" w:rsidRDefault="003F302D" w:rsidP="003F302D">
            <w:pPr>
              <w:pStyle w:val="ListParagraph"/>
              <w:numPr>
                <w:ilvl w:val="0"/>
                <w:numId w:val="7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25EFD15E" w14:textId="77777777" w:rsidR="003F302D" w:rsidRPr="00420F7A" w:rsidRDefault="003F302D" w:rsidP="003F302D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7C3FCC33" w14:textId="11559E6D" w:rsidR="003F302D" w:rsidRPr="00420F7A" w:rsidRDefault="003F302D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1,982.67</w:t>
            </w:r>
          </w:p>
        </w:tc>
        <w:tc>
          <w:tcPr>
            <w:tcW w:w="178" w:type="pct"/>
          </w:tcPr>
          <w:p w14:paraId="3689C48D" w14:textId="77777777" w:rsidR="003F302D" w:rsidRPr="00420F7A" w:rsidRDefault="003F302D" w:rsidP="003F302D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5E463128" w14:textId="40AE8326" w:rsidR="003F302D" w:rsidRPr="00420F7A" w:rsidRDefault="003F302D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988.7</w:t>
            </w:r>
            <w:r w:rsidR="00732CED" w:rsidRPr="00420F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3F302D" w:rsidRPr="00420F7A" w14:paraId="0BF4A34F" w14:textId="77777777" w:rsidTr="003438B9">
        <w:trPr>
          <w:trHeight w:val="64"/>
        </w:trPr>
        <w:tc>
          <w:tcPr>
            <w:tcW w:w="2863" w:type="pct"/>
          </w:tcPr>
          <w:p w14:paraId="2851E560" w14:textId="77777777" w:rsidR="003F302D" w:rsidRPr="00420F7A" w:rsidRDefault="003F302D" w:rsidP="003F302D">
            <w:pPr>
              <w:pStyle w:val="ListParagraph"/>
              <w:numPr>
                <w:ilvl w:val="0"/>
                <w:numId w:val="7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(กลับรายการ)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68D96C97" w14:textId="77777777" w:rsidR="003F302D" w:rsidRPr="00420F7A" w:rsidRDefault="003F302D" w:rsidP="003F302D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7827B917" w14:textId="48E2C728" w:rsidR="003F302D" w:rsidRPr="00420F7A" w:rsidRDefault="003F302D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2.59</w:t>
            </w:r>
          </w:p>
        </w:tc>
        <w:tc>
          <w:tcPr>
            <w:tcW w:w="178" w:type="pct"/>
          </w:tcPr>
          <w:p w14:paraId="26F49833" w14:textId="77777777" w:rsidR="003F302D" w:rsidRPr="00420F7A" w:rsidRDefault="003F302D" w:rsidP="003F302D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107FA549" w14:textId="0F149C0C" w:rsidR="003F302D" w:rsidRPr="00420F7A" w:rsidRDefault="003F302D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(8.3</w:t>
            </w:r>
            <w:r w:rsidR="00732CED" w:rsidRPr="00420F7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</w:t>
            </w: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F302D" w:rsidRPr="00420F7A" w14:paraId="00BB22A7" w14:textId="77777777" w:rsidTr="003438B9">
        <w:trPr>
          <w:trHeight w:val="54"/>
        </w:trPr>
        <w:tc>
          <w:tcPr>
            <w:tcW w:w="2863" w:type="pct"/>
          </w:tcPr>
          <w:p w14:paraId="4329D39C" w14:textId="77777777" w:rsidR="003F302D" w:rsidRPr="00420F7A" w:rsidRDefault="003F302D" w:rsidP="003F302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36A7CD35" w14:textId="77777777" w:rsidR="003F302D" w:rsidRPr="00420F7A" w:rsidRDefault="003F302D" w:rsidP="003F302D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5E78334F" w14:textId="5AB550C4" w:rsidR="003F302D" w:rsidRPr="00420F7A" w:rsidRDefault="003F302D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1,985.26</w:t>
            </w:r>
          </w:p>
        </w:tc>
        <w:tc>
          <w:tcPr>
            <w:tcW w:w="178" w:type="pct"/>
          </w:tcPr>
          <w:p w14:paraId="44553B5C" w14:textId="77777777" w:rsidR="003F302D" w:rsidRPr="00420F7A" w:rsidRDefault="003F302D" w:rsidP="003F302D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4D31436" w14:textId="3CC17E56" w:rsidR="003F302D" w:rsidRPr="00420F7A" w:rsidRDefault="003F302D" w:rsidP="00CE74E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980.42</w:t>
            </w:r>
          </w:p>
        </w:tc>
      </w:tr>
    </w:tbl>
    <w:p w14:paraId="0086A658" w14:textId="77777777" w:rsidR="00CE74E6" w:rsidRPr="00420F7A" w:rsidRDefault="00CE74E6" w:rsidP="00164764">
      <w:pPr>
        <w:ind w:left="540"/>
        <w:rPr>
          <w:rFonts w:ascii="Angsana New" w:hAnsi="Angsana New"/>
          <w:sz w:val="22"/>
          <w:szCs w:val="22"/>
        </w:rPr>
      </w:pPr>
    </w:p>
    <w:p w14:paraId="68A035C0" w14:textId="31B58745" w:rsidR="00960964" w:rsidRPr="00420F7A" w:rsidRDefault="00960964" w:rsidP="0032611E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420F7A">
        <w:rPr>
          <w:rFonts w:ascii="Angsana New" w:hAnsi="Angsana New" w:hint="cs"/>
          <w:sz w:val="28"/>
          <w:szCs w:val="28"/>
          <w:cs/>
        </w:rPr>
        <w:t>ประกอบด้วย</w:t>
      </w:r>
      <w:r w:rsidRPr="00420F7A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420F7A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732CED" w:rsidRPr="00420F7A">
        <w:rPr>
          <w:rFonts w:ascii="Angsana New" w:hAnsi="Angsana New" w:hint="cs"/>
          <w:sz w:val="28"/>
          <w:szCs w:val="28"/>
          <w:cs/>
        </w:rPr>
        <w:t>8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โครงการ และ</w:t>
      </w:r>
      <w:r w:rsidRPr="00420F7A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53AFC9C" w14:textId="77777777" w:rsidR="00960964" w:rsidRPr="00420F7A" w:rsidRDefault="00960964" w:rsidP="00960964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11B5C9D2" w14:textId="5CE1FAF8" w:rsidR="00802D8E" w:rsidRPr="00420F7A" w:rsidRDefault="00802D8E" w:rsidP="00802D8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20F7A">
        <w:rPr>
          <w:rFonts w:ascii="Angsana New" w:hAnsi="Angsana New"/>
          <w:sz w:val="28"/>
          <w:szCs w:val="28"/>
        </w:rPr>
        <w:t>3</w:t>
      </w:r>
      <w:r w:rsidR="006D7D73" w:rsidRPr="00420F7A">
        <w:rPr>
          <w:rFonts w:ascii="Angsana New" w:hAnsi="Angsana New"/>
          <w:sz w:val="28"/>
          <w:szCs w:val="28"/>
        </w:rPr>
        <w:t xml:space="preserve">0 </w:t>
      </w:r>
      <w:r w:rsidR="006D7D73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="002C1F1F"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="002C1F1F" w:rsidRPr="00420F7A">
        <w:rPr>
          <w:rFonts w:ascii="Angsana New" w:hAnsi="Angsana New"/>
          <w:sz w:val="28"/>
          <w:szCs w:val="28"/>
        </w:rPr>
        <w:t>256</w:t>
      </w:r>
      <w:r w:rsidR="001616F2" w:rsidRPr="00420F7A">
        <w:rPr>
          <w:rFonts w:ascii="Angsana New" w:hAnsi="Angsana New"/>
          <w:sz w:val="28"/>
          <w:szCs w:val="28"/>
        </w:rPr>
        <w:t>5</w:t>
      </w:r>
      <w:r w:rsidRPr="00420F7A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 xml:space="preserve">จำนวน </w:t>
      </w:r>
      <w:r w:rsidR="00732CED" w:rsidRPr="00420F7A">
        <w:rPr>
          <w:rFonts w:ascii="Angsana New" w:hAnsi="Angsana New"/>
          <w:sz w:val="28"/>
          <w:szCs w:val="28"/>
        </w:rPr>
        <w:t xml:space="preserve">3,236.55 </w:t>
      </w:r>
      <w:r w:rsidRPr="00420F7A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420F7A">
        <w:rPr>
          <w:rFonts w:ascii="Angsana New" w:hAnsi="Angsana New"/>
          <w:i/>
          <w:iCs/>
          <w:sz w:val="28"/>
          <w:szCs w:val="28"/>
          <w:cs/>
        </w:rPr>
        <w:t>(</w:t>
      </w:r>
      <w:r w:rsidRPr="00420F7A">
        <w:rPr>
          <w:rFonts w:ascii="Angsana New" w:hAnsi="Angsana New"/>
          <w:i/>
          <w:iCs/>
          <w:sz w:val="28"/>
          <w:szCs w:val="28"/>
        </w:rPr>
        <w:t>30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i/>
          <w:iCs/>
          <w:sz w:val="28"/>
          <w:szCs w:val="28"/>
        </w:rPr>
        <w:t>256</w:t>
      </w:r>
      <w:r w:rsidR="001616F2" w:rsidRPr="00420F7A">
        <w:rPr>
          <w:rFonts w:ascii="Angsana New" w:hAnsi="Angsana New"/>
          <w:i/>
          <w:iCs/>
          <w:sz w:val="28"/>
          <w:szCs w:val="28"/>
        </w:rPr>
        <w:t>4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: </w:t>
      </w:r>
      <w:r w:rsidR="001616F2" w:rsidRPr="00420F7A">
        <w:rPr>
          <w:rFonts w:ascii="Angsana New" w:hAnsi="Angsana New"/>
          <w:i/>
          <w:iCs/>
          <w:sz w:val="28"/>
          <w:szCs w:val="28"/>
        </w:rPr>
        <w:t>3,441.40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 </w:t>
      </w:r>
      <w:r w:rsidRPr="00420F7A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420F7A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420F7A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1</w:t>
      </w:r>
      <w:r w:rsidRPr="00420F7A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325BCA9C" w14:textId="05EED902" w:rsidR="00B93EC2" w:rsidRPr="00420F7A" w:rsidRDefault="00B93EC2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  <w:cs/>
        </w:rPr>
      </w:pPr>
    </w:p>
    <w:p w14:paraId="325F9AF4" w14:textId="5FD2BAF9" w:rsidR="00B90FB7" w:rsidRPr="00420F7A" w:rsidRDefault="00F544C4" w:rsidP="006538D7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สินทรัพย์ที่ใช้เป็นหลัก</w:t>
      </w:r>
      <w:r w:rsidR="00B90FB7" w:rsidRPr="00420F7A">
        <w:rPr>
          <w:rFonts w:ascii="Angsana New" w:hAnsi="Angsana New"/>
          <w:i/>
          <w:iCs/>
          <w:sz w:val="28"/>
          <w:szCs w:val="28"/>
          <w:cs/>
        </w:rPr>
        <w:t>ประกัน</w:t>
      </w:r>
    </w:p>
    <w:p w14:paraId="076ECDA6" w14:textId="77777777" w:rsidR="00CC1CF6" w:rsidRPr="00420F7A" w:rsidRDefault="00CC1CF6" w:rsidP="006538D7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5F136DCA" w14:textId="77777777" w:rsidR="006368E0" w:rsidRPr="00420F7A" w:rsidRDefault="00960964" w:rsidP="00960964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420F7A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420F7A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420F7A">
        <w:rPr>
          <w:rFonts w:ascii="Angsana New" w:hAnsi="Angsana New"/>
          <w:spacing w:val="-2"/>
          <w:sz w:val="28"/>
          <w:szCs w:val="28"/>
          <w:cs/>
        </w:rPr>
        <w:t>ของบริษัทย่อย</w:t>
      </w:r>
      <w:r w:rsidR="002B5F36" w:rsidRPr="00420F7A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2E6E524C" w14:textId="24D509DC" w:rsidR="00FF4E58" w:rsidRPr="00420F7A" w:rsidRDefault="00FF4E58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1BE7F4D2" w14:textId="2CA7E319" w:rsidR="001616F2" w:rsidRPr="00420F7A" w:rsidRDefault="001616F2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3FC00282" w14:textId="442D198E" w:rsidR="001616F2" w:rsidRPr="00420F7A" w:rsidRDefault="001616F2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113A3EBF" w14:textId="0285D6EB" w:rsidR="001616F2" w:rsidRPr="00420F7A" w:rsidRDefault="001616F2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6392AB51" w14:textId="0CC33A3E" w:rsidR="001616F2" w:rsidRPr="00420F7A" w:rsidRDefault="001616F2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389E11A6" w14:textId="2317DED4" w:rsidR="001616F2" w:rsidRPr="00420F7A" w:rsidRDefault="001616F2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65CC3677" w14:textId="6652700F" w:rsidR="001616F2" w:rsidRPr="00420F7A" w:rsidRDefault="001616F2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34C7F688" w14:textId="77777777" w:rsidR="0032611E" w:rsidRPr="00420F7A" w:rsidRDefault="0032611E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  <w:sectPr w:rsidR="0032611E" w:rsidRPr="00420F7A" w:rsidSect="00DC2F66">
          <w:headerReference w:type="default" r:id="rId8"/>
          <w:footerReference w:type="default" r:id="rId9"/>
          <w:pgSz w:w="11907" w:h="16840" w:code="9"/>
          <w:pgMar w:top="691" w:right="1152" w:bottom="576" w:left="1152" w:header="720" w:footer="576" w:gutter="0"/>
          <w:pgNumType w:start="17"/>
          <w:cols w:space="708"/>
          <w:docGrid w:linePitch="360"/>
        </w:sectPr>
      </w:pPr>
    </w:p>
    <w:p w14:paraId="51B4430B" w14:textId="77777777" w:rsidR="0032611E" w:rsidRPr="00420F7A" w:rsidRDefault="0032611E" w:rsidP="0032611E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="Angsana New" w:hAnsi="Angsana New"/>
          <w:bCs/>
          <w:sz w:val="28"/>
          <w:szCs w:val="28"/>
          <w:cs/>
        </w:rPr>
        <w:lastRenderedPageBreak/>
        <w:t>เงินลงทุนในบริษัท</w:t>
      </w:r>
      <w:r w:rsidRPr="00420F7A">
        <w:rPr>
          <w:rFonts w:ascii="Angsana New" w:hAnsi="Angsana New" w:hint="cs"/>
          <w:bCs/>
          <w:sz w:val="28"/>
          <w:szCs w:val="28"/>
          <w:cs/>
        </w:rPr>
        <w:t>ย่อยและบริษัท</w:t>
      </w:r>
      <w:r w:rsidRPr="00420F7A">
        <w:rPr>
          <w:rFonts w:ascii="Angsana New" w:hAnsi="Angsana New"/>
          <w:bCs/>
          <w:sz w:val="28"/>
          <w:szCs w:val="28"/>
          <w:cs/>
        </w:rPr>
        <w:t>ร่วม</w:t>
      </w:r>
    </w:p>
    <w:p w14:paraId="0B7CD903" w14:textId="77777777" w:rsidR="0032611E" w:rsidRPr="00420F7A" w:rsidRDefault="0032611E" w:rsidP="0032611E">
      <w:pPr>
        <w:rPr>
          <w:sz w:val="22"/>
          <w:szCs w:val="22"/>
        </w:rPr>
      </w:pPr>
    </w:p>
    <w:p w14:paraId="4F9DFDAA" w14:textId="1D456764" w:rsidR="0032611E" w:rsidRPr="00420F7A" w:rsidRDefault="0032611E" w:rsidP="0032611E">
      <w:pPr>
        <w:pStyle w:val="block"/>
        <w:spacing w:after="0" w:line="240" w:lineRule="atLeast"/>
        <w:ind w:left="0" w:right="-45" w:firstLine="540"/>
        <w:rPr>
          <w:rFonts w:ascii="Angsana New" w:hAnsi="Angsana New" w:cs="Angsana New"/>
          <w:sz w:val="28"/>
          <w:szCs w:val="28"/>
        </w:rPr>
      </w:pPr>
      <w:r w:rsidRPr="00420F7A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</w:t>
      </w:r>
      <w:r w:rsidRPr="00420F7A">
        <w:rPr>
          <w:rFonts w:ascii="Angsana New" w:hAnsi="Angsana New" w:cs="Angsana New" w:hint="cs"/>
          <w:sz w:val="28"/>
          <w:szCs w:val="28"/>
          <w:cs/>
          <w:lang w:bidi="th-TH"/>
        </w:rPr>
        <w:t>ย่อย</w:t>
      </w:r>
      <w:r w:rsidRPr="00420F7A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4E14D0" w:rsidRPr="00420F7A">
        <w:rPr>
          <w:rFonts w:ascii="Angsana New" w:hAnsi="Angsana New"/>
          <w:sz w:val="28"/>
          <w:szCs w:val="28"/>
        </w:rPr>
        <w:t>30</w:t>
      </w:r>
      <w:r w:rsidR="004E14D0" w:rsidRPr="00420F7A">
        <w:rPr>
          <w:rFonts w:ascii="Angsana New" w:hAnsi="Angsana New" w:cstheme="minorBidi" w:hint="cs"/>
          <w:sz w:val="28"/>
          <w:szCs w:val="35"/>
          <w:cs/>
          <w:lang w:bidi="th-TH"/>
        </w:rPr>
        <w:t xml:space="preserve"> </w:t>
      </w:r>
      <w:r w:rsidR="004E14D0" w:rsidRPr="00420F7A">
        <w:rPr>
          <w:rFonts w:asciiTheme="majorBidi" w:hAnsiTheme="majorBidi" w:cstheme="majorBidi" w:hint="cs"/>
          <w:sz w:val="28"/>
          <w:szCs w:val="28"/>
          <w:cs/>
          <w:lang w:bidi="th-TH"/>
        </w:rPr>
        <w:t>มิถุนายน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420F7A">
        <w:rPr>
          <w:rFonts w:ascii="Angsana New" w:hAnsi="Angsana New" w:cs="Angsana New"/>
          <w:sz w:val="28"/>
          <w:szCs w:val="28"/>
          <w:lang w:bidi="th-TH"/>
        </w:rPr>
        <w:t>30</w:t>
      </w:r>
      <w:r w:rsidRPr="00420F7A">
        <w:rPr>
          <w:rFonts w:ascii="Angsana New" w:hAnsi="Angsana New" w:cs="Angsana New"/>
          <w:sz w:val="28"/>
          <w:szCs w:val="28"/>
          <w:cs/>
          <w:lang w:bidi="th-TH"/>
        </w:rPr>
        <w:t xml:space="preserve"> กันยายน </w:t>
      </w:r>
      <w:r w:rsidRPr="00420F7A">
        <w:rPr>
          <w:rFonts w:ascii="Angsana New" w:hAnsi="Angsana New" w:cs="Angsana New"/>
          <w:sz w:val="28"/>
          <w:szCs w:val="28"/>
          <w:lang w:bidi="th-TH"/>
        </w:rPr>
        <w:t>2564</w:t>
      </w:r>
      <w:r w:rsidRPr="00420F7A">
        <w:rPr>
          <w:rFonts w:ascii="Angsana New" w:hAnsi="Angsana New" w:cs="Angsana New"/>
          <w:sz w:val="28"/>
          <w:szCs w:val="28"/>
          <w:cs/>
          <w:lang w:bidi="th-TH"/>
        </w:rPr>
        <w:t xml:space="preserve"> และเงินปันผลรับจากเงินลงทุนสำหรับงวด</w:t>
      </w:r>
      <w:r w:rsidR="004E14D0" w:rsidRPr="00420F7A">
        <w:rPr>
          <w:rFonts w:ascii="Angsana New" w:hAnsi="Angsana New" w:cs="Angsana New" w:hint="cs"/>
          <w:sz w:val="28"/>
          <w:szCs w:val="28"/>
          <w:cs/>
          <w:lang w:val="en-US" w:bidi="th-TH"/>
        </w:rPr>
        <w:t>เก้า</w:t>
      </w:r>
      <w:r w:rsidRPr="00420F7A">
        <w:rPr>
          <w:rFonts w:ascii="Angsana New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4E14D0" w:rsidRPr="00420F7A">
        <w:rPr>
          <w:rFonts w:ascii="Angsana New" w:hAnsi="Angsana New"/>
          <w:sz w:val="28"/>
          <w:szCs w:val="28"/>
        </w:rPr>
        <w:t xml:space="preserve">30 </w:t>
      </w:r>
      <w:r w:rsidR="004E14D0" w:rsidRPr="00420F7A">
        <w:rPr>
          <w:rFonts w:asciiTheme="majorBidi" w:hAnsiTheme="majorBidi" w:cstheme="majorBidi" w:hint="cs"/>
          <w:sz w:val="28"/>
          <w:szCs w:val="28"/>
          <w:cs/>
          <w:lang w:bidi="th-TH"/>
        </w:rPr>
        <w:t>มิถุนายน</w:t>
      </w:r>
      <w:r w:rsidRPr="00420F7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lang w:bidi="th-TH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420F7A">
        <w:rPr>
          <w:rFonts w:ascii="Angsana New" w:hAnsi="Angsana New" w:cs="Angsana New"/>
          <w:sz w:val="28"/>
          <w:szCs w:val="28"/>
          <w:lang w:bidi="th-TH"/>
        </w:rPr>
        <w:t>2564</w:t>
      </w:r>
      <w:r w:rsidRPr="00420F7A">
        <w:rPr>
          <w:rFonts w:ascii="Angsana New" w:hAnsi="Angsana New" w:cs="Angsana New"/>
          <w:sz w:val="28"/>
          <w:szCs w:val="28"/>
          <w:cs/>
          <w:lang w:bidi="th-TH"/>
        </w:rPr>
        <w:t xml:space="preserve"> มีดังนี้</w:t>
      </w:r>
    </w:p>
    <w:tbl>
      <w:tblPr>
        <w:tblpPr w:leftFromText="180" w:rightFromText="180" w:vertAnchor="text" w:horzAnchor="margin" w:tblpX="425" w:tblpY="359"/>
        <w:tblW w:w="15370" w:type="dxa"/>
        <w:tblLayout w:type="fixed"/>
        <w:tblLook w:val="01E0" w:firstRow="1" w:lastRow="1" w:firstColumn="1" w:lastColumn="1" w:noHBand="0" w:noVBand="0"/>
      </w:tblPr>
      <w:tblGrid>
        <w:gridCol w:w="2255"/>
        <w:gridCol w:w="19"/>
        <w:gridCol w:w="1956"/>
        <w:gridCol w:w="794"/>
        <w:gridCol w:w="820"/>
        <w:gridCol w:w="774"/>
        <w:gridCol w:w="855"/>
        <w:gridCol w:w="807"/>
        <w:gridCol w:w="236"/>
        <w:gridCol w:w="754"/>
        <w:gridCol w:w="236"/>
        <w:gridCol w:w="774"/>
        <w:gridCol w:w="270"/>
        <w:gridCol w:w="790"/>
        <w:gridCol w:w="236"/>
        <w:gridCol w:w="754"/>
        <w:gridCol w:w="236"/>
        <w:gridCol w:w="754"/>
        <w:gridCol w:w="236"/>
        <w:gridCol w:w="820"/>
        <w:gridCol w:w="240"/>
        <w:gridCol w:w="754"/>
      </w:tblGrid>
      <w:tr w:rsidR="0032611E" w:rsidRPr="00420F7A" w14:paraId="3CC07548" w14:textId="77777777" w:rsidTr="006461C0">
        <w:trPr>
          <w:tblHeader/>
        </w:trPr>
        <w:tc>
          <w:tcPr>
            <w:tcW w:w="2255" w:type="dxa"/>
          </w:tcPr>
          <w:p w14:paraId="7B1937B9" w14:textId="77777777" w:rsidR="0032611E" w:rsidRPr="00420F7A" w:rsidRDefault="0032611E" w:rsidP="006461C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117BB3AA" w14:textId="77777777" w:rsidR="0032611E" w:rsidRPr="00420F7A" w:rsidRDefault="0032611E" w:rsidP="006461C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0" w:type="dxa"/>
            <w:gridSpan w:val="19"/>
          </w:tcPr>
          <w:p w14:paraId="51A8332F" w14:textId="77777777" w:rsidR="0032611E" w:rsidRPr="00420F7A" w:rsidRDefault="0032611E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20F7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611E" w:rsidRPr="00420F7A" w14:paraId="6EFF6459" w14:textId="77777777" w:rsidTr="006461C0">
        <w:trPr>
          <w:trHeight w:val="498"/>
          <w:tblHeader/>
        </w:trPr>
        <w:tc>
          <w:tcPr>
            <w:tcW w:w="2274" w:type="dxa"/>
            <w:gridSpan w:val="2"/>
          </w:tcPr>
          <w:p w14:paraId="3E601184" w14:textId="77777777" w:rsidR="0032611E" w:rsidRPr="00420F7A" w:rsidRDefault="0032611E" w:rsidP="006461C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068CBDF0" w14:textId="77777777" w:rsidR="0032611E" w:rsidRPr="00420F7A" w:rsidRDefault="0032611E" w:rsidP="006461C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05F5084" w14:textId="77777777" w:rsidR="0032611E" w:rsidRPr="00420F7A" w:rsidRDefault="0032611E" w:rsidP="006461C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14" w:type="dxa"/>
            <w:gridSpan w:val="2"/>
          </w:tcPr>
          <w:p w14:paraId="43A0B7DD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07BA5FF2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3FF8568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97" w:type="dxa"/>
            <w:gridSpan w:val="3"/>
          </w:tcPr>
          <w:p w14:paraId="4CADACFD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3DD24751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4706CD5C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34" w:type="dxa"/>
            <w:gridSpan w:val="3"/>
          </w:tcPr>
          <w:p w14:paraId="6B012194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5721ED5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261592CB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44" w:type="dxa"/>
            <w:gridSpan w:val="3"/>
          </w:tcPr>
          <w:p w14:paraId="24AD3F2E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55D7B7D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0E573198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42165D20" w14:textId="165B8F64" w:rsidR="0032611E" w:rsidRPr="00420F7A" w:rsidDel="00685444" w:rsidRDefault="0032611E" w:rsidP="006461C0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="004E14D0"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เก้า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4E14D0" w:rsidRPr="00420F7A" w14:paraId="5584E3CE" w14:textId="77777777" w:rsidTr="006461C0">
        <w:trPr>
          <w:tblHeader/>
        </w:trPr>
        <w:tc>
          <w:tcPr>
            <w:tcW w:w="2274" w:type="dxa"/>
            <w:gridSpan w:val="2"/>
          </w:tcPr>
          <w:p w14:paraId="56B98E5C" w14:textId="77777777" w:rsidR="004E14D0" w:rsidRPr="00420F7A" w:rsidRDefault="004E14D0" w:rsidP="004E14D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27974C25" w14:textId="77777777" w:rsidR="004E14D0" w:rsidRPr="00420F7A" w:rsidRDefault="004E14D0" w:rsidP="004E14D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7250F06B" w14:textId="21F99039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20" w:type="dxa"/>
          </w:tcPr>
          <w:p w14:paraId="262435EE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4" w:type="dxa"/>
          </w:tcPr>
          <w:p w14:paraId="5635A514" w14:textId="5FB6BF9B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5" w:type="dxa"/>
          </w:tcPr>
          <w:p w14:paraId="630AE441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7" w:type="dxa"/>
          </w:tcPr>
          <w:p w14:paraId="33E37259" w14:textId="6DD562AA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37A686EA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A929CE6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599C785" w14:textId="77777777" w:rsidR="004E14D0" w:rsidRPr="00420F7A" w:rsidRDefault="004E14D0" w:rsidP="004E14D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67881A59" w14:textId="05756664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6B67AAC9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030FD4CA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1162EEED" w14:textId="77777777" w:rsidR="004E14D0" w:rsidRPr="00420F7A" w:rsidRDefault="004E14D0" w:rsidP="004E14D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B74ADA7" w14:textId="19908E78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6636A8F2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9FC3E7A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3CF5C41C" w14:textId="77777777" w:rsidR="004E14D0" w:rsidRPr="00420F7A" w:rsidRDefault="004E14D0" w:rsidP="004E14D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B712E54" w14:textId="6F3832D6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0" w:type="dxa"/>
          </w:tcPr>
          <w:p w14:paraId="000B2349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6556808" w14:textId="4B53403C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32611E" w:rsidRPr="00420F7A" w14:paraId="0A34D7D0" w14:textId="77777777" w:rsidTr="006461C0">
        <w:trPr>
          <w:tblHeader/>
        </w:trPr>
        <w:tc>
          <w:tcPr>
            <w:tcW w:w="2274" w:type="dxa"/>
            <w:gridSpan w:val="2"/>
          </w:tcPr>
          <w:p w14:paraId="662448B3" w14:textId="77777777" w:rsidR="0032611E" w:rsidRPr="00420F7A" w:rsidRDefault="0032611E" w:rsidP="006461C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1905E654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1261DC31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20" w:type="dxa"/>
          </w:tcPr>
          <w:p w14:paraId="4F48F5B4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74" w:type="dxa"/>
          </w:tcPr>
          <w:p w14:paraId="3D06D32E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55" w:type="dxa"/>
          </w:tcPr>
          <w:p w14:paraId="49E06EEA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7" w:type="dxa"/>
          </w:tcPr>
          <w:p w14:paraId="420BF3BB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F9215EA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25F88B4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60C1AF0" w14:textId="77777777" w:rsidR="0032611E" w:rsidRPr="00420F7A" w:rsidRDefault="0032611E" w:rsidP="006461C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9722FD9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6CA26D53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2E48ECA9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3EABCB43" w14:textId="77777777" w:rsidR="0032611E" w:rsidRPr="00420F7A" w:rsidRDefault="0032611E" w:rsidP="006461C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FA1A833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7BE84B8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2F658AA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FB45915" w14:textId="77777777" w:rsidR="0032611E" w:rsidRPr="00420F7A" w:rsidRDefault="0032611E" w:rsidP="006461C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4CA66FA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40" w:type="dxa"/>
          </w:tcPr>
          <w:p w14:paraId="23DD5179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C8B61D3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32611E" w:rsidRPr="00420F7A" w14:paraId="6CABED0A" w14:textId="77777777" w:rsidTr="006461C0">
        <w:trPr>
          <w:tblHeader/>
        </w:trPr>
        <w:tc>
          <w:tcPr>
            <w:tcW w:w="2274" w:type="dxa"/>
            <w:gridSpan w:val="2"/>
          </w:tcPr>
          <w:p w14:paraId="2847F94A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6C336498" w14:textId="77777777" w:rsidR="0032611E" w:rsidRPr="00420F7A" w:rsidRDefault="0032611E" w:rsidP="006461C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14" w:type="dxa"/>
            <w:gridSpan w:val="2"/>
          </w:tcPr>
          <w:p w14:paraId="0AA71DD3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526" w:type="dxa"/>
            <w:gridSpan w:val="17"/>
          </w:tcPr>
          <w:p w14:paraId="482FCBD8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2611E" w:rsidRPr="00420F7A" w14:paraId="3E707124" w14:textId="77777777" w:rsidTr="006461C0">
        <w:tc>
          <w:tcPr>
            <w:tcW w:w="2274" w:type="dxa"/>
            <w:gridSpan w:val="2"/>
          </w:tcPr>
          <w:p w14:paraId="1AB19517" w14:textId="77777777" w:rsidR="0032611E" w:rsidRPr="00420F7A" w:rsidRDefault="0032611E" w:rsidP="006461C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956" w:type="dxa"/>
          </w:tcPr>
          <w:p w14:paraId="29B161F5" w14:textId="77777777" w:rsidR="0032611E" w:rsidRPr="00420F7A" w:rsidRDefault="0032611E" w:rsidP="006461C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507BC3D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0" w:type="dxa"/>
          </w:tcPr>
          <w:p w14:paraId="64CD2788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2D726F2A" w14:textId="77777777" w:rsidR="0032611E" w:rsidRPr="00420F7A" w:rsidRDefault="0032611E" w:rsidP="006461C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A1F612C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</w:tcPr>
          <w:p w14:paraId="40DF9054" w14:textId="77777777" w:rsidR="0032611E" w:rsidRPr="00420F7A" w:rsidRDefault="0032611E" w:rsidP="006461C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B0BAF5" w14:textId="77777777" w:rsidR="0032611E" w:rsidRPr="00420F7A" w:rsidRDefault="0032611E" w:rsidP="006461C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6013E0B" w14:textId="77777777" w:rsidR="0032611E" w:rsidRPr="00420F7A" w:rsidRDefault="0032611E" w:rsidP="006461C0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B5FB33" w14:textId="77777777" w:rsidR="0032611E" w:rsidRPr="00420F7A" w:rsidRDefault="0032611E" w:rsidP="006461C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187286C8" w14:textId="77777777" w:rsidR="0032611E" w:rsidRPr="00420F7A" w:rsidRDefault="0032611E" w:rsidP="006461C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A9636B" w14:textId="77777777" w:rsidR="0032611E" w:rsidRPr="00420F7A" w:rsidRDefault="0032611E" w:rsidP="006461C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09580BFE" w14:textId="77777777" w:rsidR="0032611E" w:rsidRPr="00420F7A" w:rsidRDefault="0032611E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D0B62A" w14:textId="77777777" w:rsidR="0032611E" w:rsidRPr="00420F7A" w:rsidRDefault="0032611E" w:rsidP="006461C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EE92727" w14:textId="77777777" w:rsidR="0032611E" w:rsidRPr="00420F7A" w:rsidRDefault="0032611E" w:rsidP="006461C0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FB7FF" w14:textId="77777777" w:rsidR="0032611E" w:rsidRPr="00420F7A" w:rsidRDefault="0032611E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192674A" w14:textId="77777777" w:rsidR="0032611E" w:rsidRPr="00420F7A" w:rsidRDefault="0032611E" w:rsidP="006461C0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8913776" w14:textId="77777777" w:rsidR="0032611E" w:rsidRPr="00420F7A" w:rsidRDefault="0032611E" w:rsidP="006461C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6095879" w14:textId="77777777" w:rsidR="0032611E" w:rsidRPr="00420F7A" w:rsidRDefault="0032611E" w:rsidP="006461C0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93F30B" w14:textId="77777777" w:rsidR="0032611E" w:rsidRPr="00420F7A" w:rsidRDefault="0032611E" w:rsidP="006461C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9DFEC14" w14:textId="77777777" w:rsidR="0032611E" w:rsidRPr="00420F7A" w:rsidRDefault="0032611E" w:rsidP="006461C0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24437" w:rsidRPr="00420F7A" w14:paraId="33B733E9" w14:textId="77777777" w:rsidTr="006461C0">
        <w:tc>
          <w:tcPr>
            <w:tcW w:w="2274" w:type="dxa"/>
            <w:gridSpan w:val="2"/>
          </w:tcPr>
          <w:p w14:paraId="7AB13C8E" w14:textId="77777777" w:rsidR="00824437" w:rsidRPr="00420F7A" w:rsidRDefault="00824437" w:rsidP="00824437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  <w:vAlign w:val="bottom"/>
          </w:tcPr>
          <w:p w14:paraId="7C6D028D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94" w:type="dxa"/>
            <w:vAlign w:val="bottom"/>
          </w:tcPr>
          <w:p w14:paraId="11910910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18AF592" w14:textId="04156CD4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  <w:vAlign w:val="bottom"/>
          </w:tcPr>
          <w:p w14:paraId="3AFBA9BF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3ABD7B5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2BA297A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702EDDEC" w14:textId="179FFB05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55" w:type="dxa"/>
            <w:vAlign w:val="bottom"/>
          </w:tcPr>
          <w:p w14:paraId="5104A117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9A4E106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07" w:type="dxa"/>
            <w:vAlign w:val="bottom"/>
          </w:tcPr>
          <w:p w14:paraId="0E64B49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5285F85D" w14:textId="486FE8EE" w:rsidR="00824437" w:rsidRPr="00420F7A" w:rsidRDefault="00824437" w:rsidP="008244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7895DA0E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7DB35DC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FAE0C9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7326DF1D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54A53F2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7F8340DA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95BF882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08598340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D0CD091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FAA2BDC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3588FC8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58D415AB" w14:textId="0790D8E8" w:rsidR="00824437" w:rsidRPr="00420F7A" w:rsidRDefault="00824437" w:rsidP="0082443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5B502FF0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E4BFCD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42F276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1007AB2F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5C3AD51F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35EC08D" w14:textId="682BD73C" w:rsidR="00824437" w:rsidRPr="00420F7A" w:rsidRDefault="00824437" w:rsidP="0082443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41.10</w:t>
            </w:r>
          </w:p>
        </w:tc>
        <w:tc>
          <w:tcPr>
            <w:tcW w:w="240" w:type="dxa"/>
            <w:vAlign w:val="bottom"/>
          </w:tcPr>
          <w:p w14:paraId="550DB584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9F9700F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14CA087" w14:textId="77777777" w:rsidR="00824437" w:rsidRPr="00420F7A" w:rsidRDefault="00824437" w:rsidP="00B9176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</w:tr>
      <w:tr w:rsidR="00824437" w:rsidRPr="00420F7A" w14:paraId="3ECBDC49" w14:textId="77777777" w:rsidTr="006461C0">
        <w:tc>
          <w:tcPr>
            <w:tcW w:w="2274" w:type="dxa"/>
            <w:gridSpan w:val="2"/>
          </w:tcPr>
          <w:p w14:paraId="164F3575" w14:textId="77777777" w:rsidR="00824437" w:rsidRPr="00420F7A" w:rsidRDefault="00824437" w:rsidP="00824437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</w:t>
            </w:r>
            <w:r w:rsidRPr="00420F7A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ยูนิเวนเจอร์ บีจีพี จำกัด 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>(“UVBGP”)</w:t>
            </w:r>
          </w:p>
        </w:tc>
        <w:tc>
          <w:tcPr>
            <w:tcW w:w="1956" w:type="dxa"/>
            <w:vAlign w:val="bottom"/>
          </w:tcPr>
          <w:p w14:paraId="77C28BBD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7D77C160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94" w:type="dxa"/>
            <w:vAlign w:val="bottom"/>
          </w:tcPr>
          <w:p w14:paraId="44FCB577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F3B5C64" w14:textId="2DCA75C4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420F7A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20" w:type="dxa"/>
            <w:vAlign w:val="bottom"/>
          </w:tcPr>
          <w:p w14:paraId="53545A25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61313FB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420F7A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774" w:type="dxa"/>
            <w:vAlign w:val="bottom"/>
          </w:tcPr>
          <w:p w14:paraId="6F6DB3A3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59FC937" w14:textId="5E915AFA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4,050.00</w:t>
            </w:r>
          </w:p>
        </w:tc>
        <w:tc>
          <w:tcPr>
            <w:tcW w:w="855" w:type="dxa"/>
            <w:vAlign w:val="bottom"/>
          </w:tcPr>
          <w:p w14:paraId="3DF72716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DA3443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50.00</w:t>
            </w:r>
          </w:p>
        </w:tc>
        <w:tc>
          <w:tcPr>
            <w:tcW w:w="807" w:type="dxa"/>
            <w:vAlign w:val="bottom"/>
          </w:tcPr>
          <w:p w14:paraId="0847CC87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7771C77A" w14:textId="5DBE000F" w:rsidR="00824437" w:rsidRPr="00420F7A" w:rsidRDefault="00676A31" w:rsidP="008244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2,2</w:t>
            </w:r>
            <w:r w:rsidR="00824437" w:rsidRPr="00420F7A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62FE95B2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BC1A99A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2F944DEA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677DE318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7E0ECC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760A8458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8414D0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421F3851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2C06394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9B8EAAC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ADDE950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5387DCA8" w14:textId="2662878D" w:rsidR="00824437" w:rsidRPr="00420F7A" w:rsidRDefault="00DD35C1" w:rsidP="0082443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2,2</w:t>
            </w:r>
            <w:r w:rsidR="00824437" w:rsidRPr="00420F7A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1E28F6C5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48F9FF6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4F86347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38057C80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51E28723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2F82897" w14:textId="7C29958C" w:rsidR="00824437" w:rsidRPr="00420F7A" w:rsidRDefault="00824437" w:rsidP="00C2124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539F80E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5BEE0AB3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561D5828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0.33</w:t>
            </w:r>
          </w:p>
        </w:tc>
      </w:tr>
      <w:tr w:rsidR="00824437" w:rsidRPr="00420F7A" w14:paraId="5FD6E1E4" w14:textId="77777777" w:rsidTr="006461C0">
        <w:tc>
          <w:tcPr>
            <w:tcW w:w="2274" w:type="dxa"/>
            <w:gridSpan w:val="2"/>
          </w:tcPr>
          <w:p w14:paraId="2DCEA99F" w14:textId="77777777" w:rsidR="00824437" w:rsidRPr="00420F7A" w:rsidRDefault="00824437" w:rsidP="00824437">
            <w:pPr>
              <w:spacing w:line="240" w:lineRule="auto"/>
              <w:ind w:left="243" w:right="-108" w:hanging="243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</w:tcPr>
          <w:p w14:paraId="6C4E0F14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94" w:type="dxa"/>
          </w:tcPr>
          <w:p w14:paraId="4B14AA6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2D944B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42A0EF2" w14:textId="142D4B5D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3C8C53F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E7E4D2C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E63896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095C1A7D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D70F5F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9654637" w14:textId="6197F1CB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75.00</w:t>
            </w:r>
          </w:p>
        </w:tc>
        <w:tc>
          <w:tcPr>
            <w:tcW w:w="855" w:type="dxa"/>
          </w:tcPr>
          <w:p w14:paraId="5D43629A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D2A97B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60C4025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807" w:type="dxa"/>
          </w:tcPr>
          <w:p w14:paraId="114F0C0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8C51B7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68A46F" w14:textId="29DEFE3E" w:rsidR="00824437" w:rsidRPr="00420F7A" w:rsidRDefault="00676A31" w:rsidP="008244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55</w:t>
            </w:r>
            <w:r w:rsidR="00824437" w:rsidRPr="00420F7A">
              <w:rPr>
                <w:rFonts w:ascii="Angsana New" w:hAnsi="Angsana New"/>
                <w:szCs w:val="22"/>
                <w:lang w:bidi="th-TH"/>
              </w:rPr>
              <w:t>.34</w:t>
            </w:r>
          </w:p>
        </w:tc>
        <w:tc>
          <w:tcPr>
            <w:tcW w:w="236" w:type="dxa"/>
          </w:tcPr>
          <w:p w14:paraId="0D79011B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62C26EC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6DE1BD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1DE63AA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2BA24DD2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C903BB2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144EDD4E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08CB14F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7AF17A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278E9DA1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541E7D5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6C678EA6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BD85FF4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2E739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91588F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EF5A2E2" w14:textId="38FADEBE" w:rsidR="00824437" w:rsidRPr="00420F7A" w:rsidRDefault="00DD35C1" w:rsidP="0082443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55</w:t>
            </w:r>
            <w:r w:rsidR="00824437" w:rsidRPr="00420F7A">
              <w:rPr>
                <w:rFonts w:ascii="Angsana New" w:hAnsi="Angsana New"/>
                <w:szCs w:val="22"/>
                <w:lang w:bidi="th-TH"/>
              </w:rPr>
              <w:t>.34</w:t>
            </w:r>
          </w:p>
        </w:tc>
        <w:tc>
          <w:tcPr>
            <w:tcW w:w="236" w:type="dxa"/>
          </w:tcPr>
          <w:p w14:paraId="3076C32B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72A274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730D24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FF3286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374224E2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2922755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1BFBD7E6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1F6E4FCE" w14:textId="27965B3D" w:rsidR="00824437" w:rsidRPr="00420F7A" w:rsidRDefault="00824437" w:rsidP="00B917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65F865FA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56D275A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78B6104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915AE92" w14:textId="77777777" w:rsidR="00824437" w:rsidRPr="00420F7A" w:rsidRDefault="00824437" w:rsidP="00B9176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</w:tr>
      <w:tr w:rsidR="00824437" w:rsidRPr="00420F7A" w14:paraId="49B031F6" w14:textId="77777777" w:rsidTr="006461C0">
        <w:tc>
          <w:tcPr>
            <w:tcW w:w="2274" w:type="dxa"/>
            <w:gridSpan w:val="2"/>
          </w:tcPr>
          <w:p w14:paraId="51A4D346" w14:textId="77777777" w:rsidR="00824437" w:rsidRPr="00420F7A" w:rsidRDefault="00824437" w:rsidP="00824437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956" w:type="dxa"/>
          </w:tcPr>
          <w:p w14:paraId="3B4A1067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4" w:type="dxa"/>
          </w:tcPr>
          <w:p w14:paraId="23640F7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50B13B97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3A47EC05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74363F53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7" w:type="dxa"/>
          </w:tcPr>
          <w:p w14:paraId="6028463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41B925E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0CACB75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EEC20E4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3B6BF6A" w14:textId="77777777" w:rsidR="00824437" w:rsidRPr="00420F7A" w:rsidRDefault="00824437" w:rsidP="00824437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DA37A0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0294C12E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C3C333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4244BE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F81B01E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D4E53C0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0EFD979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C76BFF0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62AE30E1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F9607A5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824437" w:rsidRPr="00420F7A" w14:paraId="2BE02A9C" w14:textId="77777777" w:rsidTr="006461C0">
        <w:trPr>
          <w:trHeight w:val="311"/>
        </w:trPr>
        <w:tc>
          <w:tcPr>
            <w:tcW w:w="2274" w:type="dxa"/>
            <w:gridSpan w:val="2"/>
          </w:tcPr>
          <w:p w14:paraId="07798F39" w14:textId="77777777" w:rsidR="00824437" w:rsidRPr="00420F7A" w:rsidRDefault="00824437" w:rsidP="00824437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956" w:type="dxa"/>
          </w:tcPr>
          <w:p w14:paraId="5D7843EA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94" w:type="dxa"/>
          </w:tcPr>
          <w:p w14:paraId="69D2496A" w14:textId="28B0FB70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4357467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06363C37" w14:textId="1D23F162" w:rsidR="00824437" w:rsidRPr="00420F7A" w:rsidRDefault="00824437" w:rsidP="0082443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69B0B15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07" w:type="dxa"/>
          </w:tcPr>
          <w:p w14:paraId="3A8F5821" w14:textId="04656D03" w:rsidR="00824437" w:rsidRPr="00420F7A" w:rsidRDefault="00824437" w:rsidP="008244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834AC74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7C8960A" w14:textId="77777777" w:rsidR="00824437" w:rsidRPr="00420F7A" w:rsidRDefault="00824437" w:rsidP="003F302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3530C471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AECEF7B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ABFFA6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077B6577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3F037C3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197E9CA" w14:textId="5E66E9A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4BF0BBD4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D629EDC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7B755EDF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60C58214" w14:textId="4E36EDFA" w:rsidR="00824437" w:rsidRPr="00420F7A" w:rsidRDefault="00824437" w:rsidP="00B91764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left"/>
              <w:rPr>
                <w:rFonts w:ascii="Angsana New" w:hAnsi="Angsana New"/>
                <w:szCs w:val="22"/>
                <w:cs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141C16DB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4A57E04" w14:textId="77777777" w:rsidR="00824437" w:rsidRPr="00420F7A" w:rsidRDefault="00824437" w:rsidP="00B9176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</w:tr>
      <w:tr w:rsidR="00824437" w:rsidRPr="00420F7A" w14:paraId="11E68CB7" w14:textId="77777777" w:rsidTr="006461C0">
        <w:tc>
          <w:tcPr>
            <w:tcW w:w="2274" w:type="dxa"/>
            <w:gridSpan w:val="2"/>
          </w:tcPr>
          <w:p w14:paraId="51CF5D44" w14:textId="77777777" w:rsidR="00824437" w:rsidRPr="00420F7A" w:rsidRDefault="00824437" w:rsidP="00824437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956" w:type="dxa"/>
          </w:tcPr>
          <w:p w14:paraId="1B39D531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94" w:type="dxa"/>
          </w:tcPr>
          <w:p w14:paraId="14B48A53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6D2B5D9A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33B2D9C7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6F59727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7" w:type="dxa"/>
          </w:tcPr>
          <w:p w14:paraId="5588605F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E5F826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06DA943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A035910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2D7CA00B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488AF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2BCC6E61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B339AE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B8BC20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415F163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8DA5408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AD6946B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5089ABA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36247A7B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07BA14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824437" w:rsidRPr="00420F7A" w14:paraId="4F370E16" w14:textId="77777777" w:rsidTr="006461C0">
        <w:tc>
          <w:tcPr>
            <w:tcW w:w="2274" w:type="dxa"/>
            <w:gridSpan w:val="2"/>
          </w:tcPr>
          <w:p w14:paraId="54B1083E" w14:textId="77777777" w:rsidR="00824437" w:rsidRPr="00420F7A" w:rsidRDefault="00824437" w:rsidP="00824437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  (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UNITY”</w:t>
            </w: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</w:tcPr>
          <w:p w14:paraId="26962278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68B5174E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420F7A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94" w:type="dxa"/>
          </w:tcPr>
          <w:p w14:paraId="28AACA8F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A5B8D3C" w14:textId="3B29A5BE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1545FF7B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966CC8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06F0010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64A02859" w14:textId="4063A3B6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6F38D145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C1365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07" w:type="dxa"/>
          </w:tcPr>
          <w:p w14:paraId="4213CC3B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F4F0854" w14:textId="0C8EB97F" w:rsidR="00824437" w:rsidRPr="00420F7A" w:rsidRDefault="00824437" w:rsidP="0082443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15FF7CFF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56B0D7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F15FDB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4F74088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737181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3D6425F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BD0E8E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18E42179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02E4E82B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2AB587E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D1E84E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FC0194" w14:textId="06DD9EF0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00D535A1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E77111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8D6A02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2CC9E6FF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C548037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1E88C61" w14:textId="52A4162E" w:rsidR="00824437" w:rsidRPr="00420F7A" w:rsidRDefault="00824437" w:rsidP="0082443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30.00</w:t>
            </w:r>
          </w:p>
        </w:tc>
        <w:tc>
          <w:tcPr>
            <w:tcW w:w="240" w:type="dxa"/>
          </w:tcPr>
          <w:p w14:paraId="315E41B3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80B4F6A" w14:textId="77777777" w:rsidR="00824437" w:rsidRPr="00420F7A" w:rsidRDefault="00824437" w:rsidP="00824437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4F251C0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100.20</w:t>
            </w:r>
          </w:p>
        </w:tc>
      </w:tr>
    </w:tbl>
    <w:p w14:paraId="03A1E0D2" w14:textId="1A81B69B" w:rsidR="001616F2" w:rsidRPr="00420F7A" w:rsidRDefault="001616F2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7D472A5A" w14:textId="77777777" w:rsidR="0032611E" w:rsidRPr="00420F7A" w:rsidRDefault="0032611E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0E24A527" w14:textId="77777777" w:rsidR="0032611E" w:rsidRPr="00420F7A" w:rsidRDefault="0032611E" w:rsidP="00960964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</w:p>
    <w:tbl>
      <w:tblPr>
        <w:tblW w:w="154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35"/>
        <w:gridCol w:w="1878"/>
        <w:gridCol w:w="817"/>
        <w:gridCol w:w="808"/>
        <w:gridCol w:w="808"/>
        <w:gridCol w:w="829"/>
        <w:gridCol w:w="811"/>
        <w:gridCol w:w="236"/>
        <w:gridCol w:w="753"/>
        <w:gridCol w:w="243"/>
        <w:gridCol w:w="778"/>
        <w:gridCol w:w="243"/>
        <w:gridCol w:w="7"/>
        <w:gridCol w:w="796"/>
        <w:gridCol w:w="243"/>
        <w:gridCol w:w="768"/>
        <w:gridCol w:w="236"/>
        <w:gridCol w:w="839"/>
        <w:gridCol w:w="270"/>
        <w:gridCol w:w="809"/>
        <w:gridCol w:w="236"/>
        <w:gridCol w:w="824"/>
        <w:gridCol w:w="23"/>
      </w:tblGrid>
      <w:tr w:rsidR="0032611E" w:rsidRPr="00420F7A" w14:paraId="751DD7C6" w14:textId="77777777" w:rsidTr="006461C0">
        <w:trPr>
          <w:gridAfter w:val="1"/>
          <w:wAfter w:w="23" w:type="dxa"/>
          <w:trHeight w:val="369"/>
          <w:tblHeader/>
        </w:trPr>
        <w:tc>
          <w:tcPr>
            <w:tcW w:w="2235" w:type="dxa"/>
          </w:tcPr>
          <w:p w14:paraId="3C56F132" w14:textId="77777777" w:rsidR="0032611E" w:rsidRPr="00420F7A" w:rsidRDefault="0032611E" w:rsidP="006461C0">
            <w:pPr>
              <w:pStyle w:val="block"/>
              <w:spacing w:after="0" w:line="240" w:lineRule="auto"/>
              <w:ind w:left="126" w:firstLine="21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bookmarkStart w:id="1" w:name="_Hlk107397004"/>
            <w:bookmarkStart w:id="2" w:name="_Hlk107396944"/>
            <w:bookmarkStart w:id="3" w:name="_Hlk107397122"/>
          </w:p>
        </w:tc>
        <w:tc>
          <w:tcPr>
            <w:tcW w:w="1878" w:type="dxa"/>
          </w:tcPr>
          <w:p w14:paraId="6E6FD8A3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1354" w:type="dxa"/>
            <w:gridSpan w:val="20"/>
          </w:tcPr>
          <w:p w14:paraId="53D6DE5F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32611E" w:rsidRPr="00420F7A" w14:paraId="3266A336" w14:textId="77777777" w:rsidTr="006461C0">
        <w:trPr>
          <w:gridAfter w:val="1"/>
          <w:wAfter w:w="23" w:type="dxa"/>
          <w:tblHeader/>
        </w:trPr>
        <w:tc>
          <w:tcPr>
            <w:tcW w:w="2235" w:type="dxa"/>
          </w:tcPr>
          <w:p w14:paraId="14EBAB09" w14:textId="77777777" w:rsidR="0032611E" w:rsidRPr="00420F7A" w:rsidRDefault="0032611E" w:rsidP="006461C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300D4586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830E393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25" w:type="dxa"/>
            <w:gridSpan w:val="2"/>
          </w:tcPr>
          <w:p w14:paraId="5697333A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37" w:type="dxa"/>
            <w:gridSpan w:val="2"/>
          </w:tcPr>
          <w:p w14:paraId="01951416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F304591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3"/>
          </w:tcPr>
          <w:p w14:paraId="09E9A0A6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62C4BE7E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</w:tcPr>
          <w:p w14:paraId="30CCDED6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24" w:type="dxa"/>
            <w:gridSpan w:val="4"/>
          </w:tcPr>
          <w:p w14:paraId="3E8D8345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5F1CB80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43" w:type="dxa"/>
          </w:tcPr>
          <w:p w14:paraId="3818DABF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3" w:type="dxa"/>
            <w:gridSpan w:val="3"/>
          </w:tcPr>
          <w:p w14:paraId="2C8CA4C9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A9A6CDE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014F3CD2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7DCF24B" w14:textId="77777777" w:rsidR="0032611E" w:rsidRPr="00420F7A" w:rsidDel="00685444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69" w:type="dxa"/>
            <w:gridSpan w:val="3"/>
            <w:vAlign w:val="bottom"/>
          </w:tcPr>
          <w:p w14:paraId="52481551" w14:textId="76ED52A6" w:rsidR="0032611E" w:rsidRPr="00420F7A" w:rsidDel="00685444" w:rsidRDefault="0032611E" w:rsidP="006461C0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="004E14D0"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เก้า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4E14D0" w:rsidRPr="00420F7A" w14:paraId="61708063" w14:textId="77777777" w:rsidTr="006461C0">
        <w:trPr>
          <w:gridAfter w:val="1"/>
          <w:wAfter w:w="23" w:type="dxa"/>
          <w:tblHeader/>
        </w:trPr>
        <w:tc>
          <w:tcPr>
            <w:tcW w:w="2235" w:type="dxa"/>
          </w:tcPr>
          <w:p w14:paraId="26901FD7" w14:textId="77777777" w:rsidR="004E14D0" w:rsidRPr="00420F7A" w:rsidRDefault="004E14D0" w:rsidP="004E14D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0222510D" w14:textId="77777777" w:rsidR="004E14D0" w:rsidRPr="00420F7A" w:rsidRDefault="004E14D0" w:rsidP="004E14D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7" w:type="dxa"/>
          </w:tcPr>
          <w:p w14:paraId="798C204F" w14:textId="5E5503B9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08" w:type="dxa"/>
          </w:tcPr>
          <w:p w14:paraId="0FC06693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8" w:type="dxa"/>
          </w:tcPr>
          <w:p w14:paraId="632BC0C9" w14:textId="47C74370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29" w:type="dxa"/>
          </w:tcPr>
          <w:p w14:paraId="208FBF61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1" w:type="dxa"/>
          </w:tcPr>
          <w:p w14:paraId="45ADB658" w14:textId="651BED05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34391A19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DAAF98B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14:paraId="7333EF68" w14:textId="77777777" w:rsidR="004E14D0" w:rsidRPr="00420F7A" w:rsidRDefault="004E14D0" w:rsidP="004E14D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2A74658A" w14:textId="15178C62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0" w:type="dxa"/>
            <w:gridSpan w:val="2"/>
          </w:tcPr>
          <w:p w14:paraId="4E68233E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C1CDFA3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14:paraId="4ABC2916" w14:textId="77777777" w:rsidR="004E14D0" w:rsidRPr="00420F7A" w:rsidRDefault="004E14D0" w:rsidP="004E14D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2F8105AA" w14:textId="291BF61E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03C307FA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C15C4A7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1A263BC6" w14:textId="77777777" w:rsidR="004E14D0" w:rsidRPr="00420F7A" w:rsidRDefault="004E14D0" w:rsidP="004E14D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7CFCD35" w14:textId="0E265DF3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0A003F87" w14:textId="77777777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4691C648" w14:textId="3F3138CA" w:rsidR="004E14D0" w:rsidRPr="00420F7A" w:rsidRDefault="004E14D0" w:rsidP="004E14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420F7A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32611E" w:rsidRPr="00420F7A" w14:paraId="462E5B57" w14:textId="77777777" w:rsidTr="006461C0">
        <w:trPr>
          <w:gridAfter w:val="1"/>
          <w:wAfter w:w="23" w:type="dxa"/>
          <w:tblHeader/>
        </w:trPr>
        <w:tc>
          <w:tcPr>
            <w:tcW w:w="2235" w:type="dxa"/>
          </w:tcPr>
          <w:p w14:paraId="33FA33B4" w14:textId="77777777" w:rsidR="0032611E" w:rsidRPr="00420F7A" w:rsidRDefault="0032611E" w:rsidP="006461C0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209E3CC9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7" w:type="dxa"/>
          </w:tcPr>
          <w:p w14:paraId="718EADEE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08" w:type="dxa"/>
          </w:tcPr>
          <w:p w14:paraId="09B3652C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8" w:type="dxa"/>
          </w:tcPr>
          <w:p w14:paraId="423CF711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29" w:type="dxa"/>
          </w:tcPr>
          <w:p w14:paraId="37DF15DA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11" w:type="dxa"/>
          </w:tcPr>
          <w:p w14:paraId="04561B66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7665CB4D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A355277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43" w:type="dxa"/>
          </w:tcPr>
          <w:p w14:paraId="2AA9850F" w14:textId="77777777" w:rsidR="0032611E" w:rsidRPr="00420F7A" w:rsidRDefault="0032611E" w:rsidP="006461C0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44626485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50" w:type="dxa"/>
            <w:gridSpan w:val="2"/>
          </w:tcPr>
          <w:p w14:paraId="0DB71484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439AC965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43" w:type="dxa"/>
          </w:tcPr>
          <w:p w14:paraId="242CFF6F" w14:textId="77777777" w:rsidR="0032611E" w:rsidRPr="00420F7A" w:rsidRDefault="0032611E" w:rsidP="006461C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6D5013B2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341093B8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AFFBDA7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401B9845" w14:textId="77777777" w:rsidR="0032611E" w:rsidRPr="00420F7A" w:rsidRDefault="0032611E" w:rsidP="006461C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DAD586B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7E25FA67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1204333D" w14:textId="77777777" w:rsidR="0032611E" w:rsidRPr="00420F7A" w:rsidRDefault="0032611E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20F7A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32611E" w:rsidRPr="00420F7A" w14:paraId="164646EA" w14:textId="77777777" w:rsidTr="006461C0">
        <w:trPr>
          <w:gridAfter w:val="1"/>
          <w:wAfter w:w="23" w:type="dxa"/>
          <w:tblHeader/>
        </w:trPr>
        <w:tc>
          <w:tcPr>
            <w:tcW w:w="2235" w:type="dxa"/>
          </w:tcPr>
          <w:p w14:paraId="7B72EA93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029DFEAB" w14:textId="77777777" w:rsidR="0032611E" w:rsidRPr="00420F7A" w:rsidRDefault="0032611E" w:rsidP="006461C0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25" w:type="dxa"/>
            <w:gridSpan w:val="2"/>
          </w:tcPr>
          <w:p w14:paraId="023FA3F1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729" w:type="dxa"/>
            <w:gridSpan w:val="18"/>
          </w:tcPr>
          <w:p w14:paraId="5E810268" w14:textId="77777777" w:rsidR="0032611E" w:rsidRPr="00420F7A" w:rsidRDefault="0032611E" w:rsidP="006461C0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2611E" w:rsidRPr="00420F7A" w14:paraId="3802D54A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211B49DD" w14:textId="77777777" w:rsidR="0032611E" w:rsidRPr="00420F7A" w:rsidRDefault="0032611E" w:rsidP="006461C0">
            <w:pPr>
              <w:spacing w:line="240" w:lineRule="auto"/>
              <w:ind w:left="121" w:right="-108" w:hanging="121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1878" w:type="dxa"/>
          </w:tcPr>
          <w:p w14:paraId="2EED685F" w14:textId="77777777" w:rsidR="0032611E" w:rsidRPr="00420F7A" w:rsidRDefault="0032611E" w:rsidP="006461C0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</w:tcPr>
          <w:p w14:paraId="64C9CA1E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2C5BD749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A5EE50F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05864C9D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0C35E68D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ADA5597" w14:textId="77777777" w:rsidR="0032611E" w:rsidRPr="00420F7A" w:rsidRDefault="0032611E" w:rsidP="006461C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5123554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94CF8D" w14:textId="77777777" w:rsidR="0032611E" w:rsidRPr="00420F7A" w:rsidRDefault="0032611E" w:rsidP="006461C0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25EB2DC4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4A476E00" w14:textId="77777777" w:rsidR="0032611E" w:rsidRPr="00420F7A" w:rsidRDefault="0032611E" w:rsidP="006461C0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3153DFE0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79C06119" w14:textId="77777777" w:rsidR="0032611E" w:rsidRPr="00420F7A" w:rsidRDefault="0032611E" w:rsidP="006461C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6459FC48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B304E44" w14:textId="77777777" w:rsidR="0032611E" w:rsidRPr="00420F7A" w:rsidRDefault="0032611E" w:rsidP="006461C0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7376710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799B11" w14:textId="77777777" w:rsidR="0032611E" w:rsidRPr="00420F7A" w:rsidRDefault="0032611E" w:rsidP="006461C0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B3EB53D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3FBBCBBD" w14:textId="77777777" w:rsidR="0032611E" w:rsidRPr="00420F7A" w:rsidRDefault="0032611E" w:rsidP="006461C0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283DEB0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bookmarkEnd w:id="1"/>
      <w:bookmarkEnd w:id="2"/>
      <w:tr w:rsidR="00824437" w:rsidRPr="00420F7A" w14:paraId="5DCDA4CD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5FBD3912" w14:textId="77777777" w:rsidR="00824437" w:rsidRPr="00420F7A" w:rsidRDefault="00824437" w:rsidP="00824437">
            <w:pPr>
              <w:spacing w:line="240" w:lineRule="auto"/>
              <w:ind w:left="252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420F7A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78" w:type="dxa"/>
          </w:tcPr>
          <w:p w14:paraId="7943426D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pacing w:val="-10"/>
                <w:szCs w:val="22"/>
                <w:lang w:bidi="th-TH"/>
              </w:rPr>
            </w:pPr>
            <w:r w:rsidRPr="00420F7A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ลงทุนในกิจการอื่น</w:t>
            </w:r>
            <w:r w:rsidRPr="00420F7A">
              <w:rPr>
                <w:rFonts w:ascii="Angsana New" w:hAnsi="Angsana New" w:hint="cs"/>
                <w:spacing w:val="-10"/>
                <w:szCs w:val="22"/>
                <w:cs/>
                <w:lang w:bidi="th-TH"/>
              </w:rPr>
              <w:t xml:space="preserve"> และที่ปรึกษา</w:t>
            </w:r>
          </w:p>
          <w:p w14:paraId="2458361A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40" w:lineRule="auto"/>
              <w:ind w:left="84" w:right="-378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ทางด้าน</w:t>
            </w:r>
            <w:r w:rsidRPr="00420F7A">
              <w:rPr>
                <w:rFonts w:ascii="Angsana New" w:hAnsi="Angsana New" w:hint="cs"/>
                <w:spacing w:val="-10"/>
                <w:szCs w:val="22"/>
                <w:cs/>
                <w:lang w:bidi="th-TH"/>
              </w:rPr>
              <w:t>การเงินและ</w:t>
            </w:r>
            <w:r w:rsidRPr="00420F7A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การลงทุน</w:t>
            </w:r>
          </w:p>
        </w:tc>
        <w:tc>
          <w:tcPr>
            <w:tcW w:w="817" w:type="dxa"/>
          </w:tcPr>
          <w:p w14:paraId="6C875AC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CB0AD55" w14:textId="1FB2B3C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</w:tcPr>
          <w:p w14:paraId="00F67D0F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B286080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270ABCE2" w14:textId="4E1E2C70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829" w:type="dxa"/>
            <w:vAlign w:val="bottom"/>
          </w:tcPr>
          <w:p w14:paraId="61FCF9C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811" w:type="dxa"/>
          </w:tcPr>
          <w:p w14:paraId="027263EC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8EF85F3" w14:textId="7970170B" w:rsidR="00824437" w:rsidRPr="00420F7A" w:rsidRDefault="00824437" w:rsidP="00824437">
            <w:pPr>
              <w:pStyle w:val="acctfourfigures"/>
              <w:tabs>
                <w:tab w:val="clear" w:pos="765"/>
                <w:tab w:val="left" w:pos="523"/>
                <w:tab w:val="left" w:pos="613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 xml:space="preserve">    580.00</w:t>
            </w:r>
          </w:p>
        </w:tc>
        <w:tc>
          <w:tcPr>
            <w:tcW w:w="236" w:type="dxa"/>
          </w:tcPr>
          <w:p w14:paraId="77F293C4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3" w:type="dxa"/>
          </w:tcPr>
          <w:p w14:paraId="301BB3E6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D15566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left" w:pos="501"/>
                <w:tab w:val="decimal" w:pos="5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 xml:space="preserve">    580.00</w:t>
            </w:r>
          </w:p>
        </w:tc>
        <w:tc>
          <w:tcPr>
            <w:tcW w:w="243" w:type="dxa"/>
          </w:tcPr>
          <w:p w14:paraId="46C5F189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01B5E05A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FA55576" w14:textId="396C7C64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34CC7565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2C0825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E5493CD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43" w:type="dxa"/>
          </w:tcPr>
          <w:p w14:paraId="1DB6FDA9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62F8630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325A58" w14:textId="6DFC3665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 xml:space="preserve">    580.00</w:t>
            </w:r>
          </w:p>
        </w:tc>
        <w:tc>
          <w:tcPr>
            <w:tcW w:w="236" w:type="dxa"/>
          </w:tcPr>
          <w:p w14:paraId="59C0C5EC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375D46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62ACA3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70" w:type="dxa"/>
          </w:tcPr>
          <w:p w14:paraId="6685EA04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DFEE1E8" w14:textId="77777777" w:rsidR="00824437" w:rsidRPr="00420F7A" w:rsidRDefault="00824437" w:rsidP="00523E23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  <w:p w14:paraId="62552002" w14:textId="562D411E" w:rsidR="00824437" w:rsidRPr="00420F7A" w:rsidRDefault="00824437" w:rsidP="00523E2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76B9E44F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1BB52FC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3ABB864" w14:textId="31A98B35" w:rsidR="00824437" w:rsidRPr="00420F7A" w:rsidRDefault="00523E23" w:rsidP="00824437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69</w:t>
            </w:r>
            <w:r w:rsidR="00824437" w:rsidRPr="00420F7A">
              <w:rPr>
                <w:rFonts w:ascii="Angsana New" w:hAnsi="Angsana New"/>
                <w:szCs w:val="22"/>
                <w:lang w:bidi="th-TH"/>
              </w:rPr>
              <w:t>.</w:t>
            </w:r>
            <w:r w:rsidRPr="00420F7A">
              <w:rPr>
                <w:rFonts w:ascii="Angsana New" w:hAnsi="Angsana New"/>
                <w:szCs w:val="22"/>
                <w:lang w:bidi="th-TH"/>
              </w:rPr>
              <w:t>02</w:t>
            </w:r>
          </w:p>
        </w:tc>
      </w:tr>
      <w:tr w:rsidR="00824437" w:rsidRPr="00420F7A" w14:paraId="3565F625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35382976" w14:textId="77777777" w:rsidR="00824437" w:rsidRPr="00420F7A" w:rsidRDefault="00824437" w:rsidP="00824437">
            <w:pPr>
              <w:ind w:left="252" w:hanging="252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แคปปิตอล วัน จำกัด </w:t>
            </w:r>
            <w:r w:rsidRPr="00420F7A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(“UVCP1”) </w:t>
            </w:r>
          </w:p>
        </w:tc>
        <w:tc>
          <w:tcPr>
            <w:tcW w:w="1878" w:type="dxa"/>
            <w:vAlign w:val="bottom"/>
          </w:tcPr>
          <w:p w14:paraId="469B574D" w14:textId="77777777" w:rsidR="00824437" w:rsidRPr="00420F7A" w:rsidRDefault="00824437" w:rsidP="00824437">
            <w:pPr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Cs w:val="22"/>
                <w:cs/>
              </w:rPr>
              <w:t>ลงทุนในกิจการอื่น</w:t>
            </w:r>
          </w:p>
        </w:tc>
        <w:tc>
          <w:tcPr>
            <w:tcW w:w="817" w:type="dxa"/>
            <w:vAlign w:val="bottom"/>
          </w:tcPr>
          <w:p w14:paraId="25A79C5B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CA9A3AE" w14:textId="2A26185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32F91B8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9A1272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56674C8B" w14:textId="769BA6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829" w:type="dxa"/>
            <w:vAlign w:val="bottom"/>
          </w:tcPr>
          <w:p w14:paraId="53F060BD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80.00</w:t>
            </w:r>
          </w:p>
        </w:tc>
        <w:tc>
          <w:tcPr>
            <w:tcW w:w="811" w:type="dxa"/>
            <w:vAlign w:val="bottom"/>
          </w:tcPr>
          <w:p w14:paraId="47BC103F" w14:textId="19D22BD2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240.02</w:t>
            </w:r>
          </w:p>
        </w:tc>
        <w:tc>
          <w:tcPr>
            <w:tcW w:w="236" w:type="dxa"/>
            <w:vAlign w:val="bottom"/>
          </w:tcPr>
          <w:p w14:paraId="14C815B5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vAlign w:val="bottom"/>
          </w:tcPr>
          <w:p w14:paraId="5AF58BE8" w14:textId="77777777" w:rsidR="00824437" w:rsidRPr="00420F7A" w:rsidRDefault="00824437" w:rsidP="00824437">
            <w:pPr>
              <w:tabs>
                <w:tab w:val="decimal" w:pos="38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20F7A">
              <w:rPr>
                <w:rFonts w:ascii="Angsana New" w:hAnsi="Angsana New"/>
                <w:sz w:val="22"/>
                <w:szCs w:val="22"/>
                <w:lang w:val="en-GB"/>
              </w:rPr>
              <w:t>60.02</w:t>
            </w:r>
          </w:p>
        </w:tc>
        <w:tc>
          <w:tcPr>
            <w:tcW w:w="243" w:type="dxa"/>
            <w:vAlign w:val="bottom"/>
          </w:tcPr>
          <w:p w14:paraId="1905243E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1ECDBC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29A98D5" w14:textId="46B91F4A" w:rsidR="00824437" w:rsidRPr="00420F7A" w:rsidRDefault="00824437" w:rsidP="00824437">
            <w:pPr>
              <w:tabs>
                <w:tab w:val="decimal" w:pos="348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7FE5C877" w14:textId="77777777" w:rsidR="00824437" w:rsidRPr="00420F7A" w:rsidRDefault="00824437" w:rsidP="00824437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2D487A1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507F99E5" w14:textId="77777777" w:rsidR="00824437" w:rsidRPr="00420F7A" w:rsidRDefault="00824437" w:rsidP="00824437">
            <w:pPr>
              <w:tabs>
                <w:tab w:val="decimal" w:pos="34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A3FB71D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5DE5022A" w14:textId="7FBFB0A1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240.02</w:t>
            </w:r>
          </w:p>
        </w:tc>
        <w:tc>
          <w:tcPr>
            <w:tcW w:w="236" w:type="dxa"/>
            <w:vAlign w:val="bottom"/>
          </w:tcPr>
          <w:p w14:paraId="3590F3A1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14DF3052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514D828B" w14:textId="77777777" w:rsidR="00824437" w:rsidRPr="00420F7A" w:rsidRDefault="00824437" w:rsidP="00824437">
            <w:pPr>
              <w:tabs>
                <w:tab w:val="decimal" w:pos="360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60.02</w:t>
            </w:r>
          </w:p>
        </w:tc>
        <w:tc>
          <w:tcPr>
            <w:tcW w:w="270" w:type="dxa"/>
            <w:vAlign w:val="bottom"/>
          </w:tcPr>
          <w:p w14:paraId="2595F6A6" w14:textId="77777777" w:rsidR="00824437" w:rsidRPr="00420F7A" w:rsidRDefault="00824437" w:rsidP="00824437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212812D0" w14:textId="77777777" w:rsidR="00824437" w:rsidRPr="00420F7A" w:rsidRDefault="00824437" w:rsidP="00523E23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  <w:p w14:paraId="51C27783" w14:textId="19667328" w:rsidR="00824437" w:rsidRPr="00420F7A" w:rsidRDefault="00824437" w:rsidP="00523E2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C6FCC02" w14:textId="77777777" w:rsidR="00824437" w:rsidRPr="00420F7A" w:rsidRDefault="00824437" w:rsidP="00824437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3FD9399C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4831FC2" w14:textId="0B83EEEA" w:rsidR="00824437" w:rsidRPr="00420F7A" w:rsidRDefault="00824437" w:rsidP="00523E2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</w:tr>
      <w:tr w:rsidR="00824437" w:rsidRPr="00420F7A" w14:paraId="5EF49C7D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23A0CAC6" w14:textId="77777777" w:rsidR="00824437" w:rsidRPr="00420F7A" w:rsidRDefault="00824437" w:rsidP="00824437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78" w:type="dxa"/>
          </w:tcPr>
          <w:p w14:paraId="6A8FE5E5" w14:textId="77777777" w:rsidR="00824437" w:rsidRPr="00420F7A" w:rsidRDefault="00824437" w:rsidP="00824437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7" w:type="dxa"/>
            <w:vAlign w:val="bottom"/>
          </w:tcPr>
          <w:p w14:paraId="2D73657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3F08A049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8F9D561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337BC14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3A9B9" w14:textId="3E44365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bidi="th-TH"/>
              </w:rPr>
              <w:t>5,016.85</w:t>
            </w:r>
          </w:p>
        </w:tc>
        <w:tc>
          <w:tcPr>
            <w:tcW w:w="236" w:type="dxa"/>
            <w:vAlign w:val="bottom"/>
          </w:tcPr>
          <w:p w14:paraId="6082F69F" w14:textId="77777777" w:rsidR="00824437" w:rsidRPr="00420F7A" w:rsidRDefault="00824437" w:rsidP="00824437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C187E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bidi="th-TH"/>
              </w:rPr>
              <w:t>2,611.85</w:t>
            </w:r>
          </w:p>
        </w:tc>
        <w:tc>
          <w:tcPr>
            <w:tcW w:w="243" w:type="dxa"/>
            <w:vAlign w:val="bottom"/>
          </w:tcPr>
          <w:p w14:paraId="6B844E5F" w14:textId="77777777" w:rsidR="00824437" w:rsidRPr="00420F7A" w:rsidRDefault="00824437" w:rsidP="00824437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F7FFB" w14:textId="46F22F3A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469DA88F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850C4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C1F2860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CB50F" w14:textId="77E81F13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bidi="th-TH"/>
              </w:rPr>
              <w:t>5,016.85</w:t>
            </w:r>
          </w:p>
        </w:tc>
        <w:tc>
          <w:tcPr>
            <w:tcW w:w="236" w:type="dxa"/>
            <w:vAlign w:val="bottom"/>
          </w:tcPr>
          <w:p w14:paraId="099AAD2F" w14:textId="77777777" w:rsidR="00824437" w:rsidRPr="00420F7A" w:rsidRDefault="00824437" w:rsidP="00824437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2A86A" w14:textId="77777777" w:rsidR="00824437" w:rsidRPr="00420F7A" w:rsidRDefault="00824437" w:rsidP="00824437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2,611.85</w:t>
            </w:r>
          </w:p>
        </w:tc>
        <w:tc>
          <w:tcPr>
            <w:tcW w:w="270" w:type="dxa"/>
            <w:vAlign w:val="bottom"/>
          </w:tcPr>
          <w:p w14:paraId="313390CC" w14:textId="77777777" w:rsidR="00824437" w:rsidRPr="00420F7A" w:rsidRDefault="00824437" w:rsidP="00824437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6B4FB" w14:textId="5BEE206C" w:rsidR="00824437" w:rsidRPr="00420F7A" w:rsidRDefault="00824437" w:rsidP="00824437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71.10</w:t>
            </w:r>
          </w:p>
        </w:tc>
        <w:tc>
          <w:tcPr>
            <w:tcW w:w="236" w:type="dxa"/>
            <w:vAlign w:val="bottom"/>
          </w:tcPr>
          <w:p w14:paraId="0D99D6FB" w14:textId="77777777" w:rsidR="00824437" w:rsidRPr="00420F7A" w:rsidRDefault="00824437" w:rsidP="00824437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90DD5" w14:textId="105A20CB" w:rsidR="00824437" w:rsidRPr="00420F7A" w:rsidRDefault="00824437" w:rsidP="00824437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523E23"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69</w:t>
            </w:r>
            <w:r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.</w:t>
            </w:r>
            <w:r w:rsidR="00523E23"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  <w:r w:rsidRPr="00420F7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</w:p>
        </w:tc>
      </w:tr>
      <w:tr w:rsidR="00FE017B" w:rsidRPr="00420F7A" w14:paraId="6612EE3E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692447C4" w14:textId="77777777" w:rsidR="00FE017B" w:rsidRPr="00420F7A" w:rsidRDefault="00FE017B" w:rsidP="00FE017B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2FE21AAC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1026049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1D8BC37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15D7850E" w14:textId="77777777" w:rsidR="00FE017B" w:rsidRPr="00420F7A" w:rsidRDefault="00FE017B" w:rsidP="00FE017B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08181A1E" w14:textId="77777777" w:rsidR="00FE017B" w:rsidRPr="00420F7A" w:rsidRDefault="00FE017B" w:rsidP="00FE017B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FAEB4F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600BF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BB7E61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902AE4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36E50D9F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0C486435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5038F7C1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485914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0323862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DD1C9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19FAC9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AC3F5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C069CD2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BB0CE4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06EA5030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741A9FFC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7F4AB230" w14:textId="77777777" w:rsidR="00FE017B" w:rsidRPr="00420F7A" w:rsidRDefault="00FE017B" w:rsidP="00FE017B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78" w:type="dxa"/>
          </w:tcPr>
          <w:p w14:paraId="6FA2CA54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5338F22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4AAD87F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E4626D5" w14:textId="77777777" w:rsidR="00FE017B" w:rsidRPr="00420F7A" w:rsidRDefault="00FE017B" w:rsidP="00FE017B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644CAF3D" w14:textId="77777777" w:rsidR="00FE017B" w:rsidRPr="00420F7A" w:rsidRDefault="00FE017B" w:rsidP="00FE017B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CEBACB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4E0ED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59B716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75AFBA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0873F63B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63B9E563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6DA1EA64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7A9FFF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FCD16C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9EF696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0AB1BC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54DA0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53D6F12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DB03A5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7D279F63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089F36B4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3C786CAD" w14:textId="77777777" w:rsidR="00FE017B" w:rsidRPr="00420F7A" w:rsidRDefault="00FE017B" w:rsidP="00FE017B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420F7A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1878" w:type="dxa"/>
          </w:tcPr>
          <w:p w14:paraId="72EDF280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2D7D078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309740D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359EDCFB" w14:textId="77777777" w:rsidR="00FE017B" w:rsidRPr="00420F7A" w:rsidRDefault="00FE017B" w:rsidP="00FE017B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2A906C77" w14:textId="77777777" w:rsidR="00FE017B" w:rsidRPr="00420F7A" w:rsidRDefault="00FE017B" w:rsidP="00FE017B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19DDE9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6FD8D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DDD544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2EF69C9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45E23408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11F2F552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30B9F92C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6998D12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269D43B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A3B052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5410B1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54846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467F241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C58041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DD612E2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2096DA40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5F025F9F" w14:textId="77777777" w:rsidR="00FE017B" w:rsidRPr="00420F7A" w:rsidRDefault="00FE017B" w:rsidP="00FE017B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78" w:type="dxa"/>
          </w:tcPr>
          <w:p w14:paraId="791B347E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08" w:right="-378" w:hanging="108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7" w:type="dxa"/>
          </w:tcPr>
          <w:p w14:paraId="23B9CEE5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2A42EA4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642188E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29" w:type="dxa"/>
          </w:tcPr>
          <w:p w14:paraId="758D856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1" w:type="dxa"/>
          </w:tcPr>
          <w:p w14:paraId="5143431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1C729E0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42655DA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7DB8731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2823628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708727DC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C110ED2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572575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0E8DA8A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B8B044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F2FDED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7A8425F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AB20C8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5B96E105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4643581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FE017B" w:rsidRPr="00420F7A" w14:paraId="6EF7D7DB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563F7AB4" w14:textId="77777777" w:rsidR="00FE017B" w:rsidRPr="00420F7A" w:rsidRDefault="00FE017B" w:rsidP="00FE017B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78" w:type="dxa"/>
          </w:tcPr>
          <w:p w14:paraId="5C5320BC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420F7A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7" w:type="dxa"/>
          </w:tcPr>
          <w:p w14:paraId="7C1BA1D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8" w:type="dxa"/>
          </w:tcPr>
          <w:p w14:paraId="4B1D85C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8" w:type="dxa"/>
          </w:tcPr>
          <w:p w14:paraId="46A141A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64.00</w:t>
            </w:r>
          </w:p>
        </w:tc>
        <w:tc>
          <w:tcPr>
            <w:tcW w:w="829" w:type="dxa"/>
          </w:tcPr>
          <w:p w14:paraId="3360D69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64.00</w:t>
            </w:r>
          </w:p>
        </w:tc>
        <w:tc>
          <w:tcPr>
            <w:tcW w:w="811" w:type="dxa"/>
          </w:tcPr>
          <w:p w14:paraId="25157C2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4447E1F1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4B3C03B" w14:textId="77777777" w:rsidR="00FE017B" w:rsidRPr="00420F7A" w:rsidRDefault="00FE017B" w:rsidP="000B7B03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4EE25D91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5D2C5E1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0A236198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A63BCA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2F48B0C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12B37E6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B058F7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F5D6B5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ECFC9E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7A422D3" w14:textId="77777777" w:rsidR="00FE017B" w:rsidRPr="00420F7A" w:rsidRDefault="00FE017B" w:rsidP="00DD35C1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ED8C202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4C9799E6" w14:textId="77777777" w:rsidR="00FE017B" w:rsidRPr="00420F7A" w:rsidRDefault="00FE017B" w:rsidP="00DD35C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FE017B" w:rsidRPr="00420F7A" w14:paraId="6395FB17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3520DB74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420F7A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78" w:type="dxa"/>
          </w:tcPr>
          <w:p w14:paraId="488FC463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</w:tcPr>
          <w:p w14:paraId="4E6DDC3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67A6D49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0635B8AA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</w:tcPr>
          <w:p w14:paraId="55F9FA25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71FE339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0EBD2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07BD7D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A1415F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6F9A994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18F78487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6AA3DE0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2B8961C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077C6D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14C40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DB1462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DCA7C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01C2DF8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1C45EF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6BB3963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6C19FF14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0BCE962C" w14:textId="77777777" w:rsidR="00FE017B" w:rsidRPr="00420F7A" w:rsidRDefault="00FE017B" w:rsidP="00FE017B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78" w:type="dxa"/>
          </w:tcPr>
          <w:p w14:paraId="0F63D048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817" w:type="dxa"/>
          </w:tcPr>
          <w:p w14:paraId="033A19C6" w14:textId="77777777" w:rsidR="00FE017B" w:rsidRPr="00420F7A" w:rsidRDefault="00FE017B" w:rsidP="00FE017B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66FB7C92" w14:textId="77777777" w:rsidR="00FE017B" w:rsidRPr="00420F7A" w:rsidRDefault="00FE017B" w:rsidP="00FE017B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58E6DD5C" w14:textId="77777777" w:rsidR="00FE017B" w:rsidRPr="00420F7A" w:rsidRDefault="00FE017B" w:rsidP="00FE017B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2BC6E79E" w14:textId="77777777" w:rsidR="00FE017B" w:rsidRPr="00420F7A" w:rsidRDefault="00FE017B" w:rsidP="00FE017B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8B0600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60DF41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C61C457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DB5FDA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09D16E9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28BD4FE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976FB1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48AE9D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03979B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FFBD3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90BEA3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24E8A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7FEB3C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44847B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7C9B47A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6E43490B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3C5BA1DE" w14:textId="77777777" w:rsidR="00FE017B" w:rsidRPr="00420F7A" w:rsidRDefault="00FE017B" w:rsidP="00FE017B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225DA861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420F7A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420F7A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817" w:type="dxa"/>
          </w:tcPr>
          <w:p w14:paraId="7E1145D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</w:tcPr>
          <w:p w14:paraId="77B1103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</w:tcPr>
          <w:p w14:paraId="5EC7CFF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829" w:type="dxa"/>
          </w:tcPr>
          <w:p w14:paraId="32831E2A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811" w:type="dxa"/>
          </w:tcPr>
          <w:p w14:paraId="6B28F165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1CC19C1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4A8ED814" w14:textId="77777777" w:rsidR="00FE017B" w:rsidRPr="00420F7A" w:rsidRDefault="00FE017B" w:rsidP="000B7B03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6504656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74B3476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1CC84272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49A9D01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12A05FBE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2D85B2A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D234DB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E6A37C8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BEAD1B1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A7B4B91" w14:textId="77777777" w:rsidR="00FE017B" w:rsidRPr="00420F7A" w:rsidRDefault="00FE017B" w:rsidP="00DD35C1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70ED277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1EAD0270" w14:textId="77777777" w:rsidR="00FE017B" w:rsidRPr="00420F7A" w:rsidRDefault="00FE017B" w:rsidP="00DD35C1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FE017B" w:rsidRPr="00420F7A" w14:paraId="660C49E6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26561A57" w14:textId="77777777" w:rsidR="00FE017B" w:rsidRPr="00420F7A" w:rsidRDefault="00FE017B" w:rsidP="00FE017B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503D5272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5B90CD4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5D1F41C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132A6EB8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</w:tcPr>
          <w:p w14:paraId="5DE6480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6655349" w14:textId="77777777" w:rsidR="00FE017B" w:rsidRPr="00420F7A" w:rsidRDefault="00FE017B" w:rsidP="00FE017B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38FA3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CE358D6" w14:textId="77777777" w:rsidR="00FE017B" w:rsidRPr="00420F7A" w:rsidRDefault="00FE017B" w:rsidP="00FE017B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8D3C93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4FDACA5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1790A45A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2FDCE2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DD9EC7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2C5112E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4E1B9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884CE6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F0781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93B6591" w14:textId="77777777" w:rsidR="00FE017B" w:rsidRPr="00420F7A" w:rsidRDefault="00FE017B" w:rsidP="00FE017B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6B43E66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BCA96E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FE017B" w:rsidRPr="00420F7A" w14:paraId="3B7F7D2D" w14:textId="77777777" w:rsidTr="006461C0">
        <w:trPr>
          <w:gridAfter w:val="1"/>
          <w:wAfter w:w="23" w:type="dxa"/>
        </w:trPr>
        <w:tc>
          <w:tcPr>
            <w:tcW w:w="2235" w:type="dxa"/>
          </w:tcPr>
          <w:p w14:paraId="007BF3EB" w14:textId="77777777" w:rsidR="00FE017B" w:rsidRPr="00420F7A" w:rsidRDefault="00FE017B" w:rsidP="00FE017B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2E493F69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4B126C1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1CC9CEF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0515ADA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</w:tcPr>
          <w:p w14:paraId="2BB3A3E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25A4A725" w14:textId="77777777" w:rsidR="00FE017B" w:rsidRPr="00420F7A" w:rsidRDefault="00FE017B" w:rsidP="00FE017B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AD0D6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61E930BE" w14:textId="77777777" w:rsidR="00FE017B" w:rsidRPr="00420F7A" w:rsidRDefault="00FE017B" w:rsidP="00FE017B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9FFC58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744AE54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784B9974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74AF94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624A795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E1E59F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6F5F7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4AED55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3B346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45676C3" w14:textId="77777777" w:rsidR="00FE017B" w:rsidRPr="00420F7A" w:rsidRDefault="00FE017B" w:rsidP="00FE017B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16EFC7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EF9AD7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FE017B" w:rsidRPr="00420F7A" w14:paraId="287D04A6" w14:textId="77777777" w:rsidTr="006461C0">
        <w:trPr>
          <w:trHeight w:val="306"/>
        </w:trPr>
        <w:tc>
          <w:tcPr>
            <w:tcW w:w="2235" w:type="dxa"/>
            <w:shd w:val="clear" w:color="auto" w:fill="auto"/>
          </w:tcPr>
          <w:p w14:paraId="24F1F8DF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22F83CE1" w14:textId="77777777" w:rsidR="00411549" w:rsidRPr="00420F7A" w:rsidRDefault="00411549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71E54E76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050001B4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6C4DFB2E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06A9F4AC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420F7A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411C1FC2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6EFB34EF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62A9E6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C0B865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012DCF4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575096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5F6292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F96A59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15AC667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727A3AA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6280AD4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93446D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58ED8E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4233F1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37A81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D38AC0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22BBC4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2E259F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A31E38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CCB25F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0C68024A" w14:textId="77777777" w:rsidTr="006461C0">
        <w:tc>
          <w:tcPr>
            <w:tcW w:w="2235" w:type="dxa"/>
            <w:shd w:val="clear" w:color="auto" w:fill="auto"/>
          </w:tcPr>
          <w:p w14:paraId="5F280E73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lastRenderedPageBreak/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78" w:type="dxa"/>
            <w:shd w:val="clear" w:color="auto" w:fill="auto"/>
          </w:tcPr>
          <w:p w14:paraId="1EBF29D2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6B4212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769848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60F00D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189F4BD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22D188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12A6F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19C4D3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44AF7A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B0B457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A75B05E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FFBC57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8D32C5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859C63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165BC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FCB26A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F95996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92BA12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D1EB46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53BA64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68AA8512" w14:textId="77777777" w:rsidTr="006461C0">
        <w:tc>
          <w:tcPr>
            <w:tcW w:w="2235" w:type="dxa"/>
            <w:shd w:val="clear" w:color="auto" w:fill="auto"/>
          </w:tcPr>
          <w:p w14:paraId="0D2C7F6B" w14:textId="77777777" w:rsidR="00FE017B" w:rsidRPr="00420F7A" w:rsidRDefault="00FE017B" w:rsidP="00FE017B">
            <w:pPr>
              <w:pStyle w:val="block"/>
              <w:spacing w:after="0" w:line="240" w:lineRule="auto"/>
              <w:ind w:left="139" w:hanging="157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420F7A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420F7A">
              <w:rPr>
                <w:rFonts w:ascii="Angsana New" w:hAnsi="Angsana New" w:cs="Angsana New"/>
                <w:szCs w:val="22"/>
                <w:cs/>
                <w:lang w:val="th-TH" w:bidi="th-TH"/>
              </w:rPr>
              <w:t>เซนเซส</w:t>
            </w:r>
            <w:r w:rsidRPr="00420F7A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420F7A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78" w:type="dxa"/>
            <w:shd w:val="clear" w:color="auto" w:fill="auto"/>
          </w:tcPr>
          <w:p w14:paraId="7F20D7A0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ให้บริการจดทะเบียนจัดตั้งนิติบุคคล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และบริหาร</w:t>
            </w:r>
            <w:r w:rsidRPr="00420F7A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จัดการอาคารชุด</w:t>
            </w:r>
            <w:r w:rsidRPr="00420F7A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</w:t>
            </w:r>
            <w:r w:rsidRPr="00420F7A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เกี่ยวข้องกับอสังหาริมทรัพย์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29FD185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9B041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EF8BB5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37386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C7B3B0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E95630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6405B0FA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9635D0F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3F5D40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8D4DB2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8E743BF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B1EF08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5495B2F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DFF6EB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B4668A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72974C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C72EE2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5C6A5F" w14:textId="30266C63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Pr="00420F7A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0F699A4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151430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5845EB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231AAA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66BC5C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F8EE3E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Pr="00420F7A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11" w:type="dxa"/>
            <w:shd w:val="clear" w:color="auto" w:fill="auto"/>
          </w:tcPr>
          <w:p w14:paraId="57C98D0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A3502D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BBBBA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1A56D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83901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3C7FF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0672A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46A8DB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CCC0F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14734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396CAD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AF1BEA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72CE1D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DFE93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C02B81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5D7E1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BBC8A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0D3EE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A33F3E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20845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880CF05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092EA7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3A274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502C52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651A0F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4995D1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A9426E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0A49C2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60789E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A4148A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8E056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73106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48DED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98AF8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9278F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137EBB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95B47C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DDCF41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08CA73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EF7BDC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1392CA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71D71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F551C1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247C6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C606B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8FB646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47B4C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EF560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4A15D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66F3D8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99697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6F13B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54B43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918BB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2AB175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E017B" w:rsidRPr="00420F7A" w14:paraId="3CC088B2" w14:textId="77777777" w:rsidTr="006461C0">
        <w:tc>
          <w:tcPr>
            <w:tcW w:w="2235" w:type="dxa"/>
            <w:shd w:val="clear" w:color="auto" w:fill="auto"/>
          </w:tcPr>
          <w:p w14:paraId="70BFED09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0DF568E2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78" w:type="dxa"/>
            <w:shd w:val="clear" w:color="auto" w:fill="auto"/>
          </w:tcPr>
          <w:p w14:paraId="1AC56E43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ตัวแทนในกิจการที่เกี่ยวข้องกับอสังหาริมทรัพย์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2323B0BF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B404FE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D46137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64652E5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8B0B53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E24325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4D18EA3B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DEB23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2FF6528" w14:textId="2D6817EA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29" w:type="dxa"/>
            <w:shd w:val="clear" w:color="auto" w:fill="auto"/>
          </w:tcPr>
          <w:p w14:paraId="6AD87A3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DD62D5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C94FD8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11" w:type="dxa"/>
            <w:shd w:val="clear" w:color="auto" w:fill="auto"/>
          </w:tcPr>
          <w:p w14:paraId="2ACFD98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D7BDE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99BDA9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DD71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2D2082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E8F250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48CFA48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F6A433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AA0A0F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4D033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81581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51DD8B4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50F438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59DD56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11927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42C86D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B3ECFD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3B9034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BBF012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9CDB0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18BD13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BE723C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550EA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1F98F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E3D4C4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A4DB6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F819F1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0F053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6D0783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69FDA0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D7CEDE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FE017B" w:rsidRPr="00420F7A" w14:paraId="11DBDC08" w14:textId="77777777" w:rsidTr="006461C0">
        <w:tc>
          <w:tcPr>
            <w:tcW w:w="2235" w:type="dxa"/>
            <w:shd w:val="clear" w:color="auto" w:fill="auto"/>
          </w:tcPr>
          <w:p w14:paraId="4148E836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78" w:type="dxa"/>
            <w:shd w:val="clear" w:color="auto" w:fill="auto"/>
          </w:tcPr>
          <w:p w14:paraId="25012767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514E58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2375B1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0AE4205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78278A4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FF115D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E0CF8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186146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FC9B39E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7FCAC6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36FF7B7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97EF5B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6A4EC8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012033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11C2C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A69FA7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EB9E36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C56715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45E40D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34AA65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5F6A869D" w14:textId="77777777" w:rsidTr="006461C0">
        <w:trPr>
          <w:trHeight w:val="405"/>
        </w:trPr>
        <w:tc>
          <w:tcPr>
            <w:tcW w:w="2235" w:type="dxa"/>
            <w:shd w:val="clear" w:color="auto" w:fill="auto"/>
          </w:tcPr>
          <w:p w14:paraId="3A94C798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78B9DDE5" w14:textId="77777777" w:rsidR="00FE017B" w:rsidRPr="00420F7A" w:rsidRDefault="00FE017B" w:rsidP="00FE017B">
            <w:pPr>
              <w:pStyle w:val="block"/>
              <w:spacing w:after="0" w:line="240" w:lineRule="auto"/>
              <w:ind w:left="157" w:hanging="261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420F7A"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Pr="00420F7A">
              <w:rPr>
                <w:rFonts w:ascii="Angsana New" w:hAnsi="Angsana New" w:hint="cs"/>
                <w:szCs w:val="22"/>
                <w:cs/>
                <w:lang w:eastAsia="ko-KR"/>
              </w:rPr>
              <w:t>ดีเวลลอปเม้นท์ จำกัด</w:t>
            </w:r>
          </w:p>
        </w:tc>
        <w:tc>
          <w:tcPr>
            <w:tcW w:w="1878" w:type="dxa"/>
            <w:shd w:val="clear" w:color="auto" w:fill="auto"/>
          </w:tcPr>
          <w:p w14:paraId="0D828591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  <w:p w14:paraId="634ACA64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4743397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8FF791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7BD56DC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45E1400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0D6A325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76AADDF" w14:textId="0FAAF444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4</w:t>
            </w:r>
            <w:r w:rsidR="00373865" w:rsidRPr="00420F7A">
              <w:rPr>
                <w:rFonts w:ascii="Angsana New" w:hAnsi="Angsana New"/>
                <w:szCs w:val="22"/>
                <w:lang w:bidi="th-TH"/>
              </w:rPr>
              <w:t>05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="00373865" w:rsidRPr="00420F7A">
              <w:rPr>
                <w:rFonts w:ascii="Angsana New" w:hAnsi="Angsana New"/>
                <w:szCs w:val="22"/>
                <w:lang w:bidi="th-TH"/>
              </w:rPr>
              <w:t>01</w:t>
            </w:r>
          </w:p>
        </w:tc>
        <w:tc>
          <w:tcPr>
            <w:tcW w:w="829" w:type="dxa"/>
            <w:shd w:val="clear" w:color="auto" w:fill="auto"/>
          </w:tcPr>
          <w:p w14:paraId="529D418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5E7486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0.10</w:t>
            </w:r>
          </w:p>
        </w:tc>
        <w:tc>
          <w:tcPr>
            <w:tcW w:w="811" w:type="dxa"/>
            <w:shd w:val="clear" w:color="auto" w:fill="auto"/>
          </w:tcPr>
          <w:p w14:paraId="44D0B2D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56AAB6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EE74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03AC27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9423F5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85DC9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36BF50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FA3F08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4F1C80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905097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49894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2346B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D5D055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4A1DF3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FC7B2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10D2F8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E630C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9319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B20F66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A9A9BC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5DAA9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0B24AE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2F1558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017B" w:rsidRPr="00420F7A" w14:paraId="1C37A7E7" w14:textId="77777777" w:rsidTr="006461C0">
        <w:trPr>
          <w:trHeight w:val="405"/>
        </w:trPr>
        <w:tc>
          <w:tcPr>
            <w:tcW w:w="2235" w:type="dxa"/>
            <w:shd w:val="clear" w:color="auto" w:fill="auto"/>
          </w:tcPr>
          <w:p w14:paraId="14BB10D3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78" w:type="dxa"/>
            <w:shd w:val="clear" w:color="auto" w:fill="auto"/>
          </w:tcPr>
          <w:p w14:paraId="678135AF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62F55BE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9D3AB3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85D732B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4418060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8ABE00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BD7FA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4D7C64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4DD33C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51851C8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1061C21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271F9D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98AEE31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1E0D16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8CD283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18CA5B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BBF22BE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EA4C01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16B2AB9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752BD5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49E6B61D" w14:textId="77777777" w:rsidTr="006461C0">
        <w:trPr>
          <w:trHeight w:val="405"/>
        </w:trPr>
        <w:tc>
          <w:tcPr>
            <w:tcW w:w="2235" w:type="dxa"/>
            <w:shd w:val="clear" w:color="auto" w:fill="auto"/>
          </w:tcPr>
          <w:p w14:paraId="1E30F9D9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57EDC4C2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57A238E4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056D6AAF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51A2659C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5E20E7B0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78" w:type="dxa"/>
            <w:shd w:val="clear" w:color="auto" w:fill="auto"/>
          </w:tcPr>
          <w:p w14:paraId="2F6538DC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5943154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D9532D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FCB61D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1874DD0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651302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3B1791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A7EA21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71E5F6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33E814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FF17340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DF59E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F8801D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FBBDE5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4E6B47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C76664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53F53D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9803E0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D8E4CC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6CE0D7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54665B55" w14:textId="77777777" w:rsidTr="006461C0">
        <w:tc>
          <w:tcPr>
            <w:tcW w:w="2235" w:type="dxa"/>
            <w:shd w:val="clear" w:color="auto" w:fill="auto"/>
          </w:tcPr>
          <w:p w14:paraId="32E55F5C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th-TH" w:bidi="th-TH"/>
              </w:rPr>
            </w:pPr>
            <w:r w:rsidRPr="00420F7A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24882AAF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16DA426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E31760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A89CEDF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73D2232A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F9C008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CC7DF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609B83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DEDBC8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4663BA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10AF00C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BA7E4A8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2FBFB3D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7E236D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5DB9BB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2AB118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7CD272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464410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51FDAC1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217C17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34EF417D" w14:textId="77777777" w:rsidTr="006461C0">
        <w:tc>
          <w:tcPr>
            <w:tcW w:w="2235" w:type="dxa"/>
            <w:shd w:val="clear" w:color="auto" w:fill="auto"/>
          </w:tcPr>
          <w:p w14:paraId="75CAA8F0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78" w:type="dxa"/>
            <w:shd w:val="clear" w:color="auto" w:fill="auto"/>
          </w:tcPr>
          <w:p w14:paraId="7ABFEFF4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0654BB8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91690D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1C0188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317A776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4244256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5CB37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E5DD98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16E450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E5B714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51609DC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9851F0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3033A4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DDFE2F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127BB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D20FA7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536738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4FB4A2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7598068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F9FEA5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64F4C1C7" w14:textId="77777777" w:rsidTr="006461C0">
        <w:tc>
          <w:tcPr>
            <w:tcW w:w="2235" w:type="dxa"/>
            <w:shd w:val="clear" w:color="auto" w:fill="auto"/>
          </w:tcPr>
          <w:p w14:paraId="59B01F5E" w14:textId="77777777" w:rsidR="00FE017B" w:rsidRPr="00420F7A" w:rsidRDefault="00FE017B" w:rsidP="00FE017B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78" w:type="dxa"/>
            <w:shd w:val="clear" w:color="auto" w:fill="auto"/>
          </w:tcPr>
          <w:p w14:paraId="54B03383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06B504AE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420F7A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420F7A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420F7A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817" w:type="dxa"/>
            <w:shd w:val="clear" w:color="auto" w:fill="auto"/>
          </w:tcPr>
          <w:p w14:paraId="698143C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F1113F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D379DD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09AEC99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177D41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D11097E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7DBBBAEA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5FEA7A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38EA205" w14:textId="3571B8CF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829" w:type="dxa"/>
            <w:shd w:val="clear" w:color="auto" w:fill="auto"/>
          </w:tcPr>
          <w:p w14:paraId="61EA650B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8333EEB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101BB1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811" w:type="dxa"/>
            <w:shd w:val="clear" w:color="auto" w:fill="auto"/>
          </w:tcPr>
          <w:p w14:paraId="1A73A67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1C705A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30449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315E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82D78E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384BC6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63C2D2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9E2A47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7C8EDA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2516C3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8B075C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4A45028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EA3CCC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CF485C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BBCEAB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984B2E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2D0855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98154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97500E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AFD20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C18BD38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C1FD80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CB021E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1035D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4EF2E8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DA048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ECB47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50C81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34D9CA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380CE0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6C9DF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017B" w:rsidRPr="00420F7A" w14:paraId="5F0F4B3D" w14:textId="77777777" w:rsidTr="006461C0">
        <w:tc>
          <w:tcPr>
            <w:tcW w:w="2235" w:type="dxa"/>
            <w:shd w:val="clear" w:color="auto" w:fill="auto"/>
          </w:tcPr>
          <w:p w14:paraId="1CBAE036" w14:textId="77777777" w:rsidR="00FE017B" w:rsidRPr="00420F7A" w:rsidRDefault="00FE017B" w:rsidP="00FE017B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420F7A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78" w:type="dxa"/>
            <w:shd w:val="clear" w:color="auto" w:fill="auto"/>
          </w:tcPr>
          <w:p w14:paraId="48384731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 w:rsidRPr="00420F7A">
              <w:rPr>
                <w:rFonts w:ascii="Angsana New" w:hAnsi="Angsana New"/>
                <w:szCs w:val="22"/>
                <w:lang w:bidi="th-TH"/>
              </w:rPr>
              <w:br/>
            </w: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817" w:type="dxa"/>
            <w:shd w:val="clear" w:color="auto" w:fill="auto"/>
          </w:tcPr>
          <w:p w14:paraId="320FF8E5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9CC37B8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8" w:type="dxa"/>
            <w:shd w:val="clear" w:color="auto" w:fill="auto"/>
          </w:tcPr>
          <w:p w14:paraId="1A824F1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421A0AB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8" w:type="dxa"/>
            <w:shd w:val="clear" w:color="auto" w:fill="auto"/>
          </w:tcPr>
          <w:p w14:paraId="66CBB79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B303783" w14:textId="304DEB6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420F7A">
              <w:rPr>
                <w:rFonts w:ascii="Angsana New" w:hAnsi="Angsana New"/>
                <w:szCs w:val="22"/>
                <w:lang w:bidi="th-TH"/>
              </w:rPr>
              <w:t>88</w:t>
            </w:r>
          </w:p>
        </w:tc>
        <w:tc>
          <w:tcPr>
            <w:tcW w:w="829" w:type="dxa"/>
            <w:shd w:val="clear" w:color="auto" w:fill="auto"/>
          </w:tcPr>
          <w:p w14:paraId="73CE6C8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126BCB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  <w:lang w:bidi="th-TH"/>
              </w:rPr>
              <w:t>6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420F7A">
              <w:rPr>
                <w:rFonts w:ascii="Angsana New" w:hAnsi="Angsana New"/>
                <w:szCs w:val="22"/>
                <w:lang w:bidi="th-TH"/>
              </w:rPr>
              <w:t>88</w:t>
            </w:r>
          </w:p>
        </w:tc>
        <w:tc>
          <w:tcPr>
            <w:tcW w:w="811" w:type="dxa"/>
            <w:shd w:val="clear" w:color="auto" w:fill="auto"/>
          </w:tcPr>
          <w:p w14:paraId="562225D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7711E0B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E7079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11A81A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00ED733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699C4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E9D62C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6E4465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20F7A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E6BADD6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3F894A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6AAC9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20F7A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16B2CD6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7A3F8BF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88A6A3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8931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6D0E46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D6281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CE5CE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F98D59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47062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C4E402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C6BFDA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EE390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017B" w:rsidRPr="00420F7A" w14:paraId="3BDA1324" w14:textId="77777777" w:rsidTr="006461C0">
        <w:tc>
          <w:tcPr>
            <w:tcW w:w="2235" w:type="dxa"/>
            <w:shd w:val="clear" w:color="auto" w:fill="auto"/>
          </w:tcPr>
          <w:p w14:paraId="68C640BE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78" w:type="dxa"/>
            <w:shd w:val="clear" w:color="auto" w:fill="auto"/>
          </w:tcPr>
          <w:p w14:paraId="18AEB435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817" w:type="dxa"/>
            <w:shd w:val="clear" w:color="auto" w:fill="auto"/>
          </w:tcPr>
          <w:p w14:paraId="0144206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D9C16B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8" w:type="dxa"/>
            <w:shd w:val="clear" w:color="auto" w:fill="auto"/>
          </w:tcPr>
          <w:p w14:paraId="58212C2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BA78AD5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8" w:type="dxa"/>
            <w:shd w:val="clear" w:color="auto" w:fill="auto"/>
          </w:tcPr>
          <w:p w14:paraId="384C8AF6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74D02D7" w14:textId="6B7BD036" w:rsidR="00FE017B" w:rsidRPr="00420F7A" w:rsidRDefault="00FE017B" w:rsidP="00FE017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29" w:type="dxa"/>
            <w:shd w:val="clear" w:color="auto" w:fill="auto"/>
          </w:tcPr>
          <w:p w14:paraId="1072E58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2DB087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11" w:type="dxa"/>
            <w:shd w:val="clear" w:color="auto" w:fill="auto"/>
          </w:tcPr>
          <w:p w14:paraId="47E1649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CDD1C7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9A0E1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61B9B2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1B878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72BED09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B3150A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F0F7F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0653630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5DCB485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06071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549EC3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FF8006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34440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2203B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BF4D75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AF64BC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C5A7A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ABC5D8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5D951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2D1C91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9ADF3F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17620E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017B" w:rsidRPr="00420F7A" w14:paraId="1DF0ADCE" w14:textId="77777777" w:rsidTr="006461C0">
        <w:tc>
          <w:tcPr>
            <w:tcW w:w="2235" w:type="dxa"/>
            <w:shd w:val="clear" w:color="auto" w:fill="auto"/>
          </w:tcPr>
          <w:p w14:paraId="381D2D43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“UVCP1”</w:t>
            </w:r>
          </w:p>
        </w:tc>
        <w:tc>
          <w:tcPr>
            <w:tcW w:w="1878" w:type="dxa"/>
            <w:shd w:val="clear" w:color="auto" w:fill="auto"/>
          </w:tcPr>
          <w:p w14:paraId="525E2D5E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01FF5AAD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C464510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ED442B7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60105765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DF5B3B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5FBDD75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A6B75B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78EFD3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395E34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83C0336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1541D3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2F17E5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589257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6E9633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5285122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616EE2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8BC76D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28C472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404F9D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69264CDB" w14:textId="77777777" w:rsidTr="006461C0">
        <w:tc>
          <w:tcPr>
            <w:tcW w:w="2235" w:type="dxa"/>
            <w:shd w:val="clear" w:color="auto" w:fill="auto"/>
          </w:tcPr>
          <w:p w14:paraId="354885E0" w14:textId="77777777" w:rsidR="00FE017B" w:rsidRPr="00420F7A" w:rsidRDefault="00FE017B" w:rsidP="00FE017B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พัฒนาอินเตอร์คูล จำก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ัด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>(“PIC”)</w:t>
            </w:r>
          </w:p>
        </w:tc>
        <w:tc>
          <w:tcPr>
            <w:tcW w:w="1878" w:type="dxa"/>
            <w:shd w:val="clear" w:color="auto" w:fill="auto"/>
          </w:tcPr>
          <w:p w14:paraId="3A44AFE4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ผลิตและจ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ำ</w:t>
            </w:r>
            <w:r w:rsidRPr="00420F7A">
              <w:rPr>
                <w:rFonts w:ascii="Angsana New" w:hAnsi="Angsana New"/>
                <w:szCs w:val="22"/>
                <w:cs/>
                <w:lang w:bidi="th-TH"/>
              </w:rPr>
              <w:t>หน่าย</w:t>
            </w: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เครื่องทำความเย็น</w:t>
            </w:r>
          </w:p>
        </w:tc>
        <w:tc>
          <w:tcPr>
            <w:tcW w:w="817" w:type="dxa"/>
            <w:shd w:val="clear" w:color="auto" w:fill="auto"/>
          </w:tcPr>
          <w:p w14:paraId="781C80E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788AE401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60.00</w:t>
            </w:r>
          </w:p>
        </w:tc>
        <w:tc>
          <w:tcPr>
            <w:tcW w:w="808" w:type="dxa"/>
            <w:shd w:val="clear" w:color="auto" w:fill="auto"/>
          </w:tcPr>
          <w:p w14:paraId="0359E76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2B0E7F88" w14:textId="77777777" w:rsidR="00FE017B" w:rsidRPr="00420F7A" w:rsidRDefault="00FE017B" w:rsidP="001E24B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7EFA773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26299E6B" w14:textId="0FF795C3" w:rsidR="00FE017B" w:rsidRPr="00420F7A" w:rsidRDefault="00FE017B" w:rsidP="00444D4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50.00</w:t>
            </w:r>
          </w:p>
        </w:tc>
        <w:tc>
          <w:tcPr>
            <w:tcW w:w="829" w:type="dxa"/>
            <w:shd w:val="clear" w:color="auto" w:fill="auto"/>
          </w:tcPr>
          <w:p w14:paraId="25AF27D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B975890" w14:textId="77777777" w:rsidR="00FE017B" w:rsidRPr="00420F7A" w:rsidRDefault="00FE017B" w:rsidP="001E24B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082D6BC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518C4E2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9E924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45F319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FD7E3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1DFC53E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09EBD6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D42BA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A9A567E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DF4F08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8BCFD5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550655F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84DDB21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DC773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D6B7A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15125E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1275E96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49AA0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48CC8D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00A17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400EA6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37EF92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928468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017B" w:rsidRPr="00420F7A" w14:paraId="36EF9182" w14:textId="77777777" w:rsidTr="006461C0">
        <w:tc>
          <w:tcPr>
            <w:tcW w:w="2235" w:type="dxa"/>
            <w:shd w:val="clear" w:color="auto" w:fill="auto"/>
          </w:tcPr>
          <w:p w14:paraId="7D5F6704" w14:textId="77777777" w:rsidR="00FE017B" w:rsidRPr="00420F7A" w:rsidRDefault="00FE017B" w:rsidP="00FE017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“UVBGP”</w:t>
            </w:r>
          </w:p>
        </w:tc>
        <w:tc>
          <w:tcPr>
            <w:tcW w:w="1878" w:type="dxa"/>
            <w:shd w:val="clear" w:color="auto" w:fill="auto"/>
          </w:tcPr>
          <w:p w14:paraId="4FFFEF26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88677D2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9AF8629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DBAA8AF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CE640F4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856A26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EA0905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0CD8A4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83DD21A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6B21E44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A3FEE72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1AB59C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5A0741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791C0A3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D980ED8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D7E684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57471A4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F38A3C8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EFE53C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039DD67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017B" w:rsidRPr="00420F7A" w14:paraId="1A1B0DD5" w14:textId="77777777" w:rsidTr="006461C0">
        <w:tc>
          <w:tcPr>
            <w:tcW w:w="2235" w:type="dxa"/>
            <w:shd w:val="clear" w:color="auto" w:fill="auto"/>
          </w:tcPr>
          <w:p w14:paraId="1FAE00F2" w14:textId="77777777" w:rsidR="00FE017B" w:rsidRPr="00420F7A" w:rsidRDefault="00FE017B" w:rsidP="00FE017B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บริษัท 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อีสเทอร์น โคเจนเนอเรชั่น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จำกัด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420F7A">
              <w:rPr>
                <w:rFonts w:asciiTheme="majorBidi" w:hAnsiTheme="majorBidi" w:cstheme="majorBidi"/>
                <w:szCs w:val="22"/>
                <w:lang w:eastAsia="ko-KR"/>
              </w:rPr>
              <w:t>(“E-COGEN”)</w:t>
            </w:r>
          </w:p>
        </w:tc>
        <w:tc>
          <w:tcPr>
            <w:tcW w:w="1878" w:type="dxa"/>
            <w:shd w:val="clear" w:color="auto" w:fill="auto"/>
          </w:tcPr>
          <w:p w14:paraId="7166F9C9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68984DD" w14:textId="77777777" w:rsidR="00FE017B" w:rsidRPr="00420F7A" w:rsidRDefault="00FE017B" w:rsidP="00FE017B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34BADB0B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7F71F6C8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521542ED" w14:textId="77777777" w:rsidR="00FE017B" w:rsidRPr="00420F7A" w:rsidRDefault="00FE017B" w:rsidP="001E24B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14B56A13" w14:textId="77777777" w:rsidR="00FE017B" w:rsidRPr="00420F7A" w:rsidRDefault="00FE017B" w:rsidP="001E24B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2839090C" w14:textId="77777777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04C2E1DB" w14:textId="2F1CD578" w:rsidR="00FE017B" w:rsidRPr="00420F7A" w:rsidRDefault="00FE017B" w:rsidP="00FE017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1,000.00</w:t>
            </w:r>
          </w:p>
        </w:tc>
        <w:tc>
          <w:tcPr>
            <w:tcW w:w="829" w:type="dxa"/>
            <w:shd w:val="clear" w:color="auto" w:fill="auto"/>
          </w:tcPr>
          <w:p w14:paraId="435F445B" w14:textId="77777777" w:rsidR="00FE017B" w:rsidRPr="00420F7A" w:rsidRDefault="00FE017B" w:rsidP="001E24B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38CE40EF" w14:textId="77777777" w:rsidR="00FE017B" w:rsidRPr="00420F7A" w:rsidRDefault="00FE017B" w:rsidP="001E24B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B9DDD8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249441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C4EB7C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08ACD7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7F80FEB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2874FC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C0BB7D2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897ADCF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DF3B2B8" w14:textId="77777777" w:rsidR="00FE017B" w:rsidRPr="00420F7A" w:rsidRDefault="00FE017B" w:rsidP="00FE017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91C127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FE107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1CB6567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2FDD9A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941FE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8ED42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5D2DEFC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C13380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19A0E" w14:textId="77777777" w:rsidR="00FE017B" w:rsidRPr="00420F7A" w:rsidRDefault="00FE017B" w:rsidP="00FE017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CDFDBC9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2FF798D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E6CD4C" w14:textId="77777777" w:rsidR="00FE017B" w:rsidRPr="00420F7A" w:rsidRDefault="00FE017B" w:rsidP="00FE017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A5EA37E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B2EC2A" w14:textId="77777777" w:rsidR="00FE017B" w:rsidRPr="00420F7A" w:rsidRDefault="00FE017B" w:rsidP="00FE017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33F" w:rsidRPr="00420F7A" w14:paraId="1E6AF444" w14:textId="77777777" w:rsidTr="006461C0">
        <w:tc>
          <w:tcPr>
            <w:tcW w:w="2235" w:type="dxa"/>
            <w:shd w:val="clear" w:color="auto" w:fill="auto"/>
          </w:tcPr>
          <w:p w14:paraId="1AEE608D" w14:textId="45E37020" w:rsidR="0004633F" w:rsidRPr="00420F7A" w:rsidRDefault="0004633F" w:rsidP="000E13A5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ยูวีบีจีพี คลีน เอ็นเนอร์ยี่ จำกัด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420F7A">
              <w:rPr>
                <w:rFonts w:asciiTheme="majorBidi" w:hAnsiTheme="majorBidi" w:cstheme="majorBidi"/>
                <w:szCs w:val="22"/>
                <w:lang w:eastAsia="ko-KR"/>
              </w:rPr>
              <w:t>(“</w:t>
            </w:r>
            <w:r w:rsidRPr="00420F7A">
              <w:rPr>
                <w:rFonts w:asciiTheme="majorBidi" w:hAnsiTheme="majorBidi" w:cstheme="majorBidi"/>
                <w:szCs w:val="22"/>
                <w:lang w:val="en-US" w:eastAsia="ko-KR" w:bidi="th-TH"/>
              </w:rPr>
              <w:t>UVCE</w:t>
            </w:r>
            <w:r w:rsidRPr="00420F7A">
              <w:rPr>
                <w:rFonts w:asciiTheme="majorBidi" w:hAnsiTheme="majorBidi" w:cstheme="majorBidi"/>
                <w:szCs w:val="22"/>
                <w:lang w:eastAsia="ko-KR"/>
              </w:rPr>
              <w:t>”)</w:t>
            </w:r>
          </w:p>
        </w:tc>
        <w:tc>
          <w:tcPr>
            <w:tcW w:w="1878" w:type="dxa"/>
            <w:shd w:val="clear" w:color="auto" w:fill="auto"/>
          </w:tcPr>
          <w:p w14:paraId="45FAAF3B" w14:textId="6B0C19F6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75" w:right="-63" w:hanging="175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ผลิต</w:t>
            </w:r>
            <w:r w:rsidR="00A13066" w:rsidRPr="00420F7A">
              <w:rPr>
                <w:rFonts w:ascii="Angsana New" w:hAnsi="Angsana New" w:hint="cs"/>
                <w:szCs w:val="22"/>
                <w:cs/>
                <w:lang w:bidi="th-TH"/>
              </w:rPr>
              <w:t xml:space="preserve">ไฟฟ้าจากพลังงานแสงอาทิตย์ </w:t>
            </w:r>
          </w:p>
        </w:tc>
        <w:tc>
          <w:tcPr>
            <w:tcW w:w="817" w:type="dxa"/>
            <w:shd w:val="clear" w:color="auto" w:fill="auto"/>
          </w:tcPr>
          <w:p w14:paraId="5435FFF0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D213224" w14:textId="5CDAE3DC" w:rsidR="0004633F" w:rsidRPr="00420F7A" w:rsidRDefault="00A13066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val="en-US" w:bidi="th-TH"/>
              </w:rPr>
              <w:t>55</w:t>
            </w:r>
            <w:r w:rsidR="0004633F" w:rsidRPr="00420F7A">
              <w:rPr>
                <w:rFonts w:ascii="Angsana New" w:hAnsi="Angsana New"/>
                <w:szCs w:val="22"/>
              </w:rPr>
              <w:t>.00</w:t>
            </w:r>
          </w:p>
        </w:tc>
        <w:tc>
          <w:tcPr>
            <w:tcW w:w="808" w:type="dxa"/>
            <w:shd w:val="clear" w:color="auto" w:fill="auto"/>
          </w:tcPr>
          <w:p w14:paraId="7A915E85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D8D6266" w14:textId="01879CA9" w:rsidR="0004633F" w:rsidRPr="00420F7A" w:rsidRDefault="0004633F" w:rsidP="000463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5BFED2CB" w14:textId="77777777" w:rsidR="00A13066" w:rsidRPr="00420F7A" w:rsidRDefault="00A13066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7404BC4B" w14:textId="5422F431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17.50</w:t>
            </w:r>
          </w:p>
        </w:tc>
        <w:tc>
          <w:tcPr>
            <w:tcW w:w="829" w:type="dxa"/>
            <w:shd w:val="clear" w:color="auto" w:fill="auto"/>
          </w:tcPr>
          <w:p w14:paraId="4CCD0F8E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74B86FE5" w14:textId="71DA87C2" w:rsidR="0004633F" w:rsidRPr="00420F7A" w:rsidRDefault="0004633F" w:rsidP="000463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7972120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2A99EB3" w14:textId="2BDEA803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3A1245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7E03756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EDBA15A" w14:textId="0FB79338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AC9F40D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0978EEF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0A48864" w14:textId="21531428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3112CEF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391841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F5A70A" w14:textId="2864214C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15F8C8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45E367B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F5FBCE" w14:textId="4D5CC64E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C9DDF0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B306BF5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E53FA54" w14:textId="0BAA9D1A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766EC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B59B51B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F42FB1" w14:textId="2B858B4D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D68FD7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D3DCF2E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58EC37" w14:textId="0741F91F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33F" w:rsidRPr="00420F7A" w14:paraId="79D1C9C9" w14:textId="77777777" w:rsidTr="006461C0">
        <w:tc>
          <w:tcPr>
            <w:tcW w:w="2235" w:type="dxa"/>
            <w:shd w:val="clear" w:color="auto" w:fill="auto"/>
          </w:tcPr>
          <w:p w14:paraId="082998F7" w14:textId="77777777" w:rsidR="0004633F" w:rsidRPr="00420F7A" w:rsidRDefault="0004633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3EDE016A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65E9167F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A1101EB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98370E9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028F5AA3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094D756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915D9F4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657631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1808613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AA46D41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100353F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079B89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E6B4F3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3B8DAD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5B06105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A86BA7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ACED55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E1997E4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6E4E0A3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58AD31D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5ECF" w:rsidRPr="00420F7A" w14:paraId="72CBE51F" w14:textId="77777777" w:rsidTr="006461C0">
        <w:tc>
          <w:tcPr>
            <w:tcW w:w="2235" w:type="dxa"/>
            <w:shd w:val="clear" w:color="auto" w:fill="auto"/>
          </w:tcPr>
          <w:p w14:paraId="5F7DDF1F" w14:textId="77777777" w:rsidR="00345ECF" w:rsidRPr="00420F7A" w:rsidRDefault="00345EC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7AE59774" w14:textId="77777777" w:rsidR="00345ECF" w:rsidRPr="00420F7A" w:rsidRDefault="00345EC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54F02C42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CDEC834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9B33FC5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5CA229FA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4314B9D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22EA02E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1C3A587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9B21B50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0CEB2CB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4ADCA59" w14:textId="77777777" w:rsidR="00345ECF" w:rsidRPr="00420F7A" w:rsidRDefault="00345EC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A387F71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47DD3FD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A3A64C1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D3823C5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DC1065F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1E4121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0B567ED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A60E03C" w14:textId="77777777" w:rsidR="00345ECF" w:rsidRPr="00420F7A" w:rsidRDefault="00345EC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18768C9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45ECF" w:rsidRPr="00420F7A" w14:paraId="42178D09" w14:textId="77777777" w:rsidTr="006461C0">
        <w:tc>
          <w:tcPr>
            <w:tcW w:w="2235" w:type="dxa"/>
            <w:shd w:val="clear" w:color="auto" w:fill="auto"/>
          </w:tcPr>
          <w:p w14:paraId="3C6B817A" w14:textId="77777777" w:rsidR="00345ECF" w:rsidRPr="00420F7A" w:rsidRDefault="00345EC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0352FAF8" w14:textId="77777777" w:rsidR="00345ECF" w:rsidRPr="00420F7A" w:rsidRDefault="00345EC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172A0D0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58FFF31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03DCB0D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1DA379CE" w14:textId="77777777" w:rsidR="00345ECF" w:rsidRPr="00420F7A" w:rsidRDefault="00345EC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384A3A3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28668DA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971355B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718CCCF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D75F87D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1CAC4B4" w14:textId="77777777" w:rsidR="00345ECF" w:rsidRPr="00420F7A" w:rsidRDefault="00345EC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AE8F972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6B64BE6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A8AAD51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27D285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3C406D8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2474DBC" w14:textId="77777777" w:rsidR="00345ECF" w:rsidRPr="00420F7A" w:rsidRDefault="00345EC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47DE0C9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C2587C4" w14:textId="77777777" w:rsidR="00345ECF" w:rsidRPr="00420F7A" w:rsidRDefault="00345EC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6D630B5" w14:textId="77777777" w:rsidR="00345ECF" w:rsidRPr="00420F7A" w:rsidRDefault="00345EC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33F" w:rsidRPr="00420F7A" w14:paraId="35860696" w14:textId="77777777" w:rsidTr="006461C0">
        <w:tc>
          <w:tcPr>
            <w:tcW w:w="2235" w:type="dxa"/>
            <w:shd w:val="clear" w:color="auto" w:fill="auto"/>
          </w:tcPr>
          <w:p w14:paraId="00372473" w14:textId="77777777" w:rsidR="0004633F" w:rsidRPr="00420F7A" w:rsidRDefault="0004633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5E7E1024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53E100B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8FA4B7D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52EDDEB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42043C3D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787CF05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1DCB01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201DD8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C9D2B2F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48E966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D2D79BD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4A40C99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4840140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730F2E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E27AAD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A892FFD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C02E18A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59342C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D7679E2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52E8A8D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33F" w:rsidRPr="00420F7A" w14:paraId="69AD6D25" w14:textId="77777777" w:rsidTr="006461C0">
        <w:tc>
          <w:tcPr>
            <w:tcW w:w="2235" w:type="dxa"/>
            <w:shd w:val="clear" w:color="auto" w:fill="auto"/>
          </w:tcPr>
          <w:p w14:paraId="458DB2C5" w14:textId="77777777" w:rsidR="0004633F" w:rsidRPr="00420F7A" w:rsidRDefault="0004633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68101B3C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4CF1CDAC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36C2981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7813AE5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53BD0E93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6E4FDC3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E7EBF1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1536F0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8D7C173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8254B6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9CB29CE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20F86D3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8B40EF7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EAEEA0E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55EA22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6040C65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45C43B4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29E0F08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B37A0E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45E1DE3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33F" w:rsidRPr="00420F7A" w14:paraId="767E7BB1" w14:textId="77777777" w:rsidTr="006461C0">
        <w:tc>
          <w:tcPr>
            <w:tcW w:w="2235" w:type="dxa"/>
            <w:shd w:val="clear" w:color="auto" w:fill="auto"/>
          </w:tcPr>
          <w:p w14:paraId="3D4122EC" w14:textId="77777777" w:rsidR="0004633F" w:rsidRPr="00420F7A" w:rsidRDefault="0004633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420F7A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“E-COGEN”</w:t>
            </w:r>
          </w:p>
        </w:tc>
        <w:tc>
          <w:tcPr>
            <w:tcW w:w="1878" w:type="dxa"/>
            <w:shd w:val="clear" w:color="auto" w:fill="auto"/>
          </w:tcPr>
          <w:p w14:paraId="06E58297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DCF9FF1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137A62A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EEE42EC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358A0AE9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BD168CF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AE90B5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2F262D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7C6D24F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17EF273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27DFC5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AC07909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4F02603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BEF0F7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D3121EC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0EF1E79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070C339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0FE558B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24AEA8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24D31DB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4633F" w:rsidRPr="00420F7A" w14:paraId="00C482CE" w14:textId="77777777" w:rsidTr="006461C0">
        <w:tc>
          <w:tcPr>
            <w:tcW w:w="2235" w:type="dxa"/>
            <w:shd w:val="clear" w:color="auto" w:fill="auto"/>
          </w:tcPr>
          <w:p w14:paraId="6D5C2D09" w14:textId="77777777" w:rsidR="0004633F" w:rsidRPr="00420F7A" w:rsidRDefault="0004633F" w:rsidP="0004633F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เอสทีซี เอ็นเนอร์ยี่ จ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กัด(“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>STCE”)</w:t>
            </w:r>
          </w:p>
        </w:tc>
        <w:tc>
          <w:tcPr>
            <w:tcW w:w="1878" w:type="dxa"/>
            <w:shd w:val="clear" w:color="auto" w:fill="auto"/>
          </w:tcPr>
          <w:p w14:paraId="0438964E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9EACE55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0FFA5BDD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12A2DD9E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0D1CAFF2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20969D93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749C180A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0B38ED67" w14:textId="23533883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784.48</w:t>
            </w:r>
          </w:p>
        </w:tc>
        <w:tc>
          <w:tcPr>
            <w:tcW w:w="829" w:type="dxa"/>
            <w:shd w:val="clear" w:color="auto" w:fill="auto"/>
          </w:tcPr>
          <w:p w14:paraId="21F84377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C40E4CD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70966BA1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5ABF38D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AB5000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728D96F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2A2B1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DC44BA0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E962864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1987A7E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9FF87C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10C762E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61E80F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46CE7C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66C58D1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59827CF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3C20E5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2C6ABDD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ABBF96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5ACBA3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E431E6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F24EB9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C31268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FA5FBB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DB696D1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33F" w:rsidRPr="00420F7A" w14:paraId="2539A9FA" w14:textId="77777777" w:rsidTr="006461C0">
        <w:tc>
          <w:tcPr>
            <w:tcW w:w="2235" w:type="dxa"/>
            <w:shd w:val="clear" w:color="auto" w:fill="auto"/>
          </w:tcPr>
          <w:p w14:paraId="0DDAD921" w14:textId="77777777" w:rsidR="0004633F" w:rsidRPr="00420F7A" w:rsidRDefault="0004633F" w:rsidP="0004633F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บริษัท เอเพ็กซ์ เอ็นเนอยี่ โซลูชั่น 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(“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>APEX”)</w:t>
            </w:r>
          </w:p>
        </w:tc>
        <w:tc>
          <w:tcPr>
            <w:tcW w:w="1878" w:type="dxa"/>
            <w:shd w:val="clear" w:color="auto" w:fill="auto"/>
          </w:tcPr>
          <w:p w14:paraId="1FC874A0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82ECE7D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66B487FB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6D1A65D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23E81321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1932AE8F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4AABBD40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0F27E590" w14:textId="39881AEA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253.57</w:t>
            </w:r>
          </w:p>
        </w:tc>
        <w:tc>
          <w:tcPr>
            <w:tcW w:w="829" w:type="dxa"/>
            <w:shd w:val="clear" w:color="auto" w:fill="auto"/>
          </w:tcPr>
          <w:p w14:paraId="089E7E30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35BA5BE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2DF24D9B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397F625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CAC42E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8D4F146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C38FF18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19F0E84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DFCACC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17D2B6E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F7EC54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325CC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21D5D43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B8FA490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0A8FE4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E2EEA90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E9862E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1CD73D1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E1025B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23FFFA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01FE606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C85A9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48D1D7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3A6DD4E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84B5A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33F" w:rsidRPr="00420F7A" w14:paraId="173DC9BF" w14:textId="77777777" w:rsidTr="006461C0">
        <w:tc>
          <w:tcPr>
            <w:tcW w:w="2235" w:type="dxa"/>
            <w:shd w:val="clear" w:color="auto" w:fill="auto"/>
          </w:tcPr>
          <w:p w14:paraId="303A9B49" w14:textId="77777777" w:rsidR="0004633F" w:rsidRPr="00420F7A" w:rsidRDefault="0004633F" w:rsidP="0004633F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 xml:space="preserve">บริษัท แทค เอ็นเนอยี่ </w:t>
            </w:r>
            <w:r w:rsidRPr="00420F7A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>จำ</w:t>
            </w:r>
            <w:r w:rsidRPr="00420F7A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กัด (“</w:t>
            </w:r>
            <w:r w:rsidRPr="00420F7A">
              <w:rPr>
                <w:rFonts w:ascii="Angsana New" w:hAnsi="Angsana New" w:cs="Angsana New"/>
                <w:spacing w:val="-6"/>
                <w:szCs w:val="22"/>
                <w:lang w:val="en-US" w:bidi="th-TH"/>
              </w:rPr>
              <w:t>TAC”)</w:t>
            </w:r>
          </w:p>
        </w:tc>
        <w:tc>
          <w:tcPr>
            <w:tcW w:w="1878" w:type="dxa"/>
            <w:shd w:val="clear" w:color="auto" w:fill="auto"/>
          </w:tcPr>
          <w:p w14:paraId="53641397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41505A0D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429B8887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63D17AC8" w14:textId="357D549B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1,990.00</w:t>
            </w:r>
          </w:p>
        </w:tc>
        <w:tc>
          <w:tcPr>
            <w:tcW w:w="829" w:type="dxa"/>
            <w:shd w:val="clear" w:color="auto" w:fill="auto"/>
          </w:tcPr>
          <w:p w14:paraId="76603F64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56CDF61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2766A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B4582BE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4B5A2BD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7312645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395F757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B3E8904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1B3213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35CD1A6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E3C9D5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FC2EC3D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D9D60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DBB5514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BB94A3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5423025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33F" w:rsidRPr="00420F7A" w14:paraId="3B1CFEB8" w14:textId="77777777" w:rsidTr="006461C0">
        <w:tc>
          <w:tcPr>
            <w:tcW w:w="2235" w:type="dxa"/>
            <w:shd w:val="clear" w:color="auto" w:fill="auto"/>
          </w:tcPr>
          <w:p w14:paraId="387150BF" w14:textId="77777777" w:rsidR="0004633F" w:rsidRPr="00420F7A" w:rsidRDefault="0004633F" w:rsidP="0004633F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บริษัท ทัศน์ศิริ จ</w:t>
            </w:r>
            <w:r w:rsidRPr="00420F7A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>ำ</w:t>
            </w:r>
            <w:r w:rsidRPr="00420F7A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กั</w:t>
            </w:r>
            <w:r w:rsidRPr="00420F7A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 xml:space="preserve">ด </w:t>
            </w:r>
            <w:r w:rsidRPr="00420F7A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(“</w:t>
            </w:r>
            <w:r w:rsidRPr="00420F7A">
              <w:rPr>
                <w:rFonts w:ascii="Angsana New" w:hAnsi="Angsana New" w:cs="Angsana New"/>
                <w:spacing w:val="-6"/>
                <w:szCs w:val="22"/>
                <w:lang w:val="en-US" w:bidi="th-TH"/>
              </w:rPr>
              <w:t>TSR”)</w:t>
            </w:r>
          </w:p>
        </w:tc>
        <w:tc>
          <w:tcPr>
            <w:tcW w:w="1878" w:type="dxa"/>
            <w:shd w:val="clear" w:color="auto" w:fill="auto"/>
          </w:tcPr>
          <w:p w14:paraId="6E33773E" w14:textId="77777777" w:rsidR="0004633F" w:rsidRPr="00420F7A" w:rsidRDefault="0004633F" w:rsidP="0004633F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477266C8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0ADDD7CF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7BACC8CF" w14:textId="242390BB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620.00</w:t>
            </w:r>
          </w:p>
        </w:tc>
        <w:tc>
          <w:tcPr>
            <w:tcW w:w="829" w:type="dxa"/>
            <w:shd w:val="clear" w:color="auto" w:fill="auto"/>
          </w:tcPr>
          <w:p w14:paraId="2EA09846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1FE7EA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4CF872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2E4275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5C56303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07424F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2BBA88C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43DC3E6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0911B82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9D9129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ABAFFC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08B0AB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638B0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259929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59EF8C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24779E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33F" w:rsidRPr="00420F7A" w14:paraId="4D9BA94F" w14:textId="77777777" w:rsidTr="006461C0">
        <w:tc>
          <w:tcPr>
            <w:tcW w:w="2235" w:type="dxa"/>
            <w:shd w:val="clear" w:color="auto" w:fill="auto"/>
          </w:tcPr>
          <w:p w14:paraId="6264AFD5" w14:textId="77777777" w:rsidR="0004633F" w:rsidRPr="00420F7A" w:rsidRDefault="0004633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พีพีทีซี จ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 (“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>PPTC”)</w:t>
            </w:r>
          </w:p>
        </w:tc>
        <w:tc>
          <w:tcPr>
            <w:tcW w:w="1878" w:type="dxa"/>
            <w:shd w:val="clear" w:color="auto" w:fill="auto"/>
          </w:tcPr>
          <w:p w14:paraId="4BBA7A29" w14:textId="77777777" w:rsidR="0004633F" w:rsidRPr="00420F7A" w:rsidRDefault="0004633F" w:rsidP="0004633F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7" w:type="dxa"/>
            <w:shd w:val="clear" w:color="auto" w:fill="auto"/>
          </w:tcPr>
          <w:p w14:paraId="4BED536E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40.98</w:t>
            </w:r>
          </w:p>
        </w:tc>
        <w:tc>
          <w:tcPr>
            <w:tcW w:w="808" w:type="dxa"/>
            <w:shd w:val="clear" w:color="auto" w:fill="auto"/>
          </w:tcPr>
          <w:p w14:paraId="6AA68950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11EEA08D" w14:textId="03742849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1,484.00</w:t>
            </w:r>
          </w:p>
        </w:tc>
        <w:tc>
          <w:tcPr>
            <w:tcW w:w="829" w:type="dxa"/>
            <w:shd w:val="clear" w:color="auto" w:fill="auto"/>
          </w:tcPr>
          <w:p w14:paraId="0A91F693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1CAD2578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832BAF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82FB02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886220F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CD57B6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4EB2197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B74602B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A9A21F1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6150FF6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124268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48A7B27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A36C2D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B79A82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33D327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0385ED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4633F" w:rsidRPr="00420F7A" w14:paraId="25257621" w14:textId="77777777" w:rsidTr="006461C0">
        <w:tc>
          <w:tcPr>
            <w:tcW w:w="2235" w:type="dxa"/>
            <w:shd w:val="clear" w:color="auto" w:fill="auto"/>
          </w:tcPr>
          <w:p w14:paraId="67BB2CEA" w14:textId="77777777" w:rsidR="0004633F" w:rsidRPr="00420F7A" w:rsidRDefault="0004633F" w:rsidP="0004633F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บริษัท 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เอสเอสยูที จ</w:t>
            </w:r>
            <w:r w:rsidRPr="00420F7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420F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 (“</w:t>
            </w:r>
            <w:r w:rsidRPr="00420F7A">
              <w:rPr>
                <w:rFonts w:ascii="Angsana New" w:hAnsi="Angsana New" w:cs="Angsana New"/>
                <w:szCs w:val="22"/>
                <w:lang w:val="en-US" w:bidi="th-TH"/>
              </w:rPr>
              <w:t>SSUT”)</w:t>
            </w:r>
          </w:p>
        </w:tc>
        <w:tc>
          <w:tcPr>
            <w:tcW w:w="1878" w:type="dxa"/>
            <w:shd w:val="clear" w:color="auto" w:fill="auto"/>
          </w:tcPr>
          <w:p w14:paraId="12B6F875" w14:textId="77777777" w:rsidR="0004633F" w:rsidRPr="00420F7A" w:rsidRDefault="0004633F" w:rsidP="0004633F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  <w:r w:rsidRPr="00420F7A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7" w:type="dxa"/>
            <w:shd w:val="clear" w:color="auto" w:fill="auto"/>
          </w:tcPr>
          <w:p w14:paraId="1066661E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4368368F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1001E57E" w14:textId="1A3A1D89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2,919.00</w:t>
            </w:r>
          </w:p>
        </w:tc>
        <w:tc>
          <w:tcPr>
            <w:tcW w:w="829" w:type="dxa"/>
            <w:shd w:val="clear" w:color="auto" w:fill="auto"/>
          </w:tcPr>
          <w:p w14:paraId="33CDC893" w14:textId="77777777" w:rsidR="0004633F" w:rsidRPr="00420F7A" w:rsidRDefault="0004633F" w:rsidP="0004633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20F7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789472E9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0947BB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911D122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B90FD76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458783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1091353" w14:textId="77777777" w:rsidR="0004633F" w:rsidRPr="00420F7A" w:rsidRDefault="0004633F" w:rsidP="0004633F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4373138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467F18F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2AAC7FA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C6912C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58BC062C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5A0DF" w14:textId="77777777" w:rsidR="0004633F" w:rsidRPr="00420F7A" w:rsidRDefault="0004633F" w:rsidP="0004633F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A397183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C49B04" w14:textId="77777777" w:rsidR="0004633F" w:rsidRPr="00420F7A" w:rsidRDefault="0004633F" w:rsidP="0004633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97B958F" w14:textId="77777777" w:rsidR="0004633F" w:rsidRPr="00420F7A" w:rsidRDefault="0004633F" w:rsidP="0004633F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420F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3"/>
    </w:tbl>
    <w:p w14:paraId="040B1BA6" w14:textId="61843DE5" w:rsidR="0032611E" w:rsidRPr="00420F7A" w:rsidRDefault="0032611E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/>
          <w:sz w:val="28"/>
          <w:szCs w:val="28"/>
          <w:cs/>
        </w:rPr>
        <w:br w:type="page"/>
      </w:r>
    </w:p>
    <w:p w14:paraId="7D2D5E39" w14:textId="288F3E60" w:rsidR="0032611E" w:rsidRPr="00420F7A" w:rsidRDefault="0032611E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  <w:sectPr w:rsidR="0032611E" w:rsidRPr="00420F7A" w:rsidSect="00AE57C8">
          <w:footerReference w:type="default" r:id="rId10"/>
          <w:pgSz w:w="16840" w:h="11907" w:orient="landscape" w:code="9"/>
          <w:pgMar w:top="1152" w:right="691" w:bottom="1152" w:left="576" w:header="720" w:footer="576" w:gutter="0"/>
          <w:pgNumType w:start="35"/>
          <w:cols w:space="708"/>
          <w:docGrid w:linePitch="360"/>
        </w:sectPr>
      </w:pPr>
    </w:p>
    <w:p w14:paraId="4E2D9223" w14:textId="00B29A12" w:rsidR="0032611E" w:rsidRPr="00420F7A" w:rsidRDefault="0032611E" w:rsidP="0032611E">
      <w:pPr>
        <w:ind w:left="549" w:right="-2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lastRenderedPageBreak/>
        <w:t xml:space="preserve">บริษัทย่อยทั้งหมดจดทะเบียนและดำเนินธุรกิจในประเทศไทย และ ณ วันที่ </w:t>
      </w:r>
      <w:r w:rsidR="004E14D0" w:rsidRPr="00420F7A">
        <w:rPr>
          <w:rFonts w:ascii="Angsana New" w:hAnsi="Angsana New"/>
          <w:sz w:val="28"/>
          <w:szCs w:val="28"/>
        </w:rPr>
        <w:t xml:space="preserve">30 </w:t>
      </w:r>
      <w:r w:rsidR="004E14D0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ไม่มีเงินลงทุนในบริษัทย่อยซึ่งจดทะเบียนในตลาดหลักทรัพย์แห่งประเทศไทย</w:t>
      </w:r>
    </w:p>
    <w:p w14:paraId="5ECD4F06" w14:textId="055D72A6" w:rsidR="007D0AC4" w:rsidRPr="00420F7A" w:rsidRDefault="007D0AC4" w:rsidP="0032611E">
      <w:pPr>
        <w:ind w:left="549" w:right="-25"/>
        <w:rPr>
          <w:rFonts w:ascii="Angsana New" w:hAnsi="Angsana New"/>
          <w:sz w:val="22"/>
          <w:szCs w:val="22"/>
        </w:rPr>
      </w:pPr>
    </w:p>
    <w:p w14:paraId="5F6E88AC" w14:textId="547F0773" w:rsidR="007D0AC4" w:rsidRPr="00420F7A" w:rsidRDefault="007D0AC4" w:rsidP="007D0AC4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การจัดตั้งบริษัท</w:t>
      </w:r>
      <w:r w:rsidRPr="00420F7A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และการ</w:t>
      </w:r>
      <w:r w:rsidRPr="00420F7A">
        <w:rPr>
          <w:rFonts w:ascii="Angsana New" w:hAnsi="Angsana New"/>
          <w:b/>
          <w:bCs/>
          <w:i/>
          <w:iCs/>
          <w:sz w:val="28"/>
          <w:szCs w:val="28"/>
          <w:cs/>
        </w:rPr>
        <w:t>เพิ่มทุน</w:t>
      </w:r>
      <w:r w:rsidR="0027042D" w:rsidRPr="00420F7A">
        <w:rPr>
          <w:rFonts w:ascii="Angsana New" w:hAnsi="Angsana New" w:hint="cs"/>
          <w:b/>
          <w:bCs/>
          <w:i/>
          <w:iCs/>
          <w:sz w:val="28"/>
          <w:szCs w:val="28"/>
          <w:cs/>
        </w:rPr>
        <w:t>ในบริษัทย่อย</w:t>
      </w:r>
    </w:p>
    <w:p w14:paraId="3F3C045E" w14:textId="77777777" w:rsidR="007D0AC4" w:rsidRPr="00420F7A" w:rsidRDefault="007D0AC4" w:rsidP="007D0AC4">
      <w:pPr>
        <w:ind w:left="549" w:right="-25"/>
        <w:rPr>
          <w:rFonts w:ascii="Angsana New" w:hAnsi="Angsana New"/>
          <w:b/>
          <w:bCs/>
          <w:sz w:val="22"/>
          <w:szCs w:val="22"/>
        </w:rPr>
      </w:pPr>
    </w:p>
    <w:p w14:paraId="61B43F6B" w14:textId="67A93686" w:rsidR="007D0AC4" w:rsidRPr="00420F7A" w:rsidRDefault="007D0AC4" w:rsidP="007D0AC4">
      <w:pPr>
        <w:ind w:left="540" w:right="-29"/>
        <w:rPr>
          <w:rFonts w:ascii="Angsana New" w:eastAsia="Batang" w:hAnsi="Angsana New"/>
          <w:sz w:val="28"/>
          <w:szCs w:val="28"/>
        </w:rPr>
      </w:pPr>
      <w:r w:rsidRPr="00420F7A">
        <w:rPr>
          <w:rFonts w:ascii="Angsana New" w:eastAsia="Batang" w:hAnsi="Angsana New" w:hint="cs"/>
          <w:sz w:val="28"/>
          <w:szCs w:val="28"/>
          <w:cs/>
        </w:rPr>
        <w:t xml:space="preserve">ในระหว่างงวดเก้าเดือนสิ้นสุดวันที่ </w:t>
      </w:r>
      <w:r w:rsidRPr="00420F7A">
        <w:rPr>
          <w:rFonts w:ascii="Angsana New" w:hAnsi="Angsana New"/>
          <w:sz w:val="28"/>
          <w:szCs w:val="28"/>
        </w:rPr>
        <w:t xml:space="preserve">30 </w:t>
      </w:r>
      <w:r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eastAsia="Batang" w:hAnsi="Angsana New" w:hint="cs"/>
          <w:sz w:val="28"/>
          <w:szCs w:val="28"/>
          <w:cs/>
        </w:rPr>
        <w:t>มี</w:t>
      </w:r>
      <w:r w:rsidR="00077204" w:rsidRPr="00420F7A">
        <w:rPr>
          <w:rFonts w:ascii="Angsana New" w:eastAsia="Batang" w:hAnsi="Angsana New" w:hint="cs"/>
          <w:sz w:val="28"/>
          <w:szCs w:val="28"/>
          <w:cs/>
        </w:rPr>
        <w:t>การเปลี่ยนแปลง</w:t>
      </w:r>
      <w:r w:rsidRPr="00420F7A">
        <w:rPr>
          <w:rFonts w:ascii="Angsana New" w:eastAsia="Batang" w:hAnsi="Angsana New" w:hint="cs"/>
          <w:sz w:val="28"/>
          <w:szCs w:val="28"/>
          <w:cs/>
        </w:rPr>
        <w:t>ดังนี้</w:t>
      </w:r>
    </w:p>
    <w:p w14:paraId="58B45740" w14:textId="77777777" w:rsidR="007D0AC4" w:rsidRPr="00420F7A" w:rsidRDefault="007D0AC4" w:rsidP="007D0AC4">
      <w:pPr>
        <w:ind w:left="540" w:right="-29"/>
        <w:rPr>
          <w:rFonts w:ascii="Angsana New" w:eastAsia="Batang" w:hAnsi="Angsana New"/>
          <w:sz w:val="22"/>
          <w:szCs w:val="22"/>
        </w:rPr>
      </w:pPr>
    </w:p>
    <w:p w14:paraId="55865B33" w14:textId="77C315A0" w:rsidR="007D0AC4" w:rsidRPr="00420F7A" w:rsidRDefault="007D0AC4" w:rsidP="007D0AC4">
      <w:pPr>
        <w:ind w:left="549" w:right="-25"/>
        <w:rPr>
          <w:rFonts w:ascii="Angsana New" w:hAnsi="Angsana New"/>
          <w:b/>
          <w:bCs/>
          <w:i/>
          <w:iCs/>
          <w:sz w:val="28"/>
          <w:szCs w:val="28"/>
        </w:rPr>
      </w:pPr>
      <w:r w:rsidRPr="00420F7A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การจัดตั้งบริษัท</w:t>
      </w:r>
    </w:p>
    <w:p w14:paraId="1221A406" w14:textId="77777777" w:rsidR="007D0AC4" w:rsidRPr="00420F7A" w:rsidRDefault="007D0AC4" w:rsidP="007D0AC4">
      <w:pPr>
        <w:ind w:left="549" w:right="-25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88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64"/>
        <w:gridCol w:w="236"/>
        <w:gridCol w:w="1205"/>
      </w:tblGrid>
      <w:tr w:rsidR="007D0AC4" w:rsidRPr="00420F7A" w14:paraId="3289DC54" w14:textId="77777777" w:rsidTr="006461C0">
        <w:tc>
          <w:tcPr>
            <w:tcW w:w="4182" w:type="pct"/>
          </w:tcPr>
          <w:p w14:paraId="34AE24D1" w14:textId="04C2C4C2" w:rsidR="007D0AC4" w:rsidRPr="00420F7A" w:rsidRDefault="007D0AC4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</w:t>
            </w:r>
            <w:r w:rsidR="000C3425"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34" w:type="pct"/>
          </w:tcPr>
          <w:p w14:paraId="17C723F8" w14:textId="77777777" w:rsidR="007D0AC4" w:rsidRPr="00420F7A" w:rsidRDefault="007D0AC4" w:rsidP="006461C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4DBBA3DB" w14:textId="77777777" w:rsidR="007D0AC4" w:rsidRPr="00420F7A" w:rsidRDefault="007D0AC4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7D0AC4" w:rsidRPr="00420F7A" w14:paraId="53D90915" w14:textId="77777777" w:rsidTr="006D6047">
        <w:tc>
          <w:tcPr>
            <w:tcW w:w="4182" w:type="pct"/>
          </w:tcPr>
          <w:p w14:paraId="346629E6" w14:textId="48DE841D" w:rsidR="00760E28" w:rsidRPr="00420F7A" w:rsidRDefault="00760E28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บริษัท ยูวีบีจีพี คลีน เอ็นเนอร์ยี่ จำกัด</w:t>
            </w:r>
            <w:r w:rsidR="00785C96" w:rsidRPr="00420F7A">
              <w:rPr>
                <w:rFonts w:ascii="Angsana New" w:hAnsi="Angsana New" w:hint="cs"/>
                <w:sz w:val="28"/>
                <w:szCs w:val="28"/>
              </w:rPr>
              <w:t>*</w:t>
            </w:r>
          </w:p>
          <w:p w14:paraId="6DD65F33" w14:textId="2F91931F" w:rsidR="000C3425" w:rsidRPr="00420F7A" w:rsidRDefault="000C3425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20F7A">
              <w:rPr>
                <w:rFonts w:ascii="Angsana New" w:hAnsi="Angsana New"/>
                <w:sz w:val="28"/>
                <w:szCs w:val="28"/>
              </w:rPr>
              <w:t>(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จัดตั้งบริษัทเมื่อวันที่ </w:t>
            </w:r>
            <w:r w:rsidRPr="00420F7A">
              <w:rPr>
                <w:rFonts w:ascii="Angsana New" w:hAnsi="Angsana New"/>
                <w:sz w:val="28"/>
                <w:szCs w:val="28"/>
              </w:rPr>
              <w:t>2</w:t>
            </w:r>
            <w:r w:rsidR="00785C96" w:rsidRPr="00420F7A">
              <w:rPr>
                <w:rFonts w:ascii="Angsana New" w:hAnsi="Angsana New"/>
                <w:sz w:val="28"/>
                <w:szCs w:val="28"/>
              </w:rPr>
              <w:t>5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5C96" w:rsidRPr="00420F7A">
              <w:rPr>
                <w:rFonts w:ascii="Angsana New" w:hAnsi="Angsana New" w:hint="cs"/>
                <w:sz w:val="28"/>
                <w:szCs w:val="28"/>
                <w:cs/>
              </w:rPr>
              <w:t>พฤษภา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420F7A">
              <w:rPr>
                <w:rFonts w:ascii="Angsana New" w:hAnsi="Angsana New"/>
                <w:sz w:val="28"/>
                <w:szCs w:val="28"/>
              </w:rPr>
              <w:t>2565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pct"/>
          </w:tcPr>
          <w:p w14:paraId="540F1BD1" w14:textId="77777777" w:rsidR="007D0AC4" w:rsidRPr="00420F7A" w:rsidRDefault="007D0AC4" w:rsidP="006461C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</w:tcPr>
          <w:p w14:paraId="17A91D54" w14:textId="77777777" w:rsidR="00785C96" w:rsidRPr="00420F7A" w:rsidRDefault="00785C96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2AAF72B" w14:textId="3757AF5F" w:rsidR="007D0AC4" w:rsidRPr="00420F7A" w:rsidRDefault="006D6047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17.50</w:t>
            </w:r>
          </w:p>
        </w:tc>
      </w:tr>
    </w:tbl>
    <w:p w14:paraId="454C39A2" w14:textId="77777777" w:rsidR="0032611E" w:rsidRPr="00420F7A" w:rsidRDefault="0032611E" w:rsidP="007D0AC4">
      <w:pPr>
        <w:ind w:right="-25"/>
        <w:rPr>
          <w:rFonts w:ascii="Angsana New" w:hAnsi="Angsana New"/>
          <w:spacing w:val="-4"/>
          <w:sz w:val="22"/>
          <w:szCs w:val="22"/>
        </w:rPr>
      </w:pPr>
    </w:p>
    <w:p w14:paraId="37A6C447" w14:textId="12C1E9C3" w:rsidR="0032611E" w:rsidRPr="00420F7A" w:rsidRDefault="0032611E" w:rsidP="000C3425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</w:rPr>
      </w:pPr>
      <w:r w:rsidRPr="00420F7A">
        <w:rPr>
          <w:rFonts w:ascii="Angsana New" w:hAnsi="Angsana New" w:hint="cs"/>
          <w:bCs/>
          <w:i/>
          <w:iCs/>
          <w:sz w:val="28"/>
          <w:szCs w:val="28"/>
          <w:cs/>
        </w:rPr>
        <w:t>การเพิ่มทุนในบริษัทย่อย</w:t>
      </w:r>
    </w:p>
    <w:p w14:paraId="34319417" w14:textId="77777777" w:rsidR="000C3425" w:rsidRPr="00420F7A" w:rsidRDefault="000C3425" w:rsidP="000C3425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</w:rPr>
      </w:pPr>
    </w:p>
    <w:tbl>
      <w:tblPr>
        <w:tblW w:w="88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64"/>
        <w:gridCol w:w="236"/>
        <w:gridCol w:w="1205"/>
      </w:tblGrid>
      <w:tr w:rsidR="0032611E" w:rsidRPr="00420F7A" w14:paraId="4536C976" w14:textId="77777777" w:rsidTr="006461C0">
        <w:tc>
          <w:tcPr>
            <w:tcW w:w="4182" w:type="pct"/>
          </w:tcPr>
          <w:p w14:paraId="13C4B9A7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" w:type="pct"/>
          </w:tcPr>
          <w:p w14:paraId="7D12F7AF" w14:textId="77777777" w:rsidR="0032611E" w:rsidRPr="00420F7A" w:rsidRDefault="0032611E" w:rsidP="006461C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5BB4E15E" w14:textId="3EA116E5" w:rsidR="0032611E" w:rsidRPr="00420F7A" w:rsidRDefault="0032611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2611E" w:rsidRPr="00420F7A" w14:paraId="4E710477" w14:textId="77777777" w:rsidTr="006461C0">
        <w:tc>
          <w:tcPr>
            <w:tcW w:w="4182" w:type="pct"/>
          </w:tcPr>
          <w:p w14:paraId="61DB8670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ยูนิเวนเจอร์ แอสเซท แมเนจเม้นท์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4" w:type="pct"/>
          </w:tcPr>
          <w:p w14:paraId="3DC156F9" w14:textId="77777777" w:rsidR="0032611E" w:rsidRPr="00420F7A" w:rsidRDefault="0032611E" w:rsidP="006461C0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4" w:type="pct"/>
          </w:tcPr>
          <w:p w14:paraId="3D325198" w14:textId="25535ECE" w:rsidR="0032611E" w:rsidRPr="00420F7A" w:rsidRDefault="00197D9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25.00</w:t>
            </w:r>
          </w:p>
        </w:tc>
      </w:tr>
      <w:tr w:rsidR="0032611E" w:rsidRPr="00420F7A" w14:paraId="083D22B7" w14:textId="77777777" w:rsidTr="006461C0">
        <w:tc>
          <w:tcPr>
            <w:tcW w:w="4182" w:type="pct"/>
          </w:tcPr>
          <w:p w14:paraId="60C537AC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ยูนิเวนเจอร์ แคปปิตอล วัน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pct"/>
          </w:tcPr>
          <w:p w14:paraId="08F5B7A6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55931FF0" w14:textId="144D1218" w:rsidR="0032611E" w:rsidRPr="00420F7A" w:rsidRDefault="00197D9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180.00</w:t>
            </w:r>
          </w:p>
        </w:tc>
      </w:tr>
      <w:tr w:rsidR="0032611E" w:rsidRPr="00420F7A" w14:paraId="2CC55DBD" w14:textId="77777777" w:rsidTr="006461C0">
        <w:trPr>
          <w:trHeight w:val="80"/>
        </w:trPr>
        <w:tc>
          <w:tcPr>
            <w:tcW w:w="4182" w:type="pct"/>
          </w:tcPr>
          <w:p w14:paraId="2C6988DE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ยูนิเวนเจอร์ บีจีพี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pct"/>
          </w:tcPr>
          <w:p w14:paraId="67B483F0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3367F7B" w14:textId="714915C7" w:rsidR="0032611E" w:rsidRPr="00420F7A" w:rsidRDefault="00197D9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2,200.00</w:t>
            </w:r>
          </w:p>
        </w:tc>
      </w:tr>
      <w:tr w:rsidR="0032611E" w:rsidRPr="00420F7A" w14:paraId="1BE93534" w14:textId="77777777" w:rsidTr="006461C0">
        <w:tc>
          <w:tcPr>
            <w:tcW w:w="4182" w:type="pct"/>
          </w:tcPr>
          <w:p w14:paraId="2AA9DD26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5195CB34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AA15FE8" w14:textId="6E57ECE6" w:rsidR="0032611E" w:rsidRPr="00420F7A" w:rsidRDefault="00197D9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2,405.00</w:t>
            </w:r>
          </w:p>
        </w:tc>
      </w:tr>
      <w:tr w:rsidR="0032611E" w:rsidRPr="00420F7A" w14:paraId="4509991A" w14:textId="77777777" w:rsidTr="006461C0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5CAAD159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34" w:type="pct"/>
          </w:tcPr>
          <w:p w14:paraId="202E2BC9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527971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</w:tr>
      <w:tr w:rsidR="0032611E" w:rsidRPr="00420F7A" w14:paraId="40B1FFA9" w14:textId="77777777" w:rsidTr="006461C0">
        <w:tblPrEx>
          <w:tblLook w:val="04A0" w:firstRow="1" w:lastRow="0" w:firstColumn="1" w:lastColumn="0" w:noHBand="0" w:noVBand="1"/>
        </w:tblPrEx>
        <w:tc>
          <w:tcPr>
            <w:tcW w:w="4182" w:type="pct"/>
            <w:hideMark/>
          </w:tcPr>
          <w:p w14:paraId="1C434500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4" w:type="pct"/>
          </w:tcPr>
          <w:p w14:paraId="5BBAE093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2B463D7F" w14:textId="77777777" w:rsidR="0032611E" w:rsidRPr="00420F7A" w:rsidRDefault="0032611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32611E" w:rsidRPr="00420F7A" w14:paraId="777AD214" w14:textId="77777777" w:rsidTr="00862648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4182" w:type="pct"/>
            <w:hideMark/>
          </w:tcPr>
          <w:p w14:paraId="07A9DE06" w14:textId="43DDDFB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 เซนเซส พร็อพเพอร์ตี้ แมเนจเม้นท์ จำกัด</w:t>
            </w:r>
            <w:r w:rsidRPr="00420F7A">
              <w:rPr>
                <w:rFonts w:ascii="Angsana New" w:hAnsi="Angsana New" w:hint="cs"/>
                <w:sz w:val="28"/>
                <w:szCs w:val="28"/>
              </w:rPr>
              <w:t>*</w:t>
            </w:r>
            <w:r w:rsidR="00785C96" w:rsidRPr="00420F7A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4" w:type="pct"/>
          </w:tcPr>
          <w:p w14:paraId="1AB747AD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</w:tcPr>
          <w:p w14:paraId="044573DF" w14:textId="0BE95313" w:rsidR="0032611E" w:rsidRPr="00420F7A" w:rsidRDefault="00197D9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25.00</w:t>
            </w:r>
          </w:p>
        </w:tc>
      </w:tr>
      <w:tr w:rsidR="0032611E" w:rsidRPr="00420F7A" w14:paraId="7DAB7A37" w14:textId="77777777" w:rsidTr="006461C0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3DDA3F94" w14:textId="31DC516A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 เลิศรัฐการ พร็อพเพอร์ตี้ ดีเวลลอปเม้นท์ จำกัด</w:t>
            </w:r>
            <w:r w:rsidRPr="00420F7A">
              <w:rPr>
                <w:rFonts w:ascii="Angsana New" w:hAnsi="Angsana New"/>
                <w:sz w:val="28"/>
                <w:szCs w:val="28"/>
              </w:rPr>
              <w:t>**</w:t>
            </w:r>
            <w:r w:rsidR="00785C96" w:rsidRPr="00420F7A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4" w:type="pct"/>
          </w:tcPr>
          <w:p w14:paraId="78C5E369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</w:tcPr>
          <w:p w14:paraId="5AB21A65" w14:textId="366EB55D" w:rsidR="0032611E" w:rsidRPr="00420F7A" w:rsidRDefault="00197D9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sz w:val="28"/>
                <w:szCs w:val="28"/>
                <w:lang w:val="en-US" w:bidi="th-TH"/>
              </w:rPr>
              <w:t>404.91</w:t>
            </w:r>
          </w:p>
        </w:tc>
      </w:tr>
      <w:tr w:rsidR="0032611E" w:rsidRPr="00420F7A" w14:paraId="6E525512" w14:textId="77777777" w:rsidTr="006461C0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367C94E7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646944BF" w14:textId="77777777" w:rsidR="0032611E" w:rsidRPr="00420F7A" w:rsidRDefault="0032611E" w:rsidP="006461C0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F43A1" w14:textId="104E92AC" w:rsidR="0032611E" w:rsidRPr="00420F7A" w:rsidRDefault="00197D9E" w:rsidP="006461C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429.91</w:t>
            </w:r>
          </w:p>
        </w:tc>
      </w:tr>
    </w:tbl>
    <w:p w14:paraId="67968EB8" w14:textId="77777777" w:rsidR="0032611E" w:rsidRPr="00420F7A" w:rsidRDefault="0032611E" w:rsidP="0032611E">
      <w:pPr>
        <w:tabs>
          <w:tab w:val="left" w:pos="540"/>
          <w:tab w:val="decimal" w:pos="810"/>
        </w:tabs>
        <w:spacing w:line="240" w:lineRule="auto"/>
        <w:ind w:right="-25"/>
        <w:rPr>
          <w:rFonts w:ascii="Angsana New" w:hAnsi="Angsana New"/>
          <w:i/>
          <w:iCs/>
          <w:sz w:val="22"/>
          <w:szCs w:val="22"/>
        </w:rPr>
      </w:pPr>
    </w:p>
    <w:p w14:paraId="71CE5472" w14:textId="3AC3119F" w:rsidR="00785C96" w:rsidRPr="00420F7A" w:rsidRDefault="003F6757" w:rsidP="003F6757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420F7A">
        <w:rPr>
          <w:rFonts w:ascii="Angsana New" w:hAnsi="Angsana New"/>
          <w:i/>
          <w:iCs/>
          <w:sz w:val="28"/>
          <w:szCs w:val="28"/>
        </w:rPr>
        <w:t xml:space="preserve"> </w:t>
      </w:r>
      <w:r w:rsidR="00785C96" w:rsidRPr="00420F7A">
        <w:rPr>
          <w:rFonts w:ascii="Angsana New" w:hAnsi="Angsana New"/>
          <w:i/>
          <w:iCs/>
          <w:sz w:val="28"/>
          <w:szCs w:val="28"/>
        </w:rPr>
        <w:t xml:space="preserve">*     </w:t>
      </w:r>
      <w:r w:rsidR="00785C96" w:rsidRPr="00420F7A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="000D2287" w:rsidRPr="00420F7A">
        <w:rPr>
          <w:rFonts w:ascii="Angsana New" w:hAnsi="Angsana New"/>
          <w:i/>
          <w:iCs/>
          <w:sz w:val="28"/>
          <w:szCs w:val="28"/>
          <w:cs/>
        </w:rPr>
        <w:t>บริษัท ยูนิเวนเจอร์ บีจีพี</w:t>
      </w:r>
      <w:r w:rsidR="00785C96" w:rsidRPr="00420F7A">
        <w:rPr>
          <w:rFonts w:ascii="Angsana New" w:hAnsi="Angsana New" w:hint="cs"/>
          <w:i/>
          <w:iCs/>
          <w:sz w:val="28"/>
          <w:szCs w:val="28"/>
          <w:cs/>
        </w:rPr>
        <w:t xml:space="preserve"> จำกัด</w:t>
      </w:r>
    </w:p>
    <w:p w14:paraId="15EE1A5D" w14:textId="292EFD4F" w:rsidR="0032611E" w:rsidRPr="00420F7A" w:rsidRDefault="0032611E" w:rsidP="0032611E">
      <w:pPr>
        <w:tabs>
          <w:tab w:val="decimal" w:pos="540"/>
        </w:tabs>
        <w:spacing w:line="240" w:lineRule="auto"/>
        <w:ind w:left="1080" w:right="-25" w:hanging="630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 w:hint="cs"/>
          <w:i/>
          <w:iCs/>
          <w:sz w:val="28"/>
          <w:szCs w:val="28"/>
          <w:cs/>
        </w:rPr>
        <w:t xml:space="preserve"> *</w:t>
      </w:r>
      <w:r w:rsidR="00785C96" w:rsidRPr="00420F7A">
        <w:rPr>
          <w:rFonts w:ascii="Angsana New" w:hAnsi="Angsana New"/>
          <w:i/>
          <w:iCs/>
          <w:sz w:val="28"/>
          <w:szCs w:val="28"/>
        </w:rPr>
        <w:t>*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 xml:space="preserve">  </w:t>
      </w:r>
      <w:r w:rsidR="00785C96" w:rsidRPr="00420F7A">
        <w:rPr>
          <w:rFonts w:ascii="Angsana New" w:hAnsi="Angsana New"/>
          <w:i/>
          <w:iCs/>
          <w:sz w:val="28"/>
          <w:szCs w:val="28"/>
        </w:rPr>
        <w:t xml:space="preserve">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ถือหุ้นโดยบริษัท ยูนิเวนเจอร์ แอสเซท แมเนจเม้นท์ จำกัด</w:t>
      </w:r>
    </w:p>
    <w:p w14:paraId="6A761C60" w14:textId="6B2C9A79" w:rsidR="0032611E" w:rsidRPr="00420F7A" w:rsidRDefault="0032611E" w:rsidP="0032611E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420F7A">
        <w:rPr>
          <w:rFonts w:ascii="Angsana New" w:hAnsi="Angsana New"/>
          <w:i/>
          <w:iCs/>
          <w:sz w:val="28"/>
          <w:szCs w:val="28"/>
        </w:rPr>
        <w:t xml:space="preserve"> *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*</w:t>
      </w:r>
      <w:r w:rsidR="00785C96" w:rsidRPr="00420F7A">
        <w:rPr>
          <w:rFonts w:ascii="Angsana New" w:hAnsi="Angsana New"/>
          <w:i/>
          <w:iCs/>
          <w:sz w:val="28"/>
          <w:szCs w:val="28"/>
        </w:rPr>
        <w:t xml:space="preserve">*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ถือหุ้นโดยบริษัท เลิศรัฐการ จำกัด</w:t>
      </w:r>
    </w:p>
    <w:p w14:paraId="50E3227E" w14:textId="77777777" w:rsidR="00D16E91" w:rsidRPr="00420F7A" w:rsidRDefault="00D16E91" w:rsidP="0032611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</w:rPr>
      </w:pPr>
    </w:p>
    <w:p w14:paraId="325C0118" w14:textId="053156FF" w:rsidR="0032611E" w:rsidRPr="00420F7A" w:rsidRDefault="0032611E" w:rsidP="0032611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</w:rPr>
      </w:pPr>
      <w:r w:rsidRPr="00420F7A">
        <w:rPr>
          <w:rFonts w:ascii="Angsana New" w:hAnsi="Angsana New" w:hint="cs"/>
          <w:bCs/>
          <w:i/>
          <w:iCs/>
          <w:sz w:val="28"/>
          <w:szCs w:val="28"/>
          <w:cs/>
        </w:rPr>
        <w:t>บริษัทร่วม</w:t>
      </w:r>
    </w:p>
    <w:p w14:paraId="7EF65A25" w14:textId="4BED3327" w:rsidR="00D16E91" w:rsidRPr="00420F7A" w:rsidRDefault="00D16E91" w:rsidP="0032611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2"/>
          <w:szCs w:val="22"/>
        </w:rPr>
      </w:pPr>
    </w:p>
    <w:p w14:paraId="65D046CB" w14:textId="16ADEFA9" w:rsidR="00D16E91" w:rsidRPr="00420F7A" w:rsidRDefault="00D16E91" w:rsidP="0032611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/>
          <w:sz w:val="28"/>
          <w:szCs w:val="28"/>
          <w:cs/>
        </w:rPr>
      </w:pPr>
      <w:r w:rsidRPr="00420F7A">
        <w:rPr>
          <w:rFonts w:ascii="Angsana New" w:hAnsi="Angsana New"/>
          <w:b/>
          <w:sz w:val="28"/>
          <w:szCs w:val="28"/>
          <w:cs/>
        </w:rPr>
        <w:t xml:space="preserve">ในระหว่างงวดเก้าเดือนสิ้นสุดวันที่ </w:t>
      </w:r>
      <w:r w:rsidR="00394301" w:rsidRPr="00420F7A">
        <w:rPr>
          <w:rFonts w:ascii="Angsana New" w:hAnsi="Angsana New"/>
          <w:bCs/>
          <w:sz w:val="28"/>
          <w:szCs w:val="28"/>
        </w:rPr>
        <w:t>30</w:t>
      </w:r>
      <w:r w:rsidRPr="00420F7A">
        <w:rPr>
          <w:rFonts w:ascii="Angsana New" w:hAnsi="Angsana New"/>
          <w:b/>
          <w:sz w:val="28"/>
          <w:szCs w:val="28"/>
          <w:cs/>
        </w:rPr>
        <w:t xml:space="preserve"> มิถุนายน </w:t>
      </w:r>
      <w:r w:rsidR="00394301" w:rsidRPr="00420F7A">
        <w:rPr>
          <w:rFonts w:ascii="Angsana New" w:hAnsi="Angsana New"/>
          <w:bCs/>
          <w:sz w:val="28"/>
          <w:szCs w:val="28"/>
        </w:rPr>
        <w:t>2565</w:t>
      </w:r>
      <w:r w:rsidRPr="00420F7A">
        <w:rPr>
          <w:rFonts w:ascii="Angsana New" w:hAnsi="Angsana New"/>
          <w:b/>
          <w:sz w:val="28"/>
          <w:szCs w:val="28"/>
          <w:cs/>
        </w:rPr>
        <w:t xml:space="preserve"> บริษัทย่อยแห่งหนึ่งได้รับหุ้นปันผลจากบริษัท สโตนเฮ้นจ์ อินเตอร์ จำกัด (มหาชน) จำนวน </w:t>
      </w:r>
      <w:r w:rsidR="00394301" w:rsidRPr="00420F7A">
        <w:rPr>
          <w:rFonts w:ascii="Angsana New" w:hAnsi="Angsana New"/>
          <w:bCs/>
          <w:sz w:val="28"/>
          <w:szCs w:val="28"/>
        </w:rPr>
        <w:t>87.50</w:t>
      </w:r>
      <w:r w:rsidR="00D339E7" w:rsidRPr="00420F7A">
        <w:rPr>
          <w:rFonts w:ascii="Angsana New" w:hAnsi="Angsana New"/>
          <w:bCs/>
          <w:sz w:val="28"/>
          <w:szCs w:val="28"/>
        </w:rPr>
        <w:t xml:space="preserve"> </w:t>
      </w:r>
      <w:r w:rsidRPr="00420F7A">
        <w:rPr>
          <w:rFonts w:ascii="Angsana New" w:hAnsi="Angsana New"/>
          <w:b/>
          <w:sz w:val="28"/>
          <w:szCs w:val="28"/>
          <w:cs/>
        </w:rPr>
        <w:t xml:space="preserve">ล้านหุ้น ทำให้มีจำนวนหุ้นที่ถือรวมทั้งสิ้น </w:t>
      </w:r>
      <w:r w:rsidR="00394301" w:rsidRPr="00420F7A">
        <w:rPr>
          <w:rFonts w:ascii="Angsana New" w:hAnsi="Angsana New"/>
          <w:bCs/>
          <w:sz w:val="28"/>
          <w:szCs w:val="28"/>
        </w:rPr>
        <w:t>157.50</w:t>
      </w:r>
      <w:r w:rsidRPr="00420F7A">
        <w:rPr>
          <w:rFonts w:ascii="Angsana New" w:hAnsi="Angsana New"/>
          <w:b/>
          <w:sz w:val="28"/>
          <w:szCs w:val="28"/>
          <w:cs/>
        </w:rPr>
        <w:t xml:space="preserve"> ล้านหุ้น สัดส่วนการลงทุนในบริษัทดังกล่าวไม่มีการเปลี่ยนแปลง</w:t>
      </w:r>
    </w:p>
    <w:p w14:paraId="0EA2C12D" w14:textId="77777777" w:rsidR="0032611E" w:rsidRPr="00420F7A" w:rsidRDefault="0032611E" w:rsidP="0032611E">
      <w:pPr>
        <w:tabs>
          <w:tab w:val="left" w:pos="540"/>
          <w:tab w:val="decimal" w:pos="810"/>
        </w:tabs>
        <w:spacing w:line="240" w:lineRule="auto"/>
        <w:ind w:right="-25"/>
        <w:rPr>
          <w:rFonts w:ascii="Angsana New" w:hAnsi="Angsana New"/>
          <w:spacing w:val="-4"/>
          <w:sz w:val="22"/>
          <w:szCs w:val="22"/>
        </w:rPr>
      </w:pPr>
    </w:p>
    <w:p w14:paraId="14D98B74" w14:textId="2972A79D" w:rsidR="0032611E" w:rsidRPr="00420F7A" w:rsidRDefault="0032611E" w:rsidP="0032611E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lastRenderedPageBreak/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บริษัท สโตนเฮ้นจ์ อินเตอร์ จำกัด (มหาชน) ซึ่งเป็นบริษัทที่จดทะเบียนในตลาดหลักทรัพย์แห่งประเทศไทย ณ วันที่ </w:t>
      </w:r>
      <w:r w:rsidR="004E14D0" w:rsidRPr="00420F7A">
        <w:rPr>
          <w:rFonts w:ascii="Angsana New" w:hAnsi="Angsana New"/>
          <w:sz w:val="28"/>
          <w:szCs w:val="28"/>
        </w:rPr>
        <w:t xml:space="preserve">30 </w:t>
      </w:r>
      <w:r w:rsidR="004E14D0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="004E14D0"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มีราคาปิดต่อหน่วยอยู่ที่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117412" w:rsidRPr="00420F7A">
        <w:rPr>
          <w:rFonts w:ascii="Angsana New" w:hAnsi="Angsana New"/>
          <w:sz w:val="28"/>
          <w:szCs w:val="28"/>
        </w:rPr>
        <w:t>4.18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30 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2564: 8.10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บาท)</w:t>
      </w:r>
      <w:r w:rsidRPr="00420F7A">
        <w:rPr>
          <w:rFonts w:ascii="Angsana New" w:hAnsi="Angsana New" w:hint="cs"/>
          <w:sz w:val="28"/>
          <w:szCs w:val="28"/>
          <w:cs/>
        </w:rPr>
        <w:t xml:space="preserve"> มูลค่ายุติธรรมของเงินลงทุนในบริษัท สโตนเฮ้นจ์ อินเตอร์ จำกัด (มหาชน) เท่ากับ </w:t>
      </w:r>
      <w:r w:rsidR="00117412" w:rsidRPr="00420F7A">
        <w:rPr>
          <w:rFonts w:ascii="Angsana New" w:hAnsi="Angsana New"/>
          <w:sz w:val="28"/>
          <w:szCs w:val="28"/>
        </w:rPr>
        <w:t>658.35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ล้านบาท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30 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2564: 567.00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78C7AC24" w14:textId="77777777" w:rsidR="0032611E" w:rsidRPr="00420F7A" w:rsidRDefault="0032611E" w:rsidP="0032611E">
      <w:pPr>
        <w:tabs>
          <w:tab w:val="left" w:pos="540"/>
        </w:tabs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p w14:paraId="1F23DA77" w14:textId="2F3EC6F7" w:rsidR="0032611E" w:rsidRPr="00420F7A" w:rsidRDefault="0032611E" w:rsidP="0032611E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4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</w:t>
      </w:r>
      <w:r w:rsidRPr="00420F7A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Pr="00420F7A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Pr="00420F7A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 w:rsidR="00FE017B" w:rsidRPr="00420F7A">
        <w:rPr>
          <w:rFonts w:ascii="Angsana New" w:hAnsi="Angsana New"/>
          <w:sz w:val="28"/>
          <w:szCs w:val="28"/>
        </w:rPr>
        <w:t xml:space="preserve">30 </w:t>
      </w:r>
      <w:r w:rsidR="00FE017B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="00FE017B"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Pr="00420F7A">
        <w:rPr>
          <w:rFonts w:ascii="Angsana New" w:hAnsi="Angsana New"/>
          <w:sz w:val="28"/>
          <w:szCs w:val="28"/>
        </w:rPr>
        <w:t> </w:t>
      </w:r>
      <w:r w:rsidR="00117412" w:rsidRPr="00420F7A">
        <w:rPr>
          <w:rFonts w:ascii="Angsana New" w:hAnsi="Angsana New"/>
          <w:sz w:val="28"/>
          <w:szCs w:val="28"/>
        </w:rPr>
        <w:t>31.50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ล้านบาท</w:t>
      </w:r>
      <w:r w:rsidRPr="00420F7A">
        <w:rPr>
          <w:rFonts w:ascii="Angsana New" w:hAnsi="Angsana New"/>
          <w:sz w:val="28"/>
          <w:szCs w:val="28"/>
        </w:rPr>
        <w:t> </w:t>
      </w:r>
      <w:r w:rsidRPr="00420F7A">
        <w:rPr>
          <w:rFonts w:ascii="Angsana New" w:hAnsi="Angsana New"/>
          <w:i/>
          <w:iCs/>
          <w:sz w:val="28"/>
          <w:szCs w:val="28"/>
          <w:cs/>
        </w:rPr>
        <w:t>(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30 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2564: 31.50 </w:t>
      </w:r>
      <w:r w:rsidRPr="00420F7A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41180138" w14:textId="77777777" w:rsidR="00DD5528" w:rsidRPr="00420F7A" w:rsidRDefault="00DD5528" w:rsidP="00046404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3363F040" w14:textId="44B4EB84" w:rsidR="00046404" w:rsidRPr="00420F7A" w:rsidRDefault="005B2BFC" w:rsidP="00046404">
      <w:pPr>
        <w:numPr>
          <w:ilvl w:val="0"/>
          <w:numId w:val="4"/>
        </w:num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</w:rPr>
        <w:t>ที่ดิน อาคารและอุปกรณ์</w:t>
      </w:r>
    </w:p>
    <w:p w14:paraId="1C0492DB" w14:textId="4E90947C" w:rsidR="00046404" w:rsidRPr="00420F7A" w:rsidRDefault="00046404" w:rsidP="00046404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718"/>
        <w:gridCol w:w="982"/>
        <w:gridCol w:w="6"/>
        <w:gridCol w:w="259"/>
        <w:gridCol w:w="13"/>
        <w:gridCol w:w="962"/>
        <w:gridCol w:w="264"/>
        <w:gridCol w:w="1024"/>
        <w:gridCol w:w="270"/>
        <w:gridCol w:w="900"/>
      </w:tblGrid>
      <w:tr w:rsidR="00574C5B" w:rsidRPr="00420F7A" w14:paraId="07E900D5" w14:textId="77777777" w:rsidTr="006461C0">
        <w:tc>
          <w:tcPr>
            <w:tcW w:w="2060" w:type="pct"/>
          </w:tcPr>
          <w:p w14:paraId="1FE8F217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469C2749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0" w:type="pct"/>
            <w:gridSpan w:val="5"/>
          </w:tcPr>
          <w:p w14:paraId="6F9BE792" w14:textId="77777777" w:rsidR="00574C5B" w:rsidRPr="00420F7A" w:rsidRDefault="00574C5B" w:rsidP="006461C0">
            <w:pPr>
              <w:tabs>
                <w:tab w:val="decimal" w:pos="423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B0FB3E4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pct"/>
            <w:gridSpan w:val="3"/>
          </w:tcPr>
          <w:p w14:paraId="34750261" w14:textId="77777777" w:rsidR="00574C5B" w:rsidRPr="00420F7A" w:rsidRDefault="00574C5B" w:rsidP="006461C0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C5B" w:rsidRPr="00420F7A" w14:paraId="371C20BA" w14:textId="77777777" w:rsidTr="006461C0">
        <w:tc>
          <w:tcPr>
            <w:tcW w:w="2060" w:type="pct"/>
          </w:tcPr>
          <w:p w14:paraId="10D1AAB2" w14:textId="0001CA12" w:rsidR="00574C5B" w:rsidRPr="00420F7A" w:rsidRDefault="00574C5B" w:rsidP="006461C0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Pr="00420F7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เก้า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FE017B" w:rsidRPr="00420F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30 </w:t>
            </w:r>
            <w:r w:rsidR="00FE017B" w:rsidRPr="00420F7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91" w:type="pct"/>
          </w:tcPr>
          <w:p w14:paraId="568E34CC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38" w:type="pct"/>
            <w:gridSpan w:val="2"/>
          </w:tcPr>
          <w:p w14:paraId="288C508D" w14:textId="77777777" w:rsidR="00574C5B" w:rsidRPr="00420F7A" w:rsidRDefault="00574C5B" w:rsidP="006461C0">
            <w:pPr>
              <w:tabs>
                <w:tab w:val="decimal" w:pos="25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" w:type="pct"/>
            <w:gridSpan w:val="2"/>
          </w:tcPr>
          <w:p w14:paraId="29FAEDEB" w14:textId="77777777" w:rsidR="00574C5B" w:rsidRPr="00420F7A" w:rsidRDefault="00574C5B" w:rsidP="006461C0">
            <w:pPr>
              <w:tabs>
                <w:tab w:val="decimal" w:pos="423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" w:type="pct"/>
          </w:tcPr>
          <w:p w14:paraId="1A8608CB" w14:textId="77777777" w:rsidR="00574C5B" w:rsidRPr="00420F7A" w:rsidRDefault="00574C5B" w:rsidP="006461C0">
            <w:pPr>
              <w:tabs>
                <w:tab w:val="decimal" w:pos="-110"/>
              </w:tabs>
              <w:spacing w:line="240" w:lineRule="auto"/>
              <w:ind w:left="-290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230C24F8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23F3140A" w14:textId="77777777" w:rsidR="00574C5B" w:rsidRPr="00420F7A" w:rsidRDefault="00574C5B" w:rsidP="006461C0">
            <w:pPr>
              <w:tabs>
                <w:tab w:val="decimal" w:pos="290"/>
              </w:tabs>
              <w:spacing w:line="240" w:lineRule="auto"/>
              <w:ind w:left="-520" w:right="-104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3F548439" w14:textId="77777777" w:rsidR="00574C5B" w:rsidRPr="00420F7A" w:rsidRDefault="00574C5B" w:rsidP="006461C0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28614837" w14:textId="77777777" w:rsidR="00574C5B" w:rsidRPr="00420F7A" w:rsidRDefault="00574C5B" w:rsidP="006461C0">
            <w:pPr>
              <w:tabs>
                <w:tab w:val="decimal" w:pos="70"/>
              </w:tabs>
              <w:spacing w:line="240" w:lineRule="auto"/>
              <w:ind w:left="-290" w:right="-104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74C5B" w:rsidRPr="00420F7A" w14:paraId="5094C502" w14:textId="77777777" w:rsidTr="006461C0">
        <w:tc>
          <w:tcPr>
            <w:tcW w:w="2060" w:type="pct"/>
          </w:tcPr>
          <w:p w14:paraId="4D2042A1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69A90A21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49" w:type="pct"/>
            <w:gridSpan w:val="9"/>
          </w:tcPr>
          <w:p w14:paraId="14F6868E" w14:textId="77777777" w:rsidR="00574C5B" w:rsidRPr="00420F7A" w:rsidRDefault="00574C5B" w:rsidP="006461C0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4C5B" w:rsidRPr="00420F7A" w14:paraId="559A7F00" w14:textId="77777777" w:rsidTr="006461C0">
        <w:tc>
          <w:tcPr>
            <w:tcW w:w="2060" w:type="pct"/>
          </w:tcPr>
          <w:p w14:paraId="7656CC3E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2564 / 2563</w:t>
            </w:r>
          </w:p>
        </w:tc>
        <w:tc>
          <w:tcPr>
            <w:tcW w:w="391" w:type="pct"/>
          </w:tcPr>
          <w:p w14:paraId="7AE663A7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7389E4B1" w14:textId="77777777" w:rsidR="00574C5B" w:rsidRPr="00420F7A" w:rsidRDefault="00574C5B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457.69</w:t>
            </w:r>
          </w:p>
        </w:tc>
        <w:tc>
          <w:tcPr>
            <w:tcW w:w="144" w:type="pct"/>
            <w:gridSpan w:val="2"/>
          </w:tcPr>
          <w:p w14:paraId="0C175137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759368A5" w14:textId="77777777" w:rsidR="00574C5B" w:rsidRPr="00420F7A" w:rsidRDefault="00574C5B" w:rsidP="006461C0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1,058.28</w:t>
            </w:r>
          </w:p>
        </w:tc>
        <w:tc>
          <w:tcPr>
            <w:tcW w:w="144" w:type="pct"/>
          </w:tcPr>
          <w:p w14:paraId="33226E97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4AF95904" w14:textId="77777777" w:rsidR="00574C5B" w:rsidRPr="00420F7A" w:rsidRDefault="00574C5B" w:rsidP="006461C0">
            <w:pPr>
              <w:tabs>
                <w:tab w:val="decimal" w:pos="560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49.42</w:t>
            </w:r>
          </w:p>
        </w:tc>
        <w:tc>
          <w:tcPr>
            <w:tcW w:w="147" w:type="pct"/>
          </w:tcPr>
          <w:p w14:paraId="5AD8D734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</w:tcPr>
          <w:p w14:paraId="4BC4BD2F" w14:textId="77777777" w:rsidR="00574C5B" w:rsidRPr="00420F7A" w:rsidRDefault="00574C5B" w:rsidP="006461C0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72.33</w:t>
            </w:r>
          </w:p>
        </w:tc>
      </w:tr>
      <w:tr w:rsidR="00574C5B" w:rsidRPr="00420F7A" w14:paraId="3DC26D97" w14:textId="77777777" w:rsidTr="006461C0">
        <w:tc>
          <w:tcPr>
            <w:tcW w:w="2060" w:type="pct"/>
          </w:tcPr>
          <w:p w14:paraId="2307156B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1" w:type="pct"/>
          </w:tcPr>
          <w:p w14:paraId="61CD6B5B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209C78D2" w14:textId="50BDBCD5" w:rsidR="00574C5B" w:rsidRPr="00420F7A" w:rsidRDefault="00DB1818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297.78</w:t>
            </w:r>
          </w:p>
        </w:tc>
        <w:tc>
          <w:tcPr>
            <w:tcW w:w="144" w:type="pct"/>
            <w:gridSpan w:val="2"/>
          </w:tcPr>
          <w:p w14:paraId="2DD3E64F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35372C42" w14:textId="56069F49" w:rsidR="00574C5B" w:rsidRPr="00420F7A" w:rsidRDefault="00DE14C0" w:rsidP="00DE14C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66.47</w:t>
            </w:r>
          </w:p>
        </w:tc>
        <w:tc>
          <w:tcPr>
            <w:tcW w:w="144" w:type="pct"/>
          </w:tcPr>
          <w:p w14:paraId="20A9A55D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27399BE8" w14:textId="4E2B79D6" w:rsidR="00574C5B" w:rsidRPr="00420F7A" w:rsidRDefault="00197D9E" w:rsidP="006461C0">
            <w:pPr>
              <w:tabs>
                <w:tab w:val="decimal" w:pos="560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1.82</w:t>
            </w:r>
          </w:p>
        </w:tc>
        <w:tc>
          <w:tcPr>
            <w:tcW w:w="147" w:type="pct"/>
          </w:tcPr>
          <w:p w14:paraId="681ED2D1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</w:tcPr>
          <w:p w14:paraId="018A9D55" w14:textId="73A6AB2C" w:rsidR="00574C5B" w:rsidRPr="00420F7A" w:rsidRDefault="00663194" w:rsidP="006461C0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7.41</w:t>
            </w:r>
          </w:p>
        </w:tc>
      </w:tr>
      <w:tr w:rsidR="00574C5B" w:rsidRPr="00420F7A" w14:paraId="656E2F85" w14:textId="77777777" w:rsidTr="006461C0">
        <w:tc>
          <w:tcPr>
            <w:tcW w:w="2060" w:type="pct"/>
          </w:tcPr>
          <w:p w14:paraId="66F31E09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391" w:type="pct"/>
          </w:tcPr>
          <w:p w14:paraId="17D41EF5" w14:textId="77777777" w:rsidR="00574C5B" w:rsidRPr="00420F7A" w:rsidRDefault="00574C5B" w:rsidP="006461C0">
            <w:pPr>
              <w:tabs>
                <w:tab w:val="decimal" w:pos="-90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35" w:type="pct"/>
          </w:tcPr>
          <w:p w14:paraId="3FB44EC2" w14:textId="5F48FD40" w:rsidR="00574C5B" w:rsidRPr="00420F7A" w:rsidRDefault="00DB1818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12</w:t>
            </w:r>
            <w:r w:rsidR="0039116D" w:rsidRPr="00420F7A">
              <w:rPr>
                <w:rFonts w:ascii="Angsana New" w:hAnsi="Angsana New"/>
                <w:sz w:val="28"/>
                <w:szCs w:val="28"/>
              </w:rPr>
              <w:t>,</w:t>
            </w:r>
            <w:r w:rsidRPr="00420F7A">
              <w:rPr>
                <w:rFonts w:ascii="Angsana New" w:hAnsi="Angsana New"/>
                <w:sz w:val="28"/>
                <w:szCs w:val="28"/>
              </w:rPr>
              <w:t>929.79</w:t>
            </w:r>
          </w:p>
        </w:tc>
        <w:tc>
          <w:tcPr>
            <w:tcW w:w="144" w:type="pct"/>
            <w:gridSpan w:val="2"/>
          </w:tcPr>
          <w:p w14:paraId="033E3355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044408F7" w14:textId="0BACA473" w:rsidR="00574C5B" w:rsidRPr="00420F7A" w:rsidRDefault="00DE14C0" w:rsidP="006461C0">
            <w:pPr>
              <w:tabs>
                <w:tab w:val="decimal" w:pos="54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118B157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6B583D9F" w14:textId="74EDE73F" w:rsidR="00574C5B" w:rsidRPr="00420F7A" w:rsidRDefault="00197D9E" w:rsidP="0027042D">
            <w:pPr>
              <w:tabs>
                <w:tab w:val="decimal" w:pos="64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340E450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B83AC19" w14:textId="5C01AE1E" w:rsidR="00574C5B" w:rsidRPr="00420F7A" w:rsidRDefault="00663194" w:rsidP="0027042D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4C5B" w:rsidRPr="00420F7A" w14:paraId="7100108D" w14:textId="77777777" w:rsidTr="006461C0">
        <w:tc>
          <w:tcPr>
            <w:tcW w:w="2060" w:type="pct"/>
          </w:tcPr>
          <w:p w14:paraId="4F21E57F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91" w:type="pct"/>
          </w:tcPr>
          <w:p w14:paraId="626E0D5B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33033C31" w14:textId="0389C761" w:rsidR="00574C5B" w:rsidRPr="00420F7A" w:rsidRDefault="00DB1818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(0.57)</w:t>
            </w:r>
          </w:p>
        </w:tc>
        <w:tc>
          <w:tcPr>
            <w:tcW w:w="144" w:type="pct"/>
            <w:gridSpan w:val="2"/>
          </w:tcPr>
          <w:p w14:paraId="1E28FF5E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25D96B47" w14:textId="495D35ED" w:rsidR="00574C5B" w:rsidRPr="00420F7A" w:rsidRDefault="00DE14C0" w:rsidP="006461C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(1.89)</w:t>
            </w:r>
          </w:p>
        </w:tc>
        <w:tc>
          <w:tcPr>
            <w:tcW w:w="144" w:type="pct"/>
          </w:tcPr>
          <w:p w14:paraId="20F54A20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7D298477" w14:textId="17C7ABEA" w:rsidR="00574C5B" w:rsidRPr="00420F7A" w:rsidRDefault="00197D9E" w:rsidP="006461C0">
            <w:pPr>
              <w:tabs>
                <w:tab w:val="decimal" w:pos="5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(0.36)</w:t>
            </w:r>
          </w:p>
        </w:tc>
        <w:tc>
          <w:tcPr>
            <w:tcW w:w="147" w:type="pct"/>
          </w:tcPr>
          <w:p w14:paraId="3CCBB713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E3B38D4" w14:textId="5CC29F0E" w:rsidR="00574C5B" w:rsidRPr="00420F7A" w:rsidRDefault="00663194" w:rsidP="006461C0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(0.88)</w:t>
            </w:r>
          </w:p>
        </w:tc>
      </w:tr>
      <w:tr w:rsidR="00574C5B" w:rsidRPr="00420F7A" w14:paraId="0E69DF2C" w14:textId="77777777" w:rsidTr="006461C0">
        <w:tc>
          <w:tcPr>
            <w:tcW w:w="2060" w:type="pct"/>
          </w:tcPr>
          <w:p w14:paraId="2A87F506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มูลค่าสุทธ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391" w:type="pct"/>
          </w:tcPr>
          <w:p w14:paraId="3CCFAE23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06584F15" w14:textId="55E6F973" w:rsidR="00574C5B" w:rsidRPr="00420F7A" w:rsidRDefault="00DB1818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(2.50)</w:t>
            </w:r>
          </w:p>
        </w:tc>
        <w:tc>
          <w:tcPr>
            <w:tcW w:w="144" w:type="pct"/>
            <w:gridSpan w:val="2"/>
          </w:tcPr>
          <w:p w14:paraId="04DE8E5B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6907F599" w14:textId="036744CB" w:rsidR="00574C5B" w:rsidRPr="00420F7A" w:rsidRDefault="00DE14C0" w:rsidP="006461C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(9.89)</w:t>
            </w:r>
          </w:p>
        </w:tc>
        <w:tc>
          <w:tcPr>
            <w:tcW w:w="144" w:type="pct"/>
          </w:tcPr>
          <w:p w14:paraId="7165E5CA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6D2D7635" w14:textId="0B0F63FA" w:rsidR="00574C5B" w:rsidRPr="00420F7A" w:rsidRDefault="00197D9E" w:rsidP="006461C0">
            <w:pPr>
              <w:tabs>
                <w:tab w:val="decimal" w:pos="5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147" w:type="pct"/>
          </w:tcPr>
          <w:p w14:paraId="041CCAF7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FA31502" w14:textId="4F56CFA6" w:rsidR="00574C5B" w:rsidRPr="00420F7A" w:rsidRDefault="00663194" w:rsidP="006461C0">
            <w:pPr>
              <w:tabs>
                <w:tab w:val="decimal" w:pos="389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(9.83)</w:t>
            </w:r>
          </w:p>
        </w:tc>
      </w:tr>
      <w:tr w:rsidR="00574C5B" w:rsidRPr="00420F7A" w14:paraId="19A874D1" w14:textId="77777777" w:rsidTr="006461C0">
        <w:tc>
          <w:tcPr>
            <w:tcW w:w="2060" w:type="pct"/>
          </w:tcPr>
          <w:p w14:paraId="0EA34E9D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91" w:type="pct"/>
          </w:tcPr>
          <w:p w14:paraId="2A0B9648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1991194E" w14:textId="18FCA179" w:rsidR="00574C5B" w:rsidRPr="00420F7A" w:rsidRDefault="00DB1818" w:rsidP="006461C0">
            <w:pPr>
              <w:tabs>
                <w:tab w:val="decimal" w:pos="606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6E84944F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6F3A85C5" w14:textId="481C1FCC" w:rsidR="00574C5B" w:rsidRPr="00420F7A" w:rsidRDefault="00DE14C0" w:rsidP="006461C0">
            <w:pPr>
              <w:tabs>
                <w:tab w:val="decimal" w:pos="41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(0.33)</w:t>
            </w:r>
          </w:p>
        </w:tc>
        <w:tc>
          <w:tcPr>
            <w:tcW w:w="144" w:type="pct"/>
          </w:tcPr>
          <w:p w14:paraId="332AC623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0AFFF207" w14:textId="687B250A" w:rsidR="00574C5B" w:rsidRPr="00420F7A" w:rsidRDefault="00197D9E" w:rsidP="006461C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7F4AAB2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0453254" w14:textId="5069039F" w:rsidR="00574C5B" w:rsidRPr="00420F7A" w:rsidRDefault="00663194" w:rsidP="006461C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4C5B" w:rsidRPr="00420F7A" w14:paraId="71A2899F" w14:textId="77777777" w:rsidTr="006461C0">
        <w:tc>
          <w:tcPr>
            <w:tcW w:w="2060" w:type="pct"/>
          </w:tcPr>
          <w:p w14:paraId="6E964785" w14:textId="77777777" w:rsidR="00574C5B" w:rsidRPr="00420F7A" w:rsidRDefault="00574C5B" w:rsidP="006461C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91" w:type="pct"/>
          </w:tcPr>
          <w:p w14:paraId="1642B21B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17B761CB" w14:textId="01B57406" w:rsidR="00574C5B" w:rsidRPr="00420F7A" w:rsidRDefault="00DB1818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(474.41)</w:t>
            </w:r>
          </w:p>
        </w:tc>
        <w:tc>
          <w:tcPr>
            <w:tcW w:w="144" w:type="pct"/>
            <w:gridSpan w:val="2"/>
          </w:tcPr>
          <w:p w14:paraId="712F741F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4486BF20" w14:textId="10946615" w:rsidR="00574C5B" w:rsidRPr="00420F7A" w:rsidRDefault="00DE14C0" w:rsidP="006461C0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(93.10)</w:t>
            </w:r>
          </w:p>
        </w:tc>
        <w:tc>
          <w:tcPr>
            <w:tcW w:w="144" w:type="pct"/>
          </w:tcPr>
          <w:p w14:paraId="005EFDD4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573C6144" w14:textId="666022CB" w:rsidR="00574C5B" w:rsidRPr="00420F7A" w:rsidRDefault="00197D9E" w:rsidP="006461C0">
            <w:pPr>
              <w:tabs>
                <w:tab w:val="decimal" w:pos="5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(15.01)</w:t>
            </w:r>
          </w:p>
        </w:tc>
        <w:tc>
          <w:tcPr>
            <w:tcW w:w="147" w:type="pct"/>
          </w:tcPr>
          <w:p w14:paraId="426C50D6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065EF84" w14:textId="37E1FB22" w:rsidR="00574C5B" w:rsidRPr="00420F7A" w:rsidRDefault="00663194" w:rsidP="006461C0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(17.01)</w:t>
            </w:r>
          </w:p>
        </w:tc>
      </w:tr>
      <w:tr w:rsidR="00574C5B" w:rsidRPr="00420F7A" w14:paraId="346C8ACF" w14:textId="77777777" w:rsidTr="006461C0">
        <w:tc>
          <w:tcPr>
            <w:tcW w:w="2060" w:type="pct"/>
          </w:tcPr>
          <w:p w14:paraId="03867D78" w14:textId="77777777" w:rsidR="00574C5B" w:rsidRPr="00420F7A" w:rsidRDefault="00574C5B" w:rsidP="006461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เข้ามาจาก</w:t>
            </w:r>
            <w:r w:rsidRPr="00420F7A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391" w:type="pct"/>
            <w:vAlign w:val="bottom"/>
          </w:tcPr>
          <w:p w14:paraId="59881CDD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55C833EF" w14:textId="77777777" w:rsidR="00574C5B" w:rsidRPr="00420F7A" w:rsidRDefault="00574C5B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7C7D3601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6A8DD0ED" w14:textId="223E5143" w:rsidR="00574C5B" w:rsidRPr="00420F7A" w:rsidRDefault="00574C5B" w:rsidP="006461C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D950B02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39D42FAE" w14:textId="77777777" w:rsidR="00574C5B" w:rsidRPr="00420F7A" w:rsidRDefault="00574C5B" w:rsidP="006461C0">
            <w:pPr>
              <w:tabs>
                <w:tab w:val="decimal" w:pos="46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C360BE4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072EFF6" w14:textId="77777777" w:rsidR="00574C5B" w:rsidRPr="00420F7A" w:rsidRDefault="00574C5B" w:rsidP="006461C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4C5B" w:rsidRPr="00420F7A" w14:paraId="106B11A1" w14:textId="77777777" w:rsidTr="006461C0">
        <w:tc>
          <w:tcPr>
            <w:tcW w:w="2060" w:type="pct"/>
          </w:tcPr>
          <w:p w14:paraId="4315E3E4" w14:textId="77777777" w:rsidR="00574C5B" w:rsidRPr="00420F7A" w:rsidRDefault="00574C5B" w:rsidP="006461C0">
            <w:pPr>
              <w:ind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91" w:type="pct"/>
            <w:vAlign w:val="bottom"/>
          </w:tcPr>
          <w:p w14:paraId="39D4809D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2856D842" w14:textId="01A0C14F" w:rsidR="00574C5B" w:rsidRPr="00420F7A" w:rsidRDefault="00DB1818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44" w:type="pct"/>
            <w:gridSpan w:val="2"/>
          </w:tcPr>
          <w:p w14:paraId="26B331EC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438EEB53" w14:textId="25BE9A83" w:rsidR="00574C5B" w:rsidRPr="00420F7A" w:rsidRDefault="00DE14C0" w:rsidP="006461C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5CE698A8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157B4624" w14:textId="1123B71E" w:rsidR="00574C5B" w:rsidRPr="00420F7A" w:rsidRDefault="00197D9E" w:rsidP="00DE14C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3E9624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D12AC5C" w14:textId="736C2622" w:rsidR="00574C5B" w:rsidRPr="00420F7A" w:rsidRDefault="00663194" w:rsidP="006461C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4C5B" w:rsidRPr="00420F7A" w14:paraId="16DC8604" w14:textId="77777777" w:rsidTr="006461C0">
        <w:tc>
          <w:tcPr>
            <w:tcW w:w="2060" w:type="pct"/>
          </w:tcPr>
          <w:p w14:paraId="768FF68C" w14:textId="77777777" w:rsidR="00574C5B" w:rsidRPr="00420F7A" w:rsidRDefault="00574C5B" w:rsidP="006461C0">
            <w:pPr>
              <w:ind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391" w:type="pct"/>
            <w:vAlign w:val="bottom"/>
          </w:tcPr>
          <w:p w14:paraId="0BF24762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68A92B14" w14:textId="28BBA177" w:rsidR="00574C5B" w:rsidRPr="00420F7A" w:rsidRDefault="00561FEE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2</w:t>
            </w:r>
            <w:r w:rsidR="00DB1818" w:rsidRPr="00420F7A">
              <w:rPr>
                <w:rFonts w:ascii="Angsana New" w:hAnsi="Angsana New"/>
                <w:sz w:val="28"/>
                <w:szCs w:val="28"/>
              </w:rPr>
              <w:t>.</w:t>
            </w:r>
            <w:r w:rsidRPr="00420F7A">
              <w:rPr>
                <w:rFonts w:ascii="Angsana New" w:hAnsi="Angsana New"/>
                <w:sz w:val="28"/>
                <w:szCs w:val="28"/>
              </w:rPr>
              <w:t>6</w:t>
            </w:r>
            <w:r w:rsidR="00DB1818" w:rsidRPr="00420F7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pct"/>
            <w:gridSpan w:val="2"/>
          </w:tcPr>
          <w:p w14:paraId="3CE68C1C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  <w:vAlign w:val="bottom"/>
          </w:tcPr>
          <w:p w14:paraId="7399F2F3" w14:textId="67DCF20A" w:rsidR="00574C5B" w:rsidRPr="00420F7A" w:rsidRDefault="00DE14C0" w:rsidP="00DE14C0">
            <w:pPr>
              <w:tabs>
                <w:tab w:val="decimal" w:pos="54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40A39E1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475B5244" w14:textId="2234A68F" w:rsidR="00574C5B" w:rsidRPr="00420F7A" w:rsidRDefault="00197D9E" w:rsidP="006461C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56FD957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EF1A1E3" w14:textId="16FFDDF1" w:rsidR="00574C5B" w:rsidRPr="00420F7A" w:rsidRDefault="00663194" w:rsidP="006461C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4C5B" w:rsidRPr="00420F7A" w14:paraId="4C35819F" w14:textId="77777777" w:rsidTr="006461C0">
        <w:tc>
          <w:tcPr>
            <w:tcW w:w="2060" w:type="pct"/>
          </w:tcPr>
          <w:p w14:paraId="250E075E" w14:textId="77777777" w:rsidR="00574C5B" w:rsidRPr="00420F7A" w:rsidRDefault="00574C5B" w:rsidP="006461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420F7A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91" w:type="pct"/>
            <w:vAlign w:val="bottom"/>
          </w:tcPr>
          <w:p w14:paraId="263D78AB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1F4AF198" w14:textId="3E8F1D95" w:rsidR="00574C5B" w:rsidRPr="00420F7A" w:rsidRDefault="00DB1818" w:rsidP="006461C0">
            <w:pPr>
              <w:tabs>
                <w:tab w:val="decimal" w:pos="606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192313E9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71BF9441" w14:textId="05BEE695" w:rsidR="00574C5B" w:rsidRPr="00420F7A" w:rsidRDefault="00DE14C0" w:rsidP="006461C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0.94</w:t>
            </w:r>
          </w:p>
        </w:tc>
        <w:tc>
          <w:tcPr>
            <w:tcW w:w="144" w:type="pct"/>
          </w:tcPr>
          <w:p w14:paraId="5DA76DCF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7B2C8320" w14:textId="58E67950" w:rsidR="00574C5B" w:rsidRPr="00420F7A" w:rsidRDefault="00197D9E" w:rsidP="006461C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5AF5629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28966B1" w14:textId="70F21621" w:rsidR="00574C5B" w:rsidRPr="00420F7A" w:rsidRDefault="00663194" w:rsidP="006461C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4C5B" w:rsidRPr="00420F7A" w14:paraId="47A00933" w14:textId="77777777" w:rsidTr="006461C0">
        <w:tc>
          <w:tcPr>
            <w:tcW w:w="2060" w:type="pct"/>
          </w:tcPr>
          <w:p w14:paraId="3BBA8B20" w14:textId="67D9051B" w:rsidR="00574C5B" w:rsidRPr="00420F7A" w:rsidRDefault="00574C5B" w:rsidP="006461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420F7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 / 2564</w:t>
            </w:r>
          </w:p>
        </w:tc>
        <w:tc>
          <w:tcPr>
            <w:tcW w:w="391" w:type="pct"/>
          </w:tcPr>
          <w:p w14:paraId="7E7826B5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271F705" w14:textId="18E50025" w:rsidR="00574C5B" w:rsidRPr="00420F7A" w:rsidRDefault="00DB1818" w:rsidP="006461C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13,210.51</w:t>
            </w:r>
          </w:p>
        </w:tc>
        <w:tc>
          <w:tcPr>
            <w:tcW w:w="144" w:type="pct"/>
            <w:gridSpan w:val="2"/>
          </w:tcPr>
          <w:p w14:paraId="491E7207" w14:textId="77777777" w:rsidR="00574C5B" w:rsidRPr="00420F7A" w:rsidRDefault="00574C5B" w:rsidP="006461C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095002" w14:textId="5DF9DF8D" w:rsidR="00574C5B" w:rsidRPr="00420F7A" w:rsidRDefault="0018710C" w:rsidP="0027042D">
            <w:pPr>
              <w:tabs>
                <w:tab w:val="decimal" w:pos="41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1,020.52</w:t>
            </w:r>
          </w:p>
        </w:tc>
        <w:tc>
          <w:tcPr>
            <w:tcW w:w="144" w:type="pct"/>
          </w:tcPr>
          <w:p w14:paraId="704F31EB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93AF25E" w14:textId="2255A891" w:rsidR="00574C5B" w:rsidRPr="00420F7A" w:rsidRDefault="00197D9E" w:rsidP="0027042D">
            <w:pPr>
              <w:tabs>
                <w:tab w:val="decimal" w:pos="560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35.81</w:t>
            </w:r>
          </w:p>
        </w:tc>
        <w:tc>
          <w:tcPr>
            <w:tcW w:w="147" w:type="pct"/>
          </w:tcPr>
          <w:p w14:paraId="5570CC80" w14:textId="77777777" w:rsidR="00574C5B" w:rsidRPr="00420F7A" w:rsidRDefault="00574C5B" w:rsidP="006461C0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636227DC" w14:textId="591D5A5A" w:rsidR="00574C5B" w:rsidRPr="00420F7A" w:rsidRDefault="00197D9E" w:rsidP="0027042D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</w:rPr>
              <w:t>52.02</w:t>
            </w:r>
          </w:p>
        </w:tc>
      </w:tr>
    </w:tbl>
    <w:p w14:paraId="1B9D3330" w14:textId="77777777" w:rsidR="00574C5B" w:rsidRPr="00420F7A" w:rsidRDefault="00574C5B" w:rsidP="00046404">
      <w:pPr>
        <w:pStyle w:val="NoSpacing"/>
        <w:rPr>
          <w:rFonts w:ascii="Angsana New" w:hAnsi="Angsana New"/>
          <w:sz w:val="22"/>
        </w:rPr>
      </w:pPr>
    </w:p>
    <w:p w14:paraId="4A990497" w14:textId="77777777" w:rsidR="00574C5B" w:rsidRPr="00420F7A" w:rsidRDefault="00574C5B" w:rsidP="00574C5B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6B51E9D2" w14:textId="77777777" w:rsidR="00574C5B" w:rsidRPr="00420F7A" w:rsidRDefault="00574C5B" w:rsidP="00574C5B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40841CBE" w14:textId="7F1A3E0C" w:rsidR="00574C5B" w:rsidRPr="00420F7A" w:rsidRDefault="00574C5B" w:rsidP="00574C5B">
      <w:pPr>
        <w:ind w:left="540" w:right="6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บริษัทย่อยได้นำ</w:t>
      </w:r>
      <w:r w:rsidRPr="00420F7A">
        <w:rPr>
          <w:rFonts w:ascii="Angsana New" w:hAnsi="Angsana New" w:hint="cs"/>
          <w:sz w:val="28"/>
          <w:szCs w:val="28"/>
          <w:cs/>
        </w:rPr>
        <w:t>อาคารและส่วนปรับปรุงอาคาร โรงไฟฟ้า เครื่องจักร เครื่องมือและอุปกรณ์</w:t>
      </w:r>
      <w:r w:rsidRPr="00420F7A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Pr="00420F7A">
        <w:rPr>
          <w:rFonts w:ascii="Angsana New" w:hAnsi="Angsana New" w:hint="cs"/>
          <w:sz w:val="28"/>
          <w:szCs w:val="28"/>
          <w:cs/>
        </w:rPr>
        <w:t>วงเงินสินเชื่อ</w:t>
      </w:r>
      <w:r w:rsidRPr="00420F7A">
        <w:rPr>
          <w:rFonts w:ascii="Angsana New" w:hAnsi="Angsana New"/>
          <w:sz w:val="28"/>
          <w:szCs w:val="28"/>
          <w:cs/>
        </w:rPr>
        <w:t xml:space="preserve">จากสถาบันการเงินของบริษัทย่อย </w:t>
      </w:r>
    </w:p>
    <w:p w14:paraId="772FAB7A" w14:textId="0290D238" w:rsidR="00C244E1" w:rsidRPr="00420F7A" w:rsidRDefault="00C244E1">
      <w:pPr>
        <w:spacing w:line="240" w:lineRule="auto"/>
        <w:jc w:val="left"/>
        <w:rPr>
          <w:rFonts w:ascii="Angsana New" w:hAnsi="Angsana New"/>
          <w:b/>
          <w:bCs/>
          <w:sz w:val="20"/>
          <w:szCs w:val="20"/>
        </w:rPr>
      </w:pPr>
      <w:r w:rsidRPr="00420F7A">
        <w:rPr>
          <w:rFonts w:ascii="Angsana New" w:hAnsi="Angsana New"/>
          <w:b/>
          <w:bCs/>
          <w:sz w:val="20"/>
          <w:szCs w:val="20"/>
        </w:rPr>
        <w:br w:type="page"/>
      </w:r>
    </w:p>
    <w:p w14:paraId="7678362C" w14:textId="3187E9FE" w:rsidR="004559FA" w:rsidRPr="00420F7A" w:rsidRDefault="00A24D9C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420F7A">
        <w:rPr>
          <w:rFonts w:ascii="Angsana New" w:hAnsi="Angsana New"/>
          <w:b/>
          <w:bCs/>
          <w:sz w:val="28"/>
          <w:szCs w:val="28"/>
          <w:cs/>
        </w:rPr>
        <w:lastRenderedPageBreak/>
        <w:t>หุ้นกู้</w:t>
      </w:r>
    </w:p>
    <w:p w14:paraId="7CC32431" w14:textId="469ADE12" w:rsidR="00E36CC4" w:rsidRPr="00420F7A" w:rsidRDefault="00E36CC4" w:rsidP="00E36CC4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1458"/>
        <w:gridCol w:w="1260"/>
        <w:gridCol w:w="1800"/>
        <w:gridCol w:w="1872"/>
        <w:gridCol w:w="1440"/>
        <w:gridCol w:w="270"/>
        <w:gridCol w:w="1368"/>
      </w:tblGrid>
      <w:tr w:rsidR="00574C5B" w:rsidRPr="00420F7A" w14:paraId="7276EDFF" w14:textId="77777777" w:rsidTr="006461C0">
        <w:tc>
          <w:tcPr>
            <w:tcW w:w="1458" w:type="dxa"/>
          </w:tcPr>
          <w:p w14:paraId="425D9E1E" w14:textId="77777777" w:rsidR="00574C5B" w:rsidRPr="00420F7A" w:rsidRDefault="00574C5B" w:rsidP="006461C0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87AC03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1BDEA1AB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46ECE7E6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0989470A" w14:textId="77777777" w:rsidR="00574C5B" w:rsidRPr="00420F7A" w:rsidRDefault="00574C5B" w:rsidP="006461C0">
            <w:pPr>
              <w:spacing w:line="240" w:lineRule="auto"/>
              <w:ind w:left="-130" w:right="-18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Pr="00420F7A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 w:hint="cs"/>
                <w:bCs/>
                <w:sz w:val="28"/>
                <w:szCs w:val="28"/>
                <w:cs/>
              </w:rPr>
              <w:t>/</w:t>
            </w:r>
            <w:r w:rsidRPr="00420F7A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C5B" w:rsidRPr="00420F7A" w14:paraId="1213F5A8" w14:textId="77777777" w:rsidTr="006461C0">
        <w:tc>
          <w:tcPr>
            <w:tcW w:w="1458" w:type="dxa"/>
          </w:tcPr>
          <w:p w14:paraId="579545A6" w14:textId="77777777" w:rsidR="00574C5B" w:rsidRPr="00420F7A" w:rsidRDefault="00574C5B" w:rsidP="006461C0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DCE72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0505966D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72" w:type="dxa"/>
          </w:tcPr>
          <w:p w14:paraId="4268911D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</w:tcPr>
          <w:p w14:paraId="4093E43F" w14:textId="1BC5B444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420F7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4A80F25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3E59B224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420F7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574C5B" w:rsidRPr="00420F7A" w14:paraId="38C6720D" w14:textId="77777777" w:rsidTr="006461C0">
        <w:tc>
          <w:tcPr>
            <w:tcW w:w="1458" w:type="dxa"/>
          </w:tcPr>
          <w:p w14:paraId="22C3FB0F" w14:textId="77777777" w:rsidR="00574C5B" w:rsidRPr="00420F7A" w:rsidRDefault="00574C5B" w:rsidP="006461C0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833DCC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6CE6A2A8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72" w:type="dxa"/>
          </w:tcPr>
          <w:p w14:paraId="66FB0848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440" w:type="dxa"/>
          </w:tcPr>
          <w:p w14:paraId="477998BC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EE53153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59A20C80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574C5B" w:rsidRPr="00420F7A" w14:paraId="59C1E102" w14:textId="77777777" w:rsidTr="006461C0">
        <w:tc>
          <w:tcPr>
            <w:tcW w:w="1458" w:type="dxa"/>
          </w:tcPr>
          <w:p w14:paraId="3012379D" w14:textId="77777777" w:rsidR="00574C5B" w:rsidRPr="00420F7A" w:rsidRDefault="00574C5B" w:rsidP="006461C0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C422C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13B37E69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68052F40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29F2916E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4C5B" w:rsidRPr="00420F7A" w14:paraId="04D42E59" w14:textId="77777777" w:rsidTr="006461C0">
        <w:tc>
          <w:tcPr>
            <w:tcW w:w="1458" w:type="dxa"/>
          </w:tcPr>
          <w:p w14:paraId="7DE1DE78" w14:textId="77777777" w:rsidR="00574C5B" w:rsidRPr="00420F7A" w:rsidRDefault="00574C5B" w:rsidP="006461C0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ครั้งที่ </w:t>
            </w:r>
            <w:r w:rsidRPr="00420F7A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</w:tcPr>
          <w:p w14:paraId="5D208C24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</w:tcPr>
          <w:p w14:paraId="44AD264E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  <w:r w:rsidRPr="00420F7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72" w:type="dxa"/>
          </w:tcPr>
          <w:p w14:paraId="41A36763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22</w:t>
            </w:r>
            <w:r w:rsidRPr="00420F7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มิถุนายน </w:t>
            </w:r>
            <w:r w:rsidRPr="00420F7A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4C20DC4" w14:textId="180CAE62" w:rsidR="00574C5B" w:rsidRPr="00420F7A" w:rsidRDefault="006932A5" w:rsidP="006461C0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1396F903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21DBB5A5" w14:textId="77777777" w:rsidR="00574C5B" w:rsidRPr="00420F7A" w:rsidRDefault="00574C5B" w:rsidP="006461C0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</w:tr>
      <w:tr w:rsidR="00574C5B" w:rsidRPr="00420F7A" w14:paraId="23AB07EA" w14:textId="77777777" w:rsidTr="006461C0">
        <w:tc>
          <w:tcPr>
            <w:tcW w:w="2718" w:type="dxa"/>
            <w:gridSpan w:val="2"/>
          </w:tcPr>
          <w:p w14:paraId="5B02B0AC" w14:textId="77777777" w:rsidR="00574C5B" w:rsidRPr="00420F7A" w:rsidRDefault="00574C5B" w:rsidP="006461C0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รวมหุ้นกู้ </w:t>
            </w:r>
            <w:r w:rsidRPr="00420F7A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420F7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11409400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57A6B7C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A69AE" w14:textId="434389B8" w:rsidR="00574C5B" w:rsidRPr="00420F7A" w:rsidRDefault="006932A5" w:rsidP="006461C0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17353F4F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CA805B" w14:textId="77777777" w:rsidR="00574C5B" w:rsidRPr="00420F7A" w:rsidRDefault="00574C5B" w:rsidP="006461C0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</w:tr>
      <w:tr w:rsidR="006932A5" w:rsidRPr="00420F7A" w14:paraId="04CE17B5" w14:textId="77777777" w:rsidTr="006461C0">
        <w:tc>
          <w:tcPr>
            <w:tcW w:w="4518" w:type="dxa"/>
            <w:gridSpan w:val="3"/>
          </w:tcPr>
          <w:p w14:paraId="735B625D" w14:textId="77777777" w:rsidR="006932A5" w:rsidRPr="00420F7A" w:rsidRDefault="006932A5" w:rsidP="006932A5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72" w:type="dxa"/>
          </w:tcPr>
          <w:p w14:paraId="13D97922" w14:textId="77777777" w:rsidR="006932A5" w:rsidRPr="00420F7A" w:rsidRDefault="006932A5" w:rsidP="006932A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8BDD5" w14:textId="499351A5" w:rsidR="006932A5" w:rsidRPr="00420F7A" w:rsidRDefault="006932A5" w:rsidP="006932A5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(0.40)</w:t>
            </w:r>
          </w:p>
        </w:tc>
        <w:tc>
          <w:tcPr>
            <w:tcW w:w="270" w:type="dxa"/>
          </w:tcPr>
          <w:p w14:paraId="7F675BDB" w14:textId="77777777" w:rsidR="006932A5" w:rsidRPr="00420F7A" w:rsidRDefault="006932A5" w:rsidP="006932A5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3BEBB3" w14:textId="77777777" w:rsidR="006932A5" w:rsidRPr="00420F7A" w:rsidRDefault="006932A5" w:rsidP="006932A5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(0.65)</w:t>
            </w:r>
          </w:p>
        </w:tc>
      </w:tr>
      <w:tr w:rsidR="006932A5" w:rsidRPr="00420F7A" w14:paraId="282E7960" w14:textId="77777777" w:rsidTr="006461C0">
        <w:tc>
          <w:tcPr>
            <w:tcW w:w="1458" w:type="dxa"/>
          </w:tcPr>
          <w:p w14:paraId="717040E2" w14:textId="77777777" w:rsidR="006932A5" w:rsidRPr="00420F7A" w:rsidRDefault="006932A5" w:rsidP="006932A5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หุ้นกู้ </w:t>
            </w:r>
            <w:r w:rsidRPr="00420F7A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420F7A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A761EE6" w14:textId="77777777" w:rsidR="006932A5" w:rsidRPr="00420F7A" w:rsidRDefault="006932A5" w:rsidP="006932A5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8C670D" w14:textId="6ADEEE10" w:rsidR="006932A5" w:rsidRPr="00420F7A" w:rsidRDefault="006932A5" w:rsidP="006932A5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455A1D30" w14:textId="77777777" w:rsidR="006932A5" w:rsidRPr="00420F7A" w:rsidRDefault="006932A5" w:rsidP="006932A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D1E8E82" w14:textId="7613669E" w:rsidR="006932A5" w:rsidRPr="00420F7A" w:rsidRDefault="006932A5" w:rsidP="006932A5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</w:rPr>
              <w:t>994.10</w:t>
            </w:r>
          </w:p>
        </w:tc>
        <w:tc>
          <w:tcPr>
            <w:tcW w:w="270" w:type="dxa"/>
          </w:tcPr>
          <w:p w14:paraId="084DE36D" w14:textId="77777777" w:rsidR="006932A5" w:rsidRPr="00420F7A" w:rsidRDefault="006932A5" w:rsidP="006932A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F1A8A0A" w14:textId="77777777" w:rsidR="006932A5" w:rsidRPr="00420F7A" w:rsidRDefault="006932A5" w:rsidP="006932A5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</w:tr>
      <w:tr w:rsidR="00574C5B" w:rsidRPr="00420F7A" w14:paraId="31EC14E9" w14:textId="77777777" w:rsidTr="006461C0">
        <w:tc>
          <w:tcPr>
            <w:tcW w:w="1458" w:type="dxa"/>
          </w:tcPr>
          <w:p w14:paraId="19F32641" w14:textId="77777777" w:rsidR="00574C5B" w:rsidRPr="00420F7A" w:rsidRDefault="00574C5B" w:rsidP="006461C0">
            <w:pPr>
              <w:spacing w:line="240" w:lineRule="auto"/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200F3EF1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03EE674A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14:paraId="6BFD3D26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D1FCEA4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84762E2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65A97B4D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574C5B" w:rsidRPr="00420F7A" w14:paraId="67DE1B72" w14:textId="77777777" w:rsidTr="005874F3">
        <w:tc>
          <w:tcPr>
            <w:tcW w:w="1458" w:type="dxa"/>
          </w:tcPr>
          <w:p w14:paraId="48EB039D" w14:textId="77777777" w:rsidR="00574C5B" w:rsidRPr="00420F7A" w:rsidRDefault="00574C5B" w:rsidP="006461C0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AF6771F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44DF57" w14:textId="77777777" w:rsidR="00574C5B" w:rsidRPr="00420F7A" w:rsidRDefault="00574C5B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5938E8D7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4970F2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7EE2E2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D2D264" w14:textId="77777777" w:rsidR="00574C5B" w:rsidRPr="00420F7A" w:rsidRDefault="00574C5B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874F3" w:rsidRPr="00420F7A" w14:paraId="1B25D2B9" w14:textId="77777777" w:rsidTr="005874F3">
        <w:tc>
          <w:tcPr>
            <w:tcW w:w="2718" w:type="dxa"/>
            <w:gridSpan w:val="2"/>
          </w:tcPr>
          <w:p w14:paraId="35CA9C9D" w14:textId="2C4B25BB" w:rsidR="005874F3" w:rsidRPr="00420F7A" w:rsidRDefault="005874F3" w:rsidP="006461C0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38E6F3C6" w14:textId="77777777" w:rsidR="005874F3" w:rsidRPr="00420F7A" w:rsidRDefault="005874F3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0F22CA60" w14:textId="77777777" w:rsidR="005874F3" w:rsidRPr="00420F7A" w:rsidRDefault="005874F3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BA7760" w14:textId="4899973B" w:rsidR="005874F3" w:rsidRPr="00420F7A" w:rsidRDefault="005874F3" w:rsidP="000A6CFD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994.10</w:t>
            </w:r>
          </w:p>
        </w:tc>
        <w:tc>
          <w:tcPr>
            <w:tcW w:w="270" w:type="dxa"/>
          </w:tcPr>
          <w:p w14:paraId="4082880C" w14:textId="77777777" w:rsidR="005874F3" w:rsidRPr="00420F7A" w:rsidRDefault="005874F3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6AAA1CF5" w14:textId="609F3426" w:rsidR="005874F3" w:rsidRPr="00420F7A" w:rsidRDefault="005874F3" w:rsidP="005874F3">
            <w:pPr>
              <w:tabs>
                <w:tab w:val="decimal" w:pos="885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5874F3" w:rsidRPr="00420F7A" w14:paraId="0ADC341E" w14:textId="77777777" w:rsidTr="005874F3">
        <w:tc>
          <w:tcPr>
            <w:tcW w:w="2718" w:type="dxa"/>
            <w:gridSpan w:val="2"/>
          </w:tcPr>
          <w:p w14:paraId="60E524EA" w14:textId="2BEB14C5" w:rsidR="005874F3" w:rsidRPr="00420F7A" w:rsidRDefault="005874F3" w:rsidP="006461C0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ส่วนที่</w:t>
            </w:r>
            <w:r w:rsidRPr="00420F7A">
              <w:rPr>
                <w:rFonts w:ascii="Angsana New" w:hAnsi="Angsana New" w:hint="cs"/>
                <w:b/>
                <w:sz w:val="28"/>
                <w:szCs w:val="28"/>
                <w:cs/>
              </w:rPr>
              <w:t>ไม่</w:t>
            </w:r>
            <w:r w:rsidRPr="00420F7A">
              <w:rPr>
                <w:rFonts w:ascii="Angsana New" w:hAnsi="Angsana New"/>
                <w:b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800" w:type="dxa"/>
          </w:tcPr>
          <w:p w14:paraId="51C60524" w14:textId="77777777" w:rsidR="005874F3" w:rsidRPr="00420F7A" w:rsidRDefault="005874F3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34C011A4" w14:textId="77777777" w:rsidR="005874F3" w:rsidRPr="00420F7A" w:rsidRDefault="005874F3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719911" w14:textId="0840D725" w:rsidR="005874F3" w:rsidRPr="00420F7A" w:rsidRDefault="005874F3" w:rsidP="005874F3">
            <w:pPr>
              <w:tabs>
                <w:tab w:val="decimal" w:pos="885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A0EDE" w14:textId="77777777" w:rsidR="005874F3" w:rsidRPr="00420F7A" w:rsidRDefault="005874F3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E957DA" w14:textId="6F04B38A" w:rsidR="005874F3" w:rsidRPr="00420F7A" w:rsidRDefault="005874F3" w:rsidP="005874F3">
            <w:pPr>
              <w:tabs>
                <w:tab w:val="decimal" w:pos="795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Cs/>
                <w:sz w:val="28"/>
                <w:szCs w:val="28"/>
              </w:rPr>
              <w:t>993.85</w:t>
            </w:r>
          </w:p>
        </w:tc>
      </w:tr>
      <w:tr w:rsidR="005874F3" w:rsidRPr="00420F7A" w14:paraId="1975A657" w14:textId="77777777" w:rsidTr="006461C0">
        <w:tc>
          <w:tcPr>
            <w:tcW w:w="2718" w:type="dxa"/>
            <w:gridSpan w:val="2"/>
          </w:tcPr>
          <w:p w14:paraId="127DA08D" w14:textId="77777777" w:rsidR="005874F3" w:rsidRPr="00420F7A" w:rsidRDefault="005874F3" w:rsidP="006461C0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88509D3" w14:textId="77777777" w:rsidR="005874F3" w:rsidRPr="00420F7A" w:rsidRDefault="005874F3" w:rsidP="006461C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22D6E43B" w14:textId="77777777" w:rsidR="005874F3" w:rsidRPr="00420F7A" w:rsidRDefault="005874F3" w:rsidP="006461C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8FE7996" w14:textId="43A4D3DC" w:rsidR="005874F3" w:rsidRPr="00420F7A" w:rsidRDefault="005874F3" w:rsidP="000A6CFD">
            <w:pPr>
              <w:tabs>
                <w:tab w:val="decimal" w:pos="792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</w:rPr>
              <w:t>994.10</w:t>
            </w:r>
          </w:p>
        </w:tc>
        <w:tc>
          <w:tcPr>
            <w:tcW w:w="270" w:type="dxa"/>
          </w:tcPr>
          <w:p w14:paraId="458B3447" w14:textId="77777777" w:rsidR="005874F3" w:rsidRPr="00420F7A" w:rsidRDefault="005874F3" w:rsidP="006461C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086157E5" w14:textId="171EAD6B" w:rsidR="005874F3" w:rsidRPr="00420F7A" w:rsidRDefault="005874F3" w:rsidP="000A6CFD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</w:tr>
    </w:tbl>
    <w:p w14:paraId="456C41BF" w14:textId="77777777" w:rsidR="0027042D" w:rsidRPr="00420F7A" w:rsidRDefault="0027042D" w:rsidP="009C260D">
      <w:pPr>
        <w:ind w:left="540" w:right="-25"/>
        <w:rPr>
          <w:rFonts w:ascii="Angsana New" w:hAnsi="Angsana New"/>
          <w:sz w:val="22"/>
          <w:szCs w:val="22"/>
        </w:rPr>
      </w:pPr>
    </w:p>
    <w:p w14:paraId="6D2A74F9" w14:textId="341930A7" w:rsidR="009C260D" w:rsidRPr="00420F7A" w:rsidRDefault="004F7B85" w:rsidP="009C260D">
      <w:pPr>
        <w:ind w:left="540" w:right="-2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กลุ่ม</w:t>
      </w:r>
      <w:r w:rsidR="006F54E8" w:rsidRPr="00420F7A">
        <w:rPr>
          <w:rFonts w:ascii="Angsana New" w:hAnsi="Angsana New"/>
          <w:sz w:val="28"/>
          <w:szCs w:val="28"/>
          <w:cs/>
        </w:rPr>
        <w:t>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420F7A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="006F54E8" w:rsidRPr="00420F7A">
        <w:rPr>
          <w:rFonts w:ascii="Angsana New" w:hAnsi="Angsana New"/>
          <w:sz w:val="28"/>
          <w:szCs w:val="28"/>
          <w:cs/>
        </w:rPr>
        <w:t>ถือหุ้นกู้</w:t>
      </w:r>
    </w:p>
    <w:p w14:paraId="728703C7" w14:textId="10D3CAEE" w:rsidR="006F54E8" w:rsidRPr="00420F7A" w:rsidRDefault="006F54E8" w:rsidP="009C260D">
      <w:pPr>
        <w:ind w:left="540" w:right="-25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ซึ่งชำระดอกเบี้ยทุก </w:t>
      </w:r>
      <w:r w:rsidRPr="00420F7A">
        <w:rPr>
          <w:rFonts w:ascii="Angsana New" w:hAnsi="Angsana New"/>
          <w:sz w:val="28"/>
          <w:szCs w:val="28"/>
        </w:rPr>
        <w:t xml:space="preserve">6 </w:t>
      </w:r>
      <w:r w:rsidRPr="00420F7A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40A8E5E6" w14:textId="77777777" w:rsidR="00C24787" w:rsidRPr="00420F7A" w:rsidRDefault="00C24787" w:rsidP="00C24787">
      <w:pPr>
        <w:pStyle w:val="NoSpacing"/>
        <w:rPr>
          <w:rFonts w:ascii="Angsana New" w:hAnsi="Angsana New"/>
          <w:sz w:val="22"/>
        </w:rPr>
      </w:pPr>
    </w:p>
    <w:p w14:paraId="2A888518" w14:textId="647858EC" w:rsidR="00736AF2" w:rsidRPr="00420F7A" w:rsidRDefault="00736AF2" w:rsidP="00736AF2">
      <w:pPr>
        <w:ind w:left="540" w:right="-25"/>
        <w:rPr>
          <w:rFonts w:ascii="Angsana New" w:hAnsi="Angsana New"/>
          <w:spacing w:val="-4"/>
          <w:sz w:val="28"/>
          <w:szCs w:val="28"/>
        </w:rPr>
      </w:pPr>
      <w:r w:rsidRPr="00420F7A">
        <w:rPr>
          <w:rFonts w:ascii="Angsana New" w:hAnsi="Angsana New"/>
          <w:spacing w:val="-4"/>
          <w:sz w:val="28"/>
          <w:szCs w:val="28"/>
          <w:cs/>
        </w:rPr>
        <w:t>ทั้งนี้</w:t>
      </w:r>
      <w:r w:rsidR="004F7B85" w:rsidRPr="00420F7A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20F7A">
        <w:rPr>
          <w:rFonts w:ascii="Angsana New" w:hAnsi="Angsana New"/>
          <w:spacing w:val="-4"/>
          <w:sz w:val="28"/>
          <w:szCs w:val="28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0B9E42E9" w14:textId="62B7ABA0" w:rsidR="00FD670F" w:rsidRPr="00420F7A" w:rsidRDefault="00FD670F" w:rsidP="008D3C35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4CADC9D2" w14:textId="0708A3D4" w:rsidR="003B14EA" w:rsidRPr="00420F7A" w:rsidRDefault="00F06BE4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</w:rPr>
        <w:t>ส่วนงาน</w:t>
      </w:r>
      <w:r w:rsidR="000B2484" w:rsidRPr="00420F7A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  <w:r w:rsidR="00786721" w:rsidRPr="00420F7A">
        <w:rPr>
          <w:rFonts w:ascii="Angsana New" w:hAnsi="Angsana New" w:hint="cs"/>
          <w:b/>
          <w:bCs/>
          <w:sz w:val="28"/>
          <w:szCs w:val="28"/>
          <w:cs/>
        </w:rPr>
        <w:t>และการจำแนกรายได้</w:t>
      </w:r>
    </w:p>
    <w:p w14:paraId="42245721" w14:textId="77777777" w:rsidR="003B14EA" w:rsidRPr="00420F7A" w:rsidRDefault="003B14EA" w:rsidP="00EB02AA">
      <w:pPr>
        <w:pStyle w:val="NoSpacing"/>
        <w:rPr>
          <w:rFonts w:ascii="Angsana New" w:hAnsi="Angsana New"/>
          <w:sz w:val="22"/>
        </w:rPr>
      </w:pPr>
    </w:p>
    <w:p w14:paraId="2AA86E65" w14:textId="261DD317" w:rsidR="00520AF7" w:rsidRPr="00420F7A" w:rsidRDefault="00520AF7" w:rsidP="00520AF7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 w:rsidR="00FE017B" w:rsidRPr="00420F7A">
        <w:rPr>
          <w:rFonts w:ascii="Angsana New" w:hAnsi="Angsana New"/>
          <w:sz w:val="28"/>
          <w:szCs w:val="28"/>
        </w:rPr>
        <w:t>4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มีดังนี้</w:t>
      </w:r>
    </w:p>
    <w:p w14:paraId="1A9FE100" w14:textId="77777777" w:rsidR="00520AF7" w:rsidRPr="00420F7A" w:rsidRDefault="00520AF7" w:rsidP="00520AF7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0A11D936" w14:textId="77777777" w:rsidR="00574C5B" w:rsidRPr="00420F7A" w:rsidRDefault="00574C5B" w:rsidP="00574C5B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420F7A">
        <w:rPr>
          <w:rFonts w:ascii="Angsana New" w:hAnsi="Angsana New"/>
          <w:sz w:val="28"/>
          <w:szCs w:val="28"/>
        </w:rPr>
        <w:t>1</w:t>
      </w:r>
      <w:r w:rsidRPr="00420F7A">
        <w:rPr>
          <w:rFonts w:ascii="Angsana New" w:hAnsi="Angsana New"/>
          <w:sz w:val="28"/>
          <w:szCs w:val="28"/>
        </w:rPr>
        <w:tab/>
      </w:r>
      <w:r w:rsidRPr="00420F7A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69C69154" w14:textId="77777777" w:rsidR="00574C5B" w:rsidRPr="00420F7A" w:rsidRDefault="00574C5B" w:rsidP="00574C5B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420F7A">
        <w:rPr>
          <w:rFonts w:ascii="Angsana New" w:hAnsi="Angsana New"/>
          <w:sz w:val="28"/>
          <w:szCs w:val="28"/>
        </w:rPr>
        <w:t>2</w:t>
      </w:r>
      <w:r w:rsidRPr="00420F7A">
        <w:rPr>
          <w:rFonts w:ascii="Angsana New" w:hAnsi="Angsana New"/>
          <w:sz w:val="28"/>
          <w:szCs w:val="28"/>
        </w:rPr>
        <w:tab/>
      </w:r>
      <w:r w:rsidRPr="00420F7A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01C243DF" w14:textId="77777777" w:rsidR="00574C5B" w:rsidRPr="00420F7A" w:rsidRDefault="00574C5B" w:rsidP="00574C5B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420F7A">
        <w:rPr>
          <w:rFonts w:ascii="Angsana New" w:hAnsi="Angsana New"/>
          <w:sz w:val="28"/>
          <w:szCs w:val="28"/>
        </w:rPr>
        <w:t>3</w:t>
      </w:r>
      <w:r w:rsidRPr="00420F7A">
        <w:rPr>
          <w:rFonts w:ascii="Angsana New" w:hAnsi="Angsana New"/>
          <w:sz w:val="28"/>
          <w:szCs w:val="28"/>
        </w:rPr>
        <w:tab/>
      </w:r>
      <w:r w:rsidRPr="00420F7A">
        <w:rPr>
          <w:rFonts w:ascii="Angsana New" w:hAnsi="Angsana New"/>
          <w:sz w:val="28"/>
          <w:szCs w:val="28"/>
          <w:cs/>
        </w:rPr>
        <w:t>ธุรกิจ</w:t>
      </w:r>
      <w:r w:rsidRPr="00420F7A">
        <w:rPr>
          <w:rFonts w:ascii="Angsana New" w:hAnsi="Angsana New" w:hint="cs"/>
          <w:sz w:val="28"/>
          <w:szCs w:val="28"/>
          <w:cs/>
        </w:rPr>
        <w:t>ด้านอุตสาหกรรม</w:t>
      </w:r>
    </w:p>
    <w:p w14:paraId="14B27B43" w14:textId="77777777" w:rsidR="00574C5B" w:rsidRPr="00420F7A" w:rsidRDefault="00574C5B" w:rsidP="00574C5B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420F7A">
        <w:rPr>
          <w:rFonts w:ascii="Angsana New" w:hAnsi="Angsana New"/>
          <w:sz w:val="28"/>
          <w:szCs w:val="28"/>
        </w:rPr>
        <w:t>4</w:t>
      </w:r>
      <w:r w:rsidRPr="00420F7A">
        <w:rPr>
          <w:rFonts w:ascii="Angsana New" w:hAnsi="Angsana New"/>
          <w:sz w:val="28"/>
          <w:szCs w:val="28"/>
        </w:rPr>
        <w:tab/>
      </w:r>
      <w:r w:rsidRPr="00420F7A">
        <w:rPr>
          <w:rFonts w:ascii="Angsana New" w:hAnsi="Angsana New" w:hint="cs"/>
          <w:sz w:val="28"/>
          <w:szCs w:val="28"/>
          <w:cs/>
        </w:rPr>
        <w:t>ธุรกิจผลิตและจำหน่ายกระแสไฟฟ้า</w:t>
      </w:r>
    </w:p>
    <w:p w14:paraId="1E2F6421" w14:textId="77777777" w:rsidR="00574C5B" w:rsidRPr="00420F7A" w:rsidRDefault="00574C5B" w:rsidP="00574C5B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420F7A">
        <w:rPr>
          <w:rFonts w:ascii="Angsana New" w:hAnsi="Angsana New"/>
          <w:sz w:val="28"/>
          <w:szCs w:val="28"/>
        </w:rPr>
        <w:t>5</w:t>
      </w:r>
      <w:r w:rsidRPr="00420F7A">
        <w:rPr>
          <w:rFonts w:ascii="Angsana New" w:hAnsi="Angsana New"/>
          <w:sz w:val="28"/>
          <w:szCs w:val="28"/>
        </w:rPr>
        <w:tab/>
      </w:r>
      <w:r w:rsidRPr="00420F7A">
        <w:rPr>
          <w:rFonts w:ascii="Angsana New" w:hAnsi="Angsana New"/>
          <w:sz w:val="28"/>
          <w:szCs w:val="28"/>
          <w:cs/>
        </w:rPr>
        <w:t>ธุรกิจอื่น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ๆ</w:t>
      </w:r>
    </w:p>
    <w:p w14:paraId="2FF4AD1A" w14:textId="77777777" w:rsidR="00520AF7" w:rsidRPr="00420F7A" w:rsidRDefault="00520AF7" w:rsidP="00520AF7">
      <w:pPr>
        <w:pStyle w:val="NoSpacing"/>
        <w:rPr>
          <w:rFonts w:ascii="Angsana New" w:hAnsi="Angsana New"/>
          <w:sz w:val="22"/>
        </w:rPr>
      </w:pPr>
    </w:p>
    <w:p w14:paraId="6816D3C5" w14:textId="77777777" w:rsidR="00574C5B" w:rsidRPr="00420F7A" w:rsidRDefault="00574C5B" w:rsidP="00574C5B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ๆ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Pr="00420F7A">
        <w:rPr>
          <w:rFonts w:ascii="Angsana New" w:hAnsi="Angsana New"/>
          <w:sz w:val="28"/>
          <w:szCs w:val="28"/>
        </w:rPr>
        <w:t>2565</w:t>
      </w:r>
      <w:r w:rsidRPr="00420F7A">
        <w:rPr>
          <w:rFonts w:ascii="Angsana New" w:hAnsi="Angsana New"/>
          <w:sz w:val="28"/>
          <w:szCs w:val="28"/>
          <w:cs/>
        </w:rPr>
        <w:t xml:space="preserve"> หรือ </w:t>
      </w:r>
      <w:r w:rsidRPr="00420F7A">
        <w:rPr>
          <w:rFonts w:ascii="Angsana New" w:hAnsi="Angsana New"/>
          <w:sz w:val="28"/>
          <w:szCs w:val="28"/>
        </w:rPr>
        <w:t>2564</w:t>
      </w:r>
    </w:p>
    <w:p w14:paraId="55C8A5F1" w14:textId="0010DE87" w:rsidR="00786A5D" w:rsidRPr="00420F7A" w:rsidRDefault="00786A5D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7CE193E9" w14:textId="3C319908" w:rsidR="00021825" w:rsidRPr="00420F7A" w:rsidRDefault="00520AF7" w:rsidP="00524378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lastRenderedPageBreak/>
        <w:t>ผลการดำเนินงาน</w:t>
      </w:r>
      <w:r w:rsidRPr="00420F7A"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420F7A">
        <w:rPr>
          <w:rFonts w:ascii="Angsana New" w:hAnsi="Angsana New"/>
          <w:sz w:val="28"/>
          <w:szCs w:val="28"/>
          <w:cs/>
        </w:rPr>
        <w:t>วัดโดยใช้กำไรก่อนต้นทุนทางการเงินและภาษีเงินได้ของส่วนงาน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ทั้งนี้</w:t>
      </w:r>
      <w:r w:rsidRPr="00420F7A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57ADB8B7" w14:textId="77777777" w:rsidR="00A853A4" w:rsidRPr="00420F7A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54C3514B" w14:textId="77777777" w:rsidR="00786A5D" w:rsidRPr="00420F7A" w:rsidRDefault="00786A5D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89B0C8C" w14:textId="77777777" w:rsidR="00786A5D" w:rsidRPr="00420F7A" w:rsidRDefault="00786A5D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4F43AC4" w14:textId="64129996" w:rsidR="00786A5D" w:rsidRPr="00420F7A" w:rsidRDefault="00786A5D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786A5D" w:rsidRPr="00420F7A" w:rsidSect="00C73417">
          <w:footerReference w:type="default" r:id="rId11"/>
          <w:pgSz w:w="11909" w:h="16834" w:code="9"/>
          <w:pgMar w:top="691" w:right="1152" w:bottom="576" w:left="1152" w:header="720" w:footer="576" w:gutter="0"/>
          <w:cols w:space="720"/>
        </w:sectPr>
      </w:pPr>
    </w:p>
    <w:tbl>
      <w:tblPr>
        <w:tblpPr w:leftFromText="180" w:rightFromText="180" w:vertAnchor="text" w:horzAnchor="margin" w:tblpX="-710" w:tblpY="-69"/>
        <w:tblW w:w="31422" w:type="dxa"/>
        <w:tblLayout w:type="fixed"/>
        <w:tblLook w:val="00A0" w:firstRow="1" w:lastRow="0" w:firstColumn="1" w:lastColumn="0" w:noHBand="0" w:noVBand="0"/>
      </w:tblPr>
      <w:tblGrid>
        <w:gridCol w:w="2126"/>
        <w:gridCol w:w="708"/>
        <w:gridCol w:w="236"/>
        <w:gridCol w:w="757"/>
        <w:gridCol w:w="236"/>
        <w:gridCol w:w="709"/>
        <w:gridCol w:w="283"/>
        <w:gridCol w:w="851"/>
        <w:gridCol w:w="236"/>
        <w:gridCol w:w="709"/>
        <w:gridCol w:w="284"/>
        <w:gridCol w:w="690"/>
        <w:gridCol w:w="270"/>
        <w:gridCol w:w="741"/>
        <w:gridCol w:w="236"/>
        <w:gridCol w:w="756"/>
        <w:gridCol w:w="236"/>
        <w:gridCol w:w="756"/>
        <w:gridCol w:w="236"/>
        <w:gridCol w:w="819"/>
        <w:gridCol w:w="275"/>
        <w:gridCol w:w="754"/>
        <w:gridCol w:w="236"/>
        <w:gridCol w:w="785"/>
        <w:gridCol w:w="237"/>
        <w:gridCol w:w="753"/>
        <w:gridCol w:w="257"/>
        <w:gridCol w:w="822"/>
        <w:gridCol w:w="8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574C5B" w:rsidRPr="00420F7A" w14:paraId="60D89C2F" w14:textId="77777777" w:rsidTr="00F25241">
        <w:trPr>
          <w:gridAfter w:val="20"/>
          <w:wAfter w:w="15420" w:type="dxa"/>
          <w:trHeight w:val="271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ADA855" w14:textId="5904CC34" w:rsidR="00574C5B" w:rsidRPr="00420F7A" w:rsidRDefault="00574C5B" w:rsidP="006461C0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lastRenderedPageBreak/>
              <w:t>สำหรับงวด</w:t>
            </w:r>
            <w:r w:rsidR="00FE017B"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เก้า</w:t>
            </w:r>
            <w:r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vAlign w:val="bottom"/>
          </w:tcPr>
          <w:p w14:paraId="4D1F85B1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58B5B6" w14:textId="77777777" w:rsidR="00574C5B" w:rsidRPr="00420F7A" w:rsidRDefault="00574C5B" w:rsidP="006461C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  <w:vAlign w:val="bottom"/>
          </w:tcPr>
          <w:p w14:paraId="5F3FDBDC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E27179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left w:val="nil"/>
              <w:right w:val="nil"/>
            </w:tcBorders>
            <w:vAlign w:val="bottom"/>
          </w:tcPr>
          <w:p w14:paraId="1D27EDAD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5BA99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3"/>
            <w:tcBorders>
              <w:left w:val="nil"/>
              <w:right w:val="nil"/>
            </w:tcBorders>
          </w:tcPr>
          <w:p w14:paraId="656454A0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0F5E2F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11" w:type="dxa"/>
            <w:gridSpan w:val="3"/>
            <w:tcBorders>
              <w:left w:val="nil"/>
              <w:right w:val="nil"/>
            </w:tcBorders>
            <w:vAlign w:val="bottom"/>
          </w:tcPr>
          <w:p w14:paraId="499D05AB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Pr="00420F7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27EF4DBC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nil"/>
            </w:tcBorders>
            <w:vAlign w:val="bottom"/>
          </w:tcPr>
          <w:p w14:paraId="2285EC42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6C553FB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tcBorders>
              <w:left w:val="nil"/>
              <w:right w:val="nil"/>
            </w:tcBorders>
            <w:vAlign w:val="bottom"/>
          </w:tcPr>
          <w:p w14:paraId="5B3379E8" w14:textId="77777777" w:rsidR="00574C5B" w:rsidRPr="00420F7A" w:rsidRDefault="00574C5B" w:rsidP="006461C0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74C5B" w:rsidRPr="00420F7A" w14:paraId="0F256E61" w14:textId="77777777" w:rsidTr="00F25241">
        <w:trPr>
          <w:gridAfter w:val="20"/>
          <w:wAfter w:w="15420" w:type="dxa"/>
          <w:trHeight w:val="64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ECAE48" w14:textId="329D8A35" w:rsidR="00574C5B" w:rsidRPr="00420F7A" w:rsidRDefault="00574C5B" w:rsidP="006461C0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420F7A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</w:t>
            </w:r>
            <w:r w:rsidR="00FE017B" w:rsidRPr="00420F7A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Pr="00420F7A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E017B"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2E6FFFC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2F73BE4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1C16F65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DB602B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F05095D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F453A62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DDD9659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DD9885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830E508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6CF3F05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7B177DD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5012FC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30F4FBC7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16BDDE8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22CD43D" w14:textId="77777777" w:rsidR="00574C5B" w:rsidRPr="00420F7A" w:rsidRDefault="00574C5B" w:rsidP="006461C0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D70285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F88AAC5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90C0430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2D0956E4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5A573E2C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FF8F38D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A452B1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70554C5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2920F2A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85C9300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280518C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3FC54CF0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574C5B" w:rsidRPr="00420F7A" w14:paraId="670FAC3F" w14:textId="77777777" w:rsidTr="00F25241">
        <w:trPr>
          <w:gridAfter w:val="20"/>
          <w:wAfter w:w="15420" w:type="dxa"/>
          <w:trHeight w:val="326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0834E3" w14:textId="77777777" w:rsidR="00574C5B" w:rsidRPr="00420F7A" w:rsidRDefault="00574C5B" w:rsidP="006461C0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7E1C468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B387863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06F470E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pacing w:val="-14"/>
                <w:sz w:val="20"/>
                <w:szCs w:val="20"/>
              </w:rPr>
              <w:t>(</w:t>
            </w:r>
            <w:r w:rsidRPr="00420F7A">
              <w:rPr>
                <w:rFonts w:ascii="Angsana New" w:hAnsi="Angsana New" w:cs="Angsana New" w:hint="cs"/>
                <w:spacing w:val="-14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05BCCD" w14:textId="77777777" w:rsidR="00574C5B" w:rsidRPr="00420F7A" w:rsidRDefault="00574C5B" w:rsidP="006461C0">
            <w:pPr>
              <w:spacing w:line="20" w:lineRule="atLeast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F28E0B5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E417099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896655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420F7A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27D964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4CBBDBF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73B4238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76845AB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459D79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37B6D119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B807103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97C847E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F387C1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1ABB083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29F4A50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23F2A5CD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420F7A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2ECF5F92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492436C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A3168D7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48FDB72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420F7A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DE26801" w14:textId="77777777" w:rsidR="00574C5B" w:rsidRPr="00420F7A" w:rsidRDefault="00574C5B" w:rsidP="006461C0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1BC9BB2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BADD161" w14:textId="77777777" w:rsidR="00574C5B" w:rsidRPr="00420F7A" w:rsidRDefault="00574C5B" w:rsidP="006461C0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56466EA6" w14:textId="77777777" w:rsidR="00574C5B" w:rsidRPr="00420F7A" w:rsidRDefault="00574C5B" w:rsidP="006461C0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420F7A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420F7A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</w:tr>
      <w:tr w:rsidR="00574C5B" w:rsidRPr="00420F7A" w14:paraId="5A1749C7" w14:textId="77777777" w:rsidTr="00F25241">
        <w:trPr>
          <w:gridAfter w:val="21"/>
          <w:wAfter w:w="15428" w:type="dxa"/>
          <w:trHeight w:val="23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4FD3D6" w14:textId="77777777" w:rsidR="00574C5B" w:rsidRPr="00420F7A" w:rsidRDefault="00574C5B" w:rsidP="006461C0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868" w:type="dxa"/>
            <w:gridSpan w:val="27"/>
            <w:tcBorders>
              <w:left w:val="nil"/>
              <w:right w:val="nil"/>
            </w:tcBorders>
            <w:vAlign w:val="center"/>
          </w:tcPr>
          <w:p w14:paraId="147EA89D" w14:textId="77777777" w:rsidR="00574C5B" w:rsidRPr="00420F7A" w:rsidRDefault="00574C5B" w:rsidP="006461C0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420F7A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420F7A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FE017B" w:rsidRPr="00420F7A" w14:paraId="1F39EAA5" w14:textId="77777777" w:rsidTr="00F25241">
        <w:trPr>
          <w:gridAfter w:val="20"/>
          <w:wAfter w:w="15420" w:type="dxa"/>
          <w:trHeight w:val="23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7640B7" w14:textId="77777777" w:rsidR="00FE017B" w:rsidRPr="00420F7A" w:rsidRDefault="00FE017B" w:rsidP="00FE017B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359D9C20" w14:textId="47DA2B50" w:rsidR="00FE017B" w:rsidRPr="00420F7A" w:rsidRDefault="002C580E" w:rsidP="00FE017B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,830.39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7B43D3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65E5EB70" w14:textId="761B34D9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086163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730EC605" w14:textId="2B311921" w:rsidR="00FE017B" w:rsidRPr="00420F7A" w:rsidRDefault="0069774C" w:rsidP="00FE017B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8CF94B2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E883346" w14:textId="3E239690" w:rsidR="00FE017B" w:rsidRPr="00420F7A" w:rsidRDefault="00FE017B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20.31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23F09F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4FD30F0E" w14:textId="2E604CF6" w:rsidR="00FE017B" w:rsidRPr="00420F7A" w:rsidRDefault="002C580E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2,073.08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EF5595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55711C7F" w14:textId="1FD6316A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F5F0F79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CE17EE8" w14:textId="034A1A20" w:rsidR="00FE017B" w:rsidRPr="00420F7A" w:rsidRDefault="002C580E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5,167.03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CE5E20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4FDD548" w14:textId="77777777" w:rsidR="00FE017B" w:rsidRPr="00420F7A" w:rsidRDefault="00FE017B" w:rsidP="00FE017B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EBF4F6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6F2157FB" w14:textId="1000902A" w:rsidR="00FE017B" w:rsidRPr="00420F7A" w:rsidRDefault="00C2700C" w:rsidP="00FE017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182.77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D39377C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center"/>
          </w:tcPr>
          <w:p w14:paraId="47128143" w14:textId="6E4EC298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149.14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center"/>
          </w:tcPr>
          <w:p w14:paraId="2BF5D2D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10A734DD" w14:textId="136D678F" w:rsidR="00FE017B" w:rsidRPr="00420F7A" w:rsidRDefault="00964873" w:rsidP="00FE017B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A3CE2F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1C29E15B" w14:textId="63009044" w:rsidR="00FE017B" w:rsidRPr="00420F7A" w:rsidRDefault="00FE017B" w:rsidP="00FE017B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0DB71257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center"/>
          </w:tcPr>
          <w:p w14:paraId="43474283" w14:textId="7D4A5E1F" w:rsidR="00FE017B" w:rsidRPr="00420F7A" w:rsidRDefault="002C580E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10,</w:t>
            </w:r>
            <w:r w:rsidR="0069774C" w:rsidRPr="00420F7A">
              <w:rPr>
                <w:rFonts w:ascii="Angsana New" w:hAnsi="Angsana New"/>
                <w:color w:val="000000"/>
                <w:sz w:val="20"/>
                <w:szCs w:val="20"/>
              </w:rPr>
              <w:t>273.38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FCF6A31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center"/>
          </w:tcPr>
          <w:p w14:paraId="7329A207" w14:textId="7E42F00A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2,471.54</w:t>
            </w:r>
          </w:p>
        </w:tc>
      </w:tr>
      <w:tr w:rsidR="00964873" w:rsidRPr="00420F7A" w14:paraId="4E106914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EB7869" w14:textId="77777777" w:rsidR="00964873" w:rsidRPr="00420F7A" w:rsidRDefault="00964873" w:rsidP="00964873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71E06" w14:textId="6A135719" w:rsidR="00964873" w:rsidRPr="00420F7A" w:rsidRDefault="00964873" w:rsidP="00964873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C7A9C3" w14:textId="77777777" w:rsidR="00964873" w:rsidRPr="00420F7A" w:rsidRDefault="00964873" w:rsidP="00964873">
            <w:pPr>
              <w:tabs>
                <w:tab w:val="decimal" w:pos="24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89905" w14:textId="59FB45AB" w:rsidR="00964873" w:rsidRPr="00420F7A" w:rsidRDefault="00964873" w:rsidP="00964873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A34655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CE0BD7" w14:textId="478A8F22" w:rsidR="00964873" w:rsidRPr="00420F7A" w:rsidRDefault="00964873" w:rsidP="0096487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A8EC3A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7B64F6" w14:textId="0C246B04" w:rsidR="00964873" w:rsidRPr="00420F7A" w:rsidRDefault="00964873" w:rsidP="00964873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DCD675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C1CF9" w14:textId="312C1AE5" w:rsidR="00964873" w:rsidRPr="00420F7A" w:rsidRDefault="00964873" w:rsidP="00964873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F904776" w14:textId="77777777" w:rsidR="00964873" w:rsidRPr="00420F7A" w:rsidRDefault="00964873" w:rsidP="00964873">
            <w:pPr>
              <w:tabs>
                <w:tab w:val="decimal" w:pos="328"/>
                <w:tab w:val="decimal" w:pos="38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24CE4" w14:textId="46AA8B35" w:rsidR="00964873" w:rsidRPr="00420F7A" w:rsidRDefault="00C2700C" w:rsidP="00C2700C">
            <w:pPr>
              <w:tabs>
                <w:tab w:val="decimal" w:pos="40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1C8431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0842EF" w14:textId="0B985E06" w:rsidR="00964873" w:rsidRPr="00420F7A" w:rsidRDefault="00964873" w:rsidP="00DE5262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FCC3B0" w14:textId="77777777" w:rsidR="00964873" w:rsidRPr="00420F7A" w:rsidRDefault="00964873" w:rsidP="009648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BE9F7" w14:textId="77777777" w:rsidR="00964873" w:rsidRPr="00420F7A" w:rsidRDefault="00964873" w:rsidP="00964873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7B76F4" w14:textId="77777777" w:rsidR="00964873" w:rsidRPr="00420F7A" w:rsidRDefault="00964873" w:rsidP="009648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F60C2" w14:textId="2241C177" w:rsidR="00964873" w:rsidRPr="00420F7A" w:rsidRDefault="00964873" w:rsidP="009648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5.21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7FBE75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A4907" w14:textId="41FC48EB" w:rsidR="00964873" w:rsidRPr="00420F7A" w:rsidRDefault="00964873" w:rsidP="00964873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46.24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78903FB2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88BAB" w14:textId="6493F9EA" w:rsidR="00964873" w:rsidRPr="00420F7A" w:rsidRDefault="00964873" w:rsidP="0096487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(5</w:t>
            </w:r>
            <w:r w:rsidR="009C4BD6" w:rsidRPr="00420F7A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9C4BD6" w:rsidRPr="00420F7A">
              <w:rPr>
                <w:rFonts w:ascii="Angsana New" w:hAnsi="Angsana New"/>
                <w:color w:val="000000"/>
                <w:sz w:val="20"/>
                <w:szCs w:val="20"/>
              </w:rPr>
              <w:t>48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310A4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21E2D" w14:textId="790CFAFE" w:rsidR="00964873" w:rsidRPr="00420F7A" w:rsidRDefault="00964873" w:rsidP="0096487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(46.46)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CAC5979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1487C" w14:textId="7064041B" w:rsidR="00964873" w:rsidRPr="00420F7A" w:rsidRDefault="00964873" w:rsidP="00964873">
            <w:pPr>
              <w:tabs>
                <w:tab w:val="decimal" w:pos="387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5766222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FAF30" w14:textId="608AFE54" w:rsidR="00964873" w:rsidRPr="00420F7A" w:rsidRDefault="00964873" w:rsidP="00964873">
            <w:pPr>
              <w:tabs>
                <w:tab w:val="decimal" w:pos="387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-</w:t>
            </w:r>
          </w:p>
        </w:tc>
      </w:tr>
      <w:tr w:rsidR="00FE017B" w:rsidRPr="00420F7A" w14:paraId="0C7A83E1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9BF749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A8F41" w14:textId="057522A0" w:rsidR="00FE017B" w:rsidRPr="00420F7A" w:rsidRDefault="002C580E" w:rsidP="00FE017B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2,830.39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065B0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EC7AD" w14:textId="54ABCAE3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9F113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51F63" w14:textId="164E2FFD" w:rsidR="00FE017B" w:rsidRPr="00420F7A" w:rsidRDefault="0069774C" w:rsidP="00FE017B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20</w:t>
            </w:r>
            <w:r w:rsidR="002C580E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2C580E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571E4B8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032D3" w14:textId="2A8D87FF" w:rsidR="00FE017B" w:rsidRPr="00420F7A" w:rsidRDefault="00FE017B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20F7A"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20.53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8A832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D70380" w14:textId="73DE70B5" w:rsidR="00FE017B" w:rsidRPr="00420F7A" w:rsidRDefault="002C580E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2,073.08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AE4182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3E361" w14:textId="58745FF1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6E132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FA16A7" w14:textId="244A08B4" w:rsidR="00FE017B" w:rsidRPr="00420F7A" w:rsidRDefault="002C580E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5,167.03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43D631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CE141" w14:textId="77777777" w:rsidR="00FE017B" w:rsidRPr="00420F7A" w:rsidRDefault="00FE017B" w:rsidP="00FE017B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DA5114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55DA1" w14:textId="55337BFB" w:rsidR="00FE017B" w:rsidRPr="00420F7A" w:rsidRDefault="002C580E" w:rsidP="00FE017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237.98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C5E2DF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D68BD" w14:textId="65594948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20F7A"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195.38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34C811CC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5F919A" w14:textId="75C3693C" w:rsidR="00FE017B" w:rsidRPr="00420F7A" w:rsidRDefault="002C580E" w:rsidP="00FE017B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(5</w:t>
            </w:r>
            <w:r w:rsidR="009C4BD6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9C4BD6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48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61C0A0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278162" w14:textId="37D3C860" w:rsidR="00FE017B" w:rsidRPr="00420F7A" w:rsidRDefault="00FE017B" w:rsidP="00FE017B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(46.46)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A9B5C7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377FEC" w14:textId="2A80181E" w:rsidR="00FE017B" w:rsidRPr="00420F7A" w:rsidRDefault="002C580E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10,2</w:t>
            </w:r>
            <w:r w:rsidR="0069774C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73.38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D336523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BBD8D7" w14:textId="6F1132DD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2,471.54</w:t>
            </w:r>
          </w:p>
        </w:tc>
      </w:tr>
      <w:tr w:rsidR="00FE017B" w:rsidRPr="00420F7A" w14:paraId="39D9BBFF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22050F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2904B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A79CE7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B266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3C36A0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085472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9C555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369E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81FD8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842F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95DE19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4FC62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305D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B47C9F" w14:textId="77777777" w:rsidR="00FE017B" w:rsidRPr="00420F7A" w:rsidRDefault="00FE017B" w:rsidP="00FE017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1DC65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204EC4A2" w14:textId="77777777" w:rsidR="00FE017B" w:rsidRPr="00420F7A" w:rsidRDefault="00FE017B" w:rsidP="00FE017B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DA4A3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D6E1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54D02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24EA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1950E28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FC1F7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9107E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92DB2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48AB40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9F48C" w14:textId="42DFEDA9" w:rsidR="00FE017B" w:rsidRPr="00420F7A" w:rsidRDefault="002C580E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C975D94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DAB83" w14:textId="6A345625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92</w:t>
            </w:r>
          </w:p>
        </w:tc>
      </w:tr>
      <w:tr w:rsidR="00FE017B" w:rsidRPr="00420F7A" w14:paraId="07BB5D9C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0E05C4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200322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8FF4A2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9A899C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1F7614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601A57F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36D6DE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ADE0BC4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7647A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BA6B4D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57495A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749D7FE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FC9A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7F271F18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E0D45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E3F6B9E" w14:textId="77777777" w:rsidR="00FE017B" w:rsidRPr="00420F7A" w:rsidRDefault="00FE017B" w:rsidP="00FE017B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106DF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B57168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07768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445A27AD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51B0F88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D3A52D8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88E41D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4BA3F67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C33FDF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2BD6E" w14:textId="086DECBD" w:rsidR="00FE017B" w:rsidRPr="00420F7A" w:rsidRDefault="002C580E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10,</w:t>
            </w:r>
            <w:r w:rsidR="009C4BD6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69774C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79.91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B49F08F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EA8B7" w14:textId="655B4028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2,67</w:t>
            </w:r>
            <w:r w:rsidR="00693D60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46</w:t>
            </w:r>
          </w:p>
        </w:tc>
      </w:tr>
      <w:tr w:rsidR="00FE017B" w:rsidRPr="00420F7A" w14:paraId="0A65567C" w14:textId="77777777" w:rsidTr="00F25241">
        <w:trPr>
          <w:gridAfter w:val="20"/>
          <w:wAfter w:w="15420" w:type="dxa"/>
          <w:trHeight w:val="13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D714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A01F6F4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6BBC91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382DDCEB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80FFD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9E36DC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F6B47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77554C0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4133B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F692DB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10BE7E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70CD4124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8FE6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4453DCA1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43DCF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680A65B" w14:textId="77777777" w:rsidR="00FE017B" w:rsidRPr="00420F7A" w:rsidRDefault="00FE017B" w:rsidP="00FE017B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7AB47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E6B31E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65FC2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6087359D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3E20B2E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77B62B2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85EAEE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3928300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6B88F5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715FA52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D4F3A2E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6377EA5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FE017B" w:rsidRPr="00420F7A" w14:paraId="31AD99FC" w14:textId="77777777" w:rsidTr="00F25241">
        <w:trPr>
          <w:gridAfter w:val="20"/>
          <w:wAfter w:w="15420" w:type="dxa"/>
          <w:trHeight w:val="13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38ED6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การจำแนกรายได้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3F7BA5FF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9C0407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4D533298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C8D7F3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31139E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E633D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85FCDC5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65D26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345E9CD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C27274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51AA569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48861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1B4CC4C6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259E0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D2CFC17" w14:textId="77777777" w:rsidR="00FE017B" w:rsidRPr="00420F7A" w:rsidRDefault="00FE017B" w:rsidP="00FE017B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CFCE0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1ED96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87F50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68CEE91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64D0633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97AB1E9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08005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45015156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E9A1A4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8EEB49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892D16E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13795B3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E017B" w:rsidRPr="00420F7A" w14:paraId="02446C8F" w14:textId="77777777" w:rsidTr="00F25241">
        <w:trPr>
          <w:gridAfter w:val="20"/>
          <w:wAfter w:w="15420" w:type="dxa"/>
          <w:trHeight w:val="13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9312F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51E0D3B5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269581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8424C09" w14:textId="77777777" w:rsidR="00FE017B" w:rsidRPr="00420F7A" w:rsidRDefault="00FE017B" w:rsidP="00FE017B">
            <w:pPr>
              <w:tabs>
                <w:tab w:val="decimal" w:pos="4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6BA46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68EC08F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D7E102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83F939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0D203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49A494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DF929F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7ACAC888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BFC4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3F89CE70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C183B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EE5F172" w14:textId="77777777" w:rsidR="00FE017B" w:rsidRPr="00420F7A" w:rsidRDefault="00FE017B" w:rsidP="00FE017B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6C7B9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ACDBC7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C35FE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4F429F0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49DC547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4A05F06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6A393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0121596F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770AD1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38AE682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DDDF0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7BC2FBD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64873" w:rsidRPr="00420F7A" w14:paraId="4C81B151" w14:textId="77777777" w:rsidTr="00F25241">
        <w:trPr>
          <w:gridAfter w:val="20"/>
          <w:wAfter w:w="15420" w:type="dxa"/>
          <w:trHeight w:val="13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054A65" w14:textId="77777777" w:rsidR="00964873" w:rsidRPr="00420F7A" w:rsidRDefault="00964873" w:rsidP="0096487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6403D11E" w14:textId="6F70CBFA" w:rsidR="00964873" w:rsidRPr="00420F7A" w:rsidRDefault="00964873" w:rsidP="00964873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2,830.39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7A673C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4FD71B86" w14:textId="76CE8E38" w:rsidR="00964873" w:rsidRPr="00420F7A" w:rsidRDefault="00964873" w:rsidP="009648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47BC66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D135664" w14:textId="0CEAF53A" w:rsidR="00964873" w:rsidRPr="00420F7A" w:rsidRDefault="00964873" w:rsidP="00964873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9E62327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3CDF6D81" w14:textId="2AA02500" w:rsidR="00964873" w:rsidRPr="00420F7A" w:rsidRDefault="00964873" w:rsidP="00964873">
            <w:pPr>
              <w:tabs>
                <w:tab w:val="decimal" w:pos="46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78BBA3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4CC34AE2" w14:textId="62CE76D4" w:rsidR="00964873" w:rsidRPr="00420F7A" w:rsidRDefault="00964873" w:rsidP="009648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2,073.08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B1CA4CD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14EB5179" w14:textId="7F4A9D69" w:rsidR="00964873" w:rsidRPr="00420F7A" w:rsidRDefault="00964873" w:rsidP="00964873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2A15252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1DFD295" w14:textId="17AF8121" w:rsidR="00964873" w:rsidRPr="00420F7A" w:rsidRDefault="00964873" w:rsidP="00964873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5,167.03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9E59D9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FE9AAC2" w14:textId="77777777" w:rsidR="00964873" w:rsidRPr="00420F7A" w:rsidRDefault="00964873" w:rsidP="00964873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488E8C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49161EF" w14:textId="2B110B2D" w:rsidR="00964873" w:rsidRPr="00420F7A" w:rsidRDefault="00964873" w:rsidP="009648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54.34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866D5D4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center"/>
          </w:tcPr>
          <w:p w14:paraId="1C261536" w14:textId="6AA9E86B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84.88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center"/>
          </w:tcPr>
          <w:p w14:paraId="7C08815F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6D5801A9" w14:textId="11095DCA" w:rsidR="00964873" w:rsidRPr="00420F7A" w:rsidRDefault="00964873" w:rsidP="0096487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26.37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4449CD0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3740D179" w14:textId="64756538" w:rsidR="00964873" w:rsidRPr="00420F7A" w:rsidRDefault="00964873" w:rsidP="0096487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(21.50)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CB0D6BD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372AEAF3" w14:textId="648E88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10,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098.47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4844166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center"/>
          </w:tcPr>
          <w:p w14:paraId="60CDA6B7" w14:textId="035A89A4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2,365.47</w:t>
            </w:r>
          </w:p>
        </w:tc>
      </w:tr>
      <w:tr w:rsidR="00964873" w:rsidRPr="00420F7A" w14:paraId="113E0D9C" w14:textId="77777777" w:rsidTr="00F25241">
        <w:trPr>
          <w:gridAfter w:val="20"/>
          <w:wAfter w:w="15420" w:type="dxa"/>
          <w:trHeight w:val="13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7C4D6A" w14:textId="77777777" w:rsidR="00964873" w:rsidRPr="00420F7A" w:rsidRDefault="00964873" w:rsidP="00964873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29EF2" w14:textId="76168A54" w:rsidR="00964873" w:rsidRPr="00420F7A" w:rsidRDefault="00964873" w:rsidP="00964873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886FAD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30F772" w14:textId="55305C4C" w:rsidR="00964873" w:rsidRPr="00420F7A" w:rsidRDefault="00964873" w:rsidP="00964873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91A1B5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5A007" w14:textId="27503479" w:rsidR="00964873" w:rsidRPr="00420F7A" w:rsidRDefault="0069774C" w:rsidP="00964873">
            <w:pPr>
              <w:tabs>
                <w:tab w:val="decimal" w:pos="328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964873"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964873" w:rsidRPr="00420F7A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1090F5F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9F9FC1" w14:textId="2424B6E7" w:rsidR="00964873" w:rsidRPr="00420F7A" w:rsidRDefault="00964873" w:rsidP="00964873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20.53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C08CB4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E283D9" w14:textId="097B56A9" w:rsidR="00964873" w:rsidRPr="00420F7A" w:rsidRDefault="00964873" w:rsidP="00964873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2E8E6FC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F23280" w14:textId="620503AF" w:rsidR="00964873" w:rsidRPr="00420F7A" w:rsidRDefault="00964873" w:rsidP="00964873">
            <w:pPr>
              <w:tabs>
                <w:tab w:val="decimal" w:pos="40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85A5B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F004B" w14:textId="6BA0A87B" w:rsidR="00964873" w:rsidRPr="00420F7A" w:rsidRDefault="00964873" w:rsidP="00964873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BB0FAC" w14:textId="77777777" w:rsidR="00964873" w:rsidRPr="00420F7A" w:rsidRDefault="00964873" w:rsidP="00964873">
            <w:pPr>
              <w:tabs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0A54E579" w14:textId="77777777" w:rsidR="00964873" w:rsidRPr="00420F7A" w:rsidRDefault="00964873" w:rsidP="00964873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F3F7F8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2B7CDAF5" w14:textId="4B60CAC4" w:rsidR="00964873" w:rsidRPr="00420F7A" w:rsidRDefault="00964873" w:rsidP="00964873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183.64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E8B833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F7C81" w14:textId="08625CF4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110.50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778843FE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54D07" w14:textId="7E64D0DE" w:rsidR="00964873" w:rsidRPr="00420F7A" w:rsidRDefault="00964873" w:rsidP="0096487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29.11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88D2CA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B9A01" w14:textId="0018AB9D" w:rsidR="00964873" w:rsidRPr="00420F7A" w:rsidRDefault="00964873" w:rsidP="00964873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(24.96)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91FCD57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</w:tcPr>
          <w:p w14:paraId="44154631" w14:textId="7CEBCA8D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69774C" w:rsidRPr="00420F7A">
              <w:rPr>
                <w:rFonts w:ascii="Angsana New" w:hAnsi="Angsana New"/>
                <w:color w:val="000000"/>
                <w:sz w:val="20"/>
                <w:szCs w:val="20"/>
              </w:rPr>
              <w:t>74.91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F32997E" w14:textId="77777777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3772DB" w14:textId="32F648E2" w:rsidR="00964873" w:rsidRPr="00420F7A" w:rsidRDefault="00964873" w:rsidP="00964873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106.07</w:t>
            </w:r>
          </w:p>
        </w:tc>
      </w:tr>
      <w:tr w:rsidR="00FE017B" w:rsidRPr="00420F7A" w14:paraId="3AA52484" w14:textId="77777777" w:rsidTr="00F25241">
        <w:trPr>
          <w:gridAfter w:val="20"/>
          <w:wAfter w:w="15420" w:type="dxa"/>
          <w:trHeight w:val="134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9CC92E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DEA354" w14:textId="7F2A6878" w:rsidR="00FE017B" w:rsidRPr="00420F7A" w:rsidRDefault="00E90978" w:rsidP="00FE017B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2,830.39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2CC181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85298" w14:textId="4699758E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1,244.11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557E29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5EF4B" w14:textId="726AB147" w:rsidR="00FE017B" w:rsidRPr="00420F7A" w:rsidRDefault="0069774C" w:rsidP="00FE017B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20</w:t>
            </w:r>
            <w:r w:rsidR="00E90978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749E89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6CA240" w14:textId="47D0B85C" w:rsidR="00FE017B" w:rsidRPr="00420F7A" w:rsidRDefault="00FE017B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20.53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99507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179B8" w14:textId="762F9299" w:rsidR="00FE017B" w:rsidRPr="00420F7A" w:rsidRDefault="00E90978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2,073.08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97450F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139A7" w14:textId="2B2A3779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1,057.98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4D700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D02E90" w14:textId="44C50BFB" w:rsidR="00FE017B" w:rsidRPr="00420F7A" w:rsidRDefault="00E90978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5,167.03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9718C3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DD180" w14:textId="77777777" w:rsidR="00FE017B" w:rsidRPr="00420F7A" w:rsidRDefault="00FE017B" w:rsidP="00FE017B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7ADB44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A8949" w14:textId="4936A3BE" w:rsidR="00FE017B" w:rsidRPr="00420F7A" w:rsidRDefault="00964873" w:rsidP="00FE017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237.98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B1773B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37F7BC" w14:textId="23661E60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instrText xml:space="preserve"> =SUM(ABOVE) </w:instrTex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420F7A">
              <w:rPr>
                <w:rFonts w:ascii="Angsana New" w:hAnsi="Angsana New"/>
                <w:b/>
                <w:bCs/>
                <w:noProof/>
                <w:color w:val="000000"/>
                <w:sz w:val="20"/>
                <w:szCs w:val="20"/>
              </w:rPr>
              <w:t>195.38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5027D750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C072F" w14:textId="14A47BEC" w:rsidR="00FE017B" w:rsidRPr="00420F7A" w:rsidRDefault="00964873" w:rsidP="002867EE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(5</w:t>
            </w:r>
            <w:r w:rsidR="009C4BD6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9C4BD6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48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2C57DC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37F32" w14:textId="33EDA602" w:rsidR="00FE017B" w:rsidRPr="00420F7A" w:rsidRDefault="00FE017B" w:rsidP="00FE017B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(46.46)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AA366B3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7AA16" w14:textId="57AE9305" w:rsidR="00FE017B" w:rsidRPr="00420F7A" w:rsidRDefault="00964873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10,</w:t>
            </w:r>
            <w:r w:rsidR="0069774C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273.38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034C54B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8183AC" w14:textId="79D9C6B6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2,471.54</w:t>
            </w:r>
          </w:p>
        </w:tc>
      </w:tr>
      <w:tr w:rsidR="00574C5B" w:rsidRPr="00420F7A" w14:paraId="6F06AB99" w14:textId="77777777" w:rsidTr="00F25241">
        <w:trPr>
          <w:gridAfter w:val="20"/>
          <w:wAfter w:w="15420" w:type="dxa"/>
          <w:trHeight w:val="89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6BD48" w14:textId="77777777" w:rsidR="00574C5B" w:rsidRPr="00420F7A" w:rsidRDefault="00574C5B" w:rsidP="006461C0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248717D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36857A" w14:textId="77777777" w:rsidR="00574C5B" w:rsidRPr="00420F7A" w:rsidRDefault="00574C5B" w:rsidP="006461C0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AB7495" w14:textId="77777777" w:rsidR="00574C5B" w:rsidRPr="00420F7A" w:rsidRDefault="00574C5B" w:rsidP="006461C0">
            <w:pPr>
              <w:tabs>
                <w:tab w:val="decimal" w:pos="36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A45B1D" w14:textId="77777777" w:rsidR="00574C5B" w:rsidRPr="00420F7A" w:rsidRDefault="00574C5B" w:rsidP="006461C0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4818FC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F37742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2CE2F" w14:textId="77777777" w:rsidR="00574C5B" w:rsidRPr="00420F7A" w:rsidRDefault="00574C5B" w:rsidP="006461C0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1CA530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F9DA30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6341C50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2ED75E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0914BA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F6D0CC5" w14:textId="77777777" w:rsidR="00574C5B" w:rsidRPr="00420F7A" w:rsidRDefault="00574C5B" w:rsidP="006461C0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8FBC4E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</w:tcPr>
          <w:p w14:paraId="0637D4E8" w14:textId="77777777" w:rsidR="00574C5B" w:rsidRPr="00420F7A" w:rsidRDefault="00574C5B" w:rsidP="006461C0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EF7038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B0E710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9D3F07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87F72A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5121D768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517FC2" w14:textId="77777777" w:rsidR="00574C5B" w:rsidRPr="00420F7A" w:rsidRDefault="00574C5B" w:rsidP="006461C0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9EFA30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F0CC91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4E4BB4D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F27701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CC28C5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4EB61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FE017B" w:rsidRPr="00420F7A" w14:paraId="6B30FC7F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1F1BC" w14:textId="77777777" w:rsidR="00FE017B" w:rsidRPr="00420F7A" w:rsidRDefault="00FE017B" w:rsidP="00FE017B">
            <w:pPr>
              <w:spacing w:line="240" w:lineRule="auto"/>
              <w:ind w:left="180" w:hanging="180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420F7A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420F7A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5D3A9C3" w14:textId="243839C3" w:rsidR="00FE017B" w:rsidRPr="00420F7A" w:rsidRDefault="00964873" w:rsidP="00FE017B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340.50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249068" w14:textId="77777777" w:rsidR="00FE017B" w:rsidRPr="00420F7A" w:rsidRDefault="00FE017B" w:rsidP="00FE017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9C4B548" w14:textId="4DE2F492" w:rsidR="00FE017B" w:rsidRPr="00420F7A" w:rsidRDefault="00FE017B" w:rsidP="00FE017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6B5A48" w14:textId="77777777" w:rsidR="00FE017B" w:rsidRPr="00420F7A" w:rsidRDefault="00FE017B" w:rsidP="00FE017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734ECD" w14:textId="116184D8" w:rsidR="00FE017B" w:rsidRPr="00420F7A" w:rsidRDefault="00964873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(15.18)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A2F5B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BB99FBC" w14:textId="264E831B" w:rsidR="00FE017B" w:rsidRPr="00420F7A" w:rsidRDefault="00FE017B" w:rsidP="00FE017B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4.50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31CDD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0B32D63" w14:textId="0243A346" w:rsidR="00FE017B" w:rsidRPr="00420F7A" w:rsidRDefault="00964873" w:rsidP="00FE017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60607D" w:rsidRPr="00420F7A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0607D" w:rsidRPr="00420F7A">
              <w:rPr>
                <w:rFonts w:ascii="Angsana New" w:hAnsi="Angsana New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4E11F3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B7711D7" w14:textId="3483F8F3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45.45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439ED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15F0441" w14:textId="4DF99C1C" w:rsidR="00FE017B" w:rsidRPr="00420F7A" w:rsidRDefault="00964873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200.24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2EC35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D9C88BD" w14:textId="77777777" w:rsidR="00FE017B" w:rsidRPr="00420F7A" w:rsidRDefault="00FE017B" w:rsidP="00FE017B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36BE0B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425AC80" w14:textId="10BFE5BB" w:rsidR="00FE017B" w:rsidRPr="00420F7A" w:rsidRDefault="00964873" w:rsidP="00FE017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(89.77)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5771C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59B3EF59" w14:textId="1D697E55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(53.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18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66F21B7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3D6C1" w14:textId="19FE81AB" w:rsidR="00FE017B" w:rsidRPr="00420F7A" w:rsidRDefault="00964873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(1</w:t>
            </w:r>
            <w:r w:rsidR="009C4BD6" w:rsidRPr="00420F7A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9C4BD6" w:rsidRPr="00420F7A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DA25B8" w:rsidRPr="00420F7A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28AF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2D3B" w14:textId="280729F3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(227.69)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30D0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84C51" w14:textId="60D900CF" w:rsidR="00FE017B" w:rsidRPr="00420F7A" w:rsidRDefault="00964873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9C4BD6" w:rsidRPr="00420F7A">
              <w:rPr>
                <w:rFonts w:ascii="Angsana New" w:hAnsi="Angsana New"/>
                <w:color w:val="000000"/>
                <w:sz w:val="20"/>
                <w:szCs w:val="20"/>
              </w:rPr>
              <w:t>39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.11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7499C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233CB679" w14:textId="11DEB44B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(15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65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FE017B" w:rsidRPr="00420F7A" w14:paraId="6B60C3D4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38B59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0D15AEE0" w14:textId="77777777" w:rsidR="00FE017B" w:rsidRPr="00420F7A" w:rsidRDefault="00FE017B" w:rsidP="00FE017B">
            <w:pPr>
              <w:tabs>
                <w:tab w:val="decimal" w:pos="37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E27D2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72E8EADB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86C6A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97FA826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62653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6D0C2CC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CDD63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09FD39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E846ED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99D270A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F8AE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CB11C83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9F777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DB74B6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D47E3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1FAFA7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6A19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4050C2FE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7555652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816BC65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465B1D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5223B0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D3E7C8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3C988C" w14:textId="0C7AB933" w:rsidR="00FE017B" w:rsidRPr="00420F7A" w:rsidRDefault="00964873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CB4E13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1CBB6" w14:textId="75BC74F1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color w:val="000000"/>
                <w:sz w:val="20"/>
                <w:szCs w:val="20"/>
              </w:rPr>
              <w:t>9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</w:tr>
      <w:tr w:rsidR="00574C5B" w:rsidRPr="00420F7A" w14:paraId="3CAD7344" w14:textId="77777777" w:rsidTr="00F25241">
        <w:trPr>
          <w:gridAfter w:val="20"/>
          <w:wAfter w:w="15420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59D7D" w14:textId="77777777" w:rsidR="00574C5B" w:rsidRPr="00420F7A" w:rsidRDefault="00574C5B" w:rsidP="006461C0">
            <w:pPr>
              <w:spacing w:line="240" w:lineRule="auto"/>
              <w:ind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7BFD1" w14:textId="77777777" w:rsidR="00574C5B" w:rsidRPr="00420F7A" w:rsidRDefault="00574C5B" w:rsidP="006461C0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3346950F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D13C03" w14:textId="77777777" w:rsidR="00574C5B" w:rsidRPr="00420F7A" w:rsidRDefault="00574C5B" w:rsidP="006461C0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6F81795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6AD7675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7A663B6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4C049A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059465C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BED1D06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27F54B6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18250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1B5119BF" w14:textId="77777777" w:rsidR="00574C5B" w:rsidRPr="00420F7A" w:rsidRDefault="00574C5B" w:rsidP="006461C0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557055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5C32C59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890009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1D351D4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F715E5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4C0FD0E6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15CDF82D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9B68A0D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AD4F1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0827C838" w14:textId="77777777" w:rsidR="00574C5B" w:rsidRPr="00420F7A" w:rsidRDefault="00574C5B" w:rsidP="006461C0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938B554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913F12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22D4A36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84EE0F" w14:textId="77777777" w:rsidR="00574C5B" w:rsidRPr="00420F7A" w:rsidRDefault="00574C5B" w:rsidP="006461C0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E017B" w:rsidRPr="00420F7A" w14:paraId="69B8EE36" w14:textId="77777777" w:rsidTr="00F25241">
        <w:trPr>
          <w:gridAfter w:val="20"/>
          <w:wAfter w:w="15420" w:type="dxa"/>
          <w:trHeight w:val="254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BCBEC" w14:textId="77777777" w:rsidR="00FE017B" w:rsidRPr="00420F7A" w:rsidRDefault="00FE017B" w:rsidP="00FE017B">
            <w:pPr>
              <w:tabs>
                <w:tab w:val="left" w:pos="73"/>
                <w:tab w:val="left" w:pos="140"/>
                <w:tab w:val="left" w:pos="236"/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ก่อนต้นทุน</w:t>
            </w: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ทาง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การเงินและภาษีเงินได้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3AFCDE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E03AC36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F26C1B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82A3580" w14:textId="77777777" w:rsidR="00FE017B" w:rsidRPr="00420F7A" w:rsidRDefault="00FE017B" w:rsidP="00FE017B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536CB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97E233C" w14:textId="77777777" w:rsidR="00FE017B" w:rsidRPr="00420F7A" w:rsidRDefault="00FE017B" w:rsidP="00FE017B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1A9994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2828202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3C245E4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3F001A6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12AA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1CDDE40" w14:textId="77777777" w:rsidR="00FE017B" w:rsidRPr="00420F7A" w:rsidRDefault="00FE017B" w:rsidP="00FE017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D3FCB7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C92E38C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3059B6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BEE6B83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9F7CF9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658A2403" w14:textId="77777777" w:rsidR="00FE017B" w:rsidRPr="00420F7A" w:rsidRDefault="00FE017B" w:rsidP="00FE017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7F9472D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D065D38" w14:textId="77777777" w:rsidR="00FE017B" w:rsidRPr="00420F7A" w:rsidRDefault="00FE017B" w:rsidP="00FE017B">
            <w:pPr>
              <w:tabs>
                <w:tab w:val="decimal" w:pos="30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3339AE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038D0A7" w14:textId="77777777" w:rsidR="00FE017B" w:rsidRPr="00420F7A" w:rsidRDefault="00FE017B" w:rsidP="00FE017B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EA98E0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9BA89F2" w14:textId="15235223" w:rsidR="00FE017B" w:rsidRPr="00420F7A" w:rsidRDefault="004F7E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74</w:t>
            </w:r>
            <w:r w:rsidR="009C4BD6" w:rsidRPr="00420F7A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.</w:t>
            </w:r>
            <w:r w:rsidR="009C4BD6" w:rsidRPr="00420F7A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DA25B8" w:rsidRPr="00420F7A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44AD5DE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15FB6E08" w14:textId="58467443" w:rsidR="00FE017B" w:rsidRPr="00420F7A" w:rsidRDefault="00693D60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50</w:t>
            </w:r>
            <w:r w:rsidR="00FE017B" w:rsidRPr="00420F7A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27</w:t>
            </w:r>
          </w:p>
        </w:tc>
      </w:tr>
      <w:tr w:rsidR="00FE017B" w:rsidRPr="00420F7A" w14:paraId="465F8338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78E7E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F4261CC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AEA9D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7B6C265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4C915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97122C8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4501A8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015F4D9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5EF9D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7A3216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845D2D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9B5B10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556B9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6A0CE747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1178D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554C49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06A67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A2C829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99A0A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28B53EC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4C36016E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EE1A816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FA26A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4A92278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79C149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19CF754C" w14:textId="5454868D" w:rsidR="00FE017B" w:rsidRPr="00420F7A" w:rsidRDefault="00E90978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(456.44)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6D3A92B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410DB82E" w14:textId="3A9CF8FA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(54.50)</w:t>
            </w:r>
          </w:p>
        </w:tc>
      </w:tr>
      <w:tr w:rsidR="00FE017B" w:rsidRPr="00420F7A" w14:paraId="1663C975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9D242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A4422CB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F7800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2BF7E59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3073A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DD2A42A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F0C3D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394D34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797CDD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2B82E1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ECCC8F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145ECA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942BA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195BFBAA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D2799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D9008C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AD694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CAC77F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845C1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03CE7C5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2385954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6BBFBE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BB176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87E498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FD86C5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CC1B97F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F62031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233DD6BD" w14:textId="63F0561D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E017B" w:rsidRPr="00420F7A" w14:paraId="6E516DB3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45B35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ในบริษัทร่วม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C9BC198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5EA6AD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402D3F79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E8CBEB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7E3AA5F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0BDA9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5CE027C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42464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88E2B7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125633E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25D2F8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4CDA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4982F67B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36B2F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D7C5EE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50E3E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5452DE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FDD37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19A7A95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501878B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5DB3BC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91F9F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92F7869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D2B1B6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C70E4B" w14:textId="74E7E47A" w:rsidR="00FE017B" w:rsidRPr="00420F7A" w:rsidRDefault="00C2700C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22.94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47C1EFF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E0EFA" w14:textId="17D510C0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22.48</w:t>
            </w:r>
          </w:p>
        </w:tc>
      </w:tr>
      <w:tr w:rsidR="00FE017B" w:rsidRPr="00420F7A" w14:paraId="77EC446E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A66E9" w14:textId="3A983D39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6F7ACE49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48B7F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1C6328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8C6C69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527C10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25DF7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4F9FC72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5667B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ED50B8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E28969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626253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E098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186FEDB0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FE3F8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CD7BAB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22645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1714BA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F456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11C5E85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70702C3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A5D6AE4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DA5AC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FD8AB94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63B243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8DE1E" w14:textId="592AA79A" w:rsidR="00FE017B" w:rsidRPr="00420F7A" w:rsidRDefault="00E90978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C2700C" w:rsidRPr="00420F7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2.14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19E0F13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50E23" w14:textId="08C249CC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693D60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693D60"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FE017B" w:rsidRPr="00420F7A" w14:paraId="158682EE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A2992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6E9986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87D957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78A9D477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8CEB8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22F3B7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90A11A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25465C7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D12DA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5D0450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1F487E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D0DFCB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A4A58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36E72CD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36DEA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7080DF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0BEAF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34298D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F55E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14BECC1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76A96EE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5D10126B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9F7AC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D36BB7A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7C3093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45714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31772A8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9663FC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17B" w:rsidRPr="00420F7A" w14:paraId="27112C88" w14:textId="77777777" w:rsidTr="00F25241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9A9C5" w14:textId="28802961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ณ วันที่ 30 มิถุนายน</w:t>
            </w:r>
            <w:r w:rsidRPr="00420F7A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30 </w:t>
            </w:r>
            <w:r w:rsidRPr="00420F7A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5ED2C514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6DF7A4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663438C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232375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41411EE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100837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BBF77CA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63763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1BC1E17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8DB0B9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6591C71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A4DA7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165CEE28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629249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36C6C58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85697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62C2A64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762F33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6A19DB0C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7CF5598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B78D879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61595F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526EFE2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1CD920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66924F0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ABADCB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0DB1FD93" w14:textId="77777777" w:rsidR="00FE017B" w:rsidRPr="00420F7A" w:rsidRDefault="00FE017B" w:rsidP="00FE017B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0059A083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096F663C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11B1B875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69FE2C3F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56F44FFA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75AD1F4E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0D96EC59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71F5D34B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</w:tcPr>
          <w:p w14:paraId="7EB7D097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6CCA23DE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21CEF4F6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1B9837D8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39A30EF8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3F820E18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7B638BED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34FC01CD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42DDF54E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58189763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427499F1" w14:textId="77777777" w:rsidR="00FE017B" w:rsidRPr="00420F7A" w:rsidRDefault="00FE017B" w:rsidP="00FE017B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0E427863" w14:textId="77777777" w:rsidR="00FE017B" w:rsidRPr="00420F7A" w:rsidRDefault="00FE017B" w:rsidP="00FE017B">
            <w:pPr>
              <w:spacing w:line="240" w:lineRule="auto"/>
              <w:jc w:val="left"/>
            </w:pPr>
            <w:r w:rsidRPr="00420F7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FE017B" w:rsidRPr="00420F7A" w14:paraId="3FE488D1" w14:textId="77777777" w:rsidTr="00F25241">
        <w:trPr>
          <w:gridAfter w:val="21"/>
          <w:wAfter w:w="15428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62A95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868" w:type="dxa"/>
            <w:gridSpan w:val="27"/>
            <w:tcBorders>
              <w:left w:val="nil"/>
              <w:right w:val="nil"/>
            </w:tcBorders>
            <w:vAlign w:val="bottom"/>
          </w:tcPr>
          <w:p w14:paraId="10FC736B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420F7A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420F7A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FE017B" w:rsidRPr="00420F7A" w14:paraId="3EB0BD44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19590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63B394C5" w14:textId="592E5895" w:rsidR="00FE017B" w:rsidRPr="00420F7A" w:rsidRDefault="00E90978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11,617.16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5F3323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0E39C34C" w14:textId="3E9AB8F1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12,386.43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05FE91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603F736" w14:textId="4BEBC1A5" w:rsidR="00FE017B" w:rsidRPr="00420F7A" w:rsidRDefault="00E90978" w:rsidP="00FE017B">
            <w:pPr>
              <w:tabs>
                <w:tab w:val="decimal" w:pos="331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575.33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12FBA1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F02FEA3" w14:textId="6821952C" w:rsidR="00FE017B" w:rsidRPr="00420F7A" w:rsidRDefault="00FE017B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680.37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F9DD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38706CA" w14:textId="033EFE6E" w:rsidR="00FE017B" w:rsidRPr="00420F7A" w:rsidRDefault="00E90978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2,761.63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E1C4A6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E5E1A4C" w14:textId="10AB88ED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794.26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38BC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2DB65E02" w14:textId="6F7CE876" w:rsidR="00FE017B" w:rsidRPr="00420F7A" w:rsidRDefault="00E90978" w:rsidP="00FE017B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23,461.21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41513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CD56055" w14:textId="55A19F2D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DD5CF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7436F00" w14:textId="7A68D235" w:rsidR="00FE017B" w:rsidRPr="00420F7A" w:rsidRDefault="00E90978" w:rsidP="00FE017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713.47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06511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1A624743" w14:textId="0C4CAC9C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2,876.56</w:t>
            </w: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47548FB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219FFB4" w14:textId="03BDD585" w:rsidR="00FE017B" w:rsidRPr="00420F7A" w:rsidRDefault="00E90978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(9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6.17</w:t>
            </w: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353E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05670257" w14:textId="68635E56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(189.27)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BD17E4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0EE625E4" w14:textId="1EE30829" w:rsidR="00FE017B" w:rsidRPr="00420F7A" w:rsidRDefault="00E90978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39,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032.63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E4842DE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right w:val="nil"/>
            </w:tcBorders>
            <w:vAlign w:val="bottom"/>
          </w:tcPr>
          <w:p w14:paraId="253A0A7A" w14:textId="3FB92B0D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16,548.35</w:t>
            </w:r>
          </w:p>
        </w:tc>
      </w:tr>
      <w:tr w:rsidR="00FE017B" w:rsidRPr="00420F7A" w14:paraId="1F4B1507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9B677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15B9C82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3F45C0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7D638D38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D9F91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44F7230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6DC86A9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4526D876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4B034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1EC8AD0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3A2CC46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67834E0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3555004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6AEB6B63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483AF2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AE40EB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155342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F27B71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1A8867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center"/>
          </w:tcPr>
          <w:p w14:paraId="193C30A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center"/>
          </w:tcPr>
          <w:p w14:paraId="3523DFF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3C55053D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4B6D99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15C55271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DF8667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</w:tcPr>
          <w:p w14:paraId="4D7F7331" w14:textId="4305EFCA" w:rsidR="00FE017B" w:rsidRPr="00420F7A" w:rsidRDefault="00E90978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42</w:t>
            </w:r>
            <w:r w:rsidR="00C2700C" w:rsidRPr="00420F7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1.76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D72ECBA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F071D0" w14:textId="74A9FC72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color w:val="000000"/>
                <w:sz w:val="20"/>
                <w:szCs w:val="20"/>
              </w:rPr>
              <w:t>401.89</w:t>
            </w:r>
          </w:p>
        </w:tc>
      </w:tr>
      <w:tr w:rsidR="00FE017B" w:rsidRPr="00420F7A" w14:paraId="481CD737" w14:textId="77777777" w:rsidTr="00F25241">
        <w:trPr>
          <w:gridAfter w:val="20"/>
          <w:wAfter w:w="15420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26691" w14:textId="77777777" w:rsidR="00FE017B" w:rsidRPr="00420F7A" w:rsidRDefault="00FE017B" w:rsidP="00FE017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5D584EC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5906B6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716337B3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5CC817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074C9C9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B6DFD0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911405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B9BDCF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5B39EA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6DAD253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03C3899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1BAEB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EECC681" w14:textId="77777777" w:rsidR="00FE017B" w:rsidRPr="00420F7A" w:rsidRDefault="00FE017B" w:rsidP="00FE017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88038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8FC2285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C4FEF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F7526FC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657DAA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5C92E728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nil"/>
              <w:right w:val="nil"/>
            </w:tcBorders>
            <w:vAlign w:val="bottom"/>
          </w:tcPr>
          <w:p w14:paraId="0ABAC1E0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9AC67C5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15CFA7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DCC0067" w14:textId="77777777" w:rsidR="00FE017B" w:rsidRPr="00420F7A" w:rsidRDefault="00FE017B" w:rsidP="00FE017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63834E1" w14:textId="77777777" w:rsidR="00FE017B" w:rsidRPr="00420F7A" w:rsidRDefault="00FE017B" w:rsidP="00FE017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15DD3" w14:textId="1BB0DDCF" w:rsidR="00FE017B" w:rsidRPr="00420F7A" w:rsidRDefault="00E90978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39,</w:t>
            </w:r>
            <w:r w:rsidR="00C2700C" w:rsidRPr="00420F7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454.39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D894970" w14:textId="77777777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302BC" w14:textId="10E5D662" w:rsidR="00FE017B" w:rsidRPr="00420F7A" w:rsidRDefault="00FE017B" w:rsidP="00FE017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20F7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16,950.24</w:t>
            </w:r>
          </w:p>
        </w:tc>
      </w:tr>
    </w:tbl>
    <w:p w14:paraId="5C93FC69" w14:textId="77777777" w:rsidR="003B14EA" w:rsidRPr="00420F7A" w:rsidRDefault="003B14EA" w:rsidP="002E66E8">
      <w:pPr>
        <w:rPr>
          <w:rFonts w:ascii="Angsana New" w:hAnsi="Angsana New"/>
          <w:sz w:val="28"/>
          <w:szCs w:val="28"/>
        </w:rPr>
        <w:sectPr w:rsidR="003B14EA" w:rsidRPr="00420F7A" w:rsidSect="00C73417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120" w:gutter="0"/>
          <w:cols w:space="720"/>
        </w:sectPr>
      </w:pPr>
    </w:p>
    <w:p w14:paraId="68E33B85" w14:textId="77777777" w:rsidR="00574C5B" w:rsidRPr="00420F7A" w:rsidRDefault="00574C5B" w:rsidP="00574C5B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706F580C" w14:textId="77777777" w:rsidR="00574C5B" w:rsidRPr="00420F7A" w:rsidRDefault="00574C5B" w:rsidP="00574C5B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  <w:cs/>
        </w:rPr>
      </w:pPr>
    </w:p>
    <w:p w14:paraId="7A91B26D" w14:textId="5DDE362D" w:rsidR="00574C5B" w:rsidRPr="00420F7A" w:rsidRDefault="00574C5B" w:rsidP="00574C5B">
      <w:pPr>
        <w:ind w:left="540"/>
        <w:rPr>
          <w:rFonts w:ascii="Angsana New" w:hAnsi="Angsana New"/>
          <w:sz w:val="28"/>
          <w:szCs w:val="28"/>
          <w:cs/>
        </w:rPr>
      </w:pPr>
      <w:r w:rsidRPr="00420F7A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420F7A">
        <w:rPr>
          <w:rFonts w:ascii="Angsana New" w:hAnsi="Angsana New" w:hint="cs"/>
          <w:sz w:val="28"/>
          <w:szCs w:val="28"/>
          <w:cs/>
        </w:rPr>
        <w:t>กั</w:t>
      </w:r>
      <w:r w:rsidRPr="00420F7A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420F7A">
        <w:rPr>
          <w:rFonts w:ascii="Angsana New" w:hAnsi="Angsana New" w:hint="cs"/>
          <w:sz w:val="28"/>
          <w:szCs w:val="28"/>
          <w:cs/>
        </w:rPr>
        <w:t>เงินได้</w:t>
      </w:r>
      <w:r w:rsidRPr="00420F7A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F162EF" w:rsidRPr="00420F7A">
        <w:rPr>
          <w:rFonts w:ascii="Angsana New" w:hAnsi="Angsana New" w:hint="cs"/>
          <w:sz w:val="28"/>
          <w:szCs w:val="28"/>
          <w:cs/>
        </w:rPr>
        <w:t>เก้า</w:t>
      </w:r>
      <w:r w:rsidRPr="00420F7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420F7A">
        <w:rPr>
          <w:rFonts w:ascii="Angsana New" w:hAnsi="Angsana New"/>
          <w:sz w:val="28"/>
          <w:szCs w:val="28"/>
        </w:rPr>
        <w:t>3</w:t>
      </w:r>
      <w:r w:rsidR="00FE017B" w:rsidRPr="00420F7A">
        <w:rPr>
          <w:rFonts w:ascii="Angsana New" w:hAnsi="Angsana New"/>
          <w:sz w:val="28"/>
          <w:szCs w:val="28"/>
        </w:rPr>
        <w:t>0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F162EF" w:rsidRPr="00420F7A">
        <w:rPr>
          <w:rFonts w:ascii="Angsana New" w:hAnsi="Angsana New" w:hint="cs"/>
          <w:sz w:val="28"/>
          <w:szCs w:val="28"/>
          <w:cs/>
        </w:rPr>
        <w:t>มิถุนายน</w:t>
      </w:r>
      <w:r w:rsidRPr="00420F7A">
        <w:rPr>
          <w:rFonts w:ascii="Angsana New" w:hAnsi="Angsana New" w:hint="cs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sz w:val="28"/>
          <w:szCs w:val="28"/>
        </w:rPr>
        <w:t xml:space="preserve">2565 </w:t>
      </w:r>
      <w:r w:rsidRPr="00420F7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20F7A">
        <w:rPr>
          <w:rFonts w:ascii="Angsana New" w:hAnsi="Angsana New"/>
          <w:sz w:val="28"/>
          <w:szCs w:val="28"/>
        </w:rPr>
        <w:t xml:space="preserve">2564 </w:t>
      </w:r>
      <w:r w:rsidRPr="00420F7A">
        <w:rPr>
          <w:rFonts w:ascii="Angsana New" w:hAnsi="Angsana New"/>
          <w:sz w:val="28"/>
          <w:szCs w:val="28"/>
          <w:cs/>
        </w:rPr>
        <w:t>คือร้อยละ</w:t>
      </w:r>
      <w:r w:rsidR="00F11702" w:rsidRPr="00420F7A">
        <w:rPr>
          <w:rFonts w:ascii="Angsana New" w:hAnsi="Angsana New"/>
          <w:sz w:val="28"/>
          <w:szCs w:val="28"/>
        </w:rPr>
        <w:t xml:space="preserve"> 11.9</w:t>
      </w:r>
      <w:r w:rsidR="0039116D" w:rsidRPr="00420F7A">
        <w:rPr>
          <w:rFonts w:ascii="Angsana New" w:hAnsi="Angsana New"/>
          <w:sz w:val="28"/>
          <w:szCs w:val="28"/>
        </w:rPr>
        <w:t>3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และ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F11702" w:rsidRPr="00420F7A">
        <w:rPr>
          <w:rFonts w:ascii="Angsana New" w:hAnsi="Angsana New"/>
          <w:sz w:val="28"/>
          <w:szCs w:val="28"/>
        </w:rPr>
        <w:t>27.80</w:t>
      </w:r>
      <w:r w:rsidRPr="00420F7A">
        <w:rPr>
          <w:rFonts w:ascii="Angsana New" w:hAnsi="Angsana New" w:hint="cs"/>
          <w:sz w:val="28"/>
          <w:szCs w:val="28"/>
          <w:cs/>
        </w:rPr>
        <w:t xml:space="preserve"> ตามลำดับ </w:t>
      </w:r>
      <w:r w:rsidRPr="00420F7A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Pr="00420F7A">
        <w:rPr>
          <w:rFonts w:hint="cs"/>
          <w:color w:val="222222"/>
          <w:sz w:val="28"/>
          <w:szCs w:val="28"/>
          <w:shd w:val="clear" w:color="auto" w:fill="FFFFFF"/>
          <w:cs/>
        </w:rPr>
        <w:t>ผลขาดทุนในงวดปัจจุบันที่ไม่ได้รับรู้เป็นสินทรัพย์ภาษีเงินได้รอตัดบัญชี และส่วนของกำไรที่ไม่ต้องเสียภาษีเงินได้</w:t>
      </w:r>
    </w:p>
    <w:p w14:paraId="748031DD" w14:textId="77777777" w:rsidR="00574C5B" w:rsidRPr="00420F7A" w:rsidRDefault="00574C5B" w:rsidP="00574C5B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24379BCA" w14:textId="760D3A3D" w:rsidR="00447039" w:rsidRPr="00420F7A" w:rsidRDefault="00447039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</w:p>
    <w:p w14:paraId="6D1E6E3C" w14:textId="1FF8E5D4" w:rsidR="00375FF3" w:rsidRPr="00420F7A" w:rsidRDefault="00375FF3" w:rsidP="00375FF3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2"/>
          <w:szCs w:val="22"/>
        </w:rPr>
      </w:pPr>
    </w:p>
    <w:p w14:paraId="0EEE0FFF" w14:textId="40604B4E" w:rsidR="008920AE" w:rsidRPr="00420F7A" w:rsidRDefault="008920AE" w:rsidP="00607012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420F7A">
        <w:rPr>
          <w:rFonts w:asciiTheme="majorBidi" w:hAnsiTheme="majorBidi" w:cstheme="majorBidi" w:hint="cs"/>
          <w:sz w:val="28"/>
          <w:szCs w:val="28"/>
          <w:cs/>
        </w:rPr>
        <w:t>รายละเอียดเงินปันผล</w:t>
      </w:r>
      <w:r w:rsidR="00497A58" w:rsidRPr="00420F7A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1022AD" w:rsidRPr="00420F7A">
        <w:rPr>
          <w:rFonts w:asciiTheme="majorBidi" w:hAnsiTheme="majorBidi" w:cstheme="majorBidi"/>
          <w:sz w:val="28"/>
          <w:szCs w:val="28"/>
        </w:rPr>
        <w:t xml:space="preserve">2565 </w:t>
      </w:r>
      <w:r w:rsidR="001022AD" w:rsidRPr="00420F7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022AD" w:rsidRPr="00420F7A">
        <w:rPr>
          <w:rFonts w:asciiTheme="majorBidi" w:hAnsiTheme="majorBidi" w:cstheme="majorBidi"/>
          <w:sz w:val="28"/>
          <w:szCs w:val="28"/>
        </w:rPr>
        <w:t>2564</w:t>
      </w:r>
      <w:r w:rsidRPr="00420F7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DC2B393" w14:textId="77777777" w:rsidR="00305069" w:rsidRPr="00420F7A" w:rsidRDefault="00305069" w:rsidP="00305069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048" w:type="dxa"/>
        <w:tblInd w:w="360" w:type="dxa"/>
        <w:tblLook w:val="04A0" w:firstRow="1" w:lastRow="0" w:firstColumn="1" w:lastColumn="0" w:noHBand="0" w:noVBand="1"/>
      </w:tblPr>
      <w:tblGrid>
        <w:gridCol w:w="2952"/>
        <w:gridCol w:w="1656"/>
        <w:gridCol w:w="1605"/>
        <w:gridCol w:w="1275"/>
        <w:gridCol w:w="284"/>
        <w:gridCol w:w="1276"/>
      </w:tblGrid>
      <w:tr w:rsidR="00305069" w:rsidRPr="00420F7A" w14:paraId="26A13280" w14:textId="77777777" w:rsidTr="00607012">
        <w:trPr>
          <w:tblHeader/>
        </w:trPr>
        <w:tc>
          <w:tcPr>
            <w:tcW w:w="2952" w:type="dxa"/>
            <w:shd w:val="clear" w:color="auto" w:fill="auto"/>
            <w:vAlign w:val="bottom"/>
          </w:tcPr>
          <w:p w14:paraId="416FE399" w14:textId="77777777" w:rsidR="00305069" w:rsidRPr="00420F7A" w:rsidRDefault="00305069" w:rsidP="007E4924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C7B2C36" w14:textId="77777777" w:rsidR="00305069" w:rsidRPr="00420F7A" w:rsidRDefault="00305069" w:rsidP="007E492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116BC851" w14:textId="4BEF374F" w:rsidR="00305069" w:rsidRPr="00420F7A" w:rsidRDefault="00305069" w:rsidP="005C024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F0924E" w14:textId="2107178C" w:rsidR="00305069" w:rsidRPr="00420F7A" w:rsidRDefault="00305069" w:rsidP="007E49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1E29B419" w14:textId="77777777" w:rsidR="00305069" w:rsidRPr="00420F7A" w:rsidRDefault="00305069" w:rsidP="007E4924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EDD00" w14:textId="77777777" w:rsidR="00305069" w:rsidRPr="00420F7A" w:rsidDel="00D43E7A" w:rsidRDefault="00305069" w:rsidP="007E4924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305069" w:rsidRPr="00420F7A" w14:paraId="61348EF8" w14:textId="77777777" w:rsidTr="00607012">
        <w:trPr>
          <w:tblHeader/>
        </w:trPr>
        <w:tc>
          <w:tcPr>
            <w:tcW w:w="2952" w:type="dxa"/>
            <w:shd w:val="clear" w:color="auto" w:fill="auto"/>
          </w:tcPr>
          <w:p w14:paraId="111B28C0" w14:textId="77777777" w:rsidR="00305069" w:rsidRPr="00420F7A" w:rsidRDefault="00305069" w:rsidP="007E4924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59F715D4" w14:textId="77777777" w:rsidR="00305069" w:rsidRPr="00420F7A" w:rsidRDefault="00305069" w:rsidP="007E492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770D5C2D" w14:textId="77777777" w:rsidR="00305069" w:rsidRPr="00420F7A" w:rsidRDefault="00305069" w:rsidP="007E492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6961558" w14:textId="77777777" w:rsidR="00305069" w:rsidRPr="00420F7A" w:rsidRDefault="00305069" w:rsidP="007E4924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56BDB97E" w14:textId="77777777" w:rsidR="00305069" w:rsidRPr="00420F7A" w:rsidRDefault="00305069" w:rsidP="007E4924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781FF86" w14:textId="77777777" w:rsidR="00305069" w:rsidRPr="00420F7A" w:rsidRDefault="00305069" w:rsidP="007E49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62EF" w:rsidRPr="00420F7A" w14:paraId="1A9E9AA5" w14:textId="77777777" w:rsidTr="00607012">
        <w:trPr>
          <w:tblHeader/>
        </w:trPr>
        <w:tc>
          <w:tcPr>
            <w:tcW w:w="2952" w:type="dxa"/>
            <w:shd w:val="clear" w:color="auto" w:fill="auto"/>
          </w:tcPr>
          <w:p w14:paraId="3B7D09BD" w14:textId="14C07A80" w:rsidR="00F162EF" w:rsidRPr="00420F7A" w:rsidRDefault="00F162EF" w:rsidP="00F162EF">
            <w:pPr>
              <w:spacing w:line="240" w:lineRule="auto"/>
              <w:ind w:right="-52"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9C49A0" w:rsidRPr="00420F7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56" w:type="dxa"/>
            <w:shd w:val="clear" w:color="auto" w:fill="auto"/>
          </w:tcPr>
          <w:p w14:paraId="46EB5E2B" w14:textId="3531A880" w:rsidR="00F162EF" w:rsidRPr="00420F7A" w:rsidRDefault="00F162EF" w:rsidP="00F162E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5" w:type="dxa"/>
            <w:shd w:val="clear" w:color="auto" w:fill="auto"/>
          </w:tcPr>
          <w:p w14:paraId="4E886E8A" w14:textId="7B50BE05" w:rsidR="00F162EF" w:rsidRPr="00420F7A" w:rsidRDefault="00F162EF" w:rsidP="00F162E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63057295" w14:textId="6396AE6A" w:rsidR="00F162EF" w:rsidRPr="00420F7A" w:rsidRDefault="00F162EF" w:rsidP="00F162E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0.016</w:t>
            </w:r>
          </w:p>
        </w:tc>
        <w:tc>
          <w:tcPr>
            <w:tcW w:w="284" w:type="dxa"/>
            <w:shd w:val="clear" w:color="auto" w:fill="auto"/>
          </w:tcPr>
          <w:p w14:paraId="63099EC9" w14:textId="77777777" w:rsidR="00F162EF" w:rsidRPr="00420F7A" w:rsidRDefault="00F162EF" w:rsidP="00F162EF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1D6B00" w14:textId="26AE083A" w:rsidR="00F162EF" w:rsidRPr="00420F7A" w:rsidRDefault="00F162EF" w:rsidP="00F162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30.59</w:t>
            </w:r>
          </w:p>
        </w:tc>
      </w:tr>
      <w:tr w:rsidR="00DA1EB3" w:rsidRPr="00420F7A" w14:paraId="13DF6446" w14:textId="77777777" w:rsidTr="00607012">
        <w:tc>
          <w:tcPr>
            <w:tcW w:w="2952" w:type="dxa"/>
            <w:shd w:val="clear" w:color="auto" w:fill="auto"/>
          </w:tcPr>
          <w:p w14:paraId="6E0AAAAE" w14:textId="775E14B8" w:rsidR="00DA1EB3" w:rsidRPr="00420F7A" w:rsidRDefault="00DA1EB3" w:rsidP="00DA1EB3">
            <w:pPr>
              <w:spacing w:line="240" w:lineRule="auto"/>
              <w:ind w:right="-52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56" w:type="dxa"/>
            <w:shd w:val="clear" w:color="auto" w:fill="auto"/>
          </w:tcPr>
          <w:p w14:paraId="2A42B845" w14:textId="1545FB75" w:rsidR="00DA1EB3" w:rsidRPr="00420F7A" w:rsidRDefault="00DA1EB3" w:rsidP="00DA1EB3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05" w:type="dxa"/>
            <w:shd w:val="clear" w:color="auto" w:fill="auto"/>
          </w:tcPr>
          <w:p w14:paraId="5CA3E7A3" w14:textId="14287CC2" w:rsidR="00DA1EB3" w:rsidRPr="00420F7A" w:rsidRDefault="00DA1EB3" w:rsidP="00DA1EB3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16FA3760" w14:textId="489AD438" w:rsidR="00DA1EB3" w:rsidRPr="00420F7A" w:rsidRDefault="00DA1EB3" w:rsidP="00DA1EB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0.02</w:t>
            </w:r>
            <w:r w:rsidR="009C49A0" w:rsidRPr="00420F7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182B2B94" w14:textId="77777777" w:rsidR="00DA1EB3" w:rsidRPr="00420F7A" w:rsidRDefault="00DA1EB3" w:rsidP="00DA1EB3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338E1A" w14:textId="7E0547FB" w:rsidR="00DA1EB3" w:rsidRPr="00420F7A" w:rsidRDefault="00DA1EB3" w:rsidP="00DA1EB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38.24</w:t>
            </w:r>
          </w:p>
        </w:tc>
      </w:tr>
    </w:tbl>
    <w:p w14:paraId="2226CAF5" w14:textId="14822FAC" w:rsidR="007A09F6" w:rsidRPr="00420F7A" w:rsidRDefault="007A09F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24B54F12" w14:textId="41778B46" w:rsidR="003B14EA" w:rsidRPr="00420F7A" w:rsidRDefault="003B14EA" w:rsidP="004B4285">
      <w:pPr>
        <w:numPr>
          <w:ilvl w:val="0"/>
          <w:numId w:val="4"/>
        </w:numPr>
        <w:tabs>
          <w:tab w:val="left" w:pos="540"/>
        </w:tabs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AA71AD0" w14:textId="77777777" w:rsidR="00977166" w:rsidRPr="00420F7A" w:rsidRDefault="00977166" w:rsidP="00094F2D">
      <w:pPr>
        <w:pStyle w:val="NoSpacing"/>
        <w:rPr>
          <w:rFonts w:ascii="Angsana New" w:hAnsi="Angsana New"/>
          <w:sz w:val="22"/>
        </w:rPr>
      </w:pPr>
    </w:p>
    <w:p w14:paraId="5A8F114D" w14:textId="77777777" w:rsidR="00F162EF" w:rsidRPr="00420F7A" w:rsidRDefault="00F162EF" w:rsidP="00F162EF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0F7A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420F7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D979FCC" w14:textId="77777777" w:rsidR="00F162EF" w:rsidRPr="00420F7A" w:rsidRDefault="00F162EF" w:rsidP="00F162EF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CDA335E" w14:textId="77777777" w:rsidR="00F162EF" w:rsidRPr="00420F7A" w:rsidRDefault="00F162EF" w:rsidP="00F162E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EE1470" w14:textId="6876385C" w:rsidR="009903A6" w:rsidRPr="00420F7A" w:rsidRDefault="009903A6" w:rsidP="005D6606">
      <w:pPr>
        <w:ind w:left="547"/>
        <w:rPr>
          <w:rFonts w:ascii="Angsana New" w:hAnsi="Angsana New"/>
          <w:sz w:val="22"/>
          <w:szCs w:val="22"/>
        </w:rPr>
      </w:pPr>
    </w:p>
    <w:tbl>
      <w:tblPr>
        <w:tblW w:w="1071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898"/>
        <w:gridCol w:w="238"/>
        <w:gridCol w:w="934"/>
        <w:gridCol w:w="236"/>
        <w:gridCol w:w="844"/>
        <w:gridCol w:w="270"/>
        <w:gridCol w:w="810"/>
        <w:gridCol w:w="270"/>
        <w:gridCol w:w="720"/>
        <w:gridCol w:w="270"/>
        <w:gridCol w:w="810"/>
        <w:gridCol w:w="270"/>
        <w:gridCol w:w="720"/>
        <w:gridCol w:w="270"/>
        <w:gridCol w:w="810"/>
      </w:tblGrid>
      <w:tr w:rsidR="003A78BD" w:rsidRPr="00420F7A" w14:paraId="2E872AFE" w14:textId="77777777" w:rsidTr="006461C0">
        <w:trPr>
          <w:trHeight w:val="261"/>
          <w:tblHeader/>
        </w:trPr>
        <w:tc>
          <w:tcPr>
            <w:tcW w:w="2070" w:type="dxa"/>
            <w:vAlign w:val="bottom"/>
          </w:tcPr>
          <w:p w14:paraId="3FEEFC77" w14:textId="77777777" w:rsidR="003A78BD" w:rsidRPr="00420F7A" w:rsidRDefault="003A78BD" w:rsidP="006461C0">
            <w:pPr>
              <w:ind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E582BA3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370" w:type="dxa"/>
            <w:gridSpan w:val="15"/>
          </w:tcPr>
          <w:p w14:paraId="278EDB7E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A78BD" w:rsidRPr="00420F7A" w14:paraId="1F052066" w14:textId="77777777" w:rsidTr="006461C0">
        <w:trPr>
          <w:trHeight w:val="261"/>
          <w:tblHeader/>
        </w:trPr>
        <w:tc>
          <w:tcPr>
            <w:tcW w:w="2070" w:type="dxa"/>
            <w:vAlign w:val="bottom"/>
          </w:tcPr>
          <w:p w14:paraId="12893149" w14:textId="77777777" w:rsidR="003A78BD" w:rsidRPr="00420F7A" w:rsidRDefault="003A78BD" w:rsidP="006461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4347D49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4230" w:type="dxa"/>
            <w:gridSpan w:val="7"/>
          </w:tcPr>
          <w:p w14:paraId="5CB72319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8CA5E27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870" w:type="dxa"/>
            <w:gridSpan w:val="7"/>
            <w:vAlign w:val="bottom"/>
          </w:tcPr>
          <w:p w14:paraId="068B09D7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3A78BD" w:rsidRPr="00420F7A" w14:paraId="05BAE218" w14:textId="77777777" w:rsidTr="006461C0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22B8B1BD" w14:textId="77777777" w:rsidR="003A78BD" w:rsidRPr="00420F7A" w:rsidRDefault="003A78BD" w:rsidP="006461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2875A7B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  <w:hideMark/>
          </w:tcPr>
          <w:p w14:paraId="3DA6EAB7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มูลค่ายุติธรรม </w:t>
            </w:r>
            <w:r w:rsidRPr="00420F7A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</w:t>
            </w:r>
          </w:p>
          <w:p w14:paraId="478733A4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</w:tcPr>
          <w:p w14:paraId="28D4E728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</w:tcPr>
          <w:p w14:paraId="0AB4B570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</w:p>
          <w:p w14:paraId="51A13D3D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</w:p>
          <w:p w14:paraId="31B725CD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A31FEBD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B068D9F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</w:p>
          <w:p w14:paraId="5573FB5B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D7EAFCB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ตัดจำหน่าย</w:t>
            </w:r>
            <w:r w:rsidRPr="00420F7A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2AE180" w14:textId="77777777" w:rsidR="003A78BD" w:rsidRPr="00420F7A" w:rsidRDefault="003A78BD" w:rsidP="006461C0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819D4C6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20491A3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4453EEA9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420F7A">
              <w:rPr>
                <w:rFonts w:asciiTheme="majorBidi" w:hAnsiTheme="majorBidi" w:cstheme="majorBidi"/>
                <w:szCs w:val="22"/>
              </w:rPr>
              <w:t xml:space="preserve"> 1</w:t>
            </w:r>
          </w:p>
        </w:tc>
        <w:tc>
          <w:tcPr>
            <w:tcW w:w="270" w:type="dxa"/>
          </w:tcPr>
          <w:p w14:paraId="62F79811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F91B9BD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420F7A">
              <w:rPr>
                <w:rFonts w:asciiTheme="majorBidi" w:hAnsiTheme="majorBidi" w:cstheme="majorBidi"/>
                <w:szCs w:val="22"/>
              </w:rPr>
              <w:t xml:space="preserve"> 2</w:t>
            </w:r>
          </w:p>
        </w:tc>
        <w:tc>
          <w:tcPr>
            <w:tcW w:w="270" w:type="dxa"/>
          </w:tcPr>
          <w:p w14:paraId="248F6147" w14:textId="77777777" w:rsidR="003A78BD" w:rsidRPr="00420F7A" w:rsidRDefault="003A78BD" w:rsidP="006461C0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2B939D90" w14:textId="77777777" w:rsidR="003A78BD" w:rsidRPr="00420F7A" w:rsidRDefault="003A78BD" w:rsidP="006461C0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20F7A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420F7A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</w:tcPr>
          <w:p w14:paraId="59105CB3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63C1327D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3A78BD" w:rsidRPr="00420F7A" w14:paraId="02EA245A" w14:textId="77777777" w:rsidTr="006461C0">
        <w:trPr>
          <w:trHeight w:val="261"/>
          <w:tblHeader/>
        </w:trPr>
        <w:tc>
          <w:tcPr>
            <w:tcW w:w="2070" w:type="dxa"/>
          </w:tcPr>
          <w:p w14:paraId="6D806FC8" w14:textId="77777777" w:rsidR="003A78BD" w:rsidRPr="00420F7A" w:rsidRDefault="003A78BD" w:rsidP="006461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734D4D48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370" w:type="dxa"/>
            <w:gridSpan w:val="15"/>
          </w:tcPr>
          <w:p w14:paraId="779AA649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</w:t>
            </w:r>
            <w:r w:rsidRPr="00420F7A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)</w:t>
            </w:r>
          </w:p>
        </w:tc>
      </w:tr>
      <w:tr w:rsidR="003A78BD" w:rsidRPr="00420F7A" w14:paraId="2DD503C7" w14:textId="77777777" w:rsidTr="006461C0">
        <w:trPr>
          <w:trHeight w:val="261"/>
        </w:trPr>
        <w:tc>
          <w:tcPr>
            <w:tcW w:w="2070" w:type="dxa"/>
          </w:tcPr>
          <w:p w14:paraId="6B813E79" w14:textId="23D46382" w:rsidR="003A78BD" w:rsidRPr="00420F7A" w:rsidRDefault="003A78BD" w:rsidP="006461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 w:rsidR="00FE017B" w:rsidRPr="00420F7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0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FE017B" w:rsidRPr="00420F7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มิถุนายน</w:t>
            </w:r>
            <w:r w:rsidR="007640B2" w:rsidRPr="00420F7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5846A77C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</w:tcPr>
          <w:p w14:paraId="299436CF" w14:textId="77777777" w:rsidR="003A78BD" w:rsidRPr="00420F7A" w:rsidRDefault="003A78BD" w:rsidP="006461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3607793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57C220E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D75034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1D0C8275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3F5820C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C8ABB0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36165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04124C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E3ECFD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AB849F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AFA60EC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650F8E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A12A1E9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7DA53FE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3A78BD" w:rsidRPr="00420F7A" w14:paraId="79D40391" w14:textId="77777777" w:rsidTr="006461C0">
        <w:trPr>
          <w:trHeight w:val="261"/>
        </w:trPr>
        <w:tc>
          <w:tcPr>
            <w:tcW w:w="2070" w:type="dxa"/>
            <w:hideMark/>
          </w:tcPr>
          <w:p w14:paraId="5FFEAE3A" w14:textId="77777777" w:rsidR="003A78BD" w:rsidRPr="00420F7A" w:rsidRDefault="003A78BD" w:rsidP="006461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86EC51B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</w:tcPr>
          <w:p w14:paraId="5C8C7513" w14:textId="77777777" w:rsidR="003A78BD" w:rsidRPr="00420F7A" w:rsidRDefault="003A78BD" w:rsidP="006461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137432B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6BC9938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F2CA89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5F4C4B8C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FB1786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7C2251B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E1643D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7357071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82750A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74DF9F4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57AAC9A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E3C7B2B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14DF7B0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723F753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2070D8" w:rsidRPr="00420F7A" w14:paraId="1FAC77C1" w14:textId="77777777" w:rsidTr="006461C0">
        <w:trPr>
          <w:trHeight w:val="261"/>
        </w:trPr>
        <w:tc>
          <w:tcPr>
            <w:tcW w:w="2070" w:type="dxa"/>
          </w:tcPr>
          <w:p w14:paraId="5599B867" w14:textId="77777777" w:rsidR="002070D8" w:rsidRPr="00420F7A" w:rsidRDefault="002070D8" w:rsidP="002070D8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420F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05442276" w14:textId="77777777" w:rsidR="002070D8" w:rsidRPr="00420F7A" w:rsidRDefault="002070D8" w:rsidP="002070D8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ล่วงหน้า</w:t>
            </w:r>
          </w:p>
        </w:tc>
        <w:tc>
          <w:tcPr>
            <w:tcW w:w="270" w:type="dxa"/>
          </w:tcPr>
          <w:p w14:paraId="21EAB095" w14:textId="77777777" w:rsidR="002070D8" w:rsidRPr="00420F7A" w:rsidRDefault="002070D8" w:rsidP="002070D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438501F2" w14:textId="153A80A1" w:rsidR="002070D8" w:rsidRPr="00420F7A" w:rsidRDefault="002070D8" w:rsidP="002070D8">
            <w:pPr>
              <w:pStyle w:val="acctfourfigures"/>
              <w:tabs>
                <w:tab w:val="clear" w:pos="765"/>
                <w:tab w:val="left" w:pos="520"/>
                <w:tab w:val="decimal" w:pos="611"/>
                <w:tab w:val="decimal" w:pos="69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</w:tcPr>
          <w:p w14:paraId="60A87522" w14:textId="77777777" w:rsidR="002070D8" w:rsidRPr="00420F7A" w:rsidRDefault="002070D8" w:rsidP="002070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00655CE2" w14:textId="77777777" w:rsidR="002070D8" w:rsidRPr="00420F7A" w:rsidRDefault="002070D8" w:rsidP="002070D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</w:t>
            </w:r>
          </w:p>
          <w:p w14:paraId="291B659C" w14:textId="0E626703" w:rsidR="002070D8" w:rsidRPr="00420F7A" w:rsidRDefault="00085D6A" w:rsidP="002070D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3</w:t>
            </w:r>
            <w:r w:rsidR="00732CED" w:rsidRPr="00420F7A">
              <w:rPr>
                <w:rFonts w:asciiTheme="majorBidi" w:hAnsiTheme="majorBidi" w:cstheme="majorBidi"/>
                <w:szCs w:val="22"/>
                <w:lang w:val="en-US" w:bidi="th-TH"/>
              </w:rPr>
              <w:t>73.83</w:t>
            </w:r>
          </w:p>
        </w:tc>
        <w:tc>
          <w:tcPr>
            <w:tcW w:w="236" w:type="dxa"/>
          </w:tcPr>
          <w:p w14:paraId="1B15EA2A" w14:textId="77777777" w:rsidR="002070D8" w:rsidRPr="00420F7A" w:rsidRDefault="002070D8" w:rsidP="002070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4DB3BBB2" w14:textId="2F650DCD" w:rsidR="002070D8" w:rsidRPr="00420F7A" w:rsidRDefault="002070D8" w:rsidP="002070D8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348983" w14:textId="77777777" w:rsidR="002070D8" w:rsidRPr="00420F7A" w:rsidRDefault="002070D8" w:rsidP="002070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8747CF8" w14:textId="60995986" w:rsidR="002070D8" w:rsidRPr="00420F7A" w:rsidRDefault="00732CED" w:rsidP="002070D8">
            <w:pPr>
              <w:pStyle w:val="acctfourfigures"/>
              <w:tabs>
                <w:tab w:val="clear" w:pos="765"/>
                <w:tab w:val="decimal" w:pos="426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373.83</w:t>
            </w:r>
          </w:p>
        </w:tc>
        <w:tc>
          <w:tcPr>
            <w:tcW w:w="270" w:type="dxa"/>
            <w:vAlign w:val="bottom"/>
          </w:tcPr>
          <w:p w14:paraId="37EB0C43" w14:textId="77777777" w:rsidR="002070D8" w:rsidRPr="00420F7A" w:rsidRDefault="002070D8" w:rsidP="002070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FE3DE2" w14:textId="7122406D" w:rsidR="002070D8" w:rsidRPr="00420F7A" w:rsidRDefault="002070D8" w:rsidP="002070D8">
            <w:pPr>
              <w:pStyle w:val="acctfourfigures"/>
              <w:tabs>
                <w:tab w:val="decimal" w:pos="0"/>
                <w:tab w:val="left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698E955" w14:textId="77777777" w:rsidR="002070D8" w:rsidRPr="00420F7A" w:rsidRDefault="002070D8" w:rsidP="002070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98C6AD9" w14:textId="74D31403" w:rsidR="002070D8" w:rsidRPr="00420F7A" w:rsidRDefault="00085D6A" w:rsidP="002070D8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3</w:t>
            </w:r>
            <w:r w:rsidR="00732CED" w:rsidRPr="00420F7A">
              <w:rPr>
                <w:rFonts w:asciiTheme="majorBidi" w:hAnsiTheme="majorBidi" w:cstheme="majorBidi"/>
                <w:szCs w:val="22"/>
              </w:rPr>
              <w:t>73.83</w:t>
            </w:r>
          </w:p>
        </w:tc>
        <w:tc>
          <w:tcPr>
            <w:tcW w:w="270" w:type="dxa"/>
            <w:vAlign w:val="bottom"/>
          </w:tcPr>
          <w:p w14:paraId="4AEBFF17" w14:textId="77777777" w:rsidR="002070D8" w:rsidRPr="00420F7A" w:rsidRDefault="002070D8" w:rsidP="002070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E6DF88" w14:textId="2D2564C1" w:rsidR="002070D8" w:rsidRPr="00420F7A" w:rsidRDefault="002070D8" w:rsidP="002070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D1A3149" w14:textId="77777777" w:rsidR="002070D8" w:rsidRPr="00420F7A" w:rsidRDefault="002070D8" w:rsidP="002070D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5CF6042" w14:textId="487B0AED" w:rsidR="002070D8" w:rsidRPr="00420F7A" w:rsidRDefault="00085D6A" w:rsidP="002070D8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3</w:t>
            </w:r>
            <w:r w:rsidR="00732CED" w:rsidRPr="00420F7A">
              <w:rPr>
                <w:rFonts w:asciiTheme="majorBidi" w:hAnsiTheme="majorBidi" w:cstheme="majorBidi"/>
                <w:szCs w:val="22"/>
              </w:rPr>
              <w:t>73.83</w:t>
            </w:r>
          </w:p>
        </w:tc>
      </w:tr>
      <w:tr w:rsidR="003A78BD" w:rsidRPr="00420F7A" w14:paraId="6320749A" w14:textId="77777777" w:rsidTr="006461C0">
        <w:trPr>
          <w:trHeight w:val="261"/>
        </w:trPr>
        <w:tc>
          <w:tcPr>
            <w:tcW w:w="2070" w:type="dxa"/>
          </w:tcPr>
          <w:p w14:paraId="367AEE4C" w14:textId="77777777" w:rsidR="003A78BD" w:rsidRPr="00420F7A" w:rsidRDefault="003A78BD" w:rsidP="006461C0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2514A284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23AB71A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left" w:pos="520"/>
                <w:tab w:val="decimal" w:pos="611"/>
                <w:tab w:val="decimal" w:pos="69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0334DDE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1E30C70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04FF33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2631909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685D3DD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71DB6A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9F4F7AF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CEFEAB" w14:textId="77777777" w:rsidR="003A78BD" w:rsidRPr="00420F7A" w:rsidRDefault="003A78BD" w:rsidP="006461C0">
            <w:pPr>
              <w:pStyle w:val="acctfourfigures"/>
              <w:tabs>
                <w:tab w:val="decimal" w:pos="0"/>
                <w:tab w:val="left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10CB6F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FD4218F" w14:textId="77777777" w:rsidR="003A78BD" w:rsidRPr="00420F7A" w:rsidRDefault="003A78BD" w:rsidP="006461C0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184025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619312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B540C41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266F70D" w14:textId="77777777" w:rsidR="003A78BD" w:rsidRPr="00420F7A" w:rsidRDefault="003A78BD" w:rsidP="006461C0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3A78BD" w:rsidRPr="00420F7A" w14:paraId="537A0F4C" w14:textId="77777777" w:rsidTr="006461C0">
        <w:trPr>
          <w:trHeight w:val="261"/>
        </w:trPr>
        <w:tc>
          <w:tcPr>
            <w:tcW w:w="2070" w:type="dxa"/>
          </w:tcPr>
          <w:p w14:paraId="6F2631B4" w14:textId="77777777" w:rsidR="003A78BD" w:rsidRPr="00420F7A" w:rsidRDefault="003A78BD" w:rsidP="006461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74DA69A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68FD1E1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517912E7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2CD715F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2735E3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EF2D6A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226B23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474F1B7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699E5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FEC7DE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A6918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72AECD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CD08D7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D8E8EF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6D07F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5D690B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E87AE2" w:rsidRPr="00420F7A" w14:paraId="1BA83128" w14:textId="77777777" w:rsidTr="006461C0">
        <w:trPr>
          <w:trHeight w:val="261"/>
        </w:trPr>
        <w:tc>
          <w:tcPr>
            <w:tcW w:w="2070" w:type="dxa"/>
            <w:shd w:val="clear" w:color="auto" w:fill="auto"/>
            <w:hideMark/>
          </w:tcPr>
          <w:p w14:paraId="0CA9C282" w14:textId="77777777" w:rsidR="00E87AE2" w:rsidRPr="00420F7A" w:rsidRDefault="00E87AE2" w:rsidP="00E87AE2">
            <w:pPr>
              <w:ind w:left="-14" w:right="-90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420F7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6797BE48" w14:textId="77777777" w:rsidR="00E87AE2" w:rsidRPr="00420F7A" w:rsidRDefault="00E87AE2" w:rsidP="00E87A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436BADD1" w14:textId="222409A9" w:rsidR="00E87AE2" w:rsidRPr="00420F7A" w:rsidRDefault="00E87AE2" w:rsidP="009C49A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 xml:space="preserve">       -</w:t>
            </w:r>
          </w:p>
        </w:tc>
        <w:tc>
          <w:tcPr>
            <w:tcW w:w="238" w:type="dxa"/>
          </w:tcPr>
          <w:p w14:paraId="14F806B7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0A266184" w14:textId="40DE64A0" w:rsidR="00E87AE2" w:rsidRPr="00420F7A" w:rsidRDefault="00E87AE2" w:rsidP="009C49A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 </w:t>
            </w: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D77BFEB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760A98B2" w14:textId="2EC72D36" w:rsidR="00E87AE2" w:rsidRPr="00420F7A" w:rsidRDefault="00E87AE2" w:rsidP="00E87AE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(994.50)</w:t>
            </w:r>
          </w:p>
        </w:tc>
        <w:tc>
          <w:tcPr>
            <w:tcW w:w="270" w:type="dxa"/>
            <w:vAlign w:val="bottom"/>
          </w:tcPr>
          <w:p w14:paraId="0F90EE76" w14:textId="77777777" w:rsidR="00E87AE2" w:rsidRPr="00420F7A" w:rsidRDefault="00E87AE2" w:rsidP="00E87AE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618D9D7" w14:textId="2A1E375A" w:rsidR="00E87AE2" w:rsidRPr="00420F7A" w:rsidRDefault="00E87AE2" w:rsidP="00E87AE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(994.50)</w:t>
            </w:r>
          </w:p>
        </w:tc>
        <w:tc>
          <w:tcPr>
            <w:tcW w:w="270" w:type="dxa"/>
            <w:vAlign w:val="bottom"/>
          </w:tcPr>
          <w:p w14:paraId="4269F70E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637A7C7" w14:textId="643E3D27" w:rsidR="00E87AE2" w:rsidRPr="00420F7A" w:rsidRDefault="00E87AE2" w:rsidP="00BC2366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02C7960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53929EC" w14:textId="112DFCDA" w:rsidR="00E87AE2" w:rsidRPr="00420F7A" w:rsidRDefault="00E87AE2" w:rsidP="00E87AE2">
            <w:pPr>
              <w:pStyle w:val="acctfourfigures"/>
              <w:tabs>
                <w:tab w:val="clear" w:pos="765"/>
                <w:tab w:val="left" w:pos="44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="00EB08C6" w:rsidRPr="00420F7A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1,001</w:t>
            </w: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>.1</w:t>
            </w:r>
            <w:r w:rsidR="00EB08C6" w:rsidRPr="00420F7A">
              <w:rPr>
                <w:rFonts w:asciiTheme="majorBidi" w:hAnsiTheme="majorBidi" w:cstheme="majorBidi"/>
                <w:szCs w:val="22"/>
                <w:lang w:eastAsia="en-GB"/>
              </w:rPr>
              <w:t>0</w:t>
            </w: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D0A189B" w14:textId="77777777" w:rsidR="00E87AE2" w:rsidRPr="00420F7A" w:rsidRDefault="00E87AE2" w:rsidP="00E87AE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5EABED" w14:textId="645B342E" w:rsidR="00E87AE2" w:rsidRPr="00420F7A" w:rsidRDefault="00E87AE2" w:rsidP="00E87AE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F69716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00F07BA" w14:textId="54AC4AC6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</w:t>
            </w:r>
            <w:r w:rsidRPr="00420F7A">
              <w:rPr>
                <w:rFonts w:asciiTheme="majorBidi" w:hAnsiTheme="majorBidi" w:cstheme="majorBidi"/>
                <w:szCs w:val="22"/>
              </w:rPr>
              <w:t>(</w:t>
            </w:r>
            <w:r w:rsidR="00EB08C6" w:rsidRPr="00420F7A">
              <w:rPr>
                <w:rFonts w:asciiTheme="majorBidi" w:hAnsiTheme="majorBidi" w:cstheme="majorBidi"/>
                <w:szCs w:val="22"/>
              </w:rPr>
              <w:t>1,001</w:t>
            </w:r>
            <w:r w:rsidRPr="00420F7A">
              <w:rPr>
                <w:rFonts w:asciiTheme="majorBidi" w:hAnsiTheme="majorBidi" w:cstheme="majorBidi"/>
                <w:szCs w:val="22"/>
              </w:rPr>
              <w:t>.1</w:t>
            </w:r>
            <w:r w:rsidR="00EB08C6" w:rsidRPr="00420F7A">
              <w:rPr>
                <w:rFonts w:asciiTheme="majorBidi" w:hAnsiTheme="majorBidi" w:cstheme="majorBidi"/>
                <w:szCs w:val="22"/>
              </w:rPr>
              <w:t>0</w:t>
            </w:r>
            <w:r w:rsidRPr="00420F7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3A78BD" w:rsidRPr="00420F7A" w14:paraId="51087E13" w14:textId="77777777" w:rsidTr="006461C0">
        <w:trPr>
          <w:trHeight w:val="261"/>
        </w:trPr>
        <w:tc>
          <w:tcPr>
            <w:tcW w:w="2070" w:type="dxa"/>
          </w:tcPr>
          <w:p w14:paraId="1E72830E" w14:textId="77777777" w:rsidR="003A78BD" w:rsidRPr="00420F7A" w:rsidRDefault="003A78BD" w:rsidP="006461C0">
            <w:pPr>
              <w:ind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20F7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สัญญาแลกเปลี่ยนอัตราดอกเบี้ยที่</w:t>
            </w:r>
          </w:p>
          <w:p w14:paraId="2A1A7A6B" w14:textId="77777777" w:rsidR="003A78BD" w:rsidRPr="00420F7A" w:rsidRDefault="003A78BD" w:rsidP="006461C0">
            <w:pPr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</w:t>
            </w:r>
            <w:r w:rsidRPr="00420F7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ใช้ในการป้องกันความเสี่ยง</w:t>
            </w:r>
          </w:p>
        </w:tc>
        <w:tc>
          <w:tcPr>
            <w:tcW w:w="270" w:type="dxa"/>
          </w:tcPr>
          <w:p w14:paraId="54D7158A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5A623196" w14:textId="2D539A8B" w:rsidR="003A78BD" w:rsidRPr="00420F7A" w:rsidRDefault="00BC2366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(72.67)</w:t>
            </w:r>
          </w:p>
        </w:tc>
        <w:tc>
          <w:tcPr>
            <w:tcW w:w="238" w:type="dxa"/>
          </w:tcPr>
          <w:p w14:paraId="04153B4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26D9CA7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</w:p>
          <w:p w14:paraId="369D97C8" w14:textId="0C38AFAB" w:rsidR="00BC2366" w:rsidRPr="00420F7A" w:rsidRDefault="00BC2366" w:rsidP="006461C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6D4B06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06DC653F" w14:textId="77777777" w:rsidR="00BC2366" w:rsidRPr="00420F7A" w:rsidRDefault="00BC2366" w:rsidP="00BC236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062AA53" w14:textId="32A3C53B" w:rsidR="004261E1" w:rsidRPr="00420F7A" w:rsidRDefault="004261E1" w:rsidP="00BC236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42D0EFE" w14:textId="77777777" w:rsidR="003A78BD" w:rsidRPr="00420F7A" w:rsidRDefault="003A78BD" w:rsidP="006461C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FA4DBC5" w14:textId="6F7DB7D0" w:rsidR="003A78BD" w:rsidRPr="00420F7A" w:rsidRDefault="00BC2366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(72.67)</w:t>
            </w:r>
          </w:p>
        </w:tc>
        <w:tc>
          <w:tcPr>
            <w:tcW w:w="270" w:type="dxa"/>
          </w:tcPr>
          <w:p w14:paraId="229008EF" w14:textId="77777777" w:rsidR="003A78BD" w:rsidRPr="00420F7A" w:rsidRDefault="003A78BD" w:rsidP="006461C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3B9202" w14:textId="77777777" w:rsidR="00BC2366" w:rsidRPr="00420F7A" w:rsidRDefault="00BC2366" w:rsidP="006461C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  <w:p w14:paraId="20D2D1B3" w14:textId="735282BD" w:rsidR="003A78BD" w:rsidRPr="00420F7A" w:rsidRDefault="00BC2366" w:rsidP="00BC2366">
            <w:pPr>
              <w:pStyle w:val="acctfourfigures"/>
              <w:tabs>
                <w:tab w:val="decimal" w:pos="516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 xml:space="preserve">   -</w:t>
            </w:r>
          </w:p>
        </w:tc>
        <w:tc>
          <w:tcPr>
            <w:tcW w:w="270" w:type="dxa"/>
          </w:tcPr>
          <w:p w14:paraId="52C3754D" w14:textId="77777777" w:rsidR="003A78BD" w:rsidRPr="00420F7A" w:rsidRDefault="003A78BD" w:rsidP="006461C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9B82B3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  <w:p w14:paraId="26696789" w14:textId="095E0D43" w:rsidR="00BC2366" w:rsidRPr="00420F7A" w:rsidRDefault="00BC2366" w:rsidP="006461C0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(72.67)</w:t>
            </w:r>
          </w:p>
        </w:tc>
        <w:tc>
          <w:tcPr>
            <w:tcW w:w="270" w:type="dxa"/>
          </w:tcPr>
          <w:p w14:paraId="34B5C9FD" w14:textId="77777777" w:rsidR="003A78BD" w:rsidRPr="00420F7A" w:rsidRDefault="003A78BD" w:rsidP="006461C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D00C63" w14:textId="77777777" w:rsidR="003A78BD" w:rsidRPr="00420F7A" w:rsidRDefault="003A78BD" w:rsidP="006461C0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164E530" w14:textId="6D7813D2" w:rsidR="00BC2366" w:rsidRPr="00420F7A" w:rsidRDefault="00BC2366" w:rsidP="006461C0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6B9238C" w14:textId="77777777" w:rsidR="003A78BD" w:rsidRPr="00420F7A" w:rsidRDefault="003A78BD" w:rsidP="006461C0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E67132F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F9CBB3" w14:textId="6357E2FD" w:rsidR="00BC2366" w:rsidRPr="00420F7A" w:rsidRDefault="00BC2366" w:rsidP="006461C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(72.67)</w:t>
            </w:r>
          </w:p>
        </w:tc>
      </w:tr>
      <w:tr w:rsidR="003A78BD" w:rsidRPr="00420F7A" w14:paraId="0D6191B6" w14:textId="77777777" w:rsidTr="006461C0">
        <w:trPr>
          <w:trHeight w:val="62"/>
        </w:trPr>
        <w:tc>
          <w:tcPr>
            <w:tcW w:w="2070" w:type="dxa"/>
          </w:tcPr>
          <w:p w14:paraId="4DD9760B" w14:textId="77777777" w:rsidR="003A78BD" w:rsidRPr="00420F7A" w:rsidRDefault="003A78BD" w:rsidP="006461C0">
            <w:pPr>
              <w:ind w:left="161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2A92675A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D93BBF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</w:tcPr>
          <w:p w14:paraId="379FC00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</w:tcPr>
          <w:p w14:paraId="06960A8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451EDC4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BF52D3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7D565C3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ADB33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2C0585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3809A6B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54CD12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EFFD05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46E90614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14:paraId="749B10FE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BE7D76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083FA9C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3A78BD" w:rsidRPr="00420F7A" w14:paraId="2957EF52" w14:textId="77777777" w:rsidTr="006461C0">
        <w:trPr>
          <w:trHeight w:val="261"/>
        </w:trPr>
        <w:tc>
          <w:tcPr>
            <w:tcW w:w="2070" w:type="dxa"/>
          </w:tcPr>
          <w:p w14:paraId="731FB919" w14:textId="2D5BE790" w:rsidR="003A78BD" w:rsidRPr="00420F7A" w:rsidRDefault="003A78BD" w:rsidP="006461C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ณ</w:t>
            </w:r>
            <w:r w:rsidR="00732CED"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732CED" w:rsidRPr="00420F7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วันที่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กันยายน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230CE6F3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104BD4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</w:tcPr>
          <w:p w14:paraId="6DDE7E8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0BA8AED4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147ADE4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5E6EA7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BE44AD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5D9270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C7BA9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54EF06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069715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82CF85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40A349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C4F466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E0AE7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91FB07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3A78BD" w:rsidRPr="00420F7A" w14:paraId="419B7004" w14:textId="77777777" w:rsidTr="006461C0">
        <w:trPr>
          <w:trHeight w:val="261"/>
        </w:trPr>
        <w:tc>
          <w:tcPr>
            <w:tcW w:w="2070" w:type="dxa"/>
          </w:tcPr>
          <w:p w14:paraId="2D84E3F9" w14:textId="77777777" w:rsidR="003A78BD" w:rsidRPr="00420F7A" w:rsidRDefault="003A78BD" w:rsidP="006461C0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E2A905C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21F10F8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37ECD24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134AF44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D89705A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CA8078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534E5C3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5F340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5B76E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3EDB35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7106039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0EC5BDA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308C5CB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1298E3B3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E64138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04E2984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3A78BD" w:rsidRPr="00420F7A" w14:paraId="1CF5EDF5" w14:textId="77777777" w:rsidTr="006461C0">
        <w:trPr>
          <w:trHeight w:val="261"/>
        </w:trPr>
        <w:tc>
          <w:tcPr>
            <w:tcW w:w="2070" w:type="dxa"/>
          </w:tcPr>
          <w:p w14:paraId="032512BD" w14:textId="77777777" w:rsidR="003A78BD" w:rsidRPr="00420F7A" w:rsidRDefault="003A78BD" w:rsidP="006461C0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420F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404C8280" w14:textId="77777777" w:rsidR="003A78BD" w:rsidRPr="00420F7A" w:rsidRDefault="003A78BD" w:rsidP="006461C0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ล่วงหน้า</w:t>
            </w:r>
          </w:p>
        </w:tc>
        <w:tc>
          <w:tcPr>
            <w:tcW w:w="270" w:type="dxa"/>
          </w:tcPr>
          <w:p w14:paraId="523737ED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B695E42" w14:textId="77777777" w:rsidR="003A78BD" w:rsidRPr="00420F7A" w:rsidRDefault="003A78BD" w:rsidP="006461C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 xml:space="preserve">       -</w:t>
            </w:r>
          </w:p>
        </w:tc>
        <w:tc>
          <w:tcPr>
            <w:tcW w:w="238" w:type="dxa"/>
          </w:tcPr>
          <w:p w14:paraId="0451D7A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52CBEF8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4B1B6A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58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47.05</w:t>
            </w:r>
          </w:p>
        </w:tc>
        <w:tc>
          <w:tcPr>
            <w:tcW w:w="236" w:type="dxa"/>
          </w:tcPr>
          <w:p w14:paraId="60BA35D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4A8ECFF" w14:textId="77777777" w:rsidR="009C49A0" w:rsidRPr="00420F7A" w:rsidRDefault="009C49A0" w:rsidP="009C49A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</w:p>
          <w:p w14:paraId="18D6C265" w14:textId="4C110991" w:rsidR="003A78BD" w:rsidRPr="00420F7A" w:rsidRDefault="003A78BD" w:rsidP="009C49A0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1EC526B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2228F6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62E4A65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47.05</w:t>
            </w:r>
          </w:p>
        </w:tc>
        <w:tc>
          <w:tcPr>
            <w:tcW w:w="270" w:type="dxa"/>
          </w:tcPr>
          <w:p w14:paraId="78CEE18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3AEC42C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2A89470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28537F54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6488FE9" w14:textId="77777777" w:rsidR="003A78BD" w:rsidRPr="00420F7A" w:rsidRDefault="003A78BD" w:rsidP="006461C0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C5A1A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43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</w:t>
            </w:r>
            <w:r w:rsidRPr="00420F7A">
              <w:rPr>
                <w:rFonts w:asciiTheme="majorBidi" w:hAnsiTheme="majorBidi" w:cstheme="majorBidi"/>
                <w:szCs w:val="22"/>
                <w:lang w:bidi="th-TH"/>
              </w:rPr>
              <w:t>47.05</w:t>
            </w:r>
          </w:p>
        </w:tc>
        <w:tc>
          <w:tcPr>
            <w:tcW w:w="270" w:type="dxa"/>
          </w:tcPr>
          <w:p w14:paraId="60D8675A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901CB0C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4D78605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420F7A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B3D2E8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552FD507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70C466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</w:t>
            </w:r>
            <w:r w:rsidRPr="00420F7A">
              <w:rPr>
                <w:rFonts w:asciiTheme="majorBidi" w:hAnsiTheme="majorBidi" w:cstheme="majorBidi"/>
                <w:szCs w:val="22"/>
              </w:rPr>
              <w:t>47.05</w:t>
            </w:r>
          </w:p>
        </w:tc>
      </w:tr>
      <w:tr w:rsidR="003A78BD" w:rsidRPr="00420F7A" w14:paraId="089A2C4F" w14:textId="77777777" w:rsidTr="006461C0">
        <w:trPr>
          <w:trHeight w:val="261"/>
        </w:trPr>
        <w:tc>
          <w:tcPr>
            <w:tcW w:w="2070" w:type="dxa"/>
          </w:tcPr>
          <w:p w14:paraId="21B6923E" w14:textId="77777777" w:rsidR="003A78BD" w:rsidRPr="00420F7A" w:rsidRDefault="003A78BD" w:rsidP="006461C0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cs/>
                <w:lang w:val="en-GB"/>
              </w:rPr>
            </w:pPr>
          </w:p>
        </w:tc>
        <w:tc>
          <w:tcPr>
            <w:tcW w:w="270" w:type="dxa"/>
          </w:tcPr>
          <w:p w14:paraId="74151DE0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92813E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41909D1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</w:tcPr>
          <w:p w14:paraId="63E79E8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7BA523A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1F14E17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14DAC16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CF98C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62469B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DF7D15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726E43A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A0E54F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2DD9385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14:paraId="2971135C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200732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64FA5D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A78BD" w:rsidRPr="00420F7A" w14:paraId="1ECA361D" w14:textId="77777777" w:rsidTr="006461C0">
        <w:trPr>
          <w:trHeight w:val="261"/>
        </w:trPr>
        <w:tc>
          <w:tcPr>
            <w:tcW w:w="2070" w:type="dxa"/>
          </w:tcPr>
          <w:p w14:paraId="1DA28833" w14:textId="77777777" w:rsidR="003A78BD" w:rsidRPr="00420F7A" w:rsidRDefault="003A78BD" w:rsidP="006461C0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F4FDA86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57F4A4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6F5077F4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7D16AB6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9BA474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A4DB6A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26402AD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C76590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990206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38E1A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6354DE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FB9F3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18EA0F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3D827E0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7EA1D4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313199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3A78BD" w:rsidRPr="00420F7A" w14:paraId="30BE1D30" w14:textId="77777777" w:rsidTr="006461C0">
        <w:trPr>
          <w:trHeight w:val="261"/>
        </w:trPr>
        <w:tc>
          <w:tcPr>
            <w:tcW w:w="2070" w:type="dxa"/>
          </w:tcPr>
          <w:p w14:paraId="4E8AB21A" w14:textId="77777777" w:rsidR="003A78BD" w:rsidRPr="00420F7A" w:rsidRDefault="003A78BD" w:rsidP="006461C0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39DF78CC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D29EC6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 xml:space="preserve">       -</w:t>
            </w:r>
          </w:p>
        </w:tc>
        <w:tc>
          <w:tcPr>
            <w:tcW w:w="238" w:type="dxa"/>
          </w:tcPr>
          <w:p w14:paraId="5C5FBB8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5FAB2BFF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 </w:t>
            </w: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4C3C7A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5D0233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(994.50)</w:t>
            </w:r>
          </w:p>
        </w:tc>
        <w:tc>
          <w:tcPr>
            <w:tcW w:w="270" w:type="dxa"/>
            <w:vAlign w:val="bottom"/>
          </w:tcPr>
          <w:p w14:paraId="3CE40059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EE2A7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(994.50)</w:t>
            </w:r>
          </w:p>
        </w:tc>
        <w:tc>
          <w:tcPr>
            <w:tcW w:w="270" w:type="dxa"/>
            <w:vAlign w:val="bottom"/>
          </w:tcPr>
          <w:p w14:paraId="78E0637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556BB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F12BD2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CEE467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  <w:lang w:eastAsia="en-GB"/>
              </w:rPr>
              <w:t>(996.68)</w:t>
            </w:r>
          </w:p>
        </w:tc>
        <w:tc>
          <w:tcPr>
            <w:tcW w:w="270" w:type="dxa"/>
            <w:vAlign w:val="bottom"/>
          </w:tcPr>
          <w:p w14:paraId="3C116ABE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8C103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351363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D9A3A5F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20F7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</w:t>
            </w:r>
            <w:r w:rsidRPr="00420F7A">
              <w:rPr>
                <w:rFonts w:asciiTheme="majorBidi" w:hAnsiTheme="majorBidi" w:cstheme="majorBidi"/>
                <w:szCs w:val="22"/>
              </w:rPr>
              <w:t>(996.68)</w:t>
            </w:r>
          </w:p>
        </w:tc>
      </w:tr>
    </w:tbl>
    <w:p w14:paraId="1A5D09A6" w14:textId="33E53FE6" w:rsidR="00DA1EB3" w:rsidRPr="00420F7A" w:rsidRDefault="00DA1EB3" w:rsidP="005D6606">
      <w:pPr>
        <w:ind w:left="547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1474"/>
        <w:gridCol w:w="236"/>
        <w:gridCol w:w="810"/>
        <w:gridCol w:w="34"/>
        <w:gridCol w:w="236"/>
        <w:gridCol w:w="754"/>
        <w:gridCol w:w="238"/>
        <w:gridCol w:w="898"/>
        <w:gridCol w:w="270"/>
        <w:gridCol w:w="720"/>
        <w:gridCol w:w="270"/>
        <w:gridCol w:w="1080"/>
      </w:tblGrid>
      <w:tr w:rsidR="003A78BD" w:rsidRPr="00420F7A" w14:paraId="417B9BA0" w14:textId="77777777" w:rsidTr="00D95E3D">
        <w:trPr>
          <w:trHeight w:val="64"/>
          <w:tblHeader/>
        </w:trPr>
        <w:tc>
          <w:tcPr>
            <w:tcW w:w="2070" w:type="dxa"/>
            <w:vAlign w:val="bottom"/>
          </w:tcPr>
          <w:p w14:paraId="7B39451E" w14:textId="77777777" w:rsidR="003A78BD" w:rsidRPr="00420F7A" w:rsidRDefault="003A78BD" w:rsidP="006461C0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1D878F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20" w:type="dxa"/>
            <w:gridSpan w:val="12"/>
          </w:tcPr>
          <w:p w14:paraId="0AE655F0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420F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A78BD" w:rsidRPr="00420F7A" w14:paraId="61F3ACBF" w14:textId="77777777" w:rsidTr="00D95E3D">
        <w:trPr>
          <w:trHeight w:val="64"/>
          <w:tblHeader/>
        </w:trPr>
        <w:tc>
          <w:tcPr>
            <w:tcW w:w="2070" w:type="dxa"/>
            <w:vAlign w:val="bottom"/>
          </w:tcPr>
          <w:p w14:paraId="3E0E0EE2" w14:textId="77777777" w:rsidR="003A78BD" w:rsidRPr="00420F7A" w:rsidRDefault="003A78BD" w:rsidP="006461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5DD210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7650811B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  <w:vAlign w:val="bottom"/>
          </w:tcPr>
          <w:p w14:paraId="0975EC16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0BEEC476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A78BD" w:rsidRPr="00420F7A" w14:paraId="222043A1" w14:textId="77777777" w:rsidTr="00AB0929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5C36F8F9" w14:textId="77777777" w:rsidR="003A78BD" w:rsidRPr="00420F7A" w:rsidRDefault="003A78BD" w:rsidP="006461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FA3D47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720D97F1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0E8AFFE0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586E9A7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420F7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3BE64C4" w14:textId="77777777" w:rsidR="003A78BD" w:rsidRPr="00420F7A" w:rsidRDefault="003A78BD" w:rsidP="006461C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5A2C766A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6C797B9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2147E87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8" w:type="dxa"/>
          </w:tcPr>
          <w:p w14:paraId="4746F7A8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  <w:hideMark/>
          </w:tcPr>
          <w:p w14:paraId="0897B01E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E4C1856" w14:textId="77777777" w:rsidR="003A78BD" w:rsidRPr="00420F7A" w:rsidRDefault="003A78BD" w:rsidP="006461C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084E5FE1" w14:textId="77777777" w:rsidR="003A78BD" w:rsidRPr="00420F7A" w:rsidRDefault="003A78BD" w:rsidP="006461C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41C0FCE6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3B2EC4E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78BD" w:rsidRPr="00420F7A" w14:paraId="2BAD19E4" w14:textId="77777777" w:rsidTr="00AB0929">
        <w:trPr>
          <w:trHeight w:val="261"/>
          <w:tblHeader/>
        </w:trPr>
        <w:tc>
          <w:tcPr>
            <w:tcW w:w="2070" w:type="dxa"/>
          </w:tcPr>
          <w:p w14:paraId="4ACF426B" w14:textId="77777777" w:rsidR="003A78BD" w:rsidRPr="00420F7A" w:rsidRDefault="003A78BD" w:rsidP="006461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C33CEED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7020" w:type="dxa"/>
            <w:gridSpan w:val="12"/>
          </w:tcPr>
          <w:p w14:paraId="3A961B96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420F7A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3A78BD" w:rsidRPr="00420F7A" w14:paraId="272CBA6E" w14:textId="77777777" w:rsidTr="00AB0929">
        <w:trPr>
          <w:trHeight w:val="261"/>
        </w:trPr>
        <w:tc>
          <w:tcPr>
            <w:tcW w:w="2070" w:type="dxa"/>
          </w:tcPr>
          <w:p w14:paraId="2AC715D9" w14:textId="271CB95A" w:rsidR="003A78BD" w:rsidRPr="00420F7A" w:rsidRDefault="003A78BD" w:rsidP="006461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640B2"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640B2" w:rsidRPr="00420F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29DED64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</w:tcPr>
          <w:p w14:paraId="6FA8DAB6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DB5999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6909288F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5D7F5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11A9BF6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4DDEA90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07C40A6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8EBD5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C0C27D1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043CF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162F99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8BD" w:rsidRPr="00420F7A" w14:paraId="117CA0E5" w14:textId="77777777" w:rsidTr="00AB0929">
        <w:trPr>
          <w:trHeight w:val="261"/>
        </w:trPr>
        <w:tc>
          <w:tcPr>
            <w:tcW w:w="2070" w:type="dxa"/>
          </w:tcPr>
          <w:p w14:paraId="79F8CA20" w14:textId="77777777" w:rsidR="003A78BD" w:rsidRPr="00420F7A" w:rsidRDefault="003A78BD" w:rsidP="006461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86F285B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3B6C1947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129A0D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DACB5B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C43B3F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421ACD7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AF07C7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6E48CB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F7495C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C61215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B08A4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B630D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AE2" w:rsidRPr="00420F7A" w14:paraId="03B45989" w14:textId="77777777" w:rsidTr="00AB0929">
        <w:trPr>
          <w:trHeight w:val="261"/>
        </w:trPr>
        <w:tc>
          <w:tcPr>
            <w:tcW w:w="2070" w:type="dxa"/>
            <w:shd w:val="clear" w:color="auto" w:fill="auto"/>
            <w:hideMark/>
          </w:tcPr>
          <w:p w14:paraId="75351D2C" w14:textId="77777777" w:rsidR="00E87AE2" w:rsidRPr="00420F7A" w:rsidRDefault="00E87AE2" w:rsidP="00E87AE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11AD12BB" w14:textId="77777777" w:rsidR="00E87AE2" w:rsidRPr="00420F7A" w:rsidRDefault="00E87AE2" w:rsidP="00E87A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37B43938" w14:textId="3C968FA9" w:rsidR="00E87AE2" w:rsidRPr="00420F7A" w:rsidRDefault="00E87AE2" w:rsidP="00E87AE2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left" w:pos="98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1803F668" w14:textId="77777777" w:rsidR="00E87AE2" w:rsidRPr="00420F7A" w:rsidRDefault="00E87AE2" w:rsidP="00E87AE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B10BE2F" w14:textId="77122553" w:rsidR="00E87AE2" w:rsidRPr="00420F7A" w:rsidRDefault="00E87AE2" w:rsidP="00E87AE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7C5CF912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5CC2C3D" w14:textId="0E2EE6AE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54C9EE02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1BCB85D" w14:textId="374F22CC" w:rsidR="00E87AE2" w:rsidRPr="00420F7A" w:rsidRDefault="00E87AE2" w:rsidP="00E87AE2">
            <w:pPr>
              <w:pStyle w:val="acctfourfigures"/>
              <w:tabs>
                <w:tab w:val="clear" w:pos="765"/>
                <w:tab w:val="left" w:pos="44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AB0929"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1,001</w:t>
            </w:r>
            <w:r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.1</w:t>
            </w:r>
            <w:r w:rsidR="00AB0929"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FF9A85F" w14:textId="77777777" w:rsidR="00E87AE2" w:rsidRPr="00420F7A" w:rsidRDefault="00E87AE2" w:rsidP="00E87AE2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BCFD28" w14:textId="1475CA4E" w:rsidR="00E87AE2" w:rsidRPr="00420F7A" w:rsidRDefault="00E87AE2" w:rsidP="00E87AE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48CDA9" w14:textId="77777777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0695F9" w14:textId="0E647600" w:rsidR="00E87AE2" w:rsidRPr="00420F7A" w:rsidRDefault="00E87AE2" w:rsidP="00E87A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0929" w:rsidRPr="00420F7A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.1</w:t>
            </w:r>
            <w:r w:rsidR="00AB0929" w:rsidRPr="00420F7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8BD" w:rsidRPr="00420F7A" w14:paraId="29FEF82C" w14:textId="77777777" w:rsidTr="00AB0929">
        <w:trPr>
          <w:trHeight w:val="62"/>
        </w:trPr>
        <w:tc>
          <w:tcPr>
            <w:tcW w:w="2070" w:type="dxa"/>
          </w:tcPr>
          <w:p w14:paraId="38DB9BB6" w14:textId="77777777" w:rsidR="003A78BD" w:rsidRPr="00420F7A" w:rsidRDefault="003A78BD" w:rsidP="006461C0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F15EC5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5CD9A9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B133DA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681F2296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7EC00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2992607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854CCCF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841FB1D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4B602D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4B5739E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214300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141F3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A78BD" w:rsidRPr="00420F7A" w14:paraId="4213406F" w14:textId="77777777" w:rsidTr="00AB0929">
        <w:trPr>
          <w:trHeight w:val="261"/>
        </w:trPr>
        <w:tc>
          <w:tcPr>
            <w:tcW w:w="2070" w:type="dxa"/>
          </w:tcPr>
          <w:p w14:paraId="35836C61" w14:textId="36E3AC7E" w:rsidR="003A78BD" w:rsidRPr="00420F7A" w:rsidRDefault="003A78BD" w:rsidP="006461C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="00732CED" w:rsidRPr="00420F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DE18827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030FB8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2DA50A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7C2118F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C6CB1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16AF13A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EB501C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1131D7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5E5212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E7F4F56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136511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191A50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A78BD" w:rsidRPr="00420F7A" w14:paraId="0AB5E191" w14:textId="77777777" w:rsidTr="00AB0929">
        <w:trPr>
          <w:trHeight w:val="261"/>
        </w:trPr>
        <w:tc>
          <w:tcPr>
            <w:tcW w:w="2070" w:type="dxa"/>
          </w:tcPr>
          <w:p w14:paraId="779BC633" w14:textId="77777777" w:rsidR="003A78BD" w:rsidRPr="00420F7A" w:rsidRDefault="003A78BD" w:rsidP="006461C0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E0F979A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737B933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C8B398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719E8E6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CB0559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9991D0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1FC169F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EFCB39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8396C7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63C3D18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006B4E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2161E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8BD" w:rsidRPr="00420F7A" w14:paraId="2673C49D" w14:textId="77777777" w:rsidTr="00AB0929">
        <w:trPr>
          <w:trHeight w:val="261"/>
        </w:trPr>
        <w:tc>
          <w:tcPr>
            <w:tcW w:w="2070" w:type="dxa"/>
          </w:tcPr>
          <w:p w14:paraId="7E9B3ACF" w14:textId="77777777" w:rsidR="003A78BD" w:rsidRPr="00420F7A" w:rsidRDefault="003A78BD" w:rsidP="006461C0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242C0DD0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91AACB8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1F60E59D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6355788C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60FE7BC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DDEA6B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01AE307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2852BDB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(996.68)</w:t>
            </w:r>
          </w:p>
        </w:tc>
        <w:tc>
          <w:tcPr>
            <w:tcW w:w="270" w:type="dxa"/>
            <w:vAlign w:val="bottom"/>
          </w:tcPr>
          <w:p w14:paraId="19F02B02" w14:textId="77777777" w:rsidR="003A78BD" w:rsidRPr="00420F7A" w:rsidRDefault="003A78BD" w:rsidP="006461C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DAEA9EB" w14:textId="77777777" w:rsidR="003A78BD" w:rsidRPr="00420F7A" w:rsidRDefault="003A78BD" w:rsidP="006461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B96D1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9A1712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>(996.68)</w:t>
            </w:r>
          </w:p>
        </w:tc>
      </w:tr>
    </w:tbl>
    <w:p w14:paraId="4B85E7FB" w14:textId="77777777" w:rsidR="0039116D" w:rsidRPr="00420F7A" w:rsidRDefault="0039116D" w:rsidP="0039116D">
      <w:pPr>
        <w:pStyle w:val="block"/>
        <w:spacing w:after="0" w:line="240" w:lineRule="atLeast"/>
        <w:ind w:left="0" w:right="-7"/>
        <w:rPr>
          <w:rFonts w:ascii="Angsana New" w:hAnsi="Angsana New" w:cs="Angsana New"/>
          <w:szCs w:val="22"/>
          <w:lang w:bidi="th-TH"/>
        </w:rPr>
      </w:pPr>
    </w:p>
    <w:p w14:paraId="1564DFB5" w14:textId="57329B8A" w:rsidR="003A78BD" w:rsidRPr="00420F7A" w:rsidRDefault="003A78BD" w:rsidP="0039116D">
      <w:pPr>
        <w:pStyle w:val="block"/>
        <w:spacing w:after="0" w:line="240" w:lineRule="atLeast"/>
        <w:ind w:left="540" w:right="-7" w:firstLine="36"/>
        <w:rPr>
          <w:rFonts w:ascii="Angsana New" w:hAnsi="Angsana New" w:cs="Angsana New"/>
          <w:sz w:val="28"/>
          <w:szCs w:val="28"/>
          <w:lang w:bidi="th-TH"/>
        </w:rPr>
      </w:pPr>
      <w:r w:rsidRPr="00420F7A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9E6D6D4" w14:textId="19F269A4" w:rsidR="003A78BD" w:rsidRPr="00420F7A" w:rsidRDefault="003A78BD" w:rsidP="003A78BD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420F7A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07CC6613" w14:textId="77777777" w:rsidR="003A78BD" w:rsidRPr="00420F7A" w:rsidRDefault="003A78BD" w:rsidP="003A78BD">
      <w:pPr>
        <w:pStyle w:val="block"/>
        <w:spacing w:after="0" w:line="240" w:lineRule="atLeast"/>
        <w:ind w:left="0" w:right="-7"/>
        <w:rPr>
          <w:rFonts w:ascii="Angsana New" w:eastAsia="AngsanaNew,Bold" w:hAnsi="Angsana New" w:cs="Angsana New"/>
          <w:szCs w:val="22"/>
          <w:lang w:bidi="th-TH"/>
        </w:rPr>
      </w:pPr>
    </w:p>
    <w:p w14:paraId="47749F53" w14:textId="77777777" w:rsidR="003A78BD" w:rsidRPr="00420F7A" w:rsidRDefault="003A78BD" w:rsidP="003A78BD">
      <w:pPr>
        <w:spacing w:line="240" w:lineRule="auto"/>
        <w:ind w:left="540" w:right="-25"/>
        <w:rPr>
          <w:rFonts w:asciiTheme="majorBidi" w:hAnsiTheme="majorBidi" w:cstheme="majorBidi"/>
          <w:b/>
          <w:sz w:val="28"/>
          <w:szCs w:val="28"/>
        </w:rPr>
      </w:pPr>
      <w:r w:rsidRPr="00420F7A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420F7A">
        <w:rPr>
          <w:rFonts w:asciiTheme="majorBidi" w:hAnsiTheme="majorBidi" w:cstheme="majorBidi"/>
          <w:b/>
          <w:sz w:val="28"/>
          <w:szCs w:val="28"/>
          <w:cs/>
        </w:rPr>
        <w:t>ที่มีการเปลี่ยนแปลง</w:t>
      </w:r>
      <w:r w:rsidRPr="00420F7A">
        <w:rPr>
          <w:rFonts w:asciiTheme="majorBidi" w:hAnsiTheme="majorBidi" w:cstheme="majorBidi" w:hint="cs"/>
          <w:b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420F7A">
        <w:rPr>
          <w:rFonts w:asciiTheme="majorBidi" w:hAnsiTheme="majorBidi" w:cstheme="majorBidi"/>
          <w:b/>
          <w:sz w:val="28"/>
          <w:szCs w:val="28"/>
          <w:cs/>
        </w:rPr>
        <w:t>ในระหว่างงวด</w:t>
      </w:r>
    </w:p>
    <w:p w14:paraId="188ACC4C" w14:textId="211FD2B8" w:rsidR="00CE2668" w:rsidRPr="00420F7A" w:rsidRDefault="00CE2668" w:rsidP="00DA1EB3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3A78BD" w:rsidRPr="00420F7A" w14:paraId="2CCD3328" w14:textId="77777777" w:rsidTr="006461C0">
        <w:tc>
          <w:tcPr>
            <w:tcW w:w="3870" w:type="dxa"/>
            <w:hideMark/>
          </w:tcPr>
          <w:p w14:paraId="25041ED8" w14:textId="77777777" w:rsidR="003A78BD" w:rsidRPr="00420F7A" w:rsidRDefault="003A78BD" w:rsidP="006461C0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2A201B89" w14:textId="77777777" w:rsidR="003A78BD" w:rsidRPr="00420F7A" w:rsidRDefault="003A78BD" w:rsidP="006461C0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A78BD" w:rsidRPr="00420F7A" w14:paraId="54DFB58A" w14:textId="77777777" w:rsidTr="006461C0">
        <w:tc>
          <w:tcPr>
            <w:tcW w:w="3870" w:type="dxa"/>
          </w:tcPr>
          <w:p w14:paraId="57305DF2" w14:textId="77777777" w:rsidR="003A78BD" w:rsidRPr="00420F7A" w:rsidRDefault="003A78BD" w:rsidP="006461C0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</w:tcPr>
          <w:p w14:paraId="7590F3A3" w14:textId="77777777" w:rsidR="003A78BD" w:rsidRPr="00420F7A" w:rsidRDefault="003A78BD" w:rsidP="006461C0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Swap </w:t>
            </w:r>
            <w:proofErr w:type="gramStart"/>
            <w:r w:rsidRPr="00420F7A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model </w:t>
            </w:r>
            <w:r w:rsidRPr="00420F7A">
              <w:rPr>
                <w:rFonts w:ascii="Angsana New" w:hAnsi="Angsana New" w:cs="Angsana New"/>
                <w:sz w:val="28"/>
                <w:szCs w:val="28"/>
                <w:rtl/>
              </w:rPr>
              <w:t xml:space="preserve"> 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rtl/>
              </w:rPr>
              <w:t>-</w:t>
            </w:r>
            <w:proofErr w:type="gramEnd"/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</w:t>
            </w:r>
            <w:r w:rsidRPr="00420F7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สังเกตได้</w:t>
            </w:r>
          </w:p>
        </w:tc>
      </w:tr>
      <w:tr w:rsidR="003A78BD" w:rsidRPr="00420F7A" w14:paraId="09B5E084" w14:textId="77777777" w:rsidTr="006461C0">
        <w:tc>
          <w:tcPr>
            <w:tcW w:w="3870" w:type="dxa"/>
            <w:hideMark/>
          </w:tcPr>
          <w:p w14:paraId="25445CC1" w14:textId="77777777" w:rsidR="003A78BD" w:rsidRPr="00420F7A" w:rsidRDefault="003A78BD" w:rsidP="006461C0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AA727FD" w14:textId="77777777" w:rsidR="003A78BD" w:rsidRPr="00420F7A" w:rsidRDefault="003A78BD" w:rsidP="006461C0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การกำหนดราคาสัญญาซื้อขายล่วงหน้า</w:t>
            </w:r>
            <w:r w:rsidRPr="00420F7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วันที่รายงาน</w:t>
            </w:r>
            <w:r w:rsidRPr="00420F7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A78BD" w:rsidRPr="00420F7A" w14:paraId="7EDD5ED2" w14:textId="77777777" w:rsidTr="006461C0">
        <w:tc>
          <w:tcPr>
            <w:tcW w:w="3870" w:type="dxa"/>
          </w:tcPr>
          <w:p w14:paraId="2172E5FF" w14:textId="77777777" w:rsidR="003A78BD" w:rsidRPr="00420F7A" w:rsidRDefault="003A78BD" w:rsidP="006461C0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35" w:type="dxa"/>
          </w:tcPr>
          <w:p w14:paraId="4FEE2A66" w14:textId="77777777" w:rsidR="003A78BD" w:rsidRPr="00420F7A" w:rsidRDefault="003A78BD" w:rsidP="006461C0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</w:tbl>
    <w:p w14:paraId="5CE3AA2B" w14:textId="77777777" w:rsidR="003A78BD" w:rsidRPr="00420F7A" w:rsidRDefault="003A78BD" w:rsidP="00DA1EB3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</w:pPr>
    </w:p>
    <w:p w14:paraId="3B85AB31" w14:textId="77777777" w:rsidR="003A78BD" w:rsidRPr="00420F7A" w:rsidRDefault="003A78BD" w:rsidP="003A78BD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  <w:r w:rsidRPr="00420F7A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การกระจุกตัวของความเสี่ยงทางด้านเครดิต</w:t>
      </w:r>
    </w:p>
    <w:p w14:paraId="1205391E" w14:textId="77777777" w:rsidR="003A78BD" w:rsidRPr="00420F7A" w:rsidRDefault="003A78BD" w:rsidP="003A78BD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6D6CDDDB" w14:textId="26183683" w:rsidR="003A78BD" w:rsidRPr="00420F7A" w:rsidRDefault="003A78BD" w:rsidP="003A78BD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  <w:lang w:val="en-US" w:bidi="th-TH"/>
        </w:rPr>
      </w:pPr>
      <w:r w:rsidRPr="00420F7A">
        <w:rPr>
          <w:rFonts w:asciiTheme="majorBidi" w:hAnsiTheme="majorBidi" w:cstheme="majorBidi"/>
          <w:sz w:val="28"/>
          <w:szCs w:val="28"/>
          <w:cs/>
          <w:lang w:val="en-US" w:bidi="th-TH"/>
        </w:rPr>
        <w:t>ยอดลูกหนี้การค้า</w:t>
      </w:r>
      <w:r w:rsidRPr="00420F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และผลขาดทุนด้านเครดิตที่คาดว่าจะเกิดขึ้นสำหรับงวด</w:t>
      </w:r>
      <w:r w:rsidR="008F3847" w:rsidRPr="00420F7A">
        <w:rPr>
          <w:rFonts w:asciiTheme="majorBidi" w:hAnsiTheme="majorBidi" w:cstheme="majorBidi" w:hint="cs"/>
          <w:sz w:val="28"/>
          <w:szCs w:val="28"/>
          <w:cs/>
          <w:lang w:bidi="th-TH"/>
        </w:rPr>
        <w:t>เก้า</w:t>
      </w:r>
      <w:r w:rsidRPr="00420F7A">
        <w:rPr>
          <w:rFonts w:asciiTheme="majorBidi" w:hAnsiTheme="majorBidi" w:cstheme="majorBidi"/>
          <w:sz w:val="28"/>
          <w:szCs w:val="28"/>
          <w:cs/>
          <w:lang w:bidi="th-TH"/>
        </w:rPr>
        <w:t>เดือนสิ้นสุดวันที่</w:t>
      </w:r>
      <w:r w:rsidRPr="00420F7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8F3847" w:rsidRPr="00420F7A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420F7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F3847" w:rsidRPr="00420F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Pr="00420F7A">
        <w:rPr>
          <w:rFonts w:asciiTheme="majorBidi" w:hAnsiTheme="majorBidi" w:cstheme="majorBidi"/>
          <w:sz w:val="28"/>
          <w:szCs w:val="28"/>
          <w:lang w:val="en-US" w:bidi="th-TH"/>
        </w:rPr>
        <w:t xml:space="preserve"> 2565</w:t>
      </w:r>
      <w:r w:rsidRPr="00420F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เพิ่มขึ้น</w:t>
      </w:r>
      <w:r w:rsidRPr="00420F7A">
        <w:rPr>
          <w:rFonts w:asciiTheme="majorBidi" w:hAnsiTheme="majorBidi" w:cstheme="majorBidi"/>
          <w:sz w:val="28"/>
          <w:szCs w:val="28"/>
          <w:cs/>
          <w:lang w:val="en-US" w:bidi="th-TH"/>
        </w:rPr>
        <w:t>เนื่องจาก</w:t>
      </w:r>
      <w:r w:rsidRPr="00420F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การซื้อบริษัทย่อย</w:t>
      </w:r>
      <w:r w:rsidRPr="00420F7A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420F7A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420F7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ดูหมายเหตุข้อ </w:t>
      </w:r>
      <w:r w:rsidRPr="00420F7A">
        <w:rPr>
          <w:rFonts w:asciiTheme="majorBidi" w:hAnsiTheme="majorBidi" w:cstheme="majorBidi"/>
          <w:sz w:val="28"/>
          <w:szCs w:val="28"/>
          <w:lang w:val="en-US" w:bidi="th-TH"/>
        </w:rPr>
        <w:t>6)</w:t>
      </w:r>
    </w:p>
    <w:p w14:paraId="04880FFA" w14:textId="77777777" w:rsidR="003A78BD" w:rsidRPr="00420F7A" w:rsidRDefault="003A78BD" w:rsidP="003A78BD">
      <w:pPr>
        <w:pStyle w:val="block"/>
        <w:spacing w:after="0" w:line="240" w:lineRule="auto"/>
        <w:ind w:right="-7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900"/>
        <w:gridCol w:w="900"/>
        <w:gridCol w:w="180"/>
        <w:gridCol w:w="630"/>
        <w:gridCol w:w="180"/>
        <w:gridCol w:w="990"/>
        <w:gridCol w:w="360"/>
        <w:gridCol w:w="1170"/>
      </w:tblGrid>
      <w:tr w:rsidR="003A78BD" w:rsidRPr="00420F7A" w14:paraId="117DE25D" w14:textId="77777777" w:rsidTr="006461C0">
        <w:trPr>
          <w:cantSplit/>
          <w:tblHeader/>
        </w:trPr>
        <w:tc>
          <w:tcPr>
            <w:tcW w:w="4050" w:type="dxa"/>
            <w:vAlign w:val="bottom"/>
          </w:tcPr>
          <w:p w14:paraId="72D98F35" w14:textId="77777777" w:rsidR="003A78BD" w:rsidRPr="00420F7A" w:rsidRDefault="003A78BD" w:rsidP="006461C0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F57D699" w14:textId="77777777" w:rsidR="003A78BD" w:rsidRPr="00420F7A" w:rsidRDefault="003A78BD" w:rsidP="006461C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7D06641" w14:textId="77777777" w:rsidR="003A78BD" w:rsidRPr="00420F7A" w:rsidRDefault="003A78BD" w:rsidP="006461C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0EF87B4" w14:textId="77777777" w:rsidR="003A78BD" w:rsidRPr="00420F7A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035F827" w14:textId="77777777" w:rsidR="003A78BD" w:rsidRPr="00420F7A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78BD" w:rsidRPr="00420F7A" w14:paraId="135B0ABB" w14:textId="77777777" w:rsidTr="006461C0">
        <w:trPr>
          <w:cantSplit/>
          <w:tblHeader/>
        </w:trPr>
        <w:tc>
          <w:tcPr>
            <w:tcW w:w="4050" w:type="dxa"/>
            <w:vAlign w:val="bottom"/>
          </w:tcPr>
          <w:p w14:paraId="2561B65F" w14:textId="1D5A8161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420F7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2565</w:t>
            </w:r>
          </w:p>
        </w:tc>
        <w:tc>
          <w:tcPr>
            <w:tcW w:w="900" w:type="dxa"/>
          </w:tcPr>
          <w:p w14:paraId="309E10E9" w14:textId="77777777" w:rsidR="003A78BD" w:rsidRPr="00420F7A" w:rsidDel="005916DC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FB8F8A" w14:textId="77777777" w:rsidR="003A78BD" w:rsidRPr="00420F7A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BE7341" w14:textId="77777777" w:rsidR="003A78BD" w:rsidRPr="00420F7A" w:rsidRDefault="003A78BD" w:rsidP="006461C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8586174" w14:textId="77777777" w:rsidR="003A78BD" w:rsidRPr="00420F7A" w:rsidRDefault="003A78BD" w:rsidP="006461C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9F54A3" w14:textId="77777777" w:rsidR="003A78BD" w:rsidRPr="00420F7A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EE594" w14:textId="77777777" w:rsidR="003A78BD" w:rsidRPr="00420F7A" w:rsidRDefault="003A78BD" w:rsidP="006461C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773A3BF9" w14:textId="77777777" w:rsidR="003A78BD" w:rsidRPr="00420F7A" w:rsidRDefault="003A78BD" w:rsidP="006461C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BBE2A" w14:textId="77777777" w:rsidR="003A78BD" w:rsidRPr="00420F7A" w:rsidRDefault="003A78BD" w:rsidP="006461C0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3A78BD" w:rsidRPr="00420F7A" w14:paraId="6CAB2E7C" w14:textId="77777777" w:rsidTr="006461C0">
        <w:trPr>
          <w:cantSplit/>
          <w:tblHeader/>
        </w:trPr>
        <w:tc>
          <w:tcPr>
            <w:tcW w:w="4050" w:type="dxa"/>
            <w:vAlign w:val="bottom"/>
          </w:tcPr>
          <w:p w14:paraId="26B767A0" w14:textId="77777777" w:rsidR="003A78BD" w:rsidRPr="00420F7A" w:rsidRDefault="003A78BD" w:rsidP="006461C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50F27BC" w14:textId="77777777" w:rsidR="003A78BD" w:rsidRPr="00420F7A" w:rsidDel="005916DC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74437F" w14:textId="77777777" w:rsidR="003A78BD" w:rsidRPr="00420F7A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4E1DB4" w14:textId="77777777" w:rsidR="003A78BD" w:rsidRPr="00420F7A" w:rsidRDefault="003A78BD" w:rsidP="006461C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3D64F91" w14:textId="77777777" w:rsidR="003A78BD" w:rsidRPr="00420F7A" w:rsidRDefault="003A78BD" w:rsidP="006461C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FB74AF6" w14:textId="77777777" w:rsidR="003A78BD" w:rsidRPr="00420F7A" w:rsidRDefault="003A78BD" w:rsidP="006461C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5C39EAC" w14:textId="77777777" w:rsidR="003A78BD" w:rsidRPr="00420F7A" w:rsidRDefault="003A78BD" w:rsidP="006461C0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20F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A78BD" w:rsidRPr="00420F7A" w14:paraId="6D10BC97" w14:textId="77777777" w:rsidTr="006461C0">
        <w:trPr>
          <w:cantSplit/>
        </w:trPr>
        <w:tc>
          <w:tcPr>
            <w:tcW w:w="4050" w:type="dxa"/>
          </w:tcPr>
          <w:p w14:paraId="7E232A94" w14:textId="77777777" w:rsidR="003A78BD" w:rsidRPr="00420F7A" w:rsidRDefault="003A78BD" w:rsidP="006461C0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420F7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900" w:type="dxa"/>
          </w:tcPr>
          <w:p w14:paraId="26256062" w14:textId="77777777" w:rsidR="003A78BD" w:rsidRPr="00420F7A" w:rsidRDefault="003A78BD" w:rsidP="006461C0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2EF69BF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5B86535" w14:textId="77777777" w:rsidR="003A78BD" w:rsidRPr="00420F7A" w:rsidRDefault="003A78BD" w:rsidP="006461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E0F6B28" w14:textId="77777777" w:rsidR="003A78BD" w:rsidRPr="00420F7A" w:rsidRDefault="003A78BD" w:rsidP="006461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8EEA9F" w14:textId="77777777" w:rsidR="003A78BD" w:rsidRPr="00420F7A" w:rsidRDefault="003A78BD" w:rsidP="006461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CBB0CC" w14:textId="77777777" w:rsidR="003A78BD" w:rsidRPr="00420F7A" w:rsidRDefault="003A78BD" w:rsidP="00FD6404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2.71</w:t>
            </w:r>
          </w:p>
        </w:tc>
        <w:tc>
          <w:tcPr>
            <w:tcW w:w="360" w:type="dxa"/>
          </w:tcPr>
          <w:p w14:paraId="224A768D" w14:textId="77777777" w:rsidR="003A78BD" w:rsidRPr="00420F7A" w:rsidRDefault="003A78BD" w:rsidP="006461C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2BD31" w14:textId="77777777" w:rsidR="003A78BD" w:rsidRPr="00420F7A" w:rsidRDefault="003A78BD" w:rsidP="006461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3C5ACDA" w14:textId="77777777" w:rsidR="001C69AA" w:rsidRPr="00420F7A" w:rsidRDefault="001C69AA" w:rsidP="001C69AA">
      <w:p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</w:p>
    <w:p w14:paraId="7BB2B917" w14:textId="15A3A721" w:rsidR="003B14EA" w:rsidRPr="00420F7A" w:rsidRDefault="003B14EA" w:rsidP="004B4285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1273B247" w14:textId="391CA5DB" w:rsidR="00793A45" w:rsidRPr="00420F7A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1"/>
        <w:gridCol w:w="1093"/>
        <w:gridCol w:w="273"/>
        <w:gridCol w:w="831"/>
        <w:gridCol w:w="271"/>
        <w:gridCol w:w="1081"/>
        <w:gridCol w:w="89"/>
        <w:gridCol w:w="273"/>
        <w:gridCol w:w="89"/>
        <w:gridCol w:w="1062"/>
        <w:gridCol w:w="17"/>
      </w:tblGrid>
      <w:tr w:rsidR="003A78BD" w:rsidRPr="00420F7A" w14:paraId="7E996B76" w14:textId="77777777" w:rsidTr="00081CDC">
        <w:trPr>
          <w:gridAfter w:val="1"/>
          <w:wAfter w:w="9" w:type="pct"/>
          <w:trHeight w:val="64"/>
          <w:tblHeader/>
        </w:trPr>
        <w:tc>
          <w:tcPr>
            <w:tcW w:w="2261" w:type="pct"/>
          </w:tcPr>
          <w:p w14:paraId="57336B74" w14:textId="44E8573A" w:rsidR="003A78BD" w:rsidRPr="00420F7A" w:rsidRDefault="003A78BD" w:rsidP="006461C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7640B2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7640B2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7640B2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90" w:type="pct"/>
          </w:tcPr>
          <w:p w14:paraId="6AAE2E02" w14:textId="77777777" w:rsidR="003A78BD" w:rsidRPr="00420F7A" w:rsidRDefault="003A78BD" w:rsidP="006461C0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7280002" w14:textId="77777777" w:rsidR="003A78BD" w:rsidRPr="00420F7A" w:rsidRDefault="003A78BD" w:rsidP="006461C0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14951B2E" w14:textId="77777777" w:rsidR="003A78BD" w:rsidRPr="00420F7A" w:rsidRDefault="003A78BD" w:rsidP="006461C0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7406E02" w14:textId="77777777" w:rsidR="003A78BD" w:rsidRPr="00420F7A" w:rsidRDefault="003A78BD" w:rsidP="006461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3DC90257" w14:textId="77777777" w:rsidR="003A78BD" w:rsidRPr="00420F7A" w:rsidRDefault="003A78BD" w:rsidP="006461C0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636BA59C" w14:textId="77777777" w:rsidR="003A78BD" w:rsidRPr="00420F7A" w:rsidRDefault="003A78BD" w:rsidP="006461C0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33BD41FE" w14:textId="77777777" w:rsidR="003A78BD" w:rsidRPr="00420F7A" w:rsidRDefault="003A78BD" w:rsidP="006461C0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3A78BD" w:rsidRPr="00420F7A" w14:paraId="51AC2ECA" w14:textId="77777777" w:rsidTr="00081CDC">
        <w:trPr>
          <w:gridAfter w:val="1"/>
          <w:wAfter w:w="9" w:type="pct"/>
          <w:trHeight w:val="64"/>
          <w:tblHeader/>
        </w:trPr>
        <w:tc>
          <w:tcPr>
            <w:tcW w:w="2261" w:type="pct"/>
          </w:tcPr>
          <w:p w14:paraId="5EBC84ED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01446A11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8A5CC38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4B98431B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B53420B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341974AB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5" w:type="pct"/>
            <w:gridSpan w:val="2"/>
          </w:tcPr>
          <w:p w14:paraId="4F9D8156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pct"/>
            <w:gridSpan w:val="2"/>
          </w:tcPr>
          <w:p w14:paraId="6877A970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420F7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3A78BD" w:rsidRPr="00420F7A" w14:paraId="2722531E" w14:textId="77777777" w:rsidTr="00081CDC">
        <w:trPr>
          <w:gridAfter w:val="1"/>
          <w:wAfter w:w="9" w:type="pct"/>
          <w:trHeight w:val="64"/>
        </w:trPr>
        <w:tc>
          <w:tcPr>
            <w:tcW w:w="2261" w:type="pct"/>
          </w:tcPr>
          <w:p w14:paraId="558BD3F2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90" w:type="pct"/>
          </w:tcPr>
          <w:p w14:paraId="704EDF93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CE4037D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72669A43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53903F5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759C583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29FB27EE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23379A2C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8BD" w:rsidRPr="00420F7A" w14:paraId="5A97FFE7" w14:textId="77777777" w:rsidTr="00081CDC">
        <w:trPr>
          <w:gridAfter w:val="1"/>
          <w:wAfter w:w="9" w:type="pct"/>
          <w:trHeight w:val="64"/>
        </w:trPr>
        <w:tc>
          <w:tcPr>
            <w:tcW w:w="2261" w:type="pct"/>
          </w:tcPr>
          <w:p w14:paraId="6ADB6429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420F7A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590" w:type="pct"/>
          </w:tcPr>
          <w:p w14:paraId="7D9E76EC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34529A8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4F5BD77D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166BEDD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2DB4DFB4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0EF6D7CE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2EC1C464" w14:textId="3BD6391A" w:rsidR="003A78BD" w:rsidRPr="00420F7A" w:rsidRDefault="000F4B40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467.44</w:t>
            </w:r>
          </w:p>
        </w:tc>
      </w:tr>
      <w:tr w:rsidR="003A78BD" w:rsidRPr="00420F7A" w14:paraId="22DD668B" w14:textId="77777777" w:rsidTr="00081CDC">
        <w:trPr>
          <w:gridAfter w:val="1"/>
          <w:wAfter w:w="9" w:type="pct"/>
          <w:trHeight w:val="64"/>
        </w:trPr>
        <w:tc>
          <w:tcPr>
            <w:tcW w:w="2261" w:type="pct"/>
          </w:tcPr>
          <w:p w14:paraId="14411703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90" w:type="pct"/>
          </w:tcPr>
          <w:p w14:paraId="201C9C9E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4B11AAA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1958A741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91524A1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3B2B2149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00A8BD79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6479772A" w14:textId="5FD50D2A" w:rsidR="003A78BD" w:rsidRPr="00420F7A" w:rsidRDefault="000F4B40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</w:tr>
      <w:tr w:rsidR="003A78BD" w:rsidRPr="00420F7A" w14:paraId="057420D7" w14:textId="77777777" w:rsidTr="00081CDC">
        <w:trPr>
          <w:gridAfter w:val="1"/>
          <w:wAfter w:w="9" w:type="pct"/>
          <w:trHeight w:val="64"/>
        </w:trPr>
        <w:tc>
          <w:tcPr>
            <w:tcW w:w="2261" w:type="pct"/>
          </w:tcPr>
          <w:p w14:paraId="22B3B119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</w:t>
            </w:r>
            <w:r w:rsidRPr="00420F7A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จ้างเพื่อพัฒนา</w:t>
            </w:r>
            <w:r w:rsidRPr="00420F7A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งานอสังหาริมทรัพย์</w:t>
            </w:r>
            <w:r w:rsidRPr="00420F7A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เพื่อการลงทุน</w:t>
            </w:r>
          </w:p>
        </w:tc>
        <w:tc>
          <w:tcPr>
            <w:tcW w:w="590" w:type="pct"/>
          </w:tcPr>
          <w:p w14:paraId="629DD450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BE6DECC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42FE1ADD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9597990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689944A7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5AEBB579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DD7FF" w14:textId="34A7C562" w:rsidR="003A78BD" w:rsidRPr="00420F7A" w:rsidRDefault="00625B09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125</w:t>
            </w:r>
            <w:r w:rsidR="000F4B40" w:rsidRPr="00420F7A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420F7A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3A78BD" w:rsidRPr="00420F7A" w14:paraId="181B6B1C" w14:textId="77777777" w:rsidTr="00081CDC">
        <w:trPr>
          <w:gridAfter w:val="1"/>
          <w:wAfter w:w="9" w:type="pct"/>
          <w:trHeight w:val="54"/>
        </w:trPr>
        <w:tc>
          <w:tcPr>
            <w:tcW w:w="2261" w:type="pct"/>
          </w:tcPr>
          <w:p w14:paraId="531C8B5B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20F7A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90" w:type="pct"/>
          </w:tcPr>
          <w:p w14:paraId="091B0531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CA2E830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40B26CE7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808B050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060B11A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3876E339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F7E510" w14:textId="4A8DBC98" w:rsidR="003A78BD" w:rsidRPr="00420F7A" w:rsidRDefault="00625B09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</w:t>
            </w:r>
            <w:r w:rsidR="00A12CEC"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0F4B40"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</w:p>
        </w:tc>
      </w:tr>
      <w:tr w:rsidR="003A78BD" w:rsidRPr="00420F7A" w14:paraId="31B38DAC" w14:textId="77777777" w:rsidTr="00595C0F">
        <w:trPr>
          <w:gridAfter w:val="1"/>
          <w:wAfter w:w="9" w:type="pct"/>
          <w:trHeight w:val="433"/>
        </w:trPr>
        <w:tc>
          <w:tcPr>
            <w:tcW w:w="2261" w:type="pct"/>
          </w:tcPr>
          <w:p w14:paraId="6EE8D1E8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74C9AF15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4EB7EE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7EF316AD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EB9D65F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4A61C72A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24226921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</w:tcPr>
          <w:p w14:paraId="5727ECC8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95C0F" w:rsidRPr="00420F7A" w14:paraId="7CF4D3CE" w14:textId="77777777" w:rsidTr="00595C0F">
        <w:trPr>
          <w:gridAfter w:val="1"/>
          <w:wAfter w:w="9" w:type="pct"/>
          <w:trHeight w:val="433"/>
        </w:trPr>
        <w:tc>
          <w:tcPr>
            <w:tcW w:w="2261" w:type="pct"/>
          </w:tcPr>
          <w:p w14:paraId="7F47B2A7" w14:textId="77777777" w:rsidR="00595C0F" w:rsidRPr="00420F7A" w:rsidRDefault="00595C0F" w:rsidP="006461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7C9DB882" w14:textId="77777777" w:rsidR="00595C0F" w:rsidRPr="00420F7A" w:rsidRDefault="00595C0F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9BC5F91" w14:textId="77777777" w:rsidR="00595C0F" w:rsidRPr="00420F7A" w:rsidRDefault="00595C0F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5AAB1FC1" w14:textId="77777777" w:rsidR="00595C0F" w:rsidRPr="00420F7A" w:rsidRDefault="00595C0F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1EE2665" w14:textId="77777777" w:rsidR="00595C0F" w:rsidRPr="00420F7A" w:rsidRDefault="00595C0F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843F77C" w14:textId="77777777" w:rsidR="00595C0F" w:rsidRPr="00420F7A" w:rsidRDefault="00595C0F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427A478F" w14:textId="77777777" w:rsidR="00595C0F" w:rsidRPr="00420F7A" w:rsidRDefault="00595C0F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681807EC" w14:textId="77777777" w:rsidR="00595C0F" w:rsidRPr="00420F7A" w:rsidRDefault="00595C0F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8BD" w:rsidRPr="00420F7A" w14:paraId="130FCA5E" w14:textId="77777777" w:rsidTr="00EA1BA5">
        <w:trPr>
          <w:trHeight w:val="64"/>
        </w:trPr>
        <w:tc>
          <w:tcPr>
            <w:tcW w:w="2850" w:type="pct"/>
            <w:gridSpan w:val="2"/>
          </w:tcPr>
          <w:p w14:paraId="504ED13B" w14:textId="77777777" w:rsidR="003A78BD" w:rsidRPr="00420F7A" w:rsidRDefault="003A78BD" w:rsidP="006461C0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7ABDA4CA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สัญญาเช่าและบริการอื่นที่บอกเลิกไม่ได้</w:t>
            </w:r>
          </w:p>
        </w:tc>
        <w:tc>
          <w:tcPr>
            <w:tcW w:w="147" w:type="pct"/>
          </w:tcPr>
          <w:p w14:paraId="5867C9D9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20B77C66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A2C247B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4A804AD7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36C3F0E0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15FC81E4" w14:textId="77777777" w:rsidR="003A78BD" w:rsidRPr="00420F7A" w:rsidRDefault="003A78BD" w:rsidP="006461C0">
            <w:pPr>
              <w:pStyle w:val="BodyText"/>
              <w:tabs>
                <w:tab w:val="decimal" w:pos="88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8BD" w:rsidRPr="00420F7A" w14:paraId="60738530" w14:textId="77777777" w:rsidTr="00081CDC">
        <w:trPr>
          <w:trHeight w:val="64"/>
        </w:trPr>
        <w:tc>
          <w:tcPr>
            <w:tcW w:w="2261" w:type="pct"/>
          </w:tcPr>
          <w:p w14:paraId="5FD33703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90" w:type="pct"/>
          </w:tcPr>
          <w:p w14:paraId="44F25724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005CCE2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1991B48C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5C82C6A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6B5C91E8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59566259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207CDEA" w14:textId="24E13130" w:rsidR="003A78BD" w:rsidRPr="00420F7A" w:rsidRDefault="00C622F5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13.08</w:t>
            </w:r>
          </w:p>
        </w:tc>
      </w:tr>
      <w:tr w:rsidR="003A78BD" w:rsidRPr="00420F7A" w14:paraId="1CE45D31" w14:textId="77777777" w:rsidTr="00081CDC">
        <w:trPr>
          <w:trHeight w:val="64"/>
        </w:trPr>
        <w:tc>
          <w:tcPr>
            <w:tcW w:w="2261" w:type="pct"/>
          </w:tcPr>
          <w:p w14:paraId="4AC973F4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90" w:type="pct"/>
          </w:tcPr>
          <w:p w14:paraId="2D723899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F22113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10EB8110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5C30E44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17071D2C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06F6EBFE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9C81BEE" w14:textId="4169B793" w:rsidR="003A78BD" w:rsidRPr="00420F7A" w:rsidRDefault="00C622F5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32.09</w:t>
            </w:r>
          </w:p>
        </w:tc>
      </w:tr>
      <w:tr w:rsidR="003A78BD" w:rsidRPr="00420F7A" w14:paraId="0689E830" w14:textId="77777777" w:rsidTr="00081CDC">
        <w:trPr>
          <w:trHeight w:val="64"/>
        </w:trPr>
        <w:tc>
          <w:tcPr>
            <w:tcW w:w="2261" w:type="pct"/>
          </w:tcPr>
          <w:p w14:paraId="7FD7F192" w14:textId="77777777" w:rsidR="003A78BD" w:rsidRPr="00420F7A" w:rsidRDefault="003A78BD" w:rsidP="006461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420F7A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20F7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90" w:type="pct"/>
          </w:tcPr>
          <w:p w14:paraId="1A5B66E7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F875EF2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47523824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84088D5" w14:textId="77777777" w:rsidR="003A78BD" w:rsidRPr="00420F7A" w:rsidRDefault="003A78BD" w:rsidP="006461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1ECE1F5C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6495C6F0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60FDE011" w14:textId="2C8D6655" w:rsidR="003A78BD" w:rsidRPr="00420F7A" w:rsidRDefault="00C622F5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329.7</w:t>
            </w:r>
            <w:r w:rsidR="00732CED"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3A78BD" w:rsidRPr="00420F7A" w14:paraId="39276038" w14:textId="77777777" w:rsidTr="00783741">
        <w:trPr>
          <w:trHeight w:val="54"/>
        </w:trPr>
        <w:tc>
          <w:tcPr>
            <w:tcW w:w="2261" w:type="pct"/>
          </w:tcPr>
          <w:p w14:paraId="739D1E26" w14:textId="77777777" w:rsidR="003A78BD" w:rsidRPr="00420F7A" w:rsidRDefault="003A78BD" w:rsidP="006461C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</w:tcPr>
          <w:p w14:paraId="6D9A9828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ECC1637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567D142C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77BADCF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7EC79F29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4B31D43E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A81B2D" w14:textId="35EBDC78" w:rsidR="003A78BD" w:rsidRPr="00420F7A" w:rsidRDefault="00C622F5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374.9</w:t>
            </w:r>
            <w:r w:rsidR="00732CED" w:rsidRPr="00420F7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3A78BD" w:rsidRPr="00420F7A" w14:paraId="77D6EEE6" w14:textId="77777777" w:rsidTr="00783741">
        <w:trPr>
          <w:trHeight w:val="34"/>
        </w:trPr>
        <w:tc>
          <w:tcPr>
            <w:tcW w:w="2261" w:type="pct"/>
          </w:tcPr>
          <w:p w14:paraId="36A31A23" w14:textId="77777777" w:rsidR="003A78BD" w:rsidRPr="00420F7A" w:rsidRDefault="003A78BD" w:rsidP="006461C0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2A2E89BB" w14:textId="77777777" w:rsidR="003A78BD" w:rsidRPr="00420F7A" w:rsidRDefault="003A78BD" w:rsidP="006461C0">
            <w:pPr>
              <w:pStyle w:val="BodyText"/>
              <w:tabs>
                <w:tab w:val="decimal" w:pos="572"/>
                <w:tab w:val="left" w:pos="810"/>
              </w:tabs>
              <w:spacing w:after="0" w:line="0" w:lineRule="atLeast"/>
              <w:ind w:left="-115" w:right="-13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56669CAE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0" w:lineRule="atLeast"/>
              <w:ind w:left="-115" w:right="-13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8" w:type="pct"/>
          </w:tcPr>
          <w:p w14:paraId="39959F92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0" w:lineRule="atLeast"/>
              <w:ind w:left="-115" w:right="-13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3C176E25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1" w:type="pct"/>
            <w:gridSpan w:val="2"/>
          </w:tcPr>
          <w:p w14:paraId="69E94D91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" w:type="pct"/>
            <w:gridSpan w:val="2"/>
          </w:tcPr>
          <w:p w14:paraId="3651A27F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2" w:type="pct"/>
            <w:gridSpan w:val="2"/>
          </w:tcPr>
          <w:p w14:paraId="74D3AE69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A78BD" w:rsidRPr="00420F7A" w14:paraId="79051AC5" w14:textId="77777777" w:rsidTr="00783741">
        <w:trPr>
          <w:trHeight w:val="64"/>
        </w:trPr>
        <w:tc>
          <w:tcPr>
            <w:tcW w:w="2261" w:type="pct"/>
          </w:tcPr>
          <w:p w14:paraId="0B97D808" w14:textId="77777777" w:rsidR="003A78BD" w:rsidRPr="00420F7A" w:rsidRDefault="003A78BD" w:rsidP="006461C0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420F7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20F7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90" w:type="pct"/>
          </w:tcPr>
          <w:p w14:paraId="5B4762BA" w14:textId="77777777" w:rsidR="003A78BD" w:rsidRPr="00420F7A" w:rsidRDefault="003A78BD" w:rsidP="006461C0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A35FC5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029DFF7B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25ECF47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0A42961D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37858D4E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198AB316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A78BD" w:rsidRPr="00420F7A" w14:paraId="5B4EDF07" w14:textId="77777777" w:rsidTr="00783741">
        <w:trPr>
          <w:trHeight w:val="64"/>
        </w:trPr>
        <w:tc>
          <w:tcPr>
            <w:tcW w:w="2261" w:type="pct"/>
          </w:tcPr>
          <w:p w14:paraId="53E0F838" w14:textId="77777777" w:rsidR="003A78BD" w:rsidRPr="00420F7A" w:rsidRDefault="003A78BD" w:rsidP="006461C0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0" w:type="pct"/>
          </w:tcPr>
          <w:p w14:paraId="789F5189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07E2C4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3093458E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CE035F3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60826B31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06570E52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54CD1942" w14:textId="439FACAB" w:rsidR="003A78BD" w:rsidRPr="00420F7A" w:rsidRDefault="000F4B40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</w:rPr>
              <w:t>867.43</w:t>
            </w:r>
          </w:p>
        </w:tc>
      </w:tr>
      <w:tr w:rsidR="003A78BD" w:rsidRPr="00420F7A" w14:paraId="1DC1DE6C" w14:textId="77777777" w:rsidTr="00783741">
        <w:trPr>
          <w:trHeight w:val="64"/>
        </w:trPr>
        <w:tc>
          <w:tcPr>
            <w:tcW w:w="2261" w:type="pct"/>
          </w:tcPr>
          <w:p w14:paraId="7BCEF884" w14:textId="77777777" w:rsidR="003A78BD" w:rsidRPr="00420F7A" w:rsidRDefault="003A78BD" w:rsidP="006461C0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90" w:type="pct"/>
          </w:tcPr>
          <w:p w14:paraId="4E20CC26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B44B2BB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7589A378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C51363E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129AC7E9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56F3F1E3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7936CCD" w14:textId="18EA16F8" w:rsidR="003A78BD" w:rsidRPr="00420F7A" w:rsidRDefault="004A69EB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104.42</w:t>
            </w:r>
          </w:p>
        </w:tc>
      </w:tr>
      <w:tr w:rsidR="003A78BD" w:rsidRPr="00420F7A" w14:paraId="4F484BF3" w14:textId="77777777" w:rsidTr="00783741">
        <w:trPr>
          <w:trHeight w:val="64"/>
        </w:trPr>
        <w:tc>
          <w:tcPr>
            <w:tcW w:w="2261" w:type="pct"/>
          </w:tcPr>
          <w:p w14:paraId="317EA8EE" w14:textId="77777777" w:rsidR="003A78BD" w:rsidRPr="00420F7A" w:rsidRDefault="003A78BD" w:rsidP="006461C0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90" w:type="pct"/>
          </w:tcPr>
          <w:p w14:paraId="6323882D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2C1EC1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68A4CE58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58CE5F4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595E8F44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1BAB0470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AD60346" w14:textId="60FF1058" w:rsidR="003A78BD" w:rsidRPr="00420F7A" w:rsidRDefault="00732CED" w:rsidP="006461C0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0F7A">
              <w:rPr>
                <w:rFonts w:ascii="Angsana New" w:hAnsi="Angsana New" w:cs="Angsana New" w:hint="cs"/>
                <w:sz w:val="28"/>
                <w:szCs w:val="28"/>
                <w:cs/>
              </w:rPr>
              <w:t>478.25</w:t>
            </w:r>
          </w:p>
        </w:tc>
      </w:tr>
      <w:tr w:rsidR="003A78BD" w:rsidRPr="00420F7A" w14:paraId="0C7052A2" w14:textId="77777777" w:rsidTr="00783741">
        <w:trPr>
          <w:trHeight w:val="54"/>
        </w:trPr>
        <w:tc>
          <w:tcPr>
            <w:tcW w:w="2261" w:type="pct"/>
          </w:tcPr>
          <w:p w14:paraId="239699F9" w14:textId="77777777" w:rsidR="003A78BD" w:rsidRPr="00420F7A" w:rsidRDefault="003A78BD" w:rsidP="006461C0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</w:tcPr>
          <w:p w14:paraId="639DA020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114CE15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0632C909" w14:textId="77777777" w:rsidR="003A78BD" w:rsidRPr="00420F7A" w:rsidRDefault="003A78BD" w:rsidP="006461C0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655703BB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5637163E" w14:textId="77777777" w:rsidR="003A78BD" w:rsidRPr="00420F7A" w:rsidRDefault="003A78BD" w:rsidP="006461C0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1A5D254A" w14:textId="77777777" w:rsidR="003A78BD" w:rsidRPr="00420F7A" w:rsidRDefault="003A78BD" w:rsidP="006461C0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6C366B" w14:textId="1155EEF1" w:rsidR="003A78BD" w:rsidRPr="00420F7A" w:rsidRDefault="00732CED" w:rsidP="006461C0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1,450.10</w:t>
            </w:r>
          </w:p>
        </w:tc>
      </w:tr>
    </w:tbl>
    <w:p w14:paraId="1B13871F" w14:textId="77777777" w:rsidR="003A78BD" w:rsidRPr="00420F7A" w:rsidRDefault="003A78BD" w:rsidP="00094F2D">
      <w:pPr>
        <w:pStyle w:val="NoSpacing"/>
        <w:rPr>
          <w:rFonts w:ascii="Angsana New" w:hAnsi="Angsana New"/>
          <w:sz w:val="22"/>
        </w:rPr>
      </w:pPr>
    </w:p>
    <w:p w14:paraId="57D9BC29" w14:textId="18EE37DF" w:rsidR="003A78BD" w:rsidRPr="00420F7A" w:rsidRDefault="003A78BD" w:rsidP="003A78BD">
      <w:pPr>
        <w:spacing w:line="216" w:lineRule="auto"/>
        <w:ind w:left="540" w:right="-43"/>
        <w:rPr>
          <w:rFonts w:ascii="Angsana New" w:hAnsi="Angsana New"/>
          <w:i/>
          <w:iCs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บริษัทย่อยแห่งหนึ่งได้ทำคำสั่งซื้อวัตถุดิบล่วงหน้ากับบริษัททั้งในและต่างประเทศ โดยมีระยะเวลา</w:t>
      </w:r>
      <w:r w:rsidR="00732CED"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 xml:space="preserve">ปริมาณ และราคาตามที่ได้ระบุไว้ในคำสั่งซื้อ ณ วันที่ </w:t>
      </w:r>
      <w:r w:rsidRPr="00420F7A">
        <w:rPr>
          <w:rFonts w:ascii="Angsana New" w:hAnsi="Angsana New"/>
          <w:bCs/>
          <w:sz w:val="28"/>
          <w:szCs w:val="28"/>
        </w:rPr>
        <w:t xml:space="preserve">30 </w:t>
      </w:r>
      <w:r w:rsidRPr="00420F7A">
        <w:rPr>
          <w:rFonts w:ascii="Angsana New" w:hAnsi="Angsana New" w:hint="cs"/>
          <w:b/>
          <w:sz w:val="28"/>
          <w:szCs w:val="28"/>
          <w:cs/>
        </w:rPr>
        <w:t xml:space="preserve">มิถุนายน </w:t>
      </w:r>
      <w:r w:rsidRPr="00420F7A">
        <w:rPr>
          <w:rFonts w:ascii="Angsana New" w:hAnsi="Angsana New"/>
          <w:sz w:val="28"/>
          <w:szCs w:val="28"/>
        </w:rPr>
        <w:t xml:space="preserve">2565 </w:t>
      </w:r>
      <w:r w:rsidRPr="00420F7A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="00893C90" w:rsidRPr="00420F7A">
        <w:rPr>
          <w:rFonts w:ascii="Angsana New" w:hAnsi="Angsana New"/>
          <w:sz w:val="28"/>
          <w:szCs w:val="28"/>
        </w:rPr>
        <w:t>3.23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/>
          <w:sz w:val="28"/>
          <w:szCs w:val="28"/>
          <w:cs/>
        </w:rPr>
        <w:t>ล้าน</w:t>
      </w:r>
      <w:r w:rsidRPr="00420F7A">
        <w:rPr>
          <w:rFonts w:ascii="Angsana New" w:hAnsi="Angsana New" w:hint="cs"/>
          <w:sz w:val="28"/>
          <w:szCs w:val="28"/>
          <w:cs/>
        </w:rPr>
        <w:t>ดอลลาร์</w:t>
      </w:r>
      <w:r w:rsidRPr="00420F7A">
        <w:rPr>
          <w:rFonts w:ascii="Angsana New" w:hAnsi="Angsana New"/>
          <w:sz w:val="28"/>
          <w:szCs w:val="28"/>
          <w:cs/>
        </w:rPr>
        <w:t>สหรัฐ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และมีปริมาณคงเหลือ </w:t>
      </w:r>
      <w:r w:rsidR="00CA0718" w:rsidRPr="00420F7A">
        <w:rPr>
          <w:rFonts w:ascii="Angsana New" w:hAnsi="Angsana New"/>
          <w:sz w:val="28"/>
          <w:szCs w:val="28"/>
        </w:rPr>
        <w:t>6,</w:t>
      </w:r>
      <w:r w:rsidR="00893C90" w:rsidRPr="00420F7A">
        <w:rPr>
          <w:rFonts w:ascii="Angsana New" w:hAnsi="Angsana New"/>
          <w:sz w:val="28"/>
          <w:szCs w:val="28"/>
        </w:rPr>
        <w:t>823.77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ตัน 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(30 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420F7A">
        <w:rPr>
          <w:rFonts w:ascii="Angsana New" w:hAnsi="Angsana New"/>
          <w:i/>
          <w:iCs/>
          <w:sz w:val="28"/>
          <w:szCs w:val="28"/>
        </w:rPr>
        <w:t>2564: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i/>
          <w:iCs/>
          <w:sz w:val="28"/>
          <w:szCs w:val="28"/>
        </w:rPr>
        <w:t>0.29</w:t>
      </w:r>
      <w:r w:rsidRPr="00420F7A">
        <w:rPr>
          <w:rFonts w:ascii="Angsana New" w:hAnsi="Angsana New"/>
          <w:sz w:val="28"/>
          <w:szCs w:val="28"/>
          <w:cs/>
        </w:rPr>
        <w:t xml:space="preserve"> </w:t>
      </w:r>
      <w:r w:rsidRPr="00420F7A">
        <w:rPr>
          <w:rFonts w:ascii="Angsana New" w:hAnsi="Angsana New"/>
          <w:i/>
          <w:iCs/>
          <w:sz w:val="28"/>
          <w:szCs w:val="28"/>
          <w:cs/>
        </w:rPr>
        <w:t>ล้าน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ดอลลาร์สหรัฐ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 </w:t>
      </w:r>
      <w:r w:rsidRPr="00420F7A">
        <w:rPr>
          <w:rFonts w:ascii="Angsana New" w:hAnsi="Angsana New"/>
          <w:i/>
          <w:iCs/>
          <w:sz w:val="28"/>
          <w:szCs w:val="28"/>
          <w:cs/>
        </w:rPr>
        <w:t xml:space="preserve">และ 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33.14 </w:t>
      </w:r>
      <w:r w:rsidRPr="00420F7A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 xml:space="preserve">และมีปริมาณคงเหลือ </w:t>
      </w:r>
      <w:r w:rsidRPr="00420F7A">
        <w:rPr>
          <w:rFonts w:ascii="Angsana New" w:hAnsi="Angsana New"/>
          <w:i/>
          <w:iCs/>
          <w:sz w:val="28"/>
          <w:szCs w:val="28"/>
        </w:rPr>
        <w:t>2,850</w:t>
      </w:r>
      <w:r w:rsidR="00D339E7" w:rsidRPr="00420F7A">
        <w:rPr>
          <w:rFonts w:ascii="Angsana New" w:hAnsi="Angsana New"/>
          <w:i/>
          <w:iCs/>
          <w:sz w:val="28"/>
          <w:szCs w:val="28"/>
        </w:rPr>
        <w:t>.00</w:t>
      </w:r>
      <w:r w:rsidRPr="00420F7A">
        <w:rPr>
          <w:rFonts w:ascii="Angsana New" w:hAnsi="Angsana New"/>
          <w:i/>
          <w:iCs/>
          <w:sz w:val="28"/>
          <w:szCs w:val="28"/>
        </w:rPr>
        <w:t xml:space="preserve"> </w:t>
      </w:r>
      <w:r w:rsidRPr="00420F7A">
        <w:rPr>
          <w:rFonts w:ascii="Angsana New" w:hAnsi="Angsana New" w:hint="cs"/>
          <w:i/>
          <w:iCs/>
          <w:sz w:val="28"/>
          <w:szCs w:val="28"/>
          <w:cs/>
        </w:rPr>
        <w:t>ตัน</w:t>
      </w:r>
      <w:r w:rsidRPr="00420F7A">
        <w:rPr>
          <w:rFonts w:ascii="Angsana New" w:hAnsi="Angsana New"/>
          <w:i/>
          <w:iCs/>
          <w:sz w:val="28"/>
          <w:szCs w:val="28"/>
        </w:rPr>
        <w:t>)</w:t>
      </w:r>
    </w:p>
    <w:p w14:paraId="1A6209DF" w14:textId="54A95901" w:rsidR="00311C01" w:rsidRPr="00420F7A" w:rsidRDefault="00311C01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225B45A4" w14:textId="77777777" w:rsidR="003A78BD" w:rsidRPr="00420F7A" w:rsidRDefault="003A78BD" w:rsidP="007640B2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</w:rPr>
        <w:t>สัญญาที่สำคัญ</w:t>
      </w:r>
    </w:p>
    <w:p w14:paraId="228B605F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bCs/>
          <w:sz w:val="22"/>
        </w:rPr>
      </w:pPr>
    </w:p>
    <w:p w14:paraId="57FCF467" w14:textId="77777777" w:rsidR="003A78BD" w:rsidRPr="00420F7A" w:rsidRDefault="003A78BD" w:rsidP="003A78BD">
      <w:pPr>
        <w:pStyle w:val="ListParagraph"/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บริษัทย่อยสองแห่งได้ทําสัญญาซื้อขายไฟฟ้ากับกฟผ. เพื่อผลิตและนําส่งไฟฟ้าตามอัตราที่กําหนดในสัญญา สัญญามีระยะเวลา </w:t>
      </w:r>
      <w:r w:rsidRPr="00420F7A">
        <w:rPr>
          <w:rFonts w:ascii="Angsana New" w:hAnsi="Angsana New"/>
          <w:sz w:val="28"/>
          <w:szCs w:val="28"/>
        </w:rPr>
        <w:t>25</w:t>
      </w:r>
      <w:r w:rsidRPr="00420F7A">
        <w:rPr>
          <w:rFonts w:ascii="Angsana New" w:hAnsi="Angsana New" w:hint="cs"/>
          <w:sz w:val="28"/>
          <w:szCs w:val="28"/>
          <w:cs/>
        </w:rPr>
        <w:t xml:space="preserve"> ปี ทั้งนี้บริษัทย่อยต้องยื่นหลักประกันในรูปของหนังสือค้ำประกันจากธนาคารเป็นจํานวนเงิน </w:t>
      </w:r>
      <w:r w:rsidRPr="00420F7A">
        <w:rPr>
          <w:rFonts w:ascii="Angsana New" w:hAnsi="Angsana New"/>
          <w:sz w:val="28"/>
          <w:szCs w:val="28"/>
        </w:rPr>
        <w:t>680.4</w:t>
      </w:r>
      <w:r w:rsidRPr="00420F7A">
        <w:rPr>
          <w:rFonts w:ascii="Angsana New" w:hAnsi="Angsana New" w:hint="cs"/>
          <w:sz w:val="28"/>
          <w:szCs w:val="28"/>
        </w:rPr>
        <w:t>0</w:t>
      </w:r>
      <w:r w:rsidRPr="00420F7A">
        <w:rPr>
          <w:rFonts w:ascii="Angsana New" w:hAnsi="Angsana New" w:hint="cs"/>
          <w:sz w:val="28"/>
          <w:szCs w:val="28"/>
          <w:cs/>
        </w:rPr>
        <w:t xml:space="preserve"> ล้านบาท เพื่อใช้เป็นหลักประกันการยกเลิกสัญญาก่อนครบกําหนด และบริษัทย่อยจะได้รับคืนหลักประกันดังกล่าวเมื่อครบอายุตามสัญญาแล้ว บริษัทย่อยได้เริ่มจําหน่ายไฟฟ้าให้กฟผ.</w:t>
      </w:r>
      <w:r w:rsidRPr="00420F7A">
        <w:rPr>
          <w:rFonts w:ascii="Angsana New" w:hAnsi="Angsana New" w:hint="cs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ตั้งแต่เดือนมีนาคมและธันวาคม </w:t>
      </w:r>
      <w:r w:rsidRPr="00420F7A">
        <w:rPr>
          <w:rFonts w:ascii="Angsana New" w:hAnsi="Angsana New"/>
          <w:sz w:val="28"/>
          <w:szCs w:val="28"/>
        </w:rPr>
        <w:t>2559</w:t>
      </w:r>
    </w:p>
    <w:p w14:paraId="1E38EFBB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2"/>
        </w:rPr>
      </w:pPr>
    </w:p>
    <w:p w14:paraId="0951AA62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7"/>
        <w:contextualSpacing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บริษัทย่อยสองแห่งได้ทําสัญญาซื้อขายไฟฟ้าและไอน้ำกับบริษัทเอกชนหลายแห่ง โดยสัญญาแต่ละฉบับมีระยะเวลาตั้งแต่ </w:t>
      </w:r>
      <w:r w:rsidRPr="00420F7A">
        <w:rPr>
          <w:rFonts w:ascii="Angsana New" w:hAnsi="Angsana New"/>
          <w:sz w:val="28"/>
          <w:szCs w:val="28"/>
        </w:rPr>
        <w:t>3</w:t>
      </w:r>
      <w:r w:rsidRPr="00420F7A">
        <w:rPr>
          <w:rFonts w:ascii="Angsana New" w:hAnsi="Angsana New" w:hint="cs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420F7A">
        <w:rPr>
          <w:rFonts w:ascii="Angsana New" w:hAnsi="Angsana New"/>
          <w:sz w:val="28"/>
          <w:szCs w:val="28"/>
        </w:rPr>
        <w:t>25</w:t>
      </w:r>
      <w:r w:rsidRPr="00420F7A">
        <w:rPr>
          <w:rFonts w:ascii="Angsana New" w:hAnsi="Angsana New" w:hint="cs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ปี นับจากวันที่สัญญามีผลบังคับใช้</w:t>
      </w:r>
    </w:p>
    <w:p w14:paraId="1D023617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2"/>
        </w:rPr>
      </w:pPr>
    </w:p>
    <w:p w14:paraId="78E1C494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7"/>
        <w:contextualSpacing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บริษัทย่อยสองแห่งได้ทําสัญญาซื้อขายก๊าชกับบริษัท ปตท.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จำกัด (มหาชน) 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 w:rsidRPr="00420F7A">
        <w:rPr>
          <w:rFonts w:ascii="Angsana New" w:hAnsi="Angsana New"/>
          <w:sz w:val="28"/>
          <w:szCs w:val="28"/>
        </w:rPr>
        <w:t>25</w:t>
      </w:r>
      <w:r w:rsidRPr="00420F7A">
        <w:rPr>
          <w:rFonts w:ascii="Angsana New" w:hAnsi="Angsana New" w:hint="cs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>ปี</w:t>
      </w:r>
    </w:p>
    <w:p w14:paraId="083F52C3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2"/>
        </w:rPr>
      </w:pPr>
    </w:p>
    <w:p w14:paraId="0056B306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 xml:space="preserve">บริษัทย่อยสองแห่งได้ทําสัญญารับบริการจัดหาอุปกรณ์อะไหล่และบริการซ่อมบํารุงกังหันก๊าซ และเครื่องกําเนิดไฟฟ้าโดยครอบคลุมถึงการตรวจสอบใหญ่กับผู้ให้บริการรายหนึ่ง สัญญาดังกล่าวมีระยะเวลา </w:t>
      </w:r>
      <w:r w:rsidRPr="00420F7A">
        <w:rPr>
          <w:rFonts w:ascii="Angsana New" w:hAnsi="Angsana New"/>
          <w:sz w:val="28"/>
          <w:szCs w:val="28"/>
        </w:rPr>
        <w:t>8</w:t>
      </w:r>
      <w:r w:rsidRPr="00420F7A">
        <w:rPr>
          <w:rFonts w:ascii="Angsana New" w:hAnsi="Angsana New" w:hint="cs"/>
          <w:sz w:val="28"/>
          <w:szCs w:val="28"/>
          <w:cs/>
        </w:rPr>
        <w:t xml:space="preserve"> ปี</w:t>
      </w:r>
      <w:r w:rsidRPr="00420F7A">
        <w:rPr>
          <w:rFonts w:ascii="Angsana New" w:hAnsi="Angsana New"/>
          <w:sz w:val="28"/>
          <w:szCs w:val="28"/>
        </w:rPr>
        <w:t xml:space="preserve"> </w:t>
      </w:r>
      <w:r w:rsidRPr="00420F7A">
        <w:rPr>
          <w:rFonts w:ascii="Angsana New" w:hAnsi="Angsana New" w:hint="cs"/>
          <w:sz w:val="28"/>
          <w:szCs w:val="28"/>
          <w:cs/>
        </w:rPr>
        <w:t xml:space="preserve">ซึ่งจะสิ้นสุดในไตรมาสที่สามของปี </w:t>
      </w:r>
      <w:r w:rsidRPr="00420F7A">
        <w:rPr>
          <w:rFonts w:ascii="Angsana New" w:hAnsi="Angsana New"/>
          <w:sz w:val="28"/>
          <w:szCs w:val="28"/>
        </w:rPr>
        <w:t xml:space="preserve">2567 </w:t>
      </w:r>
      <w:r w:rsidRPr="00420F7A">
        <w:rPr>
          <w:rFonts w:ascii="Angsana New" w:hAnsi="Angsana New" w:hint="cs"/>
          <w:sz w:val="28"/>
          <w:szCs w:val="28"/>
          <w:cs/>
        </w:rPr>
        <w:t>โดยมีค่าบริการเป็นไปตามที่ระบุไว้ในสัญญา</w:t>
      </w:r>
    </w:p>
    <w:p w14:paraId="698D8ECA" w14:textId="77777777" w:rsidR="00EA1BA5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</w:rPr>
        <w:br/>
      </w:r>
    </w:p>
    <w:p w14:paraId="191E98CA" w14:textId="0F812C4F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 w:hint="cs"/>
          <w:sz w:val="28"/>
          <w:szCs w:val="28"/>
          <w:cs/>
        </w:rPr>
        <w:t>บริษัทย่อยสองแห่งได้ทําสัญญาซื้อไฟฟ้าสํารองกับการไฟฟ้านครหลวง (กฟน.) เพื่อซื้อไฟฟ้าสํารองตามปริมาณและราคาที่กําหนดไว้ในสัญญา</w:t>
      </w:r>
    </w:p>
    <w:p w14:paraId="45D84C49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2"/>
        </w:rPr>
      </w:pPr>
    </w:p>
    <w:p w14:paraId="15F358A1" w14:textId="77777777" w:rsidR="003A78BD" w:rsidRPr="00420F7A" w:rsidRDefault="003A78BD" w:rsidP="003A78BD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before="316" w:line="216" w:lineRule="auto"/>
        <w:ind w:left="540"/>
        <w:contextualSpacing/>
        <w:rPr>
          <w:rFonts w:ascii="Angsana New" w:hAnsi="Angsana New"/>
          <w:spacing w:val="-4"/>
          <w:sz w:val="28"/>
          <w:szCs w:val="28"/>
          <w:cs/>
        </w:rPr>
      </w:pPr>
      <w:r w:rsidRPr="00420F7A">
        <w:rPr>
          <w:rFonts w:ascii="Angsana New" w:hAnsi="Angsana New" w:hint="cs"/>
          <w:b/>
          <w:sz w:val="28"/>
          <w:szCs w:val="28"/>
          <w:cs/>
        </w:rPr>
        <w:t>บริษัทย่อย</w:t>
      </w:r>
      <w:r w:rsidRPr="00420F7A">
        <w:rPr>
          <w:rFonts w:ascii="Angsana New" w:hAnsi="Angsana New" w:hint="cs"/>
          <w:sz w:val="28"/>
          <w:szCs w:val="28"/>
          <w:cs/>
        </w:rPr>
        <w:t>สองแห่ง</w:t>
      </w:r>
      <w:r w:rsidRPr="00420F7A">
        <w:rPr>
          <w:rFonts w:ascii="Angsana New" w:hAnsi="Angsana New" w:hint="cs"/>
          <w:b/>
          <w:sz w:val="28"/>
          <w:szCs w:val="28"/>
          <w:cs/>
        </w:rPr>
        <w:t>ได้ทําสัญญาซื้อขายน้ำที่ผ่านการบําบัดแล้วกับการนิคมอุตสาหกรรมแห่งประเทศไทย สําหรับโครงการโรงไฟฟ้า</w:t>
      </w:r>
      <w:r w:rsidRPr="00420F7A">
        <w:rPr>
          <w:rFonts w:ascii="Angsana New" w:hAnsi="Angsana New" w:hint="cs"/>
          <w:b/>
          <w:spacing w:val="-4"/>
          <w:sz w:val="28"/>
          <w:szCs w:val="28"/>
          <w:cs/>
        </w:rPr>
        <w:t xml:space="preserve">ของบริษัทย่อย ตามปริมาณและราคาที่กําหนดไว้ในสัญญา เป็นระยะเวลา </w:t>
      </w:r>
      <w:r w:rsidRPr="00420F7A">
        <w:rPr>
          <w:rFonts w:ascii="Angsana New" w:hAnsi="Angsana New"/>
          <w:spacing w:val="-4"/>
          <w:sz w:val="28"/>
          <w:szCs w:val="28"/>
        </w:rPr>
        <w:t>25</w:t>
      </w:r>
      <w:r w:rsidRPr="00420F7A">
        <w:rPr>
          <w:rFonts w:ascii="Angsana New" w:hAnsi="Angsana New" w:hint="cs"/>
          <w:b/>
          <w:spacing w:val="-4"/>
          <w:sz w:val="28"/>
          <w:szCs w:val="28"/>
        </w:rPr>
        <w:t xml:space="preserve"> </w:t>
      </w:r>
      <w:r w:rsidRPr="00420F7A">
        <w:rPr>
          <w:rFonts w:ascii="Angsana New" w:hAnsi="Angsana New" w:hint="cs"/>
          <w:b/>
          <w:spacing w:val="-4"/>
          <w:sz w:val="28"/>
          <w:szCs w:val="28"/>
          <w:cs/>
        </w:rPr>
        <w:t xml:space="preserve">ปี โดยสัญญาดังกล่าวจะสิ้นสุดในเดือนมีนาคมและสิงหาคม </w:t>
      </w:r>
      <w:r w:rsidRPr="00420F7A">
        <w:rPr>
          <w:rFonts w:ascii="Angsana New" w:hAnsi="Angsana New"/>
          <w:spacing w:val="-4"/>
          <w:sz w:val="28"/>
          <w:szCs w:val="28"/>
        </w:rPr>
        <w:t>2584</w:t>
      </w:r>
    </w:p>
    <w:p w14:paraId="339BE8D0" w14:textId="77777777" w:rsidR="003A78BD" w:rsidRPr="00420F7A" w:rsidRDefault="003A78BD" w:rsidP="003A78BD">
      <w:pPr>
        <w:spacing w:line="216" w:lineRule="auto"/>
        <w:jc w:val="left"/>
        <w:rPr>
          <w:rFonts w:ascii="Angsana New" w:hAnsi="Angsana New"/>
          <w:spacing w:val="-4"/>
          <w:sz w:val="28"/>
          <w:szCs w:val="28"/>
        </w:rPr>
      </w:pPr>
    </w:p>
    <w:p w14:paraId="7F3F429C" w14:textId="77777777" w:rsidR="003A78BD" w:rsidRPr="00420F7A" w:rsidRDefault="003A78BD" w:rsidP="007640B2">
      <w:pPr>
        <w:numPr>
          <w:ilvl w:val="0"/>
          <w:numId w:val="4"/>
        </w:numPr>
        <w:spacing w:line="240" w:lineRule="auto"/>
        <w:ind w:left="540" w:right="-43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38EB4CB7" w14:textId="77777777" w:rsidR="003A78BD" w:rsidRPr="00420F7A" w:rsidRDefault="003A78BD" w:rsidP="003A78BD">
      <w:pPr>
        <w:spacing w:line="216" w:lineRule="auto"/>
        <w:rPr>
          <w:sz w:val="22"/>
          <w:szCs w:val="22"/>
        </w:rPr>
      </w:pPr>
    </w:p>
    <w:p w14:paraId="35EACDA4" w14:textId="52E01885" w:rsidR="003A78BD" w:rsidRPr="00420F7A" w:rsidRDefault="003A78BD" w:rsidP="003A78B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20F7A">
        <w:rPr>
          <w:rFonts w:asciiTheme="majorBidi" w:hAnsiTheme="majorBidi"/>
          <w:sz w:val="28"/>
          <w:szCs w:val="28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Pr="00420F7A">
        <w:rPr>
          <w:rFonts w:asciiTheme="majorBidi" w:hAnsiTheme="majorBidi"/>
          <w:sz w:val="28"/>
          <w:szCs w:val="28"/>
        </w:rPr>
        <w:t>25</w:t>
      </w:r>
      <w:r w:rsidRPr="00420F7A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420F7A">
        <w:rPr>
          <w:rFonts w:asciiTheme="majorBidi" w:hAnsiTheme="majorBidi"/>
          <w:sz w:val="28"/>
          <w:szCs w:val="28"/>
        </w:rPr>
        <w:t>2561</w:t>
      </w:r>
      <w:r w:rsidRPr="00420F7A">
        <w:rPr>
          <w:rFonts w:asciiTheme="majorBidi" w:hAnsiTheme="majorBidi"/>
          <w:sz w:val="28"/>
          <w:szCs w:val="28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</w:t>
      </w:r>
      <w:r w:rsidR="00A844B4">
        <w:rPr>
          <w:rFonts w:asciiTheme="majorBidi" w:hAnsiTheme="majorBidi"/>
          <w:sz w:val="28"/>
          <w:szCs w:val="28"/>
          <w:cs/>
        </w:rPr>
        <w:br/>
      </w:r>
      <w:r w:rsidRPr="00420F7A">
        <w:rPr>
          <w:rFonts w:asciiTheme="majorBidi" w:hAnsiTheme="majorBidi"/>
          <w:sz w:val="28"/>
          <w:szCs w:val="28"/>
          <w:cs/>
        </w:rPr>
        <w:t xml:space="preserve">ประกันหลักประกันสัญญา พร้อมค่าธรรมเนียมหนังสือ ค้ำประกัน และให้ชําระค่าความเสียหายจากการเสียโอกาส ต่อมาเมื่อวันที่ </w:t>
      </w:r>
      <w:r w:rsidRPr="00420F7A">
        <w:rPr>
          <w:rFonts w:asciiTheme="majorBidi" w:hAnsiTheme="majorBidi"/>
          <w:sz w:val="28"/>
          <w:szCs w:val="28"/>
        </w:rPr>
        <w:t>7</w:t>
      </w:r>
      <w:r w:rsidRPr="00420F7A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Pr="00420F7A">
        <w:rPr>
          <w:rFonts w:asciiTheme="majorBidi" w:hAnsiTheme="majorBidi"/>
          <w:sz w:val="28"/>
          <w:szCs w:val="28"/>
        </w:rPr>
        <w:t>2562</w:t>
      </w:r>
      <w:r w:rsidRPr="00420F7A">
        <w:rPr>
          <w:rFonts w:asciiTheme="majorBidi" w:hAnsi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 เรียกร้องค่าเสียหายกลับ</w:t>
      </w:r>
      <w:r w:rsidRPr="00420F7A">
        <w:rPr>
          <w:rFonts w:asciiTheme="majorBidi" w:hAnsiTheme="majorBidi"/>
          <w:sz w:val="28"/>
          <w:szCs w:val="28"/>
        </w:rPr>
        <w:t xml:space="preserve">     </w:t>
      </w:r>
      <w:r w:rsidRPr="00420F7A">
        <w:rPr>
          <w:rFonts w:asciiTheme="majorBidi" w:hAnsiTheme="majorBidi"/>
          <w:sz w:val="28"/>
          <w:szCs w:val="28"/>
          <w:cs/>
        </w:rPr>
        <w:t xml:space="preserve">ทั้งจํานวนที่เกิดขึ้นพร้อมดอกเบี้ย ในปี </w:t>
      </w:r>
      <w:r w:rsidRPr="00420F7A">
        <w:rPr>
          <w:rFonts w:asciiTheme="majorBidi" w:hAnsiTheme="majorBidi"/>
          <w:sz w:val="28"/>
          <w:szCs w:val="28"/>
        </w:rPr>
        <w:t>2563</w:t>
      </w:r>
      <w:r w:rsidRPr="00420F7A">
        <w:rPr>
          <w:rFonts w:asciiTheme="majorBidi" w:hAnsiTheme="majorBidi"/>
          <w:sz w:val="28"/>
          <w:szCs w:val="28"/>
          <w:cs/>
        </w:rPr>
        <w:t xml:space="preserve"> อนุญาโตตุลาการได้กําหนดประเด็นข้อพิพาทและ กระบวนการพิจารณา</w:t>
      </w:r>
      <w:r w:rsidRPr="00420F7A">
        <w:rPr>
          <w:rFonts w:asciiTheme="majorBidi" w:hAnsiTheme="majorBidi"/>
          <w:sz w:val="28"/>
          <w:szCs w:val="28"/>
        </w:rPr>
        <w:t xml:space="preserve">       </w:t>
      </w:r>
      <w:r w:rsidRPr="00420F7A">
        <w:rPr>
          <w:rFonts w:asciiTheme="majorBidi" w:hAnsiTheme="majorBidi"/>
          <w:sz w:val="28"/>
          <w:szCs w:val="28"/>
          <w:cs/>
        </w:rPr>
        <w:t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</w:t>
      </w:r>
      <w:r w:rsidRPr="00420F7A">
        <w:rPr>
          <w:rFonts w:asciiTheme="majorBidi" w:hAnsiTheme="majorBidi"/>
          <w:sz w:val="28"/>
          <w:szCs w:val="28"/>
        </w:rPr>
        <w:t xml:space="preserve"> </w:t>
      </w:r>
      <w:r w:rsidRPr="00420F7A">
        <w:rPr>
          <w:rFonts w:asciiTheme="majorBidi" w:hAnsiTheme="majorBidi"/>
          <w:sz w:val="28"/>
          <w:szCs w:val="28"/>
          <w:cs/>
        </w:rPr>
        <w:t>การสืบพยานได้ดําเนินการเสร็จเรียบร้อยแล้ว อนุญาโตตุลาการมีคําสั่งให้ทั้งสองฝ่ายยื่นคําแถลงการณ์ปิดคดีภาย</w:t>
      </w:r>
      <w:r w:rsidRPr="00420F7A">
        <w:rPr>
          <w:rFonts w:asciiTheme="majorBidi" w:hAnsiTheme="majorBidi" w:hint="cs"/>
          <w:sz w:val="28"/>
          <w:szCs w:val="28"/>
          <w:cs/>
        </w:rPr>
        <w:t>ใน</w:t>
      </w:r>
      <w:r w:rsidRPr="00420F7A">
        <w:rPr>
          <w:rFonts w:asciiTheme="majorBidi" w:hAnsiTheme="majorBidi"/>
          <w:sz w:val="28"/>
          <w:szCs w:val="28"/>
          <w:cs/>
        </w:rPr>
        <w:t xml:space="preserve">วันที่ </w:t>
      </w:r>
      <w:r w:rsidRPr="00420F7A">
        <w:rPr>
          <w:rFonts w:asciiTheme="majorBidi" w:hAnsiTheme="majorBidi"/>
          <w:sz w:val="28"/>
          <w:szCs w:val="28"/>
        </w:rPr>
        <w:t>10</w:t>
      </w:r>
      <w:r w:rsidRPr="00420F7A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Pr="00420F7A">
        <w:rPr>
          <w:rFonts w:asciiTheme="majorBidi" w:hAnsiTheme="majorBidi"/>
          <w:sz w:val="28"/>
          <w:szCs w:val="28"/>
        </w:rPr>
        <w:t>2565</w:t>
      </w:r>
      <w:r w:rsidRPr="00420F7A">
        <w:rPr>
          <w:rFonts w:asciiTheme="majorBidi" w:hAnsiTheme="majorBidi"/>
          <w:sz w:val="28"/>
          <w:szCs w:val="28"/>
          <w:cs/>
        </w:rPr>
        <w:t xml:space="preserve"> โดยบริษัท</w:t>
      </w:r>
      <w:r w:rsidRPr="00420F7A">
        <w:rPr>
          <w:rFonts w:asciiTheme="majorBidi" w:hAnsiTheme="majorBidi" w:hint="cs"/>
          <w:sz w:val="28"/>
          <w:szCs w:val="28"/>
          <w:cs/>
        </w:rPr>
        <w:t>ย่อยทางอ้อม</w:t>
      </w:r>
      <w:r w:rsidRPr="00420F7A">
        <w:rPr>
          <w:rFonts w:asciiTheme="majorBidi" w:hAnsiTheme="majorBidi"/>
          <w:sz w:val="28"/>
          <w:szCs w:val="28"/>
          <w:cs/>
        </w:rPr>
        <w:t xml:space="preserve">ได้ยื่นคำแถลงการณ์เรียบร้อยแล้วเมื่อวันที่ </w:t>
      </w:r>
      <w:r w:rsidRPr="00420F7A">
        <w:rPr>
          <w:rFonts w:asciiTheme="majorBidi" w:hAnsiTheme="majorBidi"/>
          <w:sz w:val="28"/>
          <w:szCs w:val="28"/>
        </w:rPr>
        <w:t>10</w:t>
      </w:r>
      <w:r w:rsidRPr="00420F7A">
        <w:rPr>
          <w:rFonts w:asciiTheme="majorBidi" w:hAnsiTheme="majorBidi" w:cstheme="majorBidi"/>
          <w:sz w:val="28"/>
          <w:szCs w:val="28"/>
        </w:rPr>
        <w:t xml:space="preserve"> </w:t>
      </w:r>
      <w:r w:rsidRPr="00420F7A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Pr="00420F7A">
        <w:rPr>
          <w:rFonts w:asciiTheme="majorBidi" w:hAnsiTheme="majorBidi"/>
          <w:sz w:val="28"/>
          <w:szCs w:val="28"/>
        </w:rPr>
        <w:t>2565</w:t>
      </w:r>
      <w:r w:rsidRPr="00420F7A">
        <w:rPr>
          <w:rFonts w:asciiTheme="majorBidi" w:hAnsiTheme="majorBidi"/>
          <w:sz w:val="28"/>
          <w:szCs w:val="28"/>
          <w:cs/>
        </w:rPr>
        <w:t xml:space="preserve"> </w:t>
      </w:r>
      <w:r w:rsidR="00394301" w:rsidRPr="00420F7A">
        <w:rPr>
          <w:rFonts w:asciiTheme="majorBidi" w:hAnsiTheme="majorBidi"/>
          <w:sz w:val="28"/>
          <w:szCs w:val="28"/>
          <w:cs/>
        </w:rPr>
        <w:t>และ</w:t>
      </w:r>
      <w:r w:rsidR="00035329">
        <w:rPr>
          <w:rFonts w:asciiTheme="majorBidi" w:hAnsiTheme="majorBidi" w:hint="cs"/>
          <w:sz w:val="28"/>
          <w:szCs w:val="28"/>
          <w:cs/>
        </w:rPr>
        <w:t>มี</w:t>
      </w:r>
      <w:r w:rsidR="00394301" w:rsidRPr="00420F7A">
        <w:rPr>
          <w:rFonts w:asciiTheme="majorBidi" w:hAnsiTheme="majorBidi"/>
          <w:sz w:val="28"/>
          <w:szCs w:val="28"/>
          <w:cs/>
        </w:rPr>
        <w:t>กำหนดนั</w:t>
      </w:r>
      <w:r w:rsidR="00035329">
        <w:rPr>
          <w:rFonts w:asciiTheme="majorBidi" w:hAnsiTheme="majorBidi" w:hint="cs"/>
          <w:sz w:val="28"/>
          <w:szCs w:val="28"/>
          <w:cs/>
        </w:rPr>
        <w:t>ดพิจารณา</w:t>
      </w:r>
      <w:r w:rsidR="00A844B4">
        <w:rPr>
          <w:rFonts w:asciiTheme="majorBidi" w:hAnsiTheme="majorBidi"/>
          <w:sz w:val="28"/>
          <w:szCs w:val="28"/>
          <w:cs/>
        </w:rPr>
        <w:br/>
      </w:r>
      <w:r w:rsidR="00394301" w:rsidRPr="00420F7A">
        <w:rPr>
          <w:rFonts w:asciiTheme="majorBidi" w:hAnsiTheme="majorBidi"/>
          <w:sz w:val="28"/>
          <w:szCs w:val="28"/>
          <w:cs/>
        </w:rPr>
        <w:t>คำชี้ขาด</w:t>
      </w:r>
      <w:r w:rsidR="00035329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="00035329">
        <w:rPr>
          <w:rFonts w:asciiTheme="majorBidi" w:hAnsiTheme="majorBidi"/>
          <w:sz w:val="28"/>
          <w:szCs w:val="28"/>
        </w:rPr>
        <w:t xml:space="preserve">10 </w:t>
      </w:r>
      <w:r w:rsidR="00035329">
        <w:rPr>
          <w:rFonts w:asciiTheme="majorBidi" w:hAnsiTheme="majorBidi" w:hint="cs"/>
          <w:sz w:val="28"/>
          <w:szCs w:val="28"/>
          <w:cs/>
        </w:rPr>
        <w:t xml:space="preserve">สิงหาคม </w:t>
      </w:r>
      <w:r w:rsidR="00035329">
        <w:rPr>
          <w:rFonts w:asciiTheme="majorBidi" w:hAnsiTheme="majorBidi"/>
          <w:sz w:val="28"/>
          <w:szCs w:val="28"/>
        </w:rPr>
        <w:t xml:space="preserve">2565 </w:t>
      </w:r>
      <w:r w:rsidRPr="00420F7A">
        <w:rPr>
          <w:rFonts w:asciiTheme="majorBidi" w:hAnsiTheme="majorBidi"/>
          <w:sz w:val="28"/>
          <w:szCs w:val="28"/>
          <w:cs/>
        </w:rPr>
        <w:t xml:space="preserve"> </w:t>
      </w:r>
    </w:p>
    <w:p w14:paraId="0BDFD929" w14:textId="77777777" w:rsidR="003A78BD" w:rsidRPr="00420F7A" w:rsidRDefault="003A78BD" w:rsidP="003A78BD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59A9F70" w14:textId="7A19973B" w:rsidR="003A78BD" w:rsidRPr="00420F7A" w:rsidRDefault="003A78BD" w:rsidP="003A78BD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420F7A">
        <w:rPr>
          <w:rFonts w:asciiTheme="majorBidi" w:hAnsi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Pr="00420F7A">
        <w:rPr>
          <w:rFonts w:asciiTheme="majorBidi" w:hAnsiTheme="majorBidi"/>
          <w:sz w:val="28"/>
          <w:szCs w:val="28"/>
        </w:rPr>
        <w:t>1</w:t>
      </w:r>
      <w:r w:rsidRPr="00420F7A">
        <w:rPr>
          <w:rFonts w:asciiTheme="majorBidi" w:hAnsiTheme="majorBidi"/>
          <w:sz w:val="28"/>
          <w:szCs w:val="28"/>
          <w:cs/>
        </w:rPr>
        <w:t>) และ</w:t>
      </w:r>
      <w:r w:rsidR="00A844B4">
        <w:rPr>
          <w:rFonts w:asciiTheme="majorBidi" w:hAnsiTheme="majorBidi"/>
          <w:sz w:val="28"/>
          <w:szCs w:val="28"/>
          <w:cs/>
        </w:rPr>
        <w:br/>
      </w:r>
      <w:r w:rsidRPr="00420F7A">
        <w:rPr>
          <w:rFonts w:asciiTheme="majorBidi" w:hAnsiTheme="majorBidi"/>
          <w:sz w:val="28"/>
          <w:szCs w:val="28"/>
          <w:cs/>
        </w:rPr>
        <w:t xml:space="preserve">การไฟฟ้านครหลวง (ผู้ถูกฟ้องร้องคดีที่ </w:t>
      </w:r>
      <w:r w:rsidRPr="00420F7A">
        <w:rPr>
          <w:rFonts w:asciiTheme="majorBidi" w:hAnsiTheme="majorBidi"/>
          <w:sz w:val="28"/>
          <w:szCs w:val="28"/>
        </w:rPr>
        <w:t>2</w:t>
      </w:r>
      <w:r w:rsidRPr="00420F7A">
        <w:rPr>
          <w:rFonts w:asciiTheme="majorBidi" w:hAnsiTheme="majorBidi"/>
          <w:sz w:val="28"/>
          <w:szCs w:val="28"/>
          <w:cs/>
        </w:rPr>
        <w:t xml:space="preserve">) เมื่อวันที่ </w:t>
      </w:r>
      <w:r w:rsidRPr="00420F7A">
        <w:rPr>
          <w:rFonts w:asciiTheme="majorBidi" w:hAnsiTheme="majorBidi"/>
          <w:sz w:val="28"/>
          <w:szCs w:val="28"/>
        </w:rPr>
        <w:t>29</w:t>
      </w:r>
      <w:r w:rsidRPr="00420F7A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420F7A">
        <w:rPr>
          <w:rFonts w:asciiTheme="majorBidi" w:hAnsiTheme="majorBidi"/>
          <w:sz w:val="28"/>
          <w:szCs w:val="28"/>
        </w:rPr>
        <w:t>2564</w:t>
      </w:r>
      <w:r w:rsidRPr="00420F7A">
        <w:rPr>
          <w:rFonts w:asciiTheme="majorBidi" w:hAnsiTheme="majorBidi"/>
          <w:sz w:val="28"/>
          <w:szCs w:val="28"/>
          <w:cs/>
        </w:rPr>
        <w:t xml:space="preserve"> และ </w:t>
      </w:r>
      <w:r w:rsidRPr="00420F7A">
        <w:rPr>
          <w:rFonts w:asciiTheme="majorBidi" w:hAnsiTheme="majorBidi"/>
          <w:sz w:val="28"/>
          <w:szCs w:val="28"/>
        </w:rPr>
        <w:t>9</w:t>
      </w:r>
      <w:r w:rsidRPr="00420F7A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Pr="00420F7A">
        <w:rPr>
          <w:rFonts w:asciiTheme="majorBidi" w:hAnsiTheme="majorBidi"/>
          <w:sz w:val="28"/>
          <w:szCs w:val="28"/>
        </w:rPr>
        <w:t>2564</w:t>
      </w:r>
      <w:r w:rsidRPr="00420F7A">
        <w:rPr>
          <w:rFonts w:asciiTheme="majorBidi" w:hAnsi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3340EF" w:rsidRPr="00420F7A">
        <w:rPr>
          <w:rFonts w:asciiTheme="majorBidi" w:hAnsiTheme="majorBidi"/>
          <w:sz w:val="28"/>
          <w:szCs w:val="28"/>
        </w:rPr>
        <w:t>30</w:t>
      </w:r>
      <w:r w:rsidRPr="00420F7A">
        <w:rPr>
          <w:rFonts w:asciiTheme="majorBidi" w:hAnsiTheme="majorBidi"/>
          <w:sz w:val="28"/>
          <w:szCs w:val="28"/>
          <w:cs/>
        </w:rPr>
        <w:t xml:space="preserve"> </w:t>
      </w:r>
      <w:r w:rsidR="003340EF" w:rsidRPr="00420F7A">
        <w:rPr>
          <w:rFonts w:asciiTheme="majorBidi" w:hAnsiTheme="majorBidi" w:hint="cs"/>
          <w:sz w:val="28"/>
          <w:szCs w:val="28"/>
          <w:cs/>
        </w:rPr>
        <w:t>มิถุนายน</w:t>
      </w:r>
      <w:r w:rsidRPr="00420F7A">
        <w:rPr>
          <w:rFonts w:asciiTheme="majorBidi" w:hAnsiTheme="majorBidi"/>
          <w:sz w:val="28"/>
          <w:szCs w:val="28"/>
          <w:cs/>
        </w:rPr>
        <w:t xml:space="preserve"> </w:t>
      </w:r>
      <w:r w:rsidRPr="00420F7A">
        <w:rPr>
          <w:rFonts w:asciiTheme="majorBidi" w:hAnsiTheme="majorBidi"/>
          <w:sz w:val="28"/>
          <w:szCs w:val="28"/>
        </w:rPr>
        <w:t>2565</w:t>
      </w:r>
      <w:r w:rsidRPr="00420F7A">
        <w:rPr>
          <w:rFonts w:asciiTheme="majorBidi" w:hAnsiTheme="majorBidi"/>
          <w:sz w:val="28"/>
          <w:szCs w:val="28"/>
          <w:cs/>
        </w:rPr>
        <w:t xml:space="preserve"> 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37E33F3D" w14:textId="77777777" w:rsidR="003A78BD" w:rsidRPr="00420F7A" w:rsidRDefault="003A78BD" w:rsidP="003A78BD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23FDDFCD" w14:textId="77777777" w:rsidR="003A78BD" w:rsidRPr="00420F7A" w:rsidRDefault="003A78BD" w:rsidP="003A78BD">
      <w:pPr>
        <w:rPr>
          <w:rFonts w:asciiTheme="majorBidi" w:hAnsiTheme="majorBidi" w:cstheme="majorBidi"/>
          <w:sz w:val="28"/>
          <w:szCs w:val="28"/>
        </w:rPr>
      </w:pPr>
    </w:p>
    <w:p w14:paraId="5D7F90BD" w14:textId="77777777" w:rsidR="003A78BD" w:rsidRPr="00420F7A" w:rsidRDefault="003A78BD" w:rsidP="003A78BD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01E097A1" w14:textId="77777777" w:rsidR="003A78BD" w:rsidRPr="00420F7A" w:rsidRDefault="003A78BD" w:rsidP="003A78BD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</w:rPr>
        <w:br w:type="page"/>
      </w:r>
    </w:p>
    <w:p w14:paraId="20259D5C" w14:textId="77777777" w:rsidR="003A78BD" w:rsidRPr="00420F7A" w:rsidRDefault="003A78BD" w:rsidP="007640B2">
      <w:pPr>
        <w:numPr>
          <w:ilvl w:val="0"/>
          <w:numId w:val="4"/>
        </w:numPr>
        <w:spacing w:line="240" w:lineRule="auto"/>
        <w:ind w:left="540" w:right="-43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การจัดประเภทรายการใหม่</w:t>
      </w:r>
    </w:p>
    <w:p w14:paraId="5E1289CB" w14:textId="77777777" w:rsidR="003A78BD" w:rsidRPr="00420F7A" w:rsidRDefault="003A78BD" w:rsidP="003A78B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083D2A82" w14:textId="77777777" w:rsidR="003A78BD" w:rsidRPr="00420F7A" w:rsidRDefault="003A78BD" w:rsidP="003A78BD">
      <w:pPr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Pr="00420F7A">
        <w:rPr>
          <w:rFonts w:ascii="Angsana New" w:hAnsi="Angsana New"/>
          <w:sz w:val="28"/>
          <w:szCs w:val="28"/>
        </w:rPr>
        <w:t xml:space="preserve">2564 </w:t>
      </w:r>
      <w:r w:rsidRPr="00420F7A">
        <w:rPr>
          <w:rFonts w:ascii="Angsana New" w:hAnsi="Angsana New" w:hint="cs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420F7A">
        <w:rPr>
          <w:rFonts w:ascii="Angsana New" w:hAnsi="Angsana New"/>
          <w:sz w:val="28"/>
          <w:szCs w:val="28"/>
        </w:rPr>
        <w:t xml:space="preserve">2565 </w:t>
      </w:r>
      <w:r w:rsidRPr="00420F7A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2D947713" w14:textId="77777777" w:rsidR="003A78BD" w:rsidRPr="00420F7A" w:rsidRDefault="003A78BD" w:rsidP="003A78B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360"/>
        <w:gridCol w:w="1080"/>
        <w:gridCol w:w="270"/>
        <w:gridCol w:w="1260"/>
      </w:tblGrid>
      <w:tr w:rsidR="003A78BD" w:rsidRPr="00420F7A" w14:paraId="1ED2B05A" w14:textId="77777777" w:rsidTr="006461C0">
        <w:tc>
          <w:tcPr>
            <w:tcW w:w="4770" w:type="dxa"/>
          </w:tcPr>
          <w:p w14:paraId="33A8D012" w14:textId="77777777" w:rsidR="003A78BD" w:rsidRPr="00420F7A" w:rsidRDefault="003A78BD" w:rsidP="006461C0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hideMark/>
          </w:tcPr>
          <w:p w14:paraId="6E4316E8" w14:textId="77777777" w:rsidR="003A78BD" w:rsidRPr="00420F7A" w:rsidRDefault="003A78BD" w:rsidP="006461C0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78BD" w:rsidRPr="00420F7A" w14:paraId="0ECDFE9F" w14:textId="77777777" w:rsidTr="006461C0">
        <w:tc>
          <w:tcPr>
            <w:tcW w:w="4770" w:type="dxa"/>
            <w:vAlign w:val="bottom"/>
          </w:tcPr>
          <w:p w14:paraId="13C44018" w14:textId="77777777" w:rsidR="003A78BD" w:rsidRPr="00420F7A" w:rsidRDefault="003A78BD" w:rsidP="006461C0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ADB9290" w14:textId="77777777" w:rsidR="003A78BD" w:rsidRPr="00420F7A" w:rsidRDefault="003A78BD" w:rsidP="006461C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049280D9" w14:textId="77777777" w:rsidR="003A78BD" w:rsidRPr="00420F7A" w:rsidRDefault="003A78BD" w:rsidP="006461C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365B2EB" w14:textId="77777777" w:rsidR="003A78BD" w:rsidRPr="00420F7A" w:rsidRDefault="003A78BD" w:rsidP="006461C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6F8D89AE" w14:textId="77777777" w:rsidR="003A78BD" w:rsidRPr="00420F7A" w:rsidRDefault="003A78BD" w:rsidP="006461C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3E7CDC7" w14:textId="77777777" w:rsidR="003A78BD" w:rsidRPr="00420F7A" w:rsidRDefault="003A78BD" w:rsidP="006461C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3A78BD" w:rsidRPr="00420F7A" w14:paraId="7BD584CB" w14:textId="77777777" w:rsidTr="006461C0">
        <w:tc>
          <w:tcPr>
            <w:tcW w:w="4770" w:type="dxa"/>
            <w:vAlign w:val="bottom"/>
          </w:tcPr>
          <w:p w14:paraId="0FADDD80" w14:textId="77777777" w:rsidR="003A78BD" w:rsidRPr="00420F7A" w:rsidRDefault="003A78BD" w:rsidP="006461C0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C1732C5" w14:textId="77777777" w:rsidR="003A78BD" w:rsidRPr="00420F7A" w:rsidRDefault="003A78BD" w:rsidP="006461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41037D0B" w14:textId="77777777" w:rsidR="003A78BD" w:rsidRPr="00420F7A" w:rsidRDefault="003A78BD" w:rsidP="006461C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DE0E1CB" w14:textId="77777777" w:rsidR="003A78BD" w:rsidRPr="00420F7A" w:rsidRDefault="003A78BD" w:rsidP="006461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7742F791" w14:textId="77777777" w:rsidR="003A78BD" w:rsidRPr="00420F7A" w:rsidRDefault="003A78BD" w:rsidP="006461C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20792C" w14:textId="77777777" w:rsidR="003A78BD" w:rsidRPr="00420F7A" w:rsidRDefault="003A78BD" w:rsidP="006461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3A78BD" w:rsidRPr="00420F7A" w14:paraId="6AF770C4" w14:textId="77777777" w:rsidTr="006461C0">
        <w:tc>
          <w:tcPr>
            <w:tcW w:w="4770" w:type="dxa"/>
            <w:vAlign w:val="bottom"/>
          </w:tcPr>
          <w:p w14:paraId="49544A98" w14:textId="77777777" w:rsidR="003A78BD" w:rsidRPr="00420F7A" w:rsidRDefault="003A78BD" w:rsidP="006461C0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1BE83F5" w14:textId="77777777" w:rsidR="003A78BD" w:rsidRPr="00420F7A" w:rsidRDefault="003A78BD" w:rsidP="006461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44D92692" w14:textId="77777777" w:rsidR="003A78BD" w:rsidRPr="00420F7A" w:rsidRDefault="003A78BD" w:rsidP="006461C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59A97D56" w14:textId="77777777" w:rsidR="003A78BD" w:rsidRPr="00420F7A" w:rsidRDefault="003A78BD" w:rsidP="006461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563A4553" w14:textId="77777777" w:rsidR="003A78BD" w:rsidRPr="00420F7A" w:rsidRDefault="003A78BD" w:rsidP="006461C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826F60" w14:textId="77777777" w:rsidR="003A78BD" w:rsidRPr="00420F7A" w:rsidRDefault="003A78BD" w:rsidP="006461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3A78BD" w:rsidRPr="00420F7A" w14:paraId="0B047E4E" w14:textId="77777777" w:rsidTr="006461C0">
        <w:tc>
          <w:tcPr>
            <w:tcW w:w="4770" w:type="dxa"/>
            <w:vAlign w:val="bottom"/>
          </w:tcPr>
          <w:p w14:paraId="31AE0691" w14:textId="77777777" w:rsidR="003A78BD" w:rsidRPr="00420F7A" w:rsidRDefault="003A78BD" w:rsidP="006461C0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hideMark/>
          </w:tcPr>
          <w:p w14:paraId="7C3EA9C9" w14:textId="77777777" w:rsidR="003A78BD" w:rsidRPr="00420F7A" w:rsidRDefault="003A78BD" w:rsidP="006461C0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78BD" w:rsidRPr="00420F7A" w14:paraId="39C64028" w14:textId="77777777" w:rsidTr="006461C0">
        <w:tc>
          <w:tcPr>
            <w:tcW w:w="4770" w:type="dxa"/>
            <w:hideMark/>
          </w:tcPr>
          <w:p w14:paraId="466E3A98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0DCAC545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6FE98B2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4BA15" w14:textId="77777777" w:rsidR="003A78BD" w:rsidRPr="00420F7A" w:rsidRDefault="003A78BD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3942A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E7F59D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8BD" w:rsidRPr="00420F7A" w14:paraId="2DDC5D63" w14:textId="77777777" w:rsidTr="006461C0">
        <w:tc>
          <w:tcPr>
            <w:tcW w:w="4770" w:type="dxa"/>
            <w:hideMark/>
          </w:tcPr>
          <w:p w14:paraId="05981A3F" w14:textId="0CC6BABA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640B2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640B2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7640B2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733A2F4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2FF29BB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0C287" w14:textId="77777777" w:rsidR="003A78BD" w:rsidRPr="00420F7A" w:rsidRDefault="003A78BD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3757C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9ED19D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8BD" w:rsidRPr="00420F7A" w14:paraId="1E22B2EA" w14:textId="77777777" w:rsidTr="006461C0">
        <w:tc>
          <w:tcPr>
            <w:tcW w:w="4770" w:type="dxa"/>
            <w:hideMark/>
          </w:tcPr>
          <w:p w14:paraId="79F7616C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226170DC" w14:textId="1095259C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405.00</w:t>
            </w:r>
          </w:p>
        </w:tc>
        <w:tc>
          <w:tcPr>
            <w:tcW w:w="360" w:type="dxa"/>
          </w:tcPr>
          <w:p w14:paraId="0F336EE2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31881A" w14:textId="2535FBB4" w:rsidR="003A78BD" w:rsidRPr="00420F7A" w:rsidRDefault="00F66725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(0.52)</w:t>
            </w:r>
          </w:p>
        </w:tc>
        <w:tc>
          <w:tcPr>
            <w:tcW w:w="270" w:type="dxa"/>
          </w:tcPr>
          <w:p w14:paraId="5E3F2988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292950" w14:textId="242454FF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404.48</w:t>
            </w:r>
          </w:p>
        </w:tc>
      </w:tr>
      <w:tr w:rsidR="003A78BD" w:rsidRPr="00420F7A" w14:paraId="4DECD195" w14:textId="77777777" w:rsidTr="006461C0">
        <w:tc>
          <w:tcPr>
            <w:tcW w:w="4770" w:type="dxa"/>
            <w:hideMark/>
          </w:tcPr>
          <w:p w14:paraId="34366E1C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จากการให้เช่าและบริการ</w:t>
            </w:r>
          </w:p>
        </w:tc>
        <w:tc>
          <w:tcPr>
            <w:tcW w:w="1350" w:type="dxa"/>
          </w:tcPr>
          <w:p w14:paraId="272AFD5E" w14:textId="5BA4FFDB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3.2</w:t>
            </w:r>
            <w:r w:rsidR="00732CED" w:rsidRPr="00420F7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3746C6C8" w14:textId="77777777" w:rsidR="003A78BD" w:rsidRPr="00420F7A" w:rsidRDefault="003A78BD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44B302" w14:textId="3BE4303C" w:rsidR="003A78BD" w:rsidRPr="00420F7A" w:rsidRDefault="00F66725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0.52</w:t>
            </w:r>
          </w:p>
        </w:tc>
        <w:tc>
          <w:tcPr>
            <w:tcW w:w="270" w:type="dxa"/>
          </w:tcPr>
          <w:p w14:paraId="33943117" w14:textId="77777777" w:rsidR="003A78BD" w:rsidRPr="00420F7A" w:rsidRDefault="003A78BD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2BFF45" w14:textId="477175E6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3.7</w:t>
            </w:r>
            <w:r w:rsidR="00732CED" w:rsidRPr="00420F7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A78BD" w:rsidRPr="00420F7A" w14:paraId="5C4EAF1E" w14:textId="77777777" w:rsidTr="00EA1BA5">
        <w:trPr>
          <w:trHeight w:val="54"/>
        </w:trPr>
        <w:tc>
          <w:tcPr>
            <w:tcW w:w="4770" w:type="dxa"/>
          </w:tcPr>
          <w:p w14:paraId="113120F7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CA636C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354E8DA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7592AA" w14:textId="77777777" w:rsidR="003A78BD" w:rsidRPr="00420F7A" w:rsidRDefault="003A78BD" w:rsidP="00213C46">
            <w:pPr>
              <w:tabs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8868B1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250C1E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8BD" w:rsidRPr="00420F7A" w14:paraId="5C13AAAD" w14:textId="77777777" w:rsidTr="006461C0">
        <w:tc>
          <w:tcPr>
            <w:tcW w:w="4770" w:type="dxa"/>
          </w:tcPr>
          <w:p w14:paraId="51A0F208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71F878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0" w:type="dxa"/>
          </w:tcPr>
          <w:p w14:paraId="7D55EC15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44ECF52" w14:textId="77777777" w:rsidR="003A78BD" w:rsidRPr="00420F7A" w:rsidRDefault="003A78BD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7479FF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78F31F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78BD" w:rsidRPr="00420F7A" w14:paraId="6EE9110D" w14:textId="77777777" w:rsidTr="00EA1BA5">
        <w:trPr>
          <w:trHeight w:val="64"/>
        </w:trPr>
        <w:tc>
          <w:tcPr>
            <w:tcW w:w="4770" w:type="dxa"/>
          </w:tcPr>
          <w:p w14:paraId="79879472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6156E54E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DA7BFF8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7C76BF" w14:textId="77777777" w:rsidR="003A78BD" w:rsidRPr="00420F7A" w:rsidRDefault="003A78BD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E43535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DA1874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8BD" w:rsidRPr="00420F7A" w14:paraId="6552698B" w14:textId="77777777" w:rsidTr="006461C0">
        <w:tc>
          <w:tcPr>
            <w:tcW w:w="4770" w:type="dxa"/>
          </w:tcPr>
          <w:p w14:paraId="7E4003AC" w14:textId="264A249B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56F0F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7640B2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640B2" w:rsidRPr="00420F7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7640B2" w:rsidRPr="00420F7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8D9E9AC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AE665FE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E39A83" w14:textId="77777777" w:rsidR="003A78BD" w:rsidRPr="00420F7A" w:rsidRDefault="003A78BD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B7A3D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7D7085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8BD" w:rsidRPr="00420F7A" w14:paraId="6BD7A8AE" w14:textId="77777777" w:rsidTr="006461C0">
        <w:tc>
          <w:tcPr>
            <w:tcW w:w="4770" w:type="dxa"/>
          </w:tcPr>
          <w:p w14:paraId="25A7E16C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347FC39A" w14:textId="32CA5BF2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1,145.19</w:t>
            </w:r>
          </w:p>
        </w:tc>
        <w:tc>
          <w:tcPr>
            <w:tcW w:w="360" w:type="dxa"/>
          </w:tcPr>
          <w:p w14:paraId="247FBCD8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7C7266" w14:textId="205E4B53" w:rsidR="003A78BD" w:rsidRPr="00420F7A" w:rsidRDefault="00F66725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(1.72)</w:t>
            </w:r>
          </w:p>
        </w:tc>
        <w:tc>
          <w:tcPr>
            <w:tcW w:w="270" w:type="dxa"/>
          </w:tcPr>
          <w:p w14:paraId="683D9B47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7AE609" w14:textId="71A513B8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1,143.47</w:t>
            </w:r>
          </w:p>
        </w:tc>
      </w:tr>
      <w:tr w:rsidR="003A78BD" w:rsidRPr="00420F7A" w14:paraId="41DD142D" w14:textId="77777777" w:rsidTr="006461C0">
        <w:tc>
          <w:tcPr>
            <w:tcW w:w="4770" w:type="dxa"/>
          </w:tcPr>
          <w:p w14:paraId="4B6F0B01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420F7A">
              <w:rPr>
                <w:rFonts w:ascii="Angsana New" w:hAnsi="Angsana New" w:hint="cs"/>
                <w:sz w:val="28"/>
                <w:szCs w:val="28"/>
                <w:cs/>
              </w:rPr>
              <w:t>จากการให้เช่าและบริการ</w:t>
            </w:r>
          </w:p>
        </w:tc>
        <w:tc>
          <w:tcPr>
            <w:tcW w:w="1350" w:type="dxa"/>
          </w:tcPr>
          <w:p w14:paraId="7E05FF80" w14:textId="10D0E421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9.14</w:t>
            </w:r>
          </w:p>
        </w:tc>
        <w:tc>
          <w:tcPr>
            <w:tcW w:w="360" w:type="dxa"/>
          </w:tcPr>
          <w:p w14:paraId="4727BF0C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AD8F86A" w14:textId="76B80509" w:rsidR="003A78BD" w:rsidRPr="00420F7A" w:rsidRDefault="00F66725" w:rsidP="006461C0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1.72</w:t>
            </w:r>
          </w:p>
        </w:tc>
        <w:tc>
          <w:tcPr>
            <w:tcW w:w="270" w:type="dxa"/>
          </w:tcPr>
          <w:p w14:paraId="50BED82B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77C569" w14:textId="135ED47C" w:rsidR="003A78BD" w:rsidRPr="00420F7A" w:rsidRDefault="00F66725" w:rsidP="006461C0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10.86</w:t>
            </w:r>
          </w:p>
        </w:tc>
      </w:tr>
      <w:tr w:rsidR="003A78BD" w:rsidRPr="00420F7A" w14:paraId="41BD9861" w14:textId="77777777" w:rsidTr="00EA1BA5">
        <w:trPr>
          <w:trHeight w:val="54"/>
        </w:trPr>
        <w:tc>
          <w:tcPr>
            <w:tcW w:w="4770" w:type="dxa"/>
          </w:tcPr>
          <w:p w14:paraId="595BE3AE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53A622E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1BD53BA1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D5CD0" w14:textId="77777777" w:rsidR="003A78BD" w:rsidRPr="00420F7A" w:rsidRDefault="003A78BD" w:rsidP="00213C46">
            <w:pPr>
              <w:tabs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20F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BE82C9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C3016" w14:textId="77777777" w:rsidR="003A78BD" w:rsidRPr="00420F7A" w:rsidRDefault="003A78BD" w:rsidP="006461C0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18B99A8" w14:textId="77777777" w:rsidR="003A78BD" w:rsidRPr="00420F7A" w:rsidRDefault="003A78BD" w:rsidP="003A78BD">
      <w:pPr>
        <w:tabs>
          <w:tab w:val="num" w:pos="540"/>
        </w:tabs>
        <w:rPr>
          <w:rFonts w:ascii="Angsana New" w:hAnsi="Angsana New"/>
          <w:b/>
          <w:bCs/>
          <w:sz w:val="22"/>
          <w:szCs w:val="22"/>
        </w:rPr>
      </w:pPr>
    </w:p>
    <w:p w14:paraId="03928266" w14:textId="77777777" w:rsidR="003A78BD" w:rsidRDefault="003A78BD" w:rsidP="003A78BD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  <w:r w:rsidRPr="00420F7A"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6AC24D04" w14:textId="7B6F15CC" w:rsidR="00246F8D" w:rsidRPr="00EB16EC" w:rsidRDefault="00246F8D">
      <w:pPr>
        <w:spacing w:line="240" w:lineRule="auto"/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4245EB67" w14:textId="673D1773" w:rsidR="009C64CA" w:rsidRDefault="009C64CA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sectPr w:rsidR="009C64CA" w:rsidSect="00AC7698">
      <w:headerReference w:type="default" r:id="rId14"/>
      <w:pgSz w:w="11909" w:h="16834" w:code="9"/>
      <w:pgMar w:top="576" w:right="1152" w:bottom="691" w:left="117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3FCC" w14:textId="77777777" w:rsidR="00E66771" w:rsidRDefault="00E66771">
      <w:r>
        <w:separator/>
      </w:r>
    </w:p>
  </w:endnote>
  <w:endnote w:type="continuationSeparator" w:id="0">
    <w:p w14:paraId="64E60534" w14:textId="77777777" w:rsidR="00E66771" w:rsidRDefault="00E6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8D3B" w14:textId="2E79A6B4" w:rsidR="006972C9" w:rsidRPr="00ED6074" w:rsidRDefault="008D1423" w:rsidP="008D1423">
    <w:pPr>
      <w:pStyle w:val="Footer"/>
      <w:tabs>
        <w:tab w:val="clear" w:pos="9072"/>
        <w:tab w:val="center" w:pos="4801"/>
        <w:tab w:val="left" w:pos="6036"/>
        <w:tab w:val="right" w:pos="7920"/>
      </w:tabs>
      <w:jc w:val="lef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="006972C9" w:rsidRPr="00ED6074">
      <w:rPr>
        <w:rFonts w:ascii="Angsana New" w:hAnsi="Angsana New"/>
        <w:sz w:val="30"/>
        <w:szCs w:val="30"/>
      </w:rPr>
      <w:fldChar w:fldCharType="begin"/>
    </w:r>
    <w:r w:rsidR="006972C9" w:rsidRPr="00ED6074">
      <w:rPr>
        <w:rFonts w:ascii="Angsana New" w:hAnsi="Angsana New"/>
        <w:sz w:val="30"/>
        <w:szCs w:val="30"/>
      </w:rPr>
      <w:instrText xml:space="preserve"> PAGE   \* MERGEFORMAT </w:instrText>
    </w:r>
    <w:r w:rsidR="006972C9" w:rsidRPr="00ED6074">
      <w:rPr>
        <w:rFonts w:ascii="Angsana New" w:hAnsi="Angsana New"/>
        <w:sz w:val="30"/>
        <w:szCs w:val="30"/>
      </w:rPr>
      <w:fldChar w:fldCharType="separate"/>
    </w:r>
    <w:r w:rsidR="006972C9" w:rsidRPr="00ED6074">
      <w:rPr>
        <w:rFonts w:ascii="Angsana New" w:hAnsi="Angsana New"/>
        <w:noProof/>
        <w:sz w:val="30"/>
        <w:szCs w:val="30"/>
      </w:rPr>
      <w:t>2</w:t>
    </w:r>
    <w:r w:rsidR="006972C9" w:rsidRPr="00ED6074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/>
        <w:noProof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24352" w14:textId="69DAD024" w:rsidR="00FD4561" w:rsidRPr="00ED6074" w:rsidRDefault="00FD4561" w:rsidP="008D1423">
    <w:pPr>
      <w:pStyle w:val="Footer"/>
      <w:tabs>
        <w:tab w:val="clear" w:pos="9072"/>
        <w:tab w:val="center" w:pos="4801"/>
        <w:tab w:val="left" w:pos="6036"/>
        <w:tab w:val="right" w:pos="7920"/>
      </w:tabs>
      <w:jc w:val="lef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D6074">
      <w:rPr>
        <w:rFonts w:ascii="Angsana New" w:hAnsi="Angsana New"/>
        <w:sz w:val="30"/>
        <w:szCs w:val="30"/>
      </w:rPr>
      <w:fldChar w:fldCharType="begin"/>
    </w:r>
    <w:r w:rsidRPr="00ED6074">
      <w:rPr>
        <w:rFonts w:ascii="Angsana New" w:hAnsi="Angsana New"/>
        <w:sz w:val="30"/>
        <w:szCs w:val="30"/>
      </w:rPr>
      <w:instrText xml:space="preserve"> PAGE   \* MERGEFORMAT </w:instrText>
    </w:r>
    <w:r w:rsidRPr="00ED6074">
      <w:rPr>
        <w:rFonts w:ascii="Angsana New" w:hAnsi="Angsana New"/>
        <w:sz w:val="30"/>
        <w:szCs w:val="30"/>
      </w:rPr>
      <w:fldChar w:fldCharType="separate"/>
    </w:r>
    <w:r w:rsidRPr="00ED6074">
      <w:rPr>
        <w:rFonts w:ascii="Angsana New" w:hAnsi="Angsana New"/>
        <w:noProof/>
        <w:sz w:val="30"/>
        <w:szCs w:val="30"/>
      </w:rPr>
      <w:t>2</w:t>
    </w:r>
    <w:r w:rsidRPr="00ED6074">
      <w:rPr>
        <w:rFonts w:ascii="Angsana New" w:hAnsi="Angsana New"/>
        <w:noProof/>
        <w:sz w:val="30"/>
        <w:szCs w:val="30"/>
      </w:rPr>
      <w:fldChar w:fldCharType="end"/>
    </w:r>
    <w:r>
      <w:rPr>
        <w:rFonts w:ascii="Angsana New" w:hAnsi="Angsana New"/>
        <w:noProof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CAFD" w14:textId="32C3F3ED" w:rsidR="006972C9" w:rsidRPr="00ED6074" w:rsidRDefault="006972C9" w:rsidP="003F2A5C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66</w:t>
    </w:r>
    <w:r w:rsidRPr="00ED6074">
      <w:rPr>
        <w:rFonts w:ascii="Angsana New" w:hAnsi="Angsan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BDD1" w14:textId="77777777" w:rsidR="006972C9" w:rsidRPr="00ED6074" w:rsidRDefault="006972C9">
    <w:pPr>
      <w:pStyle w:val="Footer"/>
      <w:jc w:val="center"/>
      <w:rPr>
        <w:rFonts w:ascii="Angsana New" w:hAnsi="Angsana New"/>
        <w:sz w:val="28"/>
        <w:szCs w:val="28"/>
      </w:rPr>
    </w:pPr>
    <w:r w:rsidRPr="00ED6074">
      <w:rPr>
        <w:rFonts w:ascii="Angsana New" w:hAnsi="Angsana New"/>
        <w:sz w:val="28"/>
        <w:szCs w:val="28"/>
      </w:rPr>
      <w:fldChar w:fldCharType="begin"/>
    </w:r>
    <w:r w:rsidRPr="00ED6074">
      <w:rPr>
        <w:rFonts w:ascii="Angsana New" w:hAnsi="Angsana New"/>
        <w:sz w:val="28"/>
        <w:szCs w:val="28"/>
      </w:rPr>
      <w:instrText xml:space="preserve"> PAGE   \* MERGEFORMAT </w:instrText>
    </w:r>
    <w:r w:rsidRPr="00ED6074">
      <w:rPr>
        <w:rFonts w:ascii="Angsana New" w:hAnsi="Angsana New"/>
        <w:sz w:val="28"/>
        <w:szCs w:val="28"/>
      </w:rPr>
      <w:fldChar w:fldCharType="separate"/>
    </w:r>
    <w:r w:rsidRPr="00ED6074">
      <w:rPr>
        <w:rFonts w:ascii="Angsana New" w:hAnsi="Angsana New"/>
        <w:noProof/>
        <w:sz w:val="28"/>
        <w:szCs w:val="28"/>
      </w:rPr>
      <w:t>72</w:t>
    </w:r>
    <w:r w:rsidRPr="00ED6074">
      <w:rPr>
        <w:rFonts w:ascii="Angsana New" w:hAnsi="Angsana New"/>
        <w:sz w:val="28"/>
        <w:szCs w:val="28"/>
      </w:rPr>
      <w:fldChar w:fldCharType="end"/>
    </w:r>
  </w:p>
  <w:p w14:paraId="28A6DBA9" w14:textId="77777777" w:rsidR="006972C9" w:rsidRPr="006F3754" w:rsidRDefault="006972C9" w:rsidP="00575241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9AD2" w14:textId="77777777" w:rsidR="00E66771" w:rsidRDefault="00E66771">
      <w:r>
        <w:separator/>
      </w:r>
    </w:p>
  </w:footnote>
  <w:footnote w:type="continuationSeparator" w:id="0">
    <w:p w14:paraId="32F3047B" w14:textId="77777777" w:rsidR="00E66771" w:rsidRDefault="00E66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83E3" w14:textId="77777777" w:rsidR="006972C9" w:rsidRPr="00FF2798" w:rsidRDefault="006972C9" w:rsidP="00164603">
    <w:pPr>
      <w:ind w:left="270" w:hanging="27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 xml:space="preserve">บริษัท </w:t>
    </w:r>
    <w:r w:rsidRPr="00FF2798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569E8646" w14:textId="175F18C3" w:rsidR="006972C9" w:rsidRPr="00FF2798" w:rsidRDefault="006972C9" w:rsidP="00B54F41">
    <w:pPr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A9215C1" w14:textId="7987D6D7" w:rsidR="006972C9" w:rsidRPr="00FF2798" w:rsidRDefault="006972C9" w:rsidP="00B54F41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 w:rsidR="007D6822">
      <w:rPr>
        <w:rFonts w:ascii="Angsana New" w:hAnsi="Angsana New"/>
        <w:b/>
        <w:bCs/>
        <w:sz w:val="30"/>
        <w:szCs w:val="30"/>
      </w:rPr>
      <w:t>5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71595D49" w14:textId="77777777" w:rsidR="006972C9" w:rsidRPr="00B54F41" w:rsidRDefault="006972C9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D437" w14:textId="77777777" w:rsidR="00574C5B" w:rsidRPr="00FF2798" w:rsidRDefault="00574C5B" w:rsidP="00574C5B">
    <w:pPr>
      <w:ind w:left="360" w:hanging="99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Cs/>
        <w:sz w:val="30"/>
        <w:szCs w:val="30"/>
        <w:cs/>
      </w:rPr>
      <w:t xml:space="preserve">บริษัท </w:t>
    </w:r>
    <w:r w:rsidRPr="00FF2798">
      <w:rPr>
        <w:rFonts w:ascii="Angsana New" w:hAnsi="Angsana New"/>
        <w:b/>
        <w:bCs/>
        <w:sz w:val="30"/>
        <w:szCs w:val="30"/>
        <w:cs/>
      </w:rPr>
      <w:t>ยูนิเวนเจอร์ จำกัด (มหาชน) และบริษัทย่อย</w:t>
    </w:r>
  </w:p>
  <w:p w14:paraId="3EDE14C7" w14:textId="77777777" w:rsidR="00574C5B" w:rsidRPr="00FF2798" w:rsidRDefault="00574C5B" w:rsidP="00574C5B">
    <w:pPr>
      <w:ind w:left="360" w:hanging="990"/>
      <w:rPr>
        <w:rFonts w:ascii="Angsana New" w:hAnsi="Angsana New"/>
        <w:b/>
        <w:bCs/>
        <w:sz w:val="30"/>
        <w:szCs w:val="30"/>
        <w:cs/>
      </w:rPr>
    </w:pPr>
    <w:r w:rsidRPr="00FF2798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F2798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8CFE51E" w14:textId="77777777" w:rsidR="00574C5B" w:rsidRPr="00FF2798" w:rsidRDefault="00574C5B" w:rsidP="00574C5B">
    <w:pPr>
      <w:pStyle w:val="Header"/>
      <w:tabs>
        <w:tab w:val="clear" w:pos="4536"/>
        <w:tab w:val="clear" w:pos="9072"/>
      </w:tabs>
      <w:ind w:left="360" w:hanging="990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0A958D0A" w14:textId="77777777" w:rsidR="00574C5B" w:rsidRPr="00B54F41" w:rsidRDefault="00574C5B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05CB5" w14:textId="77777777" w:rsidR="006972C9" w:rsidRPr="00745CBB" w:rsidRDefault="006972C9" w:rsidP="000965F0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4A15615" w14:textId="7DFDA5DA" w:rsidR="006972C9" w:rsidRPr="00745CBB" w:rsidRDefault="006972C9" w:rsidP="0001767A">
    <w:pPr>
      <w:rPr>
        <w:rFonts w:ascii="Angsana New" w:hAnsi="Angsana New"/>
        <w:b/>
        <w:bCs/>
        <w:sz w:val="30"/>
        <w:szCs w:val="30"/>
        <w:cs/>
      </w:rPr>
    </w:pPr>
    <w:r w:rsidRPr="00745CBB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745CBB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C7044AA" w14:textId="36FCBCEA" w:rsidR="006972C9" w:rsidRPr="00745CBB" w:rsidRDefault="006972C9" w:rsidP="0001767A">
    <w:pPr>
      <w:rPr>
        <w:rFonts w:ascii="Angsana New" w:hAnsi="Angsana New"/>
        <w:b/>
        <w:bCs/>
        <w:sz w:val="30"/>
        <w:szCs w:val="30"/>
      </w:rPr>
    </w:pPr>
    <w:r w:rsidRPr="00745CBB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745CBB">
      <w:rPr>
        <w:rFonts w:ascii="Angsana New" w:hAnsi="Angsana New"/>
        <w:b/>
        <w:bCs/>
        <w:sz w:val="30"/>
        <w:szCs w:val="30"/>
        <w:cs/>
      </w:rPr>
      <w:t>สิ้นสุดวันที่ 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>
      <w:rPr>
        <w:rFonts w:ascii="Angsana New" w:hAnsi="Angsana New"/>
        <w:b/>
        <w:bCs/>
        <w:sz w:val="30"/>
        <w:szCs w:val="30"/>
      </w:rPr>
      <w:t xml:space="preserve"> 256</w:t>
    </w:r>
    <w:r w:rsidR="00DA1EB3">
      <w:rPr>
        <w:rFonts w:ascii="Angsana New" w:hAnsi="Angsana New"/>
        <w:b/>
        <w:bCs/>
        <w:sz w:val="30"/>
        <w:szCs w:val="30"/>
      </w:rPr>
      <w:t>5</w:t>
    </w:r>
    <w:r w:rsidRPr="00745CBB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6A06E9D9" w14:textId="77777777" w:rsidR="006972C9" w:rsidRPr="0001767A" w:rsidRDefault="006972C9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69244C5"/>
    <w:multiLevelType w:val="hybridMultilevel"/>
    <w:tmpl w:val="502287CC"/>
    <w:lvl w:ilvl="0" w:tplc="313AD34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13441"/>
    <w:multiLevelType w:val="hybridMultilevel"/>
    <w:tmpl w:val="767E46F4"/>
    <w:lvl w:ilvl="0" w:tplc="5FD60F0C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2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8" w15:restartNumberingAfterBreak="0">
    <w:nsid w:val="5D5A11CC"/>
    <w:multiLevelType w:val="hybridMultilevel"/>
    <w:tmpl w:val="F0882B84"/>
    <w:lvl w:ilvl="0" w:tplc="02A8392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3"/>
  </w:num>
  <w:num w:numId="2">
    <w:abstractNumId w:val="24"/>
  </w:num>
  <w:num w:numId="3">
    <w:abstractNumId w:val="39"/>
  </w:num>
  <w:num w:numId="4">
    <w:abstractNumId w:val="35"/>
  </w:num>
  <w:num w:numId="5">
    <w:abstractNumId w:val="36"/>
  </w:num>
  <w:num w:numId="6">
    <w:abstractNumId w:val="3"/>
  </w:num>
  <w:num w:numId="7">
    <w:abstractNumId w:val="17"/>
  </w:num>
  <w:num w:numId="8">
    <w:abstractNumId w:val="4"/>
  </w:num>
  <w:num w:numId="9">
    <w:abstractNumId w:val="22"/>
  </w:num>
  <w:num w:numId="10">
    <w:abstractNumId w:val="48"/>
  </w:num>
  <w:num w:numId="11">
    <w:abstractNumId w:val="27"/>
  </w:num>
  <w:num w:numId="12">
    <w:abstractNumId w:val="30"/>
  </w:num>
  <w:num w:numId="13">
    <w:abstractNumId w:val="12"/>
  </w:num>
  <w:num w:numId="14">
    <w:abstractNumId w:val="6"/>
  </w:num>
  <w:num w:numId="15">
    <w:abstractNumId w:val="32"/>
  </w:num>
  <w:num w:numId="16">
    <w:abstractNumId w:val="11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6"/>
  </w:num>
  <w:num w:numId="21">
    <w:abstractNumId w:val="20"/>
  </w:num>
  <w:num w:numId="22">
    <w:abstractNumId w:val="15"/>
  </w:num>
  <w:num w:numId="23">
    <w:abstractNumId w:val="7"/>
  </w:num>
  <w:num w:numId="24">
    <w:abstractNumId w:val="19"/>
  </w:num>
  <w:num w:numId="25">
    <w:abstractNumId w:val="13"/>
  </w:num>
  <w:num w:numId="26">
    <w:abstractNumId w:val="5"/>
  </w:num>
  <w:num w:numId="27">
    <w:abstractNumId w:val="37"/>
  </w:num>
  <w:num w:numId="28">
    <w:abstractNumId w:val="26"/>
  </w:num>
  <w:num w:numId="29">
    <w:abstractNumId w:val="10"/>
  </w:num>
  <w:num w:numId="30">
    <w:abstractNumId w:val="21"/>
  </w:num>
  <w:num w:numId="31">
    <w:abstractNumId w:val="31"/>
  </w:num>
  <w:num w:numId="32">
    <w:abstractNumId w:val="9"/>
  </w:num>
  <w:num w:numId="33">
    <w:abstractNumId w:val="42"/>
  </w:num>
  <w:num w:numId="34">
    <w:abstractNumId w:val="14"/>
  </w:num>
  <w:num w:numId="35">
    <w:abstractNumId w:val="44"/>
  </w:num>
  <w:num w:numId="36">
    <w:abstractNumId w:val="34"/>
  </w:num>
  <w:num w:numId="3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7"/>
  </w:num>
  <w:num w:numId="39">
    <w:abstractNumId w:val="41"/>
  </w:num>
  <w:num w:numId="40">
    <w:abstractNumId w:val="33"/>
  </w:num>
  <w:num w:numId="4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45"/>
  </w:num>
  <w:num w:numId="44">
    <w:abstractNumId w:val="38"/>
  </w:num>
  <w:num w:numId="45">
    <w:abstractNumId w:val="25"/>
  </w:num>
  <w:num w:numId="46">
    <w:abstractNumId w:val="1"/>
  </w:num>
  <w:num w:numId="47">
    <w:abstractNumId w:val="29"/>
  </w:num>
  <w:num w:numId="48">
    <w:abstractNumId w:val="43"/>
  </w:num>
  <w:num w:numId="49">
    <w:abstractNumId w:val="8"/>
  </w:num>
  <w:num w:numId="50">
    <w:abstractNumId w:val="4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1BA"/>
    <w:rsid w:val="0000139A"/>
    <w:rsid w:val="000014D0"/>
    <w:rsid w:val="00001775"/>
    <w:rsid w:val="00001937"/>
    <w:rsid w:val="00001BBA"/>
    <w:rsid w:val="000021C8"/>
    <w:rsid w:val="000025E1"/>
    <w:rsid w:val="00002603"/>
    <w:rsid w:val="0000271E"/>
    <w:rsid w:val="000028AE"/>
    <w:rsid w:val="0000299F"/>
    <w:rsid w:val="00002C17"/>
    <w:rsid w:val="00002C4A"/>
    <w:rsid w:val="00002DC7"/>
    <w:rsid w:val="00002F93"/>
    <w:rsid w:val="0000323F"/>
    <w:rsid w:val="00003315"/>
    <w:rsid w:val="0000348B"/>
    <w:rsid w:val="00003506"/>
    <w:rsid w:val="0000363C"/>
    <w:rsid w:val="000037C7"/>
    <w:rsid w:val="000038C6"/>
    <w:rsid w:val="00003A03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4A"/>
    <w:rsid w:val="000063C9"/>
    <w:rsid w:val="0000642C"/>
    <w:rsid w:val="00006455"/>
    <w:rsid w:val="00006869"/>
    <w:rsid w:val="00006B1B"/>
    <w:rsid w:val="000070B2"/>
    <w:rsid w:val="000071B8"/>
    <w:rsid w:val="000074F1"/>
    <w:rsid w:val="00007B35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7D1"/>
    <w:rsid w:val="000148E3"/>
    <w:rsid w:val="00015089"/>
    <w:rsid w:val="00015131"/>
    <w:rsid w:val="00015683"/>
    <w:rsid w:val="00015BF1"/>
    <w:rsid w:val="00015C24"/>
    <w:rsid w:val="00015C52"/>
    <w:rsid w:val="00015E8E"/>
    <w:rsid w:val="00015FDF"/>
    <w:rsid w:val="000162D2"/>
    <w:rsid w:val="000165D0"/>
    <w:rsid w:val="000169A8"/>
    <w:rsid w:val="0001701B"/>
    <w:rsid w:val="00017040"/>
    <w:rsid w:val="000170A3"/>
    <w:rsid w:val="000173E8"/>
    <w:rsid w:val="0001767A"/>
    <w:rsid w:val="00017A50"/>
    <w:rsid w:val="00017C81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9A9"/>
    <w:rsid w:val="00022A34"/>
    <w:rsid w:val="00022B34"/>
    <w:rsid w:val="00022BE0"/>
    <w:rsid w:val="00022DAD"/>
    <w:rsid w:val="00023152"/>
    <w:rsid w:val="00023490"/>
    <w:rsid w:val="000235CF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B8E"/>
    <w:rsid w:val="00024C62"/>
    <w:rsid w:val="00024D8C"/>
    <w:rsid w:val="00024E2F"/>
    <w:rsid w:val="000251E3"/>
    <w:rsid w:val="00025585"/>
    <w:rsid w:val="0002580C"/>
    <w:rsid w:val="00026132"/>
    <w:rsid w:val="0002669B"/>
    <w:rsid w:val="00026951"/>
    <w:rsid w:val="00026AA4"/>
    <w:rsid w:val="00026C33"/>
    <w:rsid w:val="00026DE1"/>
    <w:rsid w:val="000270C2"/>
    <w:rsid w:val="00027119"/>
    <w:rsid w:val="00027379"/>
    <w:rsid w:val="000274C2"/>
    <w:rsid w:val="00027601"/>
    <w:rsid w:val="0002768A"/>
    <w:rsid w:val="00027839"/>
    <w:rsid w:val="00027842"/>
    <w:rsid w:val="000278C7"/>
    <w:rsid w:val="0002793F"/>
    <w:rsid w:val="00027BB2"/>
    <w:rsid w:val="00027D59"/>
    <w:rsid w:val="00027F5E"/>
    <w:rsid w:val="00030031"/>
    <w:rsid w:val="0003043B"/>
    <w:rsid w:val="00030445"/>
    <w:rsid w:val="00030A6B"/>
    <w:rsid w:val="00030CCD"/>
    <w:rsid w:val="00030CE9"/>
    <w:rsid w:val="00030E12"/>
    <w:rsid w:val="000312E1"/>
    <w:rsid w:val="00031B75"/>
    <w:rsid w:val="00031C62"/>
    <w:rsid w:val="00031E9B"/>
    <w:rsid w:val="00031EB4"/>
    <w:rsid w:val="00031FA7"/>
    <w:rsid w:val="00032105"/>
    <w:rsid w:val="00032201"/>
    <w:rsid w:val="00032219"/>
    <w:rsid w:val="00032614"/>
    <w:rsid w:val="0003267C"/>
    <w:rsid w:val="00032CA9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32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91"/>
    <w:rsid w:val="000408C4"/>
    <w:rsid w:val="00040A21"/>
    <w:rsid w:val="00040AE4"/>
    <w:rsid w:val="00041057"/>
    <w:rsid w:val="00041192"/>
    <w:rsid w:val="000411DA"/>
    <w:rsid w:val="000412F6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3FBB"/>
    <w:rsid w:val="0004411B"/>
    <w:rsid w:val="00044392"/>
    <w:rsid w:val="000444AB"/>
    <w:rsid w:val="00044550"/>
    <w:rsid w:val="000447B5"/>
    <w:rsid w:val="00044A0E"/>
    <w:rsid w:val="00044CDD"/>
    <w:rsid w:val="00044D89"/>
    <w:rsid w:val="00044EF3"/>
    <w:rsid w:val="00045049"/>
    <w:rsid w:val="00045054"/>
    <w:rsid w:val="000450C2"/>
    <w:rsid w:val="000455D5"/>
    <w:rsid w:val="000457E9"/>
    <w:rsid w:val="00045845"/>
    <w:rsid w:val="000458A5"/>
    <w:rsid w:val="00045BDF"/>
    <w:rsid w:val="00045C04"/>
    <w:rsid w:val="00045C94"/>
    <w:rsid w:val="00046032"/>
    <w:rsid w:val="0004633F"/>
    <w:rsid w:val="00046381"/>
    <w:rsid w:val="00046404"/>
    <w:rsid w:val="00046693"/>
    <w:rsid w:val="0004679E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47F98"/>
    <w:rsid w:val="00050CAA"/>
    <w:rsid w:val="0005130C"/>
    <w:rsid w:val="00051854"/>
    <w:rsid w:val="00051C1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4B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557"/>
    <w:rsid w:val="0005684E"/>
    <w:rsid w:val="000568E3"/>
    <w:rsid w:val="00056B35"/>
    <w:rsid w:val="00056BAA"/>
    <w:rsid w:val="00056BB6"/>
    <w:rsid w:val="00057213"/>
    <w:rsid w:val="00057396"/>
    <w:rsid w:val="0005757A"/>
    <w:rsid w:val="000579F8"/>
    <w:rsid w:val="00057AF8"/>
    <w:rsid w:val="00057BE7"/>
    <w:rsid w:val="00057D02"/>
    <w:rsid w:val="000601EB"/>
    <w:rsid w:val="00060A6B"/>
    <w:rsid w:val="00060A74"/>
    <w:rsid w:val="00060D49"/>
    <w:rsid w:val="00060E27"/>
    <w:rsid w:val="00060FC0"/>
    <w:rsid w:val="00060FC7"/>
    <w:rsid w:val="000612BF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26"/>
    <w:rsid w:val="0006364D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822"/>
    <w:rsid w:val="000659B7"/>
    <w:rsid w:val="00065CF4"/>
    <w:rsid w:val="00065DAB"/>
    <w:rsid w:val="0006616F"/>
    <w:rsid w:val="0006632A"/>
    <w:rsid w:val="00066331"/>
    <w:rsid w:val="0006680E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63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3CD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4EFC"/>
    <w:rsid w:val="0007505A"/>
    <w:rsid w:val="00075792"/>
    <w:rsid w:val="000758E2"/>
    <w:rsid w:val="000760AE"/>
    <w:rsid w:val="00076242"/>
    <w:rsid w:val="00076302"/>
    <w:rsid w:val="000766DC"/>
    <w:rsid w:val="000767D3"/>
    <w:rsid w:val="00076B50"/>
    <w:rsid w:val="00076B6A"/>
    <w:rsid w:val="00076C8C"/>
    <w:rsid w:val="00076CDA"/>
    <w:rsid w:val="00077204"/>
    <w:rsid w:val="000775A3"/>
    <w:rsid w:val="000776E0"/>
    <w:rsid w:val="00077A1C"/>
    <w:rsid w:val="00077A2E"/>
    <w:rsid w:val="00077B28"/>
    <w:rsid w:val="00077F78"/>
    <w:rsid w:val="00077FE2"/>
    <w:rsid w:val="0008014F"/>
    <w:rsid w:val="00080338"/>
    <w:rsid w:val="00080722"/>
    <w:rsid w:val="0008081C"/>
    <w:rsid w:val="00080AF5"/>
    <w:rsid w:val="00080B12"/>
    <w:rsid w:val="00080BE9"/>
    <w:rsid w:val="00080EA8"/>
    <w:rsid w:val="0008143C"/>
    <w:rsid w:val="000818E1"/>
    <w:rsid w:val="00081BBA"/>
    <w:rsid w:val="00081CDC"/>
    <w:rsid w:val="00081E4E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B8F"/>
    <w:rsid w:val="00083D31"/>
    <w:rsid w:val="00083E04"/>
    <w:rsid w:val="00083F0B"/>
    <w:rsid w:val="00084459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6D1"/>
    <w:rsid w:val="0008574E"/>
    <w:rsid w:val="000859EB"/>
    <w:rsid w:val="00085B2B"/>
    <w:rsid w:val="00085B54"/>
    <w:rsid w:val="00085D23"/>
    <w:rsid w:val="00085D6A"/>
    <w:rsid w:val="00085D86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16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0B9"/>
    <w:rsid w:val="00093238"/>
    <w:rsid w:val="0009347C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C09"/>
    <w:rsid w:val="00095D4E"/>
    <w:rsid w:val="00095DDF"/>
    <w:rsid w:val="00095E97"/>
    <w:rsid w:val="00095EBF"/>
    <w:rsid w:val="00096284"/>
    <w:rsid w:val="000965F0"/>
    <w:rsid w:val="000970B0"/>
    <w:rsid w:val="000979B4"/>
    <w:rsid w:val="00097FD3"/>
    <w:rsid w:val="000A0104"/>
    <w:rsid w:val="000A060C"/>
    <w:rsid w:val="000A0B41"/>
    <w:rsid w:val="000A0BB1"/>
    <w:rsid w:val="000A0C06"/>
    <w:rsid w:val="000A0D4C"/>
    <w:rsid w:val="000A0DF0"/>
    <w:rsid w:val="000A0F7A"/>
    <w:rsid w:val="000A0FBB"/>
    <w:rsid w:val="000A107C"/>
    <w:rsid w:val="000A10EC"/>
    <w:rsid w:val="000A1249"/>
    <w:rsid w:val="000A12A1"/>
    <w:rsid w:val="000A1544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3E1"/>
    <w:rsid w:val="000A3B02"/>
    <w:rsid w:val="000A3CA5"/>
    <w:rsid w:val="000A3DD8"/>
    <w:rsid w:val="000A4170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469"/>
    <w:rsid w:val="000A6CFD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28B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5A"/>
    <w:rsid w:val="000B4289"/>
    <w:rsid w:val="000B44B7"/>
    <w:rsid w:val="000B4567"/>
    <w:rsid w:val="000B469A"/>
    <w:rsid w:val="000B4C3E"/>
    <w:rsid w:val="000B4EAE"/>
    <w:rsid w:val="000B52F1"/>
    <w:rsid w:val="000B58C4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B03"/>
    <w:rsid w:val="000B7C70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14"/>
    <w:rsid w:val="000C2274"/>
    <w:rsid w:val="000C23C5"/>
    <w:rsid w:val="000C23C6"/>
    <w:rsid w:val="000C2663"/>
    <w:rsid w:val="000C2815"/>
    <w:rsid w:val="000C29BB"/>
    <w:rsid w:val="000C29C3"/>
    <w:rsid w:val="000C2BCB"/>
    <w:rsid w:val="000C2D84"/>
    <w:rsid w:val="000C2FD6"/>
    <w:rsid w:val="000C2FFF"/>
    <w:rsid w:val="000C32A5"/>
    <w:rsid w:val="000C3425"/>
    <w:rsid w:val="000C3467"/>
    <w:rsid w:val="000C3501"/>
    <w:rsid w:val="000C3AF9"/>
    <w:rsid w:val="000C3BE1"/>
    <w:rsid w:val="000C4390"/>
    <w:rsid w:val="000C45B9"/>
    <w:rsid w:val="000C46EA"/>
    <w:rsid w:val="000C471D"/>
    <w:rsid w:val="000C47FB"/>
    <w:rsid w:val="000C4A55"/>
    <w:rsid w:val="000C4AF2"/>
    <w:rsid w:val="000C4DF0"/>
    <w:rsid w:val="000C5095"/>
    <w:rsid w:val="000C534C"/>
    <w:rsid w:val="000C53B8"/>
    <w:rsid w:val="000C5567"/>
    <w:rsid w:val="000C5878"/>
    <w:rsid w:val="000C5C6F"/>
    <w:rsid w:val="000C5CC0"/>
    <w:rsid w:val="000C5F1E"/>
    <w:rsid w:val="000C5FAF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726"/>
    <w:rsid w:val="000D1EEA"/>
    <w:rsid w:val="000D2010"/>
    <w:rsid w:val="000D20F7"/>
    <w:rsid w:val="000D228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4F5F"/>
    <w:rsid w:val="000D56E2"/>
    <w:rsid w:val="000D573C"/>
    <w:rsid w:val="000D575B"/>
    <w:rsid w:val="000D59B6"/>
    <w:rsid w:val="000D5EDC"/>
    <w:rsid w:val="000D67F4"/>
    <w:rsid w:val="000D67FC"/>
    <w:rsid w:val="000D6971"/>
    <w:rsid w:val="000D6CAC"/>
    <w:rsid w:val="000D6EFE"/>
    <w:rsid w:val="000D7A07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6F1"/>
    <w:rsid w:val="000E0C03"/>
    <w:rsid w:val="000E108F"/>
    <w:rsid w:val="000E1236"/>
    <w:rsid w:val="000E13A5"/>
    <w:rsid w:val="000E1545"/>
    <w:rsid w:val="000E15E7"/>
    <w:rsid w:val="000E1633"/>
    <w:rsid w:val="000E1C85"/>
    <w:rsid w:val="000E1F05"/>
    <w:rsid w:val="000E2342"/>
    <w:rsid w:val="000E2707"/>
    <w:rsid w:val="000E2A50"/>
    <w:rsid w:val="000E2C34"/>
    <w:rsid w:val="000E2E84"/>
    <w:rsid w:val="000E30D7"/>
    <w:rsid w:val="000E31DA"/>
    <w:rsid w:val="000E3352"/>
    <w:rsid w:val="000E3683"/>
    <w:rsid w:val="000E374F"/>
    <w:rsid w:val="000E376B"/>
    <w:rsid w:val="000E37F1"/>
    <w:rsid w:val="000E3996"/>
    <w:rsid w:val="000E39A9"/>
    <w:rsid w:val="000E3B80"/>
    <w:rsid w:val="000E3E2A"/>
    <w:rsid w:val="000E4150"/>
    <w:rsid w:val="000E4369"/>
    <w:rsid w:val="000E4673"/>
    <w:rsid w:val="000E48B9"/>
    <w:rsid w:val="000E49CB"/>
    <w:rsid w:val="000E4A8F"/>
    <w:rsid w:val="000E4CA7"/>
    <w:rsid w:val="000E4D5B"/>
    <w:rsid w:val="000E504E"/>
    <w:rsid w:val="000E5130"/>
    <w:rsid w:val="000E515D"/>
    <w:rsid w:val="000E5D4E"/>
    <w:rsid w:val="000E5FED"/>
    <w:rsid w:val="000E616C"/>
    <w:rsid w:val="000E61D3"/>
    <w:rsid w:val="000E69E7"/>
    <w:rsid w:val="000E6D2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595"/>
    <w:rsid w:val="000F1631"/>
    <w:rsid w:val="000F1653"/>
    <w:rsid w:val="000F1749"/>
    <w:rsid w:val="000F1858"/>
    <w:rsid w:val="000F18A2"/>
    <w:rsid w:val="000F191B"/>
    <w:rsid w:val="000F1A35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E7D"/>
    <w:rsid w:val="000F3EDF"/>
    <w:rsid w:val="000F3FB7"/>
    <w:rsid w:val="000F461A"/>
    <w:rsid w:val="000F495D"/>
    <w:rsid w:val="000F4AF3"/>
    <w:rsid w:val="000F4B40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11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971"/>
    <w:rsid w:val="00101CA7"/>
    <w:rsid w:val="00101E1D"/>
    <w:rsid w:val="00102013"/>
    <w:rsid w:val="001022AD"/>
    <w:rsid w:val="00102366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7D4"/>
    <w:rsid w:val="001048E5"/>
    <w:rsid w:val="00104C69"/>
    <w:rsid w:val="00104D27"/>
    <w:rsid w:val="0010506A"/>
    <w:rsid w:val="0010514E"/>
    <w:rsid w:val="001054C5"/>
    <w:rsid w:val="0010559D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92E"/>
    <w:rsid w:val="00107DE3"/>
    <w:rsid w:val="00107E97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E8F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412"/>
    <w:rsid w:val="0011769C"/>
    <w:rsid w:val="001177B8"/>
    <w:rsid w:val="00117D6F"/>
    <w:rsid w:val="00117D80"/>
    <w:rsid w:val="00117E2F"/>
    <w:rsid w:val="001202E8"/>
    <w:rsid w:val="00120737"/>
    <w:rsid w:val="001208CC"/>
    <w:rsid w:val="00120924"/>
    <w:rsid w:val="0012096E"/>
    <w:rsid w:val="00120C4E"/>
    <w:rsid w:val="00120C72"/>
    <w:rsid w:val="00120F70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2F28"/>
    <w:rsid w:val="0012306E"/>
    <w:rsid w:val="00123255"/>
    <w:rsid w:val="00123286"/>
    <w:rsid w:val="001235D9"/>
    <w:rsid w:val="001237CA"/>
    <w:rsid w:val="00123DE9"/>
    <w:rsid w:val="00123F22"/>
    <w:rsid w:val="00123F44"/>
    <w:rsid w:val="001242A7"/>
    <w:rsid w:val="00124934"/>
    <w:rsid w:val="00124A2D"/>
    <w:rsid w:val="00124B29"/>
    <w:rsid w:val="00124C15"/>
    <w:rsid w:val="00124CFC"/>
    <w:rsid w:val="00124D0F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369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00C"/>
    <w:rsid w:val="0013717D"/>
    <w:rsid w:val="001374CE"/>
    <w:rsid w:val="0013750E"/>
    <w:rsid w:val="00137742"/>
    <w:rsid w:val="001377A8"/>
    <w:rsid w:val="00137E0A"/>
    <w:rsid w:val="00140068"/>
    <w:rsid w:val="00140204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479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22E"/>
    <w:rsid w:val="0014463C"/>
    <w:rsid w:val="00144679"/>
    <w:rsid w:val="00144AD3"/>
    <w:rsid w:val="00144BAC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7A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3C7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6CE5"/>
    <w:rsid w:val="00157366"/>
    <w:rsid w:val="0015739C"/>
    <w:rsid w:val="001579AB"/>
    <w:rsid w:val="00157A96"/>
    <w:rsid w:val="00157BF6"/>
    <w:rsid w:val="00157C12"/>
    <w:rsid w:val="00157CE6"/>
    <w:rsid w:val="00157F95"/>
    <w:rsid w:val="00160191"/>
    <w:rsid w:val="00160951"/>
    <w:rsid w:val="00160BA7"/>
    <w:rsid w:val="001611BD"/>
    <w:rsid w:val="00161341"/>
    <w:rsid w:val="0016135F"/>
    <w:rsid w:val="001616F2"/>
    <w:rsid w:val="00161712"/>
    <w:rsid w:val="001617F2"/>
    <w:rsid w:val="0016192E"/>
    <w:rsid w:val="00161A49"/>
    <w:rsid w:val="00161B4C"/>
    <w:rsid w:val="00161C59"/>
    <w:rsid w:val="0016223C"/>
    <w:rsid w:val="00162480"/>
    <w:rsid w:val="00162A47"/>
    <w:rsid w:val="00162B69"/>
    <w:rsid w:val="00162E95"/>
    <w:rsid w:val="001630C1"/>
    <w:rsid w:val="001630EE"/>
    <w:rsid w:val="0016317C"/>
    <w:rsid w:val="00163203"/>
    <w:rsid w:val="00163268"/>
    <w:rsid w:val="001633D9"/>
    <w:rsid w:val="00163AF2"/>
    <w:rsid w:val="00163CC3"/>
    <w:rsid w:val="00163D1D"/>
    <w:rsid w:val="00163D68"/>
    <w:rsid w:val="00163DD4"/>
    <w:rsid w:val="00164212"/>
    <w:rsid w:val="00164603"/>
    <w:rsid w:val="00164764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63D6"/>
    <w:rsid w:val="00166F60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9D2"/>
    <w:rsid w:val="00171B0B"/>
    <w:rsid w:val="00171CD3"/>
    <w:rsid w:val="00172499"/>
    <w:rsid w:val="0017249C"/>
    <w:rsid w:val="00172511"/>
    <w:rsid w:val="00172788"/>
    <w:rsid w:val="001727E4"/>
    <w:rsid w:val="0017283A"/>
    <w:rsid w:val="00172963"/>
    <w:rsid w:val="00172DAE"/>
    <w:rsid w:val="00172EAF"/>
    <w:rsid w:val="00172FEE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36C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6DB7"/>
    <w:rsid w:val="0017747C"/>
    <w:rsid w:val="00177972"/>
    <w:rsid w:val="00177F0E"/>
    <w:rsid w:val="001800D6"/>
    <w:rsid w:val="00180211"/>
    <w:rsid w:val="00180906"/>
    <w:rsid w:val="0018090D"/>
    <w:rsid w:val="00180A6C"/>
    <w:rsid w:val="00180AD9"/>
    <w:rsid w:val="00180C65"/>
    <w:rsid w:val="00180D37"/>
    <w:rsid w:val="00180E14"/>
    <w:rsid w:val="00181033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1FE6"/>
    <w:rsid w:val="001821D5"/>
    <w:rsid w:val="0018222F"/>
    <w:rsid w:val="0018223E"/>
    <w:rsid w:val="00182326"/>
    <w:rsid w:val="00182871"/>
    <w:rsid w:val="0018297B"/>
    <w:rsid w:val="0018310D"/>
    <w:rsid w:val="00183406"/>
    <w:rsid w:val="001834E1"/>
    <w:rsid w:val="00184151"/>
    <w:rsid w:val="0018429F"/>
    <w:rsid w:val="001843D4"/>
    <w:rsid w:val="0018498C"/>
    <w:rsid w:val="00184C5F"/>
    <w:rsid w:val="00184CBE"/>
    <w:rsid w:val="00185400"/>
    <w:rsid w:val="00185503"/>
    <w:rsid w:val="00185615"/>
    <w:rsid w:val="001856CC"/>
    <w:rsid w:val="00185789"/>
    <w:rsid w:val="00185BC0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10C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486"/>
    <w:rsid w:val="00190806"/>
    <w:rsid w:val="00190B28"/>
    <w:rsid w:val="00190F82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E2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BF"/>
    <w:rsid w:val="001951C5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97D9E"/>
    <w:rsid w:val="001A0040"/>
    <w:rsid w:val="001A008B"/>
    <w:rsid w:val="001A00D8"/>
    <w:rsid w:val="001A0A27"/>
    <w:rsid w:val="001A0CB2"/>
    <w:rsid w:val="001A0DC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67"/>
    <w:rsid w:val="001A7A7D"/>
    <w:rsid w:val="001A7C24"/>
    <w:rsid w:val="001A7D31"/>
    <w:rsid w:val="001A7E12"/>
    <w:rsid w:val="001A7F4D"/>
    <w:rsid w:val="001B021B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246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3E5F"/>
    <w:rsid w:val="001B41CB"/>
    <w:rsid w:val="001B4305"/>
    <w:rsid w:val="001B4422"/>
    <w:rsid w:val="001B4448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361"/>
    <w:rsid w:val="001B5A7A"/>
    <w:rsid w:val="001B5BF3"/>
    <w:rsid w:val="001B63FF"/>
    <w:rsid w:val="001B6592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33A"/>
    <w:rsid w:val="001C0537"/>
    <w:rsid w:val="001C069E"/>
    <w:rsid w:val="001C08A2"/>
    <w:rsid w:val="001C093F"/>
    <w:rsid w:val="001C096A"/>
    <w:rsid w:val="001C0B02"/>
    <w:rsid w:val="001C0F9B"/>
    <w:rsid w:val="001C12C6"/>
    <w:rsid w:val="001C1609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39"/>
    <w:rsid w:val="001C3CC8"/>
    <w:rsid w:val="001C41DB"/>
    <w:rsid w:val="001C464E"/>
    <w:rsid w:val="001C482D"/>
    <w:rsid w:val="001C4981"/>
    <w:rsid w:val="001C4E5E"/>
    <w:rsid w:val="001C50A8"/>
    <w:rsid w:val="001C515B"/>
    <w:rsid w:val="001C5769"/>
    <w:rsid w:val="001C581E"/>
    <w:rsid w:val="001C5AC5"/>
    <w:rsid w:val="001C5BBF"/>
    <w:rsid w:val="001C5CAA"/>
    <w:rsid w:val="001C60B4"/>
    <w:rsid w:val="001C6315"/>
    <w:rsid w:val="001C68B6"/>
    <w:rsid w:val="001C6913"/>
    <w:rsid w:val="001C69AA"/>
    <w:rsid w:val="001C69BC"/>
    <w:rsid w:val="001C6B2D"/>
    <w:rsid w:val="001C6C81"/>
    <w:rsid w:val="001C74F6"/>
    <w:rsid w:val="001C7839"/>
    <w:rsid w:val="001C78F0"/>
    <w:rsid w:val="001C7A46"/>
    <w:rsid w:val="001C7E3E"/>
    <w:rsid w:val="001D00E3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ABF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2D"/>
    <w:rsid w:val="001E0CE4"/>
    <w:rsid w:val="001E0F12"/>
    <w:rsid w:val="001E152F"/>
    <w:rsid w:val="001E1990"/>
    <w:rsid w:val="001E1A98"/>
    <w:rsid w:val="001E1B3B"/>
    <w:rsid w:val="001E1BB7"/>
    <w:rsid w:val="001E1E19"/>
    <w:rsid w:val="001E1E33"/>
    <w:rsid w:val="001E202D"/>
    <w:rsid w:val="001E2215"/>
    <w:rsid w:val="001E227F"/>
    <w:rsid w:val="001E24B2"/>
    <w:rsid w:val="001E2554"/>
    <w:rsid w:val="001E28CC"/>
    <w:rsid w:val="001E2A71"/>
    <w:rsid w:val="001E2AA5"/>
    <w:rsid w:val="001E2D31"/>
    <w:rsid w:val="001E375C"/>
    <w:rsid w:val="001E3E30"/>
    <w:rsid w:val="001E443F"/>
    <w:rsid w:val="001E4A7D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6FCD"/>
    <w:rsid w:val="001E728F"/>
    <w:rsid w:val="001E729C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1"/>
    <w:rsid w:val="001F0D5A"/>
    <w:rsid w:val="001F0DC8"/>
    <w:rsid w:val="001F1040"/>
    <w:rsid w:val="001F10B2"/>
    <w:rsid w:val="001F134A"/>
    <w:rsid w:val="001F1403"/>
    <w:rsid w:val="001F14E3"/>
    <w:rsid w:val="001F15E5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47C"/>
    <w:rsid w:val="001F2658"/>
    <w:rsid w:val="001F2669"/>
    <w:rsid w:val="001F2812"/>
    <w:rsid w:val="001F291F"/>
    <w:rsid w:val="001F2B97"/>
    <w:rsid w:val="001F2BBE"/>
    <w:rsid w:val="001F2D69"/>
    <w:rsid w:val="001F2D86"/>
    <w:rsid w:val="001F33B1"/>
    <w:rsid w:val="001F3920"/>
    <w:rsid w:val="001F3C78"/>
    <w:rsid w:val="001F4037"/>
    <w:rsid w:val="001F424C"/>
    <w:rsid w:val="001F42DE"/>
    <w:rsid w:val="001F4352"/>
    <w:rsid w:val="001F4597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688A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1A8"/>
    <w:rsid w:val="0020120A"/>
    <w:rsid w:val="00201B5C"/>
    <w:rsid w:val="00201E00"/>
    <w:rsid w:val="002020D2"/>
    <w:rsid w:val="002027E8"/>
    <w:rsid w:val="00202A27"/>
    <w:rsid w:val="00202A61"/>
    <w:rsid w:val="00202FD6"/>
    <w:rsid w:val="00203050"/>
    <w:rsid w:val="002035A8"/>
    <w:rsid w:val="00203635"/>
    <w:rsid w:val="00203B9F"/>
    <w:rsid w:val="00204037"/>
    <w:rsid w:val="002045C3"/>
    <w:rsid w:val="00204D7A"/>
    <w:rsid w:val="00205390"/>
    <w:rsid w:val="0020550E"/>
    <w:rsid w:val="00205770"/>
    <w:rsid w:val="002057C8"/>
    <w:rsid w:val="00205B2B"/>
    <w:rsid w:val="0020621F"/>
    <w:rsid w:val="0020626D"/>
    <w:rsid w:val="002066DE"/>
    <w:rsid w:val="0020690E"/>
    <w:rsid w:val="00206916"/>
    <w:rsid w:val="00206B6A"/>
    <w:rsid w:val="00206BD7"/>
    <w:rsid w:val="00206DBA"/>
    <w:rsid w:val="00206E1F"/>
    <w:rsid w:val="00206EFC"/>
    <w:rsid w:val="00206F14"/>
    <w:rsid w:val="002070D8"/>
    <w:rsid w:val="0020743F"/>
    <w:rsid w:val="002074CB"/>
    <w:rsid w:val="00210089"/>
    <w:rsid w:val="00210746"/>
    <w:rsid w:val="0021078D"/>
    <w:rsid w:val="00210907"/>
    <w:rsid w:val="00210F45"/>
    <w:rsid w:val="0021112C"/>
    <w:rsid w:val="0021144C"/>
    <w:rsid w:val="0021145D"/>
    <w:rsid w:val="0021164C"/>
    <w:rsid w:val="00211990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636"/>
    <w:rsid w:val="00213C46"/>
    <w:rsid w:val="00213D82"/>
    <w:rsid w:val="00213FC2"/>
    <w:rsid w:val="002142CB"/>
    <w:rsid w:val="002146F5"/>
    <w:rsid w:val="002149ED"/>
    <w:rsid w:val="00215113"/>
    <w:rsid w:val="0021512E"/>
    <w:rsid w:val="0021522A"/>
    <w:rsid w:val="0021537E"/>
    <w:rsid w:val="00215409"/>
    <w:rsid w:val="00215513"/>
    <w:rsid w:val="002159CB"/>
    <w:rsid w:val="00215AF7"/>
    <w:rsid w:val="00215B25"/>
    <w:rsid w:val="00215B4F"/>
    <w:rsid w:val="00215D94"/>
    <w:rsid w:val="00215EE3"/>
    <w:rsid w:val="0021668D"/>
    <w:rsid w:val="0021676F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B6D"/>
    <w:rsid w:val="00217CD0"/>
    <w:rsid w:val="0022019B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0CC"/>
    <w:rsid w:val="00225AC4"/>
    <w:rsid w:val="00225AE9"/>
    <w:rsid w:val="00225B0D"/>
    <w:rsid w:val="00226281"/>
    <w:rsid w:val="00226A14"/>
    <w:rsid w:val="00226BE3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577"/>
    <w:rsid w:val="0023170A"/>
    <w:rsid w:val="00231755"/>
    <w:rsid w:val="002319C2"/>
    <w:rsid w:val="00231C47"/>
    <w:rsid w:val="00231C68"/>
    <w:rsid w:val="00231DCD"/>
    <w:rsid w:val="0023257C"/>
    <w:rsid w:val="00232594"/>
    <w:rsid w:val="00232A7C"/>
    <w:rsid w:val="00232D1A"/>
    <w:rsid w:val="00232D71"/>
    <w:rsid w:val="00232D76"/>
    <w:rsid w:val="00232F01"/>
    <w:rsid w:val="00232F4C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91"/>
    <w:rsid w:val="00242AB3"/>
    <w:rsid w:val="00242DC7"/>
    <w:rsid w:val="00242FF7"/>
    <w:rsid w:val="002437C0"/>
    <w:rsid w:val="002439BA"/>
    <w:rsid w:val="00243C19"/>
    <w:rsid w:val="00243C45"/>
    <w:rsid w:val="00243CF9"/>
    <w:rsid w:val="00243D06"/>
    <w:rsid w:val="00243F96"/>
    <w:rsid w:val="0024403A"/>
    <w:rsid w:val="00244652"/>
    <w:rsid w:val="0024465A"/>
    <w:rsid w:val="002446E0"/>
    <w:rsid w:val="002447CC"/>
    <w:rsid w:val="00244995"/>
    <w:rsid w:val="00244A83"/>
    <w:rsid w:val="00244F6B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6F8D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80C"/>
    <w:rsid w:val="0025192D"/>
    <w:rsid w:val="00251A47"/>
    <w:rsid w:val="00251AF5"/>
    <w:rsid w:val="00251D05"/>
    <w:rsid w:val="00251FCF"/>
    <w:rsid w:val="0025205A"/>
    <w:rsid w:val="00252106"/>
    <w:rsid w:val="0025218D"/>
    <w:rsid w:val="00252269"/>
    <w:rsid w:val="00252647"/>
    <w:rsid w:val="00252BE3"/>
    <w:rsid w:val="00252BEB"/>
    <w:rsid w:val="00252DAD"/>
    <w:rsid w:val="00252E42"/>
    <w:rsid w:val="00252EE4"/>
    <w:rsid w:val="00253006"/>
    <w:rsid w:val="00253043"/>
    <w:rsid w:val="0025307A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6CA1"/>
    <w:rsid w:val="00256D76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074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206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963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493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42D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55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0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81E"/>
    <w:rsid w:val="00276C0A"/>
    <w:rsid w:val="00276D75"/>
    <w:rsid w:val="00276ED8"/>
    <w:rsid w:val="00276EE5"/>
    <w:rsid w:val="00276F2B"/>
    <w:rsid w:val="00276F9E"/>
    <w:rsid w:val="00277145"/>
    <w:rsid w:val="00277361"/>
    <w:rsid w:val="002773FE"/>
    <w:rsid w:val="00277529"/>
    <w:rsid w:val="00277634"/>
    <w:rsid w:val="002776E6"/>
    <w:rsid w:val="002779E4"/>
    <w:rsid w:val="00277C00"/>
    <w:rsid w:val="00277D29"/>
    <w:rsid w:val="00277E3F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3AA6"/>
    <w:rsid w:val="00284380"/>
    <w:rsid w:val="00284399"/>
    <w:rsid w:val="002846F8"/>
    <w:rsid w:val="00284905"/>
    <w:rsid w:val="00284A9A"/>
    <w:rsid w:val="00284CB4"/>
    <w:rsid w:val="00284D2E"/>
    <w:rsid w:val="00284E92"/>
    <w:rsid w:val="00284F00"/>
    <w:rsid w:val="00284FE0"/>
    <w:rsid w:val="00285068"/>
    <w:rsid w:val="002853FD"/>
    <w:rsid w:val="00285500"/>
    <w:rsid w:val="002855E9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7EE"/>
    <w:rsid w:val="0028684E"/>
    <w:rsid w:val="00286946"/>
    <w:rsid w:val="00286E90"/>
    <w:rsid w:val="0028713C"/>
    <w:rsid w:val="002877C5"/>
    <w:rsid w:val="002878B9"/>
    <w:rsid w:val="002879DF"/>
    <w:rsid w:val="00287A16"/>
    <w:rsid w:val="00287AF6"/>
    <w:rsid w:val="00287F3A"/>
    <w:rsid w:val="002903DD"/>
    <w:rsid w:val="00290531"/>
    <w:rsid w:val="0029054D"/>
    <w:rsid w:val="002907BA"/>
    <w:rsid w:val="002908F7"/>
    <w:rsid w:val="00290A72"/>
    <w:rsid w:val="00290A8F"/>
    <w:rsid w:val="00290DDB"/>
    <w:rsid w:val="00291383"/>
    <w:rsid w:val="002913DB"/>
    <w:rsid w:val="00291640"/>
    <w:rsid w:val="00291688"/>
    <w:rsid w:val="002916FD"/>
    <w:rsid w:val="00291752"/>
    <w:rsid w:val="00291E58"/>
    <w:rsid w:val="00291F20"/>
    <w:rsid w:val="00291F3A"/>
    <w:rsid w:val="00291F4C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06"/>
    <w:rsid w:val="00293747"/>
    <w:rsid w:val="00293EDC"/>
    <w:rsid w:val="00293EFE"/>
    <w:rsid w:val="00293F5B"/>
    <w:rsid w:val="002941C6"/>
    <w:rsid w:val="002942CA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CE"/>
    <w:rsid w:val="002A19FB"/>
    <w:rsid w:val="002A1C44"/>
    <w:rsid w:val="002A1D27"/>
    <w:rsid w:val="002A1F25"/>
    <w:rsid w:val="002A29B6"/>
    <w:rsid w:val="002A2F3E"/>
    <w:rsid w:val="002A300E"/>
    <w:rsid w:val="002A3079"/>
    <w:rsid w:val="002A30DA"/>
    <w:rsid w:val="002A328D"/>
    <w:rsid w:val="002A38DB"/>
    <w:rsid w:val="002A3BB4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AE"/>
    <w:rsid w:val="002A6CDA"/>
    <w:rsid w:val="002A70A4"/>
    <w:rsid w:val="002A719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0F0E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215"/>
    <w:rsid w:val="002B54DB"/>
    <w:rsid w:val="002B551D"/>
    <w:rsid w:val="002B5729"/>
    <w:rsid w:val="002B580B"/>
    <w:rsid w:val="002B5967"/>
    <w:rsid w:val="002B5CA4"/>
    <w:rsid w:val="002B5F36"/>
    <w:rsid w:val="002B6141"/>
    <w:rsid w:val="002B6374"/>
    <w:rsid w:val="002B63DB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1F1F"/>
    <w:rsid w:val="002C20E6"/>
    <w:rsid w:val="002C26BB"/>
    <w:rsid w:val="002C26EF"/>
    <w:rsid w:val="002C282D"/>
    <w:rsid w:val="002C2968"/>
    <w:rsid w:val="002C29DA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0E"/>
    <w:rsid w:val="002C5899"/>
    <w:rsid w:val="002C5943"/>
    <w:rsid w:val="002C597B"/>
    <w:rsid w:val="002C59FD"/>
    <w:rsid w:val="002C5BFB"/>
    <w:rsid w:val="002C5C6E"/>
    <w:rsid w:val="002C5C7A"/>
    <w:rsid w:val="002C6062"/>
    <w:rsid w:val="002C6178"/>
    <w:rsid w:val="002C6574"/>
    <w:rsid w:val="002C65C5"/>
    <w:rsid w:val="002C65D9"/>
    <w:rsid w:val="002C66C3"/>
    <w:rsid w:val="002C6827"/>
    <w:rsid w:val="002C69F3"/>
    <w:rsid w:val="002C6A38"/>
    <w:rsid w:val="002C6C60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18A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9E"/>
    <w:rsid w:val="002D2DA0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836"/>
    <w:rsid w:val="002D6978"/>
    <w:rsid w:val="002D6AFD"/>
    <w:rsid w:val="002D6FB0"/>
    <w:rsid w:val="002D7307"/>
    <w:rsid w:val="002D7384"/>
    <w:rsid w:val="002D7651"/>
    <w:rsid w:val="002D7AA5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CA6"/>
    <w:rsid w:val="002E1E26"/>
    <w:rsid w:val="002E1E54"/>
    <w:rsid w:val="002E1E9A"/>
    <w:rsid w:val="002E1F8F"/>
    <w:rsid w:val="002E218F"/>
    <w:rsid w:val="002E2214"/>
    <w:rsid w:val="002E23CC"/>
    <w:rsid w:val="002E2545"/>
    <w:rsid w:val="002E2707"/>
    <w:rsid w:val="002E273F"/>
    <w:rsid w:val="002E2783"/>
    <w:rsid w:val="002E2D9E"/>
    <w:rsid w:val="002E324D"/>
    <w:rsid w:val="002E3648"/>
    <w:rsid w:val="002E3680"/>
    <w:rsid w:val="002E36BD"/>
    <w:rsid w:val="002E397B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253"/>
    <w:rsid w:val="002E7D41"/>
    <w:rsid w:val="002E7E35"/>
    <w:rsid w:val="002F004E"/>
    <w:rsid w:val="002F04F3"/>
    <w:rsid w:val="002F0669"/>
    <w:rsid w:val="002F0A1F"/>
    <w:rsid w:val="002F0B9F"/>
    <w:rsid w:val="002F0DAB"/>
    <w:rsid w:val="002F0EE7"/>
    <w:rsid w:val="002F1054"/>
    <w:rsid w:val="002F12B4"/>
    <w:rsid w:val="002F1456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BBB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8D2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A64"/>
    <w:rsid w:val="00301B7C"/>
    <w:rsid w:val="00301BA2"/>
    <w:rsid w:val="00301BA3"/>
    <w:rsid w:val="00301C45"/>
    <w:rsid w:val="00301C87"/>
    <w:rsid w:val="00301F08"/>
    <w:rsid w:val="003021AC"/>
    <w:rsid w:val="00302233"/>
    <w:rsid w:val="00302816"/>
    <w:rsid w:val="00302A31"/>
    <w:rsid w:val="00303D2C"/>
    <w:rsid w:val="00303D9F"/>
    <w:rsid w:val="00303E5A"/>
    <w:rsid w:val="003045DB"/>
    <w:rsid w:val="0030471C"/>
    <w:rsid w:val="00304871"/>
    <w:rsid w:val="00304887"/>
    <w:rsid w:val="0030490B"/>
    <w:rsid w:val="00304C33"/>
    <w:rsid w:val="00304CBB"/>
    <w:rsid w:val="00304D2A"/>
    <w:rsid w:val="00304D37"/>
    <w:rsid w:val="00305069"/>
    <w:rsid w:val="0030547A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6A2A"/>
    <w:rsid w:val="00306D1F"/>
    <w:rsid w:val="00306F3C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1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3E67"/>
    <w:rsid w:val="00314145"/>
    <w:rsid w:val="00314611"/>
    <w:rsid w:val="0031494D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5D26"/>
    <w:rsid w:val="00316271"/>
    <w:rsid w:val="0031681A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67F"/>
    <w:rsid w:val="00320786"/>
    <w:rsid w:val="00320877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96"/>
    <w:rsid w:val="003224C8"/>
    <w:rsid w:val="003225C1"/>
    <w:rsid w:val="00322830"/>
    <w:rsid w:val="003228F0"/>
    <w:rsid w:val="0032299E"/>
    <w:rsid w:val="003229EE"/>
    <w:rsid w:val="00322AE5"/>
    <w:rsid w:val="00322FF8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11E"/>
    <w:rsid w:val="003261E0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5F9"/>
    <w:rsid w:val="00331737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0EF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6F4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00"/>
    <w:rsid w:val="00342745"/>
    <w:rsid w:val="00342F65"/>
    <w:rsid w:val="0034311A"/>
    <w:rsid w:val="003431FA"/>
    <w:rsid w:val="00343208"/>
    <w:rsid w:val="003438B9"/>
    <w:rsid w:val="00343CF4"/>
    <w:rsid w:val="00343E0A"/>
    <w:rsid w:val="00343E97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4FA1"/>
    <w:rsid w:val="0034570C"/>
    <w:rsid w:val="0034585A"/>
    <w:rsid w:val="00345A8C"/>
    <w:rsid w:val="00345ECF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A80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328"/>
    <w:rsid w:val="0035241B"/>
    <w:rsid w:val="003525EF"/>
    <w:rsid w:val="00352AAF"/>
    <w:rsid w:val="00353120"/>
    <w:rsid w:val="003532ED"/>
    <w:rsid w:val="0035339C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4CE4"/>
    <w:rsid w:val="003550BB"/>
    <w:rsid w:val="003550F6"/>
    <w:rsid w:val="003550F7"/>
    <w:rsid w:val="00355415"/>
    <w:rsid w:val="003556C0"/>
    <w:rsid w:val="00355B3C"/>
    <w:rsid w:val="00355CA8"/>
    <w:rsid w:val="00356139"/>
    <w:rsid w:val="00356249"/>
    <w:rsid w:val="00356493"/>
    <w:rsid w:val="00356691"/>
    <w:rsid w:val="00356B84"/>
    <w:rsid w:val="00356D3D"/>
    <w:rsid w:val="00356FC7"/>
    <w:rsid w:val="00356FEB"/>
    <w:rsid w:val="0035702A"/>
    <w:rsid w:val="003572C3"/>
    <w:rsid w:val="00357ABD"/>
    <w:rsid w:val="00357B1F"/>
    <w:rsid w:val="00360435"/>
    <w:rsid w:val="00360526"/>
    <w:rsid w:val="00360727"/>
    <w:rsid w:val="00360881"/>
    <w:rsid w:val="003608A0"/>
    <w:rsid w:val="00360B1E"/>
    <w:rsid w:val="00360E98"/>
    <w:rsid w:val="003610E5"/>
    <w:rsid w:val="00361243"/>
    <w:rsid w:val="00361475"/>
    <w:rsid w:val="00361797"/>
    <w:rsid w:val="003617C0"/>
    <w:rsid w:val="0036185D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1DE"/>
    <w:rsid w:val="00367546"/>
    <w:rsid w:val="003679C8"/>
    <w:rsid w:val="00367A61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637"/>
    <w:rsid w:val="003717D8"/>
    <w:rsid w:val="00371A1B"/>
    <w:rsid w:val="00371BC1"/>
    <w:rsid w:val="00371C22"/>
    <w:rsid w:val="00371ED3"/>
    <w:rsid w:val="00371FAF"/>
    <w:rsid w:val="00372125"/>
    <w:rsid w:val="00372126"/>
    <w:rsid w:val="00372232"/>
    <w:rsid w:val="00372384"/>
    <w:rsid w:val="003723B1"/>
    <w:rsid w:val="00372440"/>
    <w:rsid w:val="0037248A"/>
    <w:rsid w:val="003724F8"/>
    <w:rsid w:val="0037268B"/>
    <w:rsid w:val="00372E61"/>
    <w:rsid w:val="003732C8"/>
    <w:rsid w:val="0037338E"/>
    <w:rsid w:val="0037352F"/>
    <w:rsid w:val="00373582"/>
    <w:rsid w:val="0037358F"/>
    <w:rsid w:val="003736BF"/>
    <w:rsid w:val="0037378B"/>
    <w:rsid w:val="0037385B"/>
    <w:rsid w:val="00373865"/>
    <w:rsid w:val="00373B0E"/>
    <w:rsid w:val="00373E60"/>
    <w:rsid w:val="00374070"/>
    <w:rsid w:val="00374299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CD4"/>
    <w:rsid w:val="00375CDE"/>
    <w:rsid w:val="00375E1B"/>
    <w:rsid w:val="00375E76"/>
    <w:rsid w:val="00375E94"/>
    <w:rsid w:val="00375FF3"/>
    <w:rsid w:val="003761D6"/>
    <w:rsid w:val="00376350"/>
    <w:rsid w:val="003765B8"/>
    <w:rsid w:val="00376B44"/>
    <w:rsid w:val="00376BB8"/>
    <w:rsid w:val="00376CB5"/>
    <w:rsid w:val="00376FFE"/>
    <w:rsid w:val="00377372"/>
    <w:rsid w:val="00377450"/>
    <w:rsid w:val="00377483"/>
    <w:rsid w:val="00377587"/>
    <w:rsid w:val="00377590"/>
    <w:rsid w:val="003775D5"/>
    <w:rsid w:val="003777BA"/>
    <w:rsid w:val="00377B83"/>
    <w:rsid w:val="00377CD9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943"/>
    <w:rsid w:val="00382D1E"/>
    <w:rsid w:val="00382D22"/>
    <w:rsid w:val="00383073"/>
    <w:rsid w:val="00383333"/>
    <w:rsid w:val="003834A6"/>
    <w:rsid w:val="0038377A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0FA"/>
    <w:rsid w:val="003862DF"/>
    <w:rsid w:val="0038635E"/>
    <w:rsid w:val="00386928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87AAA"/>
    <w:rsid w:val="00390105"/>
    <w:rsid w:val="0039010F"/>
    <w:rsid w:val="0039016E"/>
    <w:rsid w:val="003905D0"/>
    <w:rsid w:val="0039082A"/>
    <w:rsid w:val="00390C15"/>
    <w:rsid w:val="00390F61"/>
    <w:rsid w:val="00391167"/>
    <w:rsid w:val="0039116D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301"/>
    <w:rsid w:val="00394841"/>
    <w:rsid w:val="0039486C"/>
    <w:rsid w:val="00394C3D"/>
    <w:rsid w:val="00394D58"/>
    <w:rsid w:val="0039530F"/>
    <w:rsid w:val="00395454"/>
    <w:rsid w:val="003959C4"/>
    <w:rsid w:val="00395AE7"/>
    <w:rsid w:val="0039664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97CED"/>
    <w:rsid w:val="003A01C4"/>
    <w:rsid w:val="003A098B"/>
    <w:rsid w:val="003A0EFE"/>
    <w:rsid w:val="003A1157"/>
    <w:rsid w:val="003A15C9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3E1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4FE3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6F8"/>
    <w:rsid w:val="003A7775"/>
    <w:rsid w:val="003A784D"/>
    <w:rsid w:val="003A78BD"/>
    <w:rsid w:val="003A7A36"/>
    <w:rsid w:val="003A7A81"/>
    <w:rsid w:val="003A7C2F"/>
    <w:rsid w:val="003A7E29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18F"/>
    <w:rsid w:val="003B3503"/>
    <w:rsid w:val="003B351D"/>
    <w:rsid w:val="003B360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9A"/>
    <w:rsid w:val="003B6BBA"/>
    <w:rsid w:val="003B6C8F"/>
    <w:rsid w:val="003B6E3A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61C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349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103"/>
    <w:rsid w:val="003C66FE"/>
    <w:rsid w:val="003C6D69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0FB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6BD"/>
    <w:rsid w:val="003D2975"/>
    <w:rsid w:val="003D2B25"/>
    <w:rsid w:val="003D2B3F"/>
    <w:rsid w:val="003D302F"/>
    <w:rsid w:val="003D31C6"/>
    <w:rsid w:val="003D331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4D1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7D2"/>
    <w:rsid w:val="003E0847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0E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62E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E0E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02F"/>
    <w:rsid w:val="003F2371"/>
    <w:rsid w:val="003F2691"/>
    <w:rsid w:val="003F26BC"/>
    <w:rsid w:val="003F2999"/>
    <w:rsid w:val="003F299C"/>
    <w:rsid w:val="003F2A5C"/>
    <w:rsid w:val="003F2DC4"/>
    <w:rsid w:val="003F2E99"/>
    <w:rsid w:val="003F302D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757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4FD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AB8"/>
    <w:rsid w:val="00406D04"/>
    <w:rsid w:val="00406F9B"/>
    <w:rsid w:val="00407149"/>
    <w:rsid w:val="004071DB"/>
    <w:rsid w:val="004071FE"/>
    <w:rsid w:val="00407762"/>
    <w:rsid w:val="00407891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549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123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3E7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0F7A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9E6"/>
    <w:rsid w:val="00422BEB"/>
    <w:rsid w:val="00422CB0"/>
    <w:rsid w:val="00423074"/>
    <w:rsid w:val="0042395A"/>
    <w:rsid w:val="00424470"/>
    <w:rsid w:val="00424611"/>
    <w:rsid w:val="00424634"/>
    <w:rsid w:val="00424B96"/>
    <w:rsid w:val="00424BF6"/>
    <w:rsid w:val="00424C2E"/>
    <w:rsid w:val="00425081"/>
    <w:rsid w:val="004257F6"/>
    <w:rsid w:val="00425CA9"/>
    <w:rsid w:val="00425CC0"/>
    <w:rsid w:val="00425E0E"/>
    <w:rsid w:val="00425FEF"/>
    <w:rsid w:val="00426027"/>
    <w:rsid w:val="0042614A"/>
    <w:rsid w:val="004261E1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09D"/>
    <w:rsid w:val="004301DE"/>
    <w:rsid w:val="004301EC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DCA"/>
    <w:rsid w:val="00432E81"/>
    <w:rsid w:val="00432F21"/>
    <w:rsid w:val="0043313A"/>
    <w:rsid w:val="00433268"/>
    <w:rsid w:val="004339A9"/>
    <w:rsid w:val="00433E0A"/>
    <w:rsid w:val="00434030"/>
    <w:rsid w:val="00434453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68D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1F2B"/>
    <w:rsid w:val="00442334"/>
    <w:rsid w:val="00442426"/>
    <w:rsid w:val="00442598"/>
    <w:rsid w:val="00442851"/>
    <w:rsid w:val="00442E5D"/>
    <w:rsid w:val="00442E9B"/>
    <w:rsid w:val="00442FEC"/>
    <w:rsid w:val="0044306F"/>
    <w:rsid w:val="0044312A"/>
    <w:rsid w:val="00443137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4D45"/>
    <w:rsid w:val="00445741"/>
    <w:rsid w:val="0044575A"/>
    <w:rsid w:val="00445833"/>
    <w:rsid w:val="00445F10"/>
    <w:rsid w:val="00445FC0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039"/>
    <w:rsid w:val="00447144"/>
    <w:rsid w:val="00447544"/>
    <w:rsid w:val="00447960"/>
    <w:rsid w:val="00447BAE"/>
    <w:rsid w:val="00447DBE"/>
    <w:rsid w:val="00447E96"/>
    <w:rsid w:val="00447EE4"/>
    <w:rsid w:val="00450122"/>
    <w:rsid w:val="00450311"/>
    <w:rsid w:val="004503BF"/>
    <w:rsid w:val="00450421"/>
    <w:rsid w:val="00450597"/>
    <w:rsid w:val="004506B4"/>
    <w:rsid w:val="00450B16"/>
    <w:rsid w:val="00450B24"/>
    <w:rsid w:val="00450CC2"/>
    <w:rsid w:val="00450DE2"/>
    <w:rsid w:val="00450FCB"/>
    <w:rsid w:val="00451124"/>
    <w:rsid w:val="00451476"/>
    <w:rsid w:val="004518D8"/>
    <w:rsid w:val="00451914"/>
    <w:rsid w:val="00451D7B"/>
    <w:rsid w:val="0045202D"/>
    <w:rsid w:val="0045207D"/>
    <w:rsid w:val="0045219C"/>
    <w:rsid w:val="00452224"/>
    <w:rsid w:val="00452CAE"/>
    <w:rsid w:val="00452D2B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327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49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939"/>
    <w:rsid w:val="00462B89"/>
    <w:rsid w:val="00462BD3"/>
    <w:rsid w:val="00462BE6"/>
    <w:rsid w:val="00462D6B"/>
    <w:rsid w:val="00462E50"/>
    <w:rsid w:val="004631D5"/>
    <w:rsid w:val="0046325A"/>
    <w:rsid w:val="00463A1C"/>
    <w:rsid w:val="00463B6F"/>
    <w:rsid w:val="00463E19"/>
    <w:rsid w:val="00463FCB"/>
    <w:rsid w:val="004640D0"/>
    <w:rsid w:val="004646A5"/>
    <w:rsid w:val="004649AF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C2"/>
    <w:rsid w:val="00465ED2"/>
    <w:rsid w:val="0046621C"/>
    <w:rsid w:val="004667D5"/>
    <w:rsid w:val="00466933"/>
    <w:rsid w:val="00466937"/>
    <w:rsid w:val="00466BC0"/>
    <w:rsid w:val="00466C7D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996"/>
    <w:rsid w:val="00470A44"/>
    <w:rsid w:val="00470AC8"/>
    <w:rsid w:val="00470E45"/>
    <w:rsid w:val="00471176"/>
    <w:rsid w:val="0047134D"/>
    <w:rsid w:val="00471557"/>
    <w:rsid w:val="00471740"/>
    <w:rsid w:val="00471801"/>
    <w:rsid w:val="00471888"/>
    <w:rsid w:val="00471970"/>
    <w:rsid w:val="00471CA0"/>
    <w:rsid w:val="00471DC9"/>
    <w:rsid w:val="00471E41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32"/>
    <w:rsid w:val="00474157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1CF6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61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3ED"/>
    <w:rsid w:val="004867DB"/>
    <w:rsid w:val="004868DD"/>
    <w:rsid w:val="00486904"/>
    <w:rsid w:val="00486909"/>
    <w:rsid w:val="0048691E"/>
    <w:rsid w:val="00486A0E"/>
    <w:rsid w:val="00486DA2"/>
    <w:rsid w:val="0048708F"/>
    <w:rsid w:val="004872A8"/>
    <w:rsid w:val="0048791A"/>
    <w:rsid w:val="00487A3D"/>
    <w:rsid w:val="0049011B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99"/>
    <w:rsid w:val="004921D4"/>
    <w:rsid w:val="004922D7"/>
    <w:rsid w:val="004925F6"/>
    <w:rsid w:val="0049267F"/>
    <w:rsid w:val="004927D7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499"/>
    <w:rsid w:val="00494566"/>
    <w:rsid w:val="0049477A"/>
    <w:rsid w:val="00494959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A58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3AE"/>
    <w:rsid w:val="004A35D3"/>
    <w:rsid w:val="004A39A7"/>
    <w:rsid w:val="004A3AC2"/>
    <w:rsid w:val="004A3C2D"/>
    <w:rsid w:val="004A3EA0"/>
    <w:rsid w:val="004A4074"/>
    <w:rsid w:val="004A40CF"/>
    <w:rsid w:val="004A4530"/>
    <w:rsid w:val="004A4632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9EB"/>
    <w:rsid w:val="004A6A7D"/>
    <w:rsid w:val="004A6B22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2F2"/>
    <w:rsid w:val="004B03F5"/>
    <w:rsid w:val="004B070E"/>
    <w:rsid w:val="004B0929"/>
    <w:rsid w:val="004B0C62"/>
    <w:rsid w:val="004B0D93"/>
    <w:rsid w:val="004B0FF0"/>
    <w:rsid w:val="004B13C8"/>
    <w:rsid w:val="004B14AC"/>
    <w:rsid w:val="004B15CB"/>
    <w:rsid w:val="004B173A"/>
    <w:rsid w:val="004B1A45"/>
    <w:rsid w:val="004B219B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107"/>
    <w:rsid w:val="004B4285"/>
    <w:rsid w:val="004B440E"/>
    <w:rsid w:val="004B4511"/>
    <w:rsid w:val="004B4583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57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516"/>
    <w:rsid w:val="004C0778"/>
    <w:rsid w:val="004C07AF"/>
    <w:rsid w:val="004C0957"/>
    <w:rsid w:val="004C0C74"/>
    <w:rsid w:val="004C0D03"/>
    <w:rsid w:val="004C1180"/>
    <w:rsid w:val="004C12DE"/>
    <w:rsid w:val="004C156C"/>
    <w:rsid w:val="004C18CD"/>
    <w:rsid w:val="004C18F0"/>
    <w:rsid w:val="004C1AEA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576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DEC"/>
    <w:rsid w:val="004C4E40"/>
    <w:rsid w:val="004C4E91"/>
    <w:rsid w:val="004C528F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0E66"/>
    <w:rsid w:val="004D11EE"/>
    <w:rsid w:val="004D1420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DA8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95C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4D0"/>
    <w:rsid w:val="004E1700"/>
    <w:rsid w:val="004E179C"/>
    <w:rsid w:val="004E1859"/>
    <w:rsid w:val="004E1975"/>
    <w:rsid w:val="004E1ACD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162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CC8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0F78"/>
    <w:rsid w:val="004F1104"/>
    <w:rsid w:val="004F1418"/>
    <w:rsid w:val="004F16C6"/>
    <w:rsid w:val="004F16D9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022"/>
    <w:rsid w:val="004F712D"/>
    <w:rsid w:val="004F7391"/>
    <w:rsid w:val="004F74BA"/>
    <w:rsid w:val="004F75C7"/>
    <w:rsid w:val="004F7A56"/>
    <w:rsid w:val="004F7B85"/>
    <w:rsid w:val="004F7B9B"/>
    <w:rsid w:val="004F7C81"/>
    <w:rsid w:val="004F7E25"/>
    <w:rsid w:val="004F7E7B"/>
    <w:rsid w:val="004F7EB1"/>
    <w:rsid w:val="0050000F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1F11"/>
    <w:rsid w:val="00502323"/>
    <w:rsid w:val="005029D3"/>
    <w:rsid w:val="00502AE8"/>
    <w:rsid w:val="00502CF7"/>
    <w:rsid w:val="005032DC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6E58"/>
    <w:rsid w:val="005073CB"/>
    <w:rsid w:val="005078C7"/>
    <w:rsid w:val="00507919"/>
    <w:rsid w:val="00507EE7"/>
    <w:rsid w:val="00510AFD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7B1"/>
    <w:rsid w:val="00514AE6"/>
    <w:rsid w:val="00514B82"/>
    <w:rsid w:val="00514B99"/>
    <w:rsid w:val="0051507D"/>
    <w:rsid w:val="00515C32"/>
    <w:rsid w:val="00515D00"/>
    <w:rsid w:val="00515F3F"/>
    <w:rsid w:val="00515F65"/>
    <w:rsid w:val="00516337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1C8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7F2"/>
    <w:rsid w:val="00523832"/>
    <w:rsid w:val="0052393E"/>
    <w:rsid w:val="00523E23"/>
    <w:rsid w:val="00523F4E"/>
    <w:rsid w:val="00523F92"/>
    <w:rsid w:val="0052413C"/>
    <w:rsid w:val="00524378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6B67"/>
    <w:rsid w:val="0052712F"/>
    <w:rsid w:val="00527218"/>
    <w:rsid w:val="0052725D"/>
    <w:rsid w:val="00527285"/>
    <w:rsid w:val="00527429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2CC6"/>
    <w:rsid w:val="005330BD"/>
    <w:rsid w:val="00533195"/>
    <w:rsid w:val="0053380A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6EF"/>
    <w:rsid w:val="00537AFD"/>
    <w:rsid w:val="00537ED2"/>
    <w:rsid w:val="00537F40"/>
    <w:rsid w:val="00537F97"/>
    <w:rsid w:val="005400CD"/>
    <w:rsid w:val="005405FD"/>
    <w:rsid w:val="00540706"/>
    <w:rsid w:val="00540778"/>
    <w:rsid w:val="0054080D"/>
    <w:rsid w:val="00540AF3"/>
    <w:rsid w:val="00540D94"/>
    <w:rsid w:val="00540EE8"/>
    <w:rsid w:val="00540F2C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99C"/>
    <w:rsid w:val="00542C43"/>
    <w:rsid w:val="00542D37"/>
    <w:rsid w:val="00542D99"/>
    <w:rsid w:val="00542EDC"/>
    <w:rsid w:val="00543005"/>
    <w:rsid w:val="005431D8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70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016"/>
    <w:rsid w:val="005457B8"/>
    <w:rsid w:val="0054599E"/>
    <w:rsid w:val="005459FB"/>
    <w:rsid w:val="00545A01"/>
    <w:rsid w:val="00545A3B"/>
    <w:rsid w:val="00545CB0"/>
    <w:rsid w:val="00545CDD"/>
    <w:rsid w:val="00545EFD"/>
    <w:rsid w:val="00545FA2"/>
    <w:rsid w:val="005460BF"/>
    <w:rsid w:val="005460FB"/>
    <w:rsid w:val="00546332"/>
    <w:rsid w:val="005464F4"/>
    <w:rsid w:val="00546568"/>
    <w:rsid w:val="005465AF"/>
    <w:rsid w:val="005469D8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1A9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60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0F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1FEE"/>
    <w:rsid w:val="00562052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548"/>
    <w:rsid w:val="0056488A"/>
    <w:rsid w:val="00564C8E"/>
    <w:rsid w:val="00564E9E"/>
    <w:rsid w:val="005652B1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818"/>
    <w:rsid w:val="00566A31"/>
    <w:rsid w:val="00566A5A"/>
    <w:rsid w:val="00566D94"/>
    <w:rsid w:val="00566E91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C91"/>
    <w:rsid w:val="00570E1D"/>
    <w:rsid w:val="00570F60"/>
    <w:rsid w:val="00571315"/>
    <w:rsid w:val="00571710"/>
    <w:rsid w:val="00571791"/>
    <w:rsid w:val="00571C98"/>
    <w:rsid w:val="00571E6C"/>
    <w:rsid w:val="0057211F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4C5B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57EC"/>
    <w:rsid w:val="00586088"/>
    <w:rsid w:val="005860A5"/>
    <w:rsid w:val="00586110"/>
    <w:rsid w:val="005863E2"/>
    <w:rsid w:val="00586916"/>
    <w:rsid w:val="0058694E"/>
    <w:rsid w:val="00586C0A"/>
    <w:rsid w:val="00586E4D"/>
    <w:rsid w:val="00586F66"/>
    <w:rsid w:val="00586FB7"/>
    <w:rsid w:val="00586FE2"/>
    <w:rsid w:val="0058730E"/>
    <w:rsid w:val="0058741D"/>
    <w:rsid w:val="005874F3"/>
    <w:rsid w:val="00587827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38C"/>
    <w:rsid w:val="0059261E"/>
    <w:rsid w:val="005926A7"/>
    <w:rsid w:val="00592715"/>
    <w:rsid w:val="00592774"/>
    <w:rsid w:val="00592B71"/>
    <w:rsid w:val="00592DEB"/>
    <w:rsid w:val="00592E68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D91"/>
    <w:rsid w:val="00593F94"/>
    <w:rsid w:val="005940A8"/>
    <w:rsid w:val="0059422F"/>
    <w:rsid w:val="00594240"/>
    <w:rsid w:val="005943BF"/>
    <w:rsid w:val="005944E9"/>
    <w:rsid w:val="005945CC"/>
    <w:rsid w:val="00594A6C"/>
    <w:rsid w:val="00594A7B"/>
    <w:rsid w:val="00594B3C"/>
    <w:rsid w:val="00594C5D"/>
    <w:rsid w:val="00594DD6"/>
    <w:rsid w:val="005950D7"/>
    <w:rsid w:val="0059524F"/>
    <w:rsid w:val="00595354"/>
    <w:rsid w:val="00595389"/>
    <w:rsid w:val="005956A6"/>
    <w:rsid w:val="005956EC"/>
    <w:rsid w:val="00595831"/>
    <w:rsid w:val="00595A78"/>
    <w:rsid w:val="00595C0F"/>
    <w:rsid w:val="0059621A"/>
    <w:rsid w:val="005964A7"/>
    <w:rsid w:val="00596934"/>
    <w:rsid w:val="00596A21"/>
    <w:rsid w:val="00596E74"/>
    <w:rsid w:val="005971D1"/>
    <w:rsid w:val="005972E0"/>
    <w:rsid w:val="005974E2"/>
    <w:rsid w:val="00597AA1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9B2"/>
    <w:rsid w:val="005A4B77"/>
    <w:rsid w:val="005A4BE1"/>
    <w:rsid w:val="005A4F68"/>
    <w:rsid w:val="005A516B"/>
    <w:rsid w:val="005A53AA"/>
    <w:rsid w:val="005A542E"/>
    <w:rsid w:val="005A5437"/>
    <w:rsid w:val="005A54F2"/>
    <w:rsid w:val="005A5568"/>
    <w:rsid w:val="005A55F8"/>
    <w:rsid w:val="005A56E2"/>
    <w:rsid w:val="005A59E3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040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BD5"/>
    <w:rsid w:val="005B0CBC"/>
    <w:rsid w:val="005B0E68"/>
    <w:rsid w:val="005B1505"/>
    <w:rsid w:val="005B157F"/>
    <w:rsid w:val="005B15EE"/>
    <w:rsid w:val="005B1614"/>
    <w:rsid w:val="005B1653"/>
    <w:rsid w:val="005B17A9"/>
    <w:rsid w:val="005B19C4"/>
    <w:rsid w:val="005B1DF1"/>
    <w:rsid w:val="005B273E"/>
    <w:rsid w:val="005B27F3"/>
    <w:rsid w:val="005B2A98"/>
    <w:rsid w:val="005B2BFC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241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016"/>
    <w:rsid w:val="005C202B"/>
    <w:rsid w:val="005C22C1"/>
    <w:rsid w:val="005C22ED"/>
    <w:rsid w:val="005C2385"/>
    <w:rsid w:val="005C24F7"/>
    <w:rsid w:val="005C2579"/>
    <w:rsid w:val="005C28A2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A9"/>
    <w:rsid w:val="005C43EB"/>
    <w:rsid w:val="005C477C"/>
    <w:rsid w:val="005C4BD6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AEC"/>
    <w:rsid w:val="005C7DCA"/>
    <w:rsid w:val="005D0059"/>
    <w:rsid w:val="005D0478"/>
    <w:rsid w:val="005D0725"/>
    <w:rsid w:val="005D07B2"/>
    <w:rsid w:val="005D0A16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2FAC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0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B1F"/>
    <w:rsid w:val="005E2C5D"/>
    <w:rsid w:val="005E3047"/>
    <w:rsid w:val="005E324E"/>
    <w:rsid w:val="005E3671"/>
    <w:rsid w:val="005E3A94"/>
    <w:rsid w:val="005E3ACD"/>
    <w:rsid w:val="005E3B33"/>
    <w:rsid w:val="005E3B75"/>
    <w:rsid w:val="005E3BDF"/>
    <w:rsid w:val="005E3CA1"/>
    <w:rsid w:val="005E3D47"/>
    <w:rsid w:val="005E3F88"/>
    <w:rsid w:val="005E3FE4"/>
    <w:rsid w:val="005E418B"/>
    <w:rsid w:val="005E4A90"/>
    <w:rsid w:val="005E4B39"/>
    <w:rsid w:val="005E4CA0"/>
    <w:rsid w:val="005E4FB9"/>
    <w:rsid w:val="005E4FEB"/>
    <w:rsid w:val="005E536B"/>
    <w:rsid w:val="005E55F5"/>
    <w:rsid w:val="005E5C03"/>
    <w:rsid w:val="005E5C19"/>
    <w:rsid w:val="005E5D85"/>
    <w:rsid w:val="005E608B"/>
    <w:rsid w:val="005E6092"/>
    <w:rsid w:val="005E60B7"/>
    <w:rsid w:val="005E6437"/>
    <w:rsid w:val="005E64EF"/>
    <w:rsid w:val="005E6992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0F68"/>
    <w:rsid w:val="005F152A"/>
    <w:rsid w:val="005F153F"/>
    <w:rsid w:val="005F1717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0BC"/>
    <w:rsid w:val="005F41A2"/>
    <w:rsid w:val="005F41F3"/>
    <w:rsid w:val="005F44FD"/>
    <w:rsid w:val="005F4618"/>
    <w:rsid w:val="005F469E"/>
    <w:rsid w:val="005F4712"/>
    <w:rsid w:val="005F487D"/>
    <w:rsid w:val="005F4B3B"/>
    <w:rsid w:val="005F4E39"/>
    <w:rsid w:val="005F4EDA"/>
    <w:rsid w:val="005F51C0"/>
    <w:rsid w:val="005F52B5"/>
    <w:rsid w:val="005F52FC"/>
    <w:rsid w:val="005F5467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7D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5F4"/>
    <w:rsid w:val="006026CF"/>
    <w:rsid w:val="00602990"/>
    <w:rsid w:val="00602AFE"/>
    <w:rsid w:val="00602D28"/>
    <w:rsid w:val="00602FB4"/>
    <w:rsid w:val="006034DD"/>
    <w:rsid w:val="00603727"/>
    <w:rsid w:val="006038D9"/>
    <w:rsid w:val="006039C6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50"/>
    <w:rsid w:val="0060546D"/>
    <w:rsid w:val="00605915"/>
    <w:rsid w:val="00605CFB"/>
    <w:rsid w:val="00605F29"/>
    <w:rsid w:val="0060607D"/>
    <w:rsid w:val="006061A2"/>
    <w:rsid w:val="006067C6"/>
    <w:rsid w:val="006067F7"/>
    <w:rsid w:val="0060686B"/>
    <w:rsid w:val="00606B26"/>
    <w:rsid w:val="00607012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0CD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766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06"/>
    <w:rsid w:val="006174B2"/>
    <w:rsid w:val="00617944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89"/>
    <w:rsid w:val="00622AB5"/>
    <w:rsid w:val="00622F27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B7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B09"/>
    <w:rsid w:val="00625CE3"/>
    <w:rsid w:val="00625D37"/>
    <w:rsid w:val="00625E6F"/>
    <w:rsid w:val="00626416"/>
    <w:rsid w:val="006264E7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41"/>
    <w:rsid w:val="006332A9"/>
    <w:rsid w:val="006332AB"/>
    <w:rsid w:val="006333A9"/>
    <w:rsid w:val="00633423"/>
    <w:rsid w:val="006336A9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CC"/>
    <w:rsid w:val="006378D3"/>
    <w:rsid w:val="00637BB8"/>
    <w:rsid w:val="00637FC3"/>
    <w:rsid w:val="00640495"/>
    <w:rsid w:val="006404B4"/>
    <w:rsid w:val="0064084F"/>
    <w:rsid w:val="00640BD1"/>
    <w:rsid w:val="00640CD3"/>
    <w:rsid w:val="0064106A"/>
    <w:rsid w:val="0064116C"/>
    <w:rsid w:val="00641243"/>
    <w:rsid w:val="0064131A"/>
    <w:rsid w:val="006415FC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39E"/>
    <w:rsid w:val="00645531"/>
    <w:rsid w:val="006456F6"/>
    <w:rsid w:val="00645CE0"/>
    <w:rsid w:val="006461C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1F"/>
    <w:rsid w:val="00647F4C"/>
    <w:rsid w:val="00650390"/>
    <w:rsid w:val="0065078A"/>
    <w:rsid w:val="00650873"/>
    <w:rsid w:val="00650AF8"/>
    <w:rsid w:val="00650DEA"/>
    <w:rsid w:val="006514F5"/>
    <w:rsid w:val="006517F7"/>
    <w:rsid w:val="00651C98"/>
    <w:rsid w:val="00651D2C"/>
    <w:rsid w:val="00651E4F"/>
    <w:rsid w:val="0065205B"/>
    <w:rsid w:val="00652066"/>
    <w:rsid w:val="00652160"/>
    <w:rsid w:val="00652329"/>
    <w:rsid w:val="0065240A"/>
    <w:rsid w:val="0065264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3DAA"/>
    <w:rsid w:val="00654100"/>
    <w:rsid w:val="006544A3"/>
    <w:rsid w:val="006544EC"/>
    <w:rsid w:val="00654896"/>
    <w:rsid w:val="00654A8B"/>
    <w:rsid w:val="00654F23"/>
    <w:rsid w:val="00654FA8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4DF"/>
    <w:rsid w:val="00657572"/>
    <w:rsid w:val="006577EE"/>
    <w:rsid w:val="00657A7C"/>
    <w:rsid w:val="00657F55"/>
    <w:rsid w:val="006602D5"/>
    <w:rsid w:val="006607D1"/>
    <w:rsid w:val="006608E2"/>
    <w:rsid w:val="0066095E"/>
    <w:rsid w:val="006609A2"/>
    <w:rsid w:val="006609BA"/>
    <w:rsid w:val="00660ACF"/>
    <w:rsid w:val="00660BB7"/>
    <w:rsid w:val="00660DB9"/>
    <w:rsid w:val="00660E00"/>
    <w:rsid w:val="00660FB9"/>
    <w:rsid w:val="006610CD"/>
    <w:rsid w:val="00661334"/>
    <w:rsid w:val="006613A8"/>
    <w:rsid w:val="0066177C"/>
    <w:rsid w:val="006617DE"/>
    <w:rsid w:val="00661D6D"/>
    <w:rsid w:val="00661EBE"/>
    <w:rsid w:val="006624EA"/>
    <w:rsid w:val="00662676"/>
    <w:rsid w:val="006628B3"/>
    <w:rsid w:val="006629ED"/>
    <w:rsid w:val="00662BB5"/>
    <w:rsid w:val="00663194"/>
    <w:rsid w:val="00663448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CFF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367"/>
    <w:rsid w:val="00670690"/>
    <w:rsid w:val="0067079C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1F78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59E"/>
    <w:rsid w:val="006737C8"/>
    <w:rsid w:val="006738FD"/>
    <w:rsid w:val="00674073"/>
    <w:rsid w:val="00674369"/>
    <w:rsid w:val="006743DE"/>
    <w:rsid w:val="006744E1"/>
    <w:rsid w:val="00674780"/>
    <w:rsid w:val="006747B5"/>
    <w:rsid w:val="00674812"/>
    <w:rsid w:val="006748F5"/>
    <w:rsid w:val="00674C57"/>
    <w:rsid w:val="00674CA8"/>
    <w:rsid w:val="00675539"/>
    <w:rsid w:val="00675966"/>
    <w:rsid w:val="00675997"/>
    <w:rsid w:val="00675D67"/>
    <w:rsid w:val="00676270"/>
    <w:rsid w:val="00676A31"/>
    <w:rsid w:val="00676A93"/>
    <w:rsid w:val="00676DC4"/>
    <w:rsid w:val="00676FC9"/>
    <w:rsid w:val="0067778F"/>
    <w:rsid w:val="006777F5"/>
    <w:rsid w:val="0067796F"/>
    <w:rsid w:val="00677C9B"/>
    <w:rsid w:val="00677D09"/>
    <w:rsid w:val="00677D11"/>
    <w:rsid w:val="0068095F"/>
    <w:rsid w:val="00680B90"/>
    <w:rsid w:val="00680DD8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635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1C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2A5"/>
    <w:rsid w:val="00693741"/>
    <w:rsid w:val="006937EC"/>
    <w:rsid w:val="00693829"/>
    <w:rsid w:val="00693A60"/>
    <w:rsid w:val="00693D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E89"/>
    <w:rsid w:val="00694F1A"/>
    <w:rsid w:val="00695108"/>
    <w:rsid w:val="006954EC"/>
    <w:rsid w:val="00695559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891"/>
    <w:rsid w:val="00696BE0"/>
    <w:rsid w:val="00696E0B"/>
    <w:rsid w:val="00696F52"/>
    <w:rsid w:val="0069718C"/>
    <w:rsid w:val="006972BB"/>
    <w:rsid w:val="006972C9"/>
    <w:rsid w:val="0069737F"/>
    <w:rsid w:val="00697554"/>
    <w:rsid w:val="0069774C"/>
    <w:rsid w:val="00697865"/>
    <w:rsid w:val="00697887"/>
    <w:rsid w:val="00697B49"/>
    <w:rsid w:val="006A000D"/>
    <w:rsid w:val="006A0094"/>
    <w:rsid w:val="006A00BA"/>
    <w:rsid w:val="006A01DA"/>
    <w:rsid w:val="006A02A6"/>
    <w:rsid w:val="006A03C3"/>
    <w:rsid w:val="006A0742"/>
    <w:rsid w:val="006A0767"/>
    <w:rsid w:val="006A0785"/>
    <w:rsid w:val="006A0988"/>
    <w:rsid w:val="006A0E32"/>
    <w:rsid w:val="006A1308"/>
    <w:rsid w:val="006A1510"/>
    <w:rsid w:val="006A152B"/>
    <w:rsid w:val="006A16BA"/>
    <w:rsid w:val="006A1761"/>
    <w:rsid w:val="006A17DB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2EB6"/>
    <w:rsid w:val="006A308F"/>
    <w:rsid w:val="006A30AD"/>
    <w:rsid w:val="006A37D9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79D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2F9"/>
    <w:rsid w:val="006A73BC"/>
    <w:rsid w:val="006A748F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17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85A"/>
    <w:rsid w:val="006B5947"/>
    <w:rsid w:val="006B5DD6"/>
    <w:rsid w:val="006B6334"/>
    <w:rsid w:val="006B634A"/>
    <w:rsid w:val="006B6389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388"/>
    <w:rsid w:val="006C049D"/>
    <w:rsid w:val="006C052F"/>
    <w:rsid w:val="006C05E6"/>
    <w:rsid w:val="006C0ADF"/>
    <w:rsid w:val="006C0AE4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5DB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22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566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4FB7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47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D7C78"/>
    <w:rsid w:val="006D7D73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7D4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169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E7F9F"/>
    <w:rsid w:val="006F0290"/>
    <w:rsid w:val="006F039E"/>
    <w:rsid w:val="006F04FA"/>
    <w:rsid w:val="006F0511"/>
    <w:rsid w:val="006F05A1"/>
    <w:rsid w:val="006F0842"/>
    <w:rsid w:val="006F1139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B8B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57D"/>
    <w:rsid w:val="006F5682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C6"/>
    <w:rsid w:val="00700AFC"/>
    <w:rsid w:val="00700DF3"/>
    <w:rsid w:val="00700E3A"/>
    <w:rsid w:val="00700EC0"/>
    <w:rsid w:val="0070142E"/>
    <w:rsid w:val="00701528"/>
    <w:rsid w:val="007015E4"/>
    <w:rsid w:val="00701A71"/>
    <w:rsid w:val="00701E3F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CD7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094"/>
    <w:rsid w:val="00707251"/>
    <w:rsid w:val="0070756D"/>
    <w:rsid w:val="007076F2"/>
    <w:rsid w:val="007077B5"/>
    <w:rsid w:val="0070785F"/>
    <w:rsid w:val="00707881"/>
    <w:rsid w:val="007078AF"/>
    <w:rsid w:val="00707D79"/>
    <w:rsid w:val="00707FA3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0D94"/>
    <w:rsid w:val="0071119A"/>
    <w:rsid w:val="0071124B"/>
    <w:rsid w:val="00711328"/>
    <w:rsid w:val="007113DE"/>
    <w:rsid w:val="00711655"/>
    <w:rsid w:val="00711BD9"/>
    <w:rsid w:val="00711BE8"/>
    <w:rsid w:val="00711D61"/>
    <w:rsid w:val="00711E7A"/>
    <w:rsid w:val="00711E9A"/>
    <w:rsid w:val="00711FD9"/>
    <w:rsid w:val="0071217C"/>
    <w:rsid w:val="0071244E"/>
    <w:rsid w:val="00712500"/>
    <w:rsid w:val="00712C3F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58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8DB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242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2F92"/>
    <w:rsid w:val="0072319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9E0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48F"/>
    <w:rsid w:val="00732CED"/>
    <w:rsid w:val="00732CF5"/>
    <w:rsid w:val="00732F41"/>
    <w:rsid w:val="007335EE"/>
    <w:rsid w:val="00733939"/>
    <w:rsid w:val="0073393D"/>
    <w:rsid w:val="00733AC3"/>
    <w:rsid w:val="00733D43"/>
    <w:rsid w:val="00733E02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9E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04F"/>
    <w:rsid w:val="0074012B"/>
    <w:rsid w:val="0074045D"/>
    <w:rsid w:val="007404D2"/>
    <w:rsid w:val="0074081C"/>
    <w:rsid w:val="00740843"/>
    <w:rsid w:val="00740A8A"/>
    <w:rsid w:val="007410FF"/>
    <w:rsid w:val="00741130"/>
    <w:rsid w:val="0074136C"/>
    <w:rsid w:val="00741486"/>
    <w:rsid w:val="0074172A"/>
    <w:rsid w:val="00741857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3CE9"/>
    <w:rsid w:val="007441FC"/>
    <w:rsid w:val="0074472B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50"/>
    <w:rsid w:val="007524F1"/>
    <w:rsid w:val="00752716"/>
    <w:rsid w:val="00752892"/>
    <w:rsid w:val="00752973"/>
    <w:rsid w:val="00752BFA"/>
    <w:rsid w:val="00753221"/>
    <w:rsid w:val="007532DB"/>
    <w:rsid w:val="00753468"/>
    <w:rsid w:val="007537AA"/>
    <w:rsid w:val="0075395C"/>
    <w:rsid w:val="00753AE2"/>
    <w:rsid w:val="00753F43"/>
    <w:rsid w:val="00754278"/>
    <w:rsid w:val="007543E7"/>
    <w:rsid w:val="00754748"/>
    <w:rsid w:val="007547FD"/>
    <w:rsid w:val="007548ED"/>
    <w:rsid w:val="00754CC1"/>
    <w:rsid w:val="00755408"/>
    <w:rsid w:val="00755598"/>
    <w:rsid w:val="0075584B"/>
    <w:rsid w:val="0075591F"/>
    <w:rsid w:val="00755D2A"/>
    <w:rsid w:val="00755D3E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B82"/>
    <w:rsid w:val="00760C66"/>
    <w:rsid w:val="00760E28"/>
    <w:rsid w:val="00761123"/>
    <w:rsid w:val="007618AB"/>
    <w:rsid w:val="00761A35"/>
    <w:rsid w:val="00761D91"/>
    <w:rsid w:val="00761EF0"/>
    <w:rsid w:val="007621B5"/>
    <w:rsid w:val="0076247B"/>
    <w:rsid w:val="007625BD"/>
    <w:rsid w:val="00762844"/>
    <w:rsid w:val="00762A46"/>
    <w:rsid w:val="00762AF9"/>
    <w:rsid w:val="00762BF5"/>
    <w:rsid w:val="00762D47"/>
    <w:rsid w:val="00763A7A"/>
    <w:rsid w:val="007640B2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67F7E"/>
    <w:rsid w:val="0077038D"/>
    <w:rsid w:val="0077071E"/>
    <w:rsid w:val="00770B61"/>
    <w:rsid w:val="00770C35"/>
    <w:rsid w:val="00770F10"/>
    <w:rsid w:val="00771016"/>
    <w:rsid w:val="007710A3"/>
    <w:rsid w:val="007710D1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1E"/>
    <w:rsid w:val="00773839"/>
    <w:rsid w:val="00773B8D"/>
    <w:rsid w:val="00773E08"/>
    <w:rsid w:val="00774015"/>
    <w:rsid w:val="007741E1"/>
    <w:rsid w:val="007741F4"/>
    <w:rsid w:val="0077426A"/>
    <w:rsid w:val="007749CD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08B3"/>
    <w:rsid w:val="00780F29"/>
    <w:rsid w:val="0078100C"/>
    <w:rsid w:val="00781503"/>
    <w:rsid w:val="00781705"/>
    <w:rsid w:val="007818EE"/>
    <w:rsid w:val="00781B6F"/>
    <w:rsid w:val="00781BA7"/>
    <w:rsid w:val="00781C36"/>
    <w:rsid w:val="00781DD5"/>
    <w:rsid w:val="0078201A"/>
    <w:rsid w:val="0078232A"/>
    <w:rsid w:val="007823CB"/>
    <w:rsid w:val="0078257A"/>
    <w:rsid w:val="0078271B"/>
    <w:rsid w:val="0078284C"/>
    <w:rsid w:val="00782C56"/>
    <w:rsid w:val="00782F61"/>
    <w:rsid w:val="00783397"/>
    <w:rsid w:val="00783641"/>
    <w:rsid w:val="00783741"/>
    <w:rsid w:val="0078387F"/>
    <w:rsid w:val="0078394A"/>
    <w:rsid w:val="00783AA4"/>
    <w:rsid w:val="00783B27"/>
    <w:rsid w:val="00783B76"/>
    <w:rsid w:val="00783C84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C96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5D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7EF"/>
    <w:rsid w:val="00792D72"/>
    <w:rsid w:val="00793178"/>
    <w:rsid w:val="00793293"/>
    <w:rsid w:val="007933E1"/>
    <w:rsid w:val="00793464"/>
    <w:rsid w:val="0079352E"/>
    <w:rsid w:val="007935D7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A8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061"/>
    <w:rsid w:val="0079610F"/>
    <w:rsid w:val="00796AB8"/>
    <w:rsid w:val="00796B95"/>
    <w:rsid w:val="00796BC2"/>
    <w:rsid w:val="0079700D"/>
    <w:rsid w:val="00797418"/>
    <w:rsid w:val="0079765B"/>
    <w:rsid w:val="007978B4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9F6"/>
    <w:rsid w:val="007A0D5A"/>
    <w:rsid w:val="007A1272"/>
    <w:rsid w:val="007A12AE"/>
    <w:rsid w:val="007A1D6B"/>
    <w:rsid w:val="007A1DA3"/>
    <w:rsid w:val="007A1E74"/>
    <w:rsid w:val="007A21F0"/>
    <w:rsid w:val="007A2399"/>
    <w:rsid w:val="007A23C1"/>
    <w:rsid w:val="007A2463"/>
    <w:rsid w:val="007A2480"/>
    <w:rsid w:val="007A27DA"/>
    <w:rsid w:val="007A297A"/>
    <w:rsid w:val="007A2C8F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AB"/>
    <w:rsid w:val="007A5DB6"/>
    <w:rsid w:val="007A5EBD"/>
    <w:rsid w:val="007A6457"/>
    <w:rsid w:val="007A64EA"/>
    <w:rsid w:val="007A6814"/>
    <w:rsid w:val="007A6970"/>
    <w:rsid w:val="007A6B5D"/>
    <w:rsid w:val="007A6C6C"/>
    <w:rsid w:val="007A70DF"/>
    <w:rsid w:val="007A7127"/>
    <w:rsid w:val="007A7184"/>
    <w:rsid w:val="007A7980"/>
    <w:rsid w:val="007A7A5F"/>
    <w:rsid w:val="007A7BFB"/>
    <w:rsid w:val="007A7E8E"/>
    <w:rsid w:val="007B0175"/>
    <w:rsid w:val="007B0A41"/>
    <w:rsid w:val="007B0A4E"/>
    <w:rsid w:val="007B0B10"/>
    <w:rsid w:val="007B0B25"/>
    <w:rsid w:val="007B0B57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3BA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3A4"/>
    <w:rsid w:val="007B56C5"/>
    <w:rsid w:val="007B56F6"/>
    <w:rsid w:val="007B588C"/>
    <w:rsid w:val="007B5CDD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4ED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CF6"/>
    <w:rsid w:val="007C4DD5"/>
    <w:rsid w:val="007C4E87"/>
    <w:rsid w:val="007C4FC7"/>
    <w:rsid w:val="007C5665"/>
    <w:rsid w:val="007C5668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AC4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6BD"/>
    <w:rsid w:val="007D28CF"/>
    <w:rsid w:val="007D2964"/>
    <w:rsid w:val="007D2AC9"/>
    <w:rsid w:val="007D2E5D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8D2"/>
    <w:rsid w:val="007D499D"/>
    <w:rsid w:val="007D4B8B"/>
    <w:rsid w:val="007D4E87"/>
    <w:rsid w:val="007D4F81"/>
    <w:rsid w:val="007D50FE"/>
    <w:rsid w:val="007D5286"/>
    <w:rsid w:val="007D545B"/>
    <w:rsid w:val="007D5531"/>
    <w:rsid w:val="007D558C"/>
    <w:rsid w:val="007D5605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822"/>
    <w:rsid w:val="007D6964"/>
    <w:rsid w:val="007D6D59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A35"/>
    <w:rsid w:val="007E3CB6"/>
    <w:rsid w:val="007E3F8E"/>
    <w:rsid w:val="007E42A7"/>
    <w:rsid w:val="007E472C"/>
    <w:rsid w:val="007E47A7"/>
    <w:rsid w:val="007E480F"/>
    <w:rsid w:val="007E4924"/>
    <w:rsid w:val="007E4BF4"/>
    <w:rsid w:val="007E5390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C64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7B9"/>
    <w:rsid w:val="007F0827"/>
    <w:rsid w:val="007F0848"/>
    <w:rsid w:val="007F0991"/>
    <w:rsid w:val="007F0AB0"/>
    <w:rsid w:val="007F0F98"/>
    <w:rsid w:val="007F1060"/>
    <w:rsid w:val="007F157B"/>
    <w:rsid w:val="007F17BC"/>
    <w:rsid w:val="007F17F6"/>
    <w:rsid w:val="007F1F59"/>
    <w:rsid w:val="007F215B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00D"/>
    <w:rsid w:val="007F5113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BE6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7C0"/>
    <w:rsid w:val="008009F2"/>
    <w:rsid w:val="00800C70"/>
    <w:rsid w:val="00800D22"/>
    <w:rsid w:val="00800E47"/>
    <w:rsid w:val="00801410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3D2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927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00"/>
    <w:rsid w:val="008167C8"/>
    <w:rsid w:val="00816809"/>
    <w:rsid w:val="008169BE"/>
    <w:rsid w:val="00816B2E"/>
    <w:rsid w:val="00816DE8"/>
    <w:rsid w:val="00816E13"/>
    <w:rsid w:val="00817166"/>
    <w:rsid w:val="008171B7"/>
    <w:rsid w:val="008173D6"/>
    <w:rsid w:val="008174C5"/>
    <w:rsid w:val="00817AE0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2CAB"/>
    <w:rsid w:val="00822CDF"/>
    <w:rsid w:val="008233FF"/>
    <w:rsid w:val="00823417"/>
    <w:rsid w:val="00823460"/>
    <w:rsid w:val="0082374F"/>
    <w:rsid w:val="00823989"/>
    <w:rsid w:val="00823B09"/>
    <w:rsid w:val="00823F06"/>
    <w:rsid w:val="0082404E"/>
    <w:rsid w:val="0082411E"/>
    <w:rsid w:val="008243B9"/>
    <w:rsid w:val="00824437"/>
    <w:rsid w:val="0082459B"/>
    <w:rsid w:val="008248BC"/>
    <w:rsid w:val="00824BFD"/>
    <w:rsid w:val="00825171"/>
    <w:rsid w:val="00825353"/>
    <w:rsid w:val="008254B1"/>
    <w:rsid w:val="00825588"/>
    <w:rsid w:val="008259F8"/>
    <w:rsid w:val="00825A55"/>
    <w:rsid w:val="0082612F"/>
    <w:rsid w:val="008261E4"/>
    <w:rsid w:val="0082678F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4DF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4F8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11"/>
    <w:rsid w:val="00835838"/>
    <w:rsid w:val="00835B2B"/>
    <w:rsid w:val="00835B91"/>
    <w:rsid w:val="00835BA0"/>
    <w:rsid w:val="00835C0D"/>
    <w:rsid w:val="00835C56"/>
    <w:rsid w:val="00835C7A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4E4"/>
    <w:rsid w:val="00841A0B"/>
    <w:rsid w:val="00841E00"/>
    <w:rsid w:val="00841E0D"/>
    <w:rsid w:val="00841E58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9D2"/>
    <w:rsid w:val="00844F03"/>
    <w:rsid w:val="00845439"/>
    <w:rsid w:val="008455FC"/>
    <w:rsid w:val="00845649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B3"/>
    <w:rsid w:val="00847BFF"/>
    <w:rsid w:val="00847CD3"/>
    <w:rsid w:val="00847F22"/>
    <w:rsid w:val="00847F46"/>
    <w:rsid w:val="00850141"/>
    <w:rsid w:val="008501A5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CE8"/>
    <w:rsid w:val="00856DAC"/>
    <w:rsid w:val="0085723A"/>
    <w:rsid w:val="008572E9"/>
    <w:rsid w:val="008574D6"/>
    <w:rsid w:val="00857847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1BDE"/>
    <w:rsid w:val="008620A9"/>
    <w:rsid w:val="00862648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3FB2"/>
    <w:rsid w:val="0086462F"/>
    <w:rsid w:val="00864892"/>
    <w:rsid w:val="00864AF5"/>
    <w:rsid w:val="00864BBC"/>
    <w:rsid w:val="00864D9C"/>
    <w:rsid w:val="00865131"/>
    <w:rsid w:val="00865252"/>
    <w:rsid w:val="00865354"/>
    <w:rsid w:val="00865451"/>
    <w:rsid w:val="008659BC"/>
    <w:rsid w:val="00865C3F"/>
    <w:rsid w:val="008666D0"/>
    <w:rsid w:val="00866720"/>
    <w:rsid w:val="0086693E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EB5"/>
    <w:rsid w:val="00872F6A"/>
    <w:rsid w:val="008730B9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2DCB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994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4B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68"/>
    <w:rsid w:val="00890898"/>
    <w:rsid w:val="00890AA6"/>
    <w:rsid w:val="0089101D"/>
    <w:rsid w:val="00891359"/>
    <w:rsid w:val="00891467"/>
    <w:rsid w:val="00891580"/>
    <w:rsid w:val="00891F59"/>
    <w:rsid w:val="00891FE2"/>
    <w:rsid w:val="008920AE"/>
    <w:rsid w:val="00892151"/>
    <w:rsid w:val="00892227"/>
    <w:rsid w:val="00892438"/>
    <w:rsid w:val="00892559"/>
    <w:rsid w:val="00892894"/>
    <w:rsid w:val="008928DE"/>
    <w:rsid w:val="00892A08"/>
    <w:rsid w:val="00892C5D"/>
    <w:rsid w:val="00892E72"/>
    <w:rsid w:val="00892EBB"/>
    <w:rsid w:val="00893044"/>
    <w:rsid w:val="008930F4"/>
    <w:rsid w:val="008934CF"/>
    <w:rsid w:val="008934E2"/>
    <w:rsid w:val="0089356E"/>
    <w:rsid w:val="00893C90"/>
    <w:rsid w:val="00893D20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6B7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58C"/>
    <w:rsid w:val="00897DAB"/>
    <w:rsid w:val="00897EFC"/>
    <w:rsid w:val="008A0023"/>
    <w:rsid w:val="008A0618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166"/>
    <w:rsid w:val="008A238C"/>
    <w:rsid w:val="008A23E2"/>
    <w:rsid w:val="008A261F"/>
    <w:rsid w:val="008A27EC"/>
    <w:rsid w:val="008A28B9"/>
    <w:rsid w:val="008A2BC7"/>
    <w:rsid w:val="008A2E44"/>
    <w:rsid w:val="008A2E49"/>
    <w:rsid w:val="008A3014"/>
    <w:rsid w:val="008A3995"/>
    <w:rsid w:val="008A3CDA"/>
    <w:rsid w:val="008A3E1F"/>
    <w:rsid w:val="008A3F84"/>
    <w:rsid w:val="008A413D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78A"/>
    <w:rsid w:val="008A6852"/>
    <w:rsid w:val="008A6A4C"/>
    <w:rsid w:val="008A6CC0"/>
    <w:rsid w:val="008A6E1C"/>
    <w:rsid w:val="008A6FB3"/>
    <w:rsid w:val="008A701D"/>
    <w:rsid w:val="008A7388"/>
    <w:rsid w:val="008A73B3"/>
    <w:rsid w:val="008A74D7"/>
    <w:rsid w:val="008A78E4"/>
    <w:rsid w:val="008A7ECD"/>
    <w:rsid w:val="008B0322"/>
    <w:rsid w:val="008B0375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265"/>
    <w:rsid w:val="008B15C8"/>
    <w:rsid w:val="008B1694"/>
    <w:rsid w:val="008B16F7"/>
    <w:rsid w:val="008B195F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51"/>
    <w:rsid w:val="008B31FC"/>
    <w:rsid w:val="008B35B8"/>
    <w:rsid w:val="008B367B"/>
    <w:rsid w:val="008B379C"/>
    <w:rsid w:val="008B3A33"/>
    <w:rsid w:val="008B3CB0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952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3A7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7F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218"/>
    <w:rsid w:val="008D0AA6"/>
    <w:rsid w:val="008D0CF9"/>
    <w:rsid w:val="008D0E80"/>
    <w:rsid w:val="008D0FBA"/>
    <w:rsid w:val="008D10DE"/>
    <w:rsid w:val="008D1157"/>
    <w:rsid w:val="008D1423"/>
    <w:rsid w:val="008D142E"/>
    <w:rsid w:val="008D14F1"/>
    <w:rsid w:val="008D18C7"/>
    <w:rsid w:val="008D1923"/>
    <w:rsid w:val="008D1D0A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6AB"/>
    <w:rsid w:val="008D3706"/>
    <w:rsid w:val="008D38A0"/>
    <w:rsid w:val="008D39B7"/>
    <w:rsid w:val="008D3AAF"/>
    <w:rsid w:val="008D3C35"/>
    <w:rsid w:val="008D3E13"/>
    <w:rsid w:val="008D434D"/>
    <w:rsid w:val="008D4535"/>
    <w:rsid w:val="008D4924"/>
    <w:rsid w:val="008D4E9E"/>
    <w:rsid w:val="008D4F0F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491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A15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472"/>
    <w:rsid w:val="008E57ED"/>
    <w:rsid w:val="008E587B"/>
    <w:rsid w:val="008E609E"/>
    <w:rsid w:val="008E6720"/>
    <w:rsid w:val="008E69B4"/>
    <w:rsid w:val="008E6B52"/>
    <w:rsid w:val="008E6D06"/>
    <w:rsid w:val="008E6E0F"/>
    <w:rsid w:val="008E734C"/>
    <w:rsid w:val="008E750A"/>
    <w:rsid w:val="008E76EA"/>
    <w:rsid w:val="008E7761"/>
    <w:rsid w:val="008E7770"/>
    <w:rsid w:val="008E7886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57C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26A"/>
    <w:rsid w:val="008F34B8"/>
    <w:rsid w:val="008F35F7"/>
    <w:rsid w:val="008F3702"/>
    <w:rsid w:val="008F3847"/>
    <w:rsid w:val="008F3C94"/>
    <w:rsid w:val="008F3F48"/>
    <w:rsid w:val="008F402D"/>
    <w:rsid w:val="008F42F9"/>
    <w:rsid w:val="008F434E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482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2A19"/>
    <w:rsid w:val="00903001"/>
    <w:rsid w:val="00903194"/>
    <w:rsid w:val="009032BF"/>
    <w:rsid w:val="0090339C"/>
    <w:rsid w:val="00903A5D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8E6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100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8D3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C69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58A"/>
    <w:rsid w:val="009137DF"/>
    <w:rsid w:val="00913908"/>
    <w:rsid w:val="00913BAD"/>
    <w:rsid w:val="00913D81"/>
    <w:rsid w:val="00913E7F"/>
    <w:rsid w:val="00914264"/>
    <w:rsid w:val="0091472E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5EFE"/>
    <w:rsid w:val="0091617E"/>
    <w:rsid w:val="00916395"/>
    <w:rsid w:val="00916502"/>
    <w:rsid w:val="009165C0"/>
    <w:rsid w:val="00916B48"/>
    <w:rsid w:val="00916F1A"/>
    <w:rsid w:val="00916FEB"/>
    <w:rsid w:val="009170A5"/>
    <w:rsid w:val="009170DF"/>
    <w:rsid w:val="00917396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34"/>
    <w:rsid w:val="009210F3"/>
    <w:rsid w:val="00921170"/>
    <w:rsid w:val="009212B0"/>
    <w:rsid w:val="009219FC"/>
    <w:rsid w:val="00921A17"/>
    <w:rsid w:val="00921FBB"/>
    <w:rsid w:val="00922CF1"/>
    <w:rsid w:val="00922EB0"/>
    <w:rsid w:val="00922F6D"/>
    <w:rsid w:val="0092311E"/>
    <w:rsid w:val="009232CE"/>
    <w:rsid w:val="00923311"/>
    <w:rsid w:val="009233A4"/>
    <w:rsid w:val="00923C52"/>
    <w:rsid w:val="00923CA1"/>
    <w:rsid w:val="00923DAC"/>
    <w:rsid w:val="00924114"/>
    <w:rsid w:val="00924365"/>
    <w:rsid w:val="00924432"/>
    <w:rsid w:val="00924524"/>
    <w:rsid w:val="00924A4F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27854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35"/>
    <w:rsid w:val="0093286F"/>
    <w:rsid w:val="0093297A"/>
    <w:rsid w:val="009329B9"/>
    <w:rsid w:val="00932F20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6D8"/>
    <w:rsid w:val="00936808"/>
    <w:rsid w:val="00936AE5"/>
    <w:rsid w:val="00936BDB"/>
    <w:rsid w:val="00936CA8"/>
    <w:rsid w:val="00937346"/>
    <w:rsid w:val="009374C8"/>
    <w:rsid w:val="00937505"/>
    <w:rsid w:val="0093759A"/>
    <w:rsid w:val="0093772D"/>
    <w:rsid w:val="00937AF9"/>
    <w:rsid w:val="00937DBF"/>
    <w:rsid w:val="00940161"/>
    <w:rsid w:val="00940433"/>
    <w:rsid w:val="0094093B"/>
    <w:rsid w:val="00940DD4"/>
    <w:rsid w:val="00940F8E"/>
    <w:rsid w:val="00941BE5"/>
    <w:rsid w:val="00941F49"/>
    <w:rsid w:val="0094233B"/>
    <w:rsid w:val="009428DE"/>
    <w:rsid w:val="0094297F"/>
    <w:rsid w:val="009429FF"/>
    <w:rsid w:val="00942E28"/>
    <w:rsid w:val="00942EFD"/>
    <w:rsid w:val="009431C1"/>
    <w:rsid w:val="009434C2"/>
    <w:rsid w:val="00943513"/>
    <w:rsid w:val="0094359C"/>
    <w:rsid w:val="00943608"/>
    <w:rsid w:val="00943934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A57"/>
    <w:rsid w:val="00950DE6"/>
    <w:rsid w:val="00951236"/>
    <w:rsid w:val="00951284"/>
    <w:rsid w:val="0095155B"/>
    <w:rsid w:val="00951567"/>
    <w:rsid w:val="009515AB"/>
    <w:rsid w:val="009515FB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79F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243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463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BDA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5C2"/>
    <w:rsid w:val="00964873"/>
    <w:rsid w:val="00964930"/>
    <w:rsid w:val="009649D7"/>
    <w:rsid w:val="00964D80"/>
    <w:rsid w:val="00964F25"/>
    <w:rsid w:val="00965310"/>
    <w:rsid w:val="00965602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70B"/>
    <w:rsid w:val="009668D3"/>
    <w:rsid w:val="00966A75"/>
    <w:rsid w:val="00966B40"/>
    <w:rsid w:val="009670FB"/>
    <w:rsid w:val="00967323"/>
    <w:rsid w:val="00967476"/>
    <w:rsid w:val="00967CB3"/>
    <w:rsid w:val="00967E53"/>
    <w:rsid w:val="00967EE8"/>
    <w:rsid w:val="00970744"/>
    <w:rsid w:val="00970B0A"/>
    <w:rsid w:val="00970C0E"/>
    <w:rsid w:val="00970DCE"/>
    <w:rsid w:val="00970F1A"/>
    <w:rsid w:val="00970F81"/>
    <w:rsid w:val="00971965"/>
    <w:rsid w:val="00971B82"/>
    <w:rsid w:val="009721B7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70"/>
    <w:rsid w:val="00974CF4"/>
    <w:rsid w:val="00974F1E"/>
    <w:rsid w:val="00975475"/>
    <w:rsid w:val="00975511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550"/>
    <w:rsid w:val="00976920"/>
    <w:rsid w:val="00976AD4"/>
    <w:rsid w:val="00976B6F"/>
    <w:rsid w:val="00976CBE"/>
    <w:rsid w:val="00977166"/>
    <w:rsid w:val="00977237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782"/>
    <w:rsid w:val="0098298C"/>
    <w:rsid w:val="00982997"/>
    <w:rsid w:val="00983301"/>
    <w:rsid w:val="00983464"/>
    <w:rsid w:val="0098346B"/>
    <w:rsid w:val="00983503"/>
    <w:rsid w:val="009837EA"/>
    <w:rsid w:val="00983ACE"/>
    <w:rsid w:val="00983D73"/>
    <w:rsid w:val="00984281"/>
    <w:rsid w:val="009842D4"/>
    <w:rsid w:val="00984385"/>
    <w:rsid w:val="009843FA"/>
    <w:rsid w:val="009845BB"/>
    <w:rsid w:val="009846F3"/>
    <w:rsid w:val="00984D22"/>
    <w:rsid w:val="00984D44"/>
    <w:rsid w:val="00984EDD"/>
    <w:rsid w:val="00984F44"/>
    <w:rsid w:val="009855A3"/>
    <w:rsid w:val="009855BC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6EBF"/>
    <w:rsid w:val="0098719E"/>
    <w:rsid w:val="00987209"/>
    <w:rsid w:val="00987386"/>
    <w:rsid w:val="0098746E"/>
    <w:rsid w:val="009878CE"/>
    <w:rsid w:val="00987ABD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684"/>
    <w:rsid w:val="0099270F"/>
    <w:rsid w:val="0099272D"/>
    <w:rsid w:val="009928A5"/>
    <w:rsid w:val="009928E1"/>
    <w:rsid w:val="009929AC"/>
    <w:rsid w:val="00993A4B"/>
    <w:rsid w:val="00993FB7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C36"/>
    <w:rsid w:val="00997E0C"/>
    <w:rsid w:val="009A021B"/>
    <w:rsid w:val="009A023A"/>
    <w:rsid w:val="009A06A1"/>
    <w:rsid w:val="009A0731"/>
    <w:rsid w:val="009A085A"/>
    <w:rsid w:val="009A0ADC"/>
    <w:rsid w:val="009A0E1E"/>
    <w:rsid w:val="009A0E69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80E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5FFB"/>
    <w:rsid w:val="009A6828"/>
    <w:rsid w:val="009A698B"/>
    <w:rsid w:val="009A6EF3"/>
    <w:rsid w:val="009A70AB"/>
    <w:rsid w:val="009A71CC"/>
    <w:rsid w:val="009A722B"/>
    <w:rsid w:val="009A75D9"/>
    <w:rsid w:val="009A770A"/>
    <w:rsid w:val="009A774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09E"/>
    <w:rsid w:val="009B11EB"/>
    <w:rsid w:val="009B13CF"/>
    <w:rsid w:val="009B196F"/>
    <w:rsid w:val="009B1FCD"/>
    <w:rsid w:val="009B202A"/>
    <w:rsid w:val="009B2156"/>
    <w:rsid w:val="009B2280"/>
    <w:rsid w:val="009B230D"/>
    <w:rsid w:val="009B24BF"/>
    <w:rsid w:val="009B2879"/>
    <w:rsid w:val="009B2897"/>
    <w:rsid w:val="009B2A02"/>
    <w:rsid w:val="009B2CEA"/>
    <w:rsid w:val="009B2CEC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744"/>
    <w:rsid w:val="009B679F"/>
    <w:rsid w:val="009B6822"/>
    <w:rsid w:val="009B6BD6"/>
    <w:rsid w:val="009B6C76"/>
    <w:rsid w:val="009B6EA6"/>
    <w:rsid w:val="009B6FA5"/>
    <w:rsid w:val="009B7286"/>
    <w:rsid w:val="009B7794"/>
    <w:rsid w:val="009B7845"/>
    <w:rsid w:val="009B7CF9"/>
    <w:rsid w:val="009B7E66"/>
    <w:rsid w:val="009B7FE6"/>
    <w:rsid w:val="009C009A"/>
    <w:rsid w:val="009C018E"/>
    <w:rsid w:val="009C0773"/>
    <w:rsid w:val="009C08FB"/>
    <w:rsid w:val="009C09C0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1E96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57"/>
    <w:rsid w:val="009C3A8F"/>
    <w:rsid w:val="009C3C30"/>
    <w:rsid w:val="009C3EB9"/>
    <w:rsid w:val="009C4000"/>
    <w:rsid w:val="009C441B"/>
    <w:rsid w:val="009C47BF"/>
    <w:rsid w:val="009C47D9"/>
    <w:rsid w:val="009C49A0"/>
    <w:rsid w:val="009C49CF"/>
    <w:rsid w:val="009C4BD6"/>
    <w:rsid w:val="009C4FAE"/>
    <w:rsid w:val="009C5169"/>
    <w:rsid w:val="009C554C"/>
    <w:rsid w:val="009C58DE"/>
    <w:rsid w:val="009C5987"/>
    <w:rsid w:val="009C5AC3"/>
    <w:rsid w:val="009C5AC4"/>
    <w:rsid w:val="009C5CA2"/>
    <w:rsid w:val="009C5CDF"/>
    <w:rsid w:val="009C5D8A"/>
    <w:rsid w:val="009C5DFD"/>
    <w:rsid w:val="009C61F0"/>
    <w:rsid w:val="009C6364"/>
    <w:rsid w:val="009C64CA"/>
    <w:rsid w:val="009C6854"/>
    <w:rsid w:val="009C6855"/>
    <w:rsid w:val="009C691E"/>
    <w:rsid w:val="009C6945"/>
    <w:rsid w:val="009C6CCD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6BB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2E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2D3"/>
    <w:rsid w:val="009D64E0"/>
    <w:rsid w:val="009D65D3"/>
    <w:rsid w:val="009D6654"/>
    <w:rsid w:val="009D6656"/>
    <w:rsid w:val="009D66B6"/>
    <w:rsid w:val="009D67C5"/>
    <w:rsid w:val="009D67F6"/>
    <w:rsid w:val="009D6B88"/>
    <w:rsid w:val="009D6CD2"/>
    <w:rsid w:val="009D6FC2"/>
    <w:rsid w:val="009D70CC"/>
    <w:rsid w:val="009D7205"/>
    <w:rsid w:val="009D7727"/>
    <w:rsid w:val="009D797E"/>
    <w:rsid w:val="009D7CF3"/>
    <w:rsid w:val="009D7D69"/>
    <w:rsid w:val="009D7DC9"/>
    <w:rsid w:val="009D7F03"/>
    <w:rsid w:val="009D7F09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0EF"/>
    <w:rsid w:val="009E23C3"/>
    <w:rsid w:val="009E2CC1"/>
    <w:rsid w:val="009E2D59"/>
    <w:rsid w:val="009E2DCD"/>
    <w:rsid w:val="009E2EC1"/>
    <w:rsid w:val="009E37A6"/>
    <w:rsid w:val="009E3959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C8"/>
    <w:rsid w:val="009E5DF0"/>
    <w:rsid w:val="009E6011"/>
    <w:rsid w:val="009E603D"/>
    <w:rsid w:val="009E6212"/>
    <w:rsid w:val="009E66FB"/>
    <w:rsid w:val="009E675F"/>
    <w:rsid w:val="009E6A0E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438"/>
    <w:rsid w:val="009F0546"/>
    <w:rsid w:val="009F05F3"/>
    <w:rsid w:val="009F0B19"/>
    <w:rsid w:val="009F0E98"/>
    <w:rsid w:val="009F10C7"/>
    <w:rsid w:val="009F10CB"/>
    <w:rsid w:val="009F131F"/>
    <w:rsid w:val="009F13C3"/>
    <w:rsid w:val="009F14B7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9C5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173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0E1D"/>
    <w:rsid w:val="00A010F9"/>
    <w:rsid w:val="00A01145"/>
    <w:rsid w:val="00A015E2"/>
    <w:rsid w:val="00A017B8"/>
    <w:rsid w:val="00A01A3C"/>
    <w:rsid w:val="00A01F3D"/>
    <w:rsid w:val="00A023A1"/>
    <w:rsid w:val="00A024B8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0E0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B89"/>
    <w:rsid w:val="00A06DD1"/>
    <w:rsid w:val="00A0721C"/>
    <w:rsid w:val="00A07758"/>
    <w:rsid w:val="00A07816"/>
    <w:rsid w:val="00A10A24"/>
    <w:rsid w:val="00A10A7D"/>
    <w:rsid w:val="00A10B73"/>
    <w:rsid w:val="00A10C29"/>
    <w:rsid w:val="00A10DBF"/>
    <w:rsid w:val="00A10FF7"/>
    <w:rsid w:val="00A113AB"/>
    <w:rsid w:val="00A11542"/>
    <w:rsid w:val="00A1174C"/>
    <w:rsid w:val="00A11898"/>
    <w:rsid w:val="00A118E3"/>
    <w:rsid w:val="00A11C42"/>
    <w:rsid w:val="00A11D60"/>
    <w:rsid w:val="00A11EAD"/>
    <w:rsid w:val="00A12479"/>
    <w:rsid w:val="00A124F4"/>
    <w:rsid w:val="00A125B6"/>
    <w:rsid w:val="00A12A77"/>
    <w:rsid w:val="00A12C94"/>
    <w:rsid w:val="00A12CEC"/>
    <w:rsid w:val="00A12CFD"/>
    <w:rsid w:val="00A12D9B"/>
    <w:rsid w:val="00A12DF4"/>
    <w:rsid w:val="00A13066"/>
    <w:rsid w:val="00A13659"/>
    <w:rsid w:val="00A136F0"/>
    <w:rsid w:val="00A136F6"/>
    <w:rsid w:val="00A13947"/>
    <w:rsid w:val="00A13E19"/>
    <w:rsid w:val="00A1428A"/>
    <w:rsid w:val="00A14353"/>
    <w:rsid w:val="00A143CD"/>
    <w:rsid w:val="00A1473D"/>
    <w:rsid w:val="00A1496C"/>
    <w:rsid w:val="00A14B08"/>
    <w:rsid w:val="00A14CAB"/>
    <w:rsid w:val="00A14CD8"/>
    <w:rsid w:val="00A14F27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0C"/>
    <w:rsid w:val="00A169D4"/>
    <w:rsid w:val="00A16BAC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80A"/>
    <w:rsid w:val="00A21D4E"/>
    <w:rsid w:val="00A21FC4"/>
    <w:rsid w:val="00A220A5"/>
    <w:rsid w:val="00A223DF"/>
    <w:rsid w:val="00A22430"/>
    <w:rsid w:val="00A22746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27A66"/>
    <w:rsid w:val="00A27CDE"/>
    <w:rsid w:val="00A3014D"/>
    <w:rsid w:val="00A304C2"/>
    <w:rsid w:val="00A3087F"/>
    <w:rsid w:val="00A308B0"/>
    <w:rsid w:val="00A30986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998"/>
    <w:rsid w:val="00A35A4B"/>
    <w:rsid w:val="00A35C59"/>
    <w:rsid w:val="00A35EA2"/>
    <w:rsid w:val="00A35FF5"/>
    <w:rsid w:val="00A36040"/>
    <w:rsid w:val="00A36368"/>
    <w:rsid w:val="00A363E9"/>
    <w:rsid w:val="00A3696C"/>
    <w:rsid w:val="00A36A08"/>
    <w:rsid w:val="00A36D89"/>
    <w:rsid w:val="00A36DB6"/>
    <w:rsid w:val="00A36FF0"/>
    <w:rsid w:val="00A37067"/>
    <w:rsid w:val="00A3711F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1F61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1CF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2E8E"/>
    <w:rsid w:val="00A5333F"/>
    <w:rsid w:val="00A5351C"/>
    <w:rsid w:val="00A535AE"/>
    <w:rsid w:val="00A535F9"/>
    <w:rsid w:val="00A53618"/>
    <w:rsid w:val="00A53725"/>
    <w:rsid w:val="00A53AB9"/>
    <w:rsid w:val="00A53B06"/>
    <w:rsid w:val="00A53B87"/>
    <w:rsid w:val="00A53BE4"/>
    <w:rsid w:val="00A53C1B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B8C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5E2"/>
    <w:rsid w:val="00A568BD"/>
    <w:rsid w:val="00A56A5B"/>
    <w:rsid w:val="00A56BB9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6F91"/>
    <w:rsid w:val="00A671DC"/>
    <w:rsid w:val="00A67460"/>
    <w:rsid w:val="00A67783"/>
    <w:rsid w:val="00A67801"/>
    <w:rsid w:val="00A6799D"/>
    <w:rsid w:val="00A679AE"/>
    <w:rsid w:val="00A67C0B"/>
    <w:rsid w:val="00A67D27"/>
    <w:rsid w:val="00A67D65"/>
    <w:rsid w:val="00A67E1B"/>
    <w:rsid w:val="00A67EA4"/>
    <w:rsid w:val="00A70227"/>
    <w:rsid w:val="00A70295"/>
    <w:rsid w:val="00A705CB"/>
    <w:rsid w:val="00A70627"/>
    <w:rsid w:val="00A70A73"/>
    <w:rsid w:val="00A70A76"/>
    <w:rsid w:val="00A70DF7"/>
    <w:rsid w:val="00A710A3"/>
    <w:rsid w:val="00A71640"/>
    <w:rsid w:val="00A726A1"/>
    <w:rsid w:val="00A72802"/>
    <w:rsid w:val="00A72919"/>
    <w:rsid w:val="00A72A2B"/>
    <w:rsid w:val="00A72C42"/>
    <w:rsid w:val="00A72EF8"/>
    <w:rsid w:val="00A734C3"/>
    <w:rsid w:val="00A73554"/>
    <w:rsid w:val="00A735EE"/>
    <w:rsid w:val="00A739E4"/>
    <w:rsid w:val="00A739E7"/>
    <w:rsid w:val="00A73A61"/>
    <w:rsid w:val="00A73A69"/>
    <w:rsid w:val="00A73A7A"/>
    <w:rsid w:val="00A73C53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27B"/>
    <w:rsid w:val="00A75398"/>
    <w:rsid w:val="00A75509"/>
    <w:rsid w:val="00A75647"/>
    <w:rsid w:val="00A756B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0852"/>
    <w:rsid w:val="00A81265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1D4"/>
    <w:rsid w:val="00A834F3"/>
    <w:rsid w:val="00A835D4"/>
    <w:rsid w:val="00A836ED"/>
    <w:rsid w:val="00A8395E"/>
    <w:rsid w:val="00A83E33"/>
    <w:rsid w:val="00A83F97"/>
    <w:rsid w:val="00A840AD"/>
    <w:rsid w:val="00A841F4"/>
    <w:rsid w:val="00A844B4"/>
    <w:rsid w:val="00A8454E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41"/>
    <w:rsid w:val="00A908C8"/>
    <w:rsid w:val="00A909C4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3E"/>
    <w:rsid w:val="00A920E9"/>
    <w:rsid w:val="00A921AF"/>
    <w:rsid w:val="00A9235A"/>
    <w:rsid w:val="00A923C1"/>
    <w:rsid w:val="00A92686"/>
    <w:rsid w:val="00A92D55"/>
    <w:rsid w:val="00A92D66"/>
    <w:rsid w:val="00A92EA7"/>
    <w:rsid w:val="00A931AA"/>
    <w:rsid w:val="00A938C1"/>
    <w:rsid w:val="00A939C2"/>
    <w:rsid w:val="00A93B63"/>
    <w:rsid w:val="00A93C94"/>
    <w:rsid w:val="00A93CB8"/>
    <w:rsid w:val="00A9402A"/>
    <w:rsid w:val="00A94600"/>
    <w:rsid w:val="00A94751"/>
    <w:rsid w:val="00A9476E"/>
    <w:rsid w:val="00A947B5"/>
    <w:rsid w:val="00A954BA"/>
    <w:rsid w:val="00A9550F"/>
    <w:rsid w:val="00A955D8"/>
    <w:rsid w:val="00A957A6"/>
    <w:rsid w:val="00A95DCE"/>
    <w:rsid w:val="00A963A1"/>
    <w:rsid w:val="00A9690C"/>
    <w:rsid w:val="00A96BBF"/>
    <w:rsid w:val="00A96C48"/>
    <w:rsid w:val="00A96DF0"/>
    <w:rsid w:val="00A96F14"/>
    <w:rsid w:val="00A976F9"/>
    <w:rsid w:val="00A977E0"/>
    <w:rsid w:val="00A97911"/>
    <w:rsid w:val="00A97AE4"/>
    <w:rsid w:val="00A97CAC"/>
    <w:rsid w:val="00A97DB6"/>
    <w:rsid w:val="00AA0068"/>
    <w:rsid w:val="00AA0081"/>
    <w:rsid w:val="00AA04D2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759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3EEE"/>
    <w:rsid w:val="00AA438B"/>
    <w:rsid w:val="00AA4A86"/>
    <w:rsid w:val="00AA4A9C"/>
    <w:rsid w:val="00AA4AE3"/>
    <w:rsid w:val="00AA4BC3"/>
    <w:rsid w:val="00AA4E62"/>
    <w:rsid w:val="00AA4EA5"/>
    <w:rsid w:val="00AA50F1"/>
    <w:rsid w:val="00AA540F"/>
    <w:rsid w:val="00AA55C6"/>
    <w:rsid w:val="00AA5788"/>
    <w:rsid w:val="00AA62C4"/>
    <w:rsid w:val="00AA6336"/>
    <w:rsid w:val="00AA635B"/>
    <w:rsid w:val="00AA6A1F"/>
    <w:rsid w:val="00AA6A91"/>
    <w:rsid w:val="00AA6AC8"/>
    <w:rsid w:val="00AA6B44"/>
    <w:rsid w:val="00AA6D88"/>
    <w:rsid w:val="00AA6DE0"/>
    <w:rsid w:val="00AA6EE4"/>
    <w:rsid w:val="00AA71A1"/>
    <w:rsid w:val="00AA71F2"/>
    <w:rsid w:val="00AA7431"/>
    <w:rsid w:val="00AA75F0"/>
    <w:rsid w:val="00AA77ED"/>
    <w:rsid w:val="00AA7BE1"/>
    <w:rsid w:val="00AA7EDD"/>
    <w:rsid w:val="00AA7EE6"/>
    <w:rsid w:val="00AA7FED"/>
    <w:rsid w:val="00AB0182"/>
    <w:rsid w:val="00AB0811"/>
    <w:rsid w:val="00AB08EC"/>
    <w:rsid w:val="00AB0929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9BA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69F"/>
    <w:rsid w:val="00AC3C3A"/>
    <w:rsid w:val="00AC3CB4"/>
    <w:rsid w:val="00AC41B2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25"/>
    <w:rsid w:val="00AC70E6"/>
    <w:rsid w:val="00AC74EA"/>
    <w:rsid w:val="00AC7698"/>
    <w:rsid w:val="00AC77AA"/>
    <w:rsid w:val="00AC7C63"/>
    <w:rsid w:val="00AD01E3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2EE3"/>
    <w:rsid w:val="00AD3173"/>
    <w:rsid w:val="00AD3D87"/>
    <w:rsid w:val="00AD3FD3"/>
    <w:rsid w:val="00AD40CF"/>
    <w:rsid w:val="00AD40D6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529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91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450"/>
    <w:rsid w:val="00AE47F4"/>
    <w:rsid w:val="00AE4DD5"/>
    <w:rsid w:val="00AE5211"/>
    <w:rsid w:val="00AE57C8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B43"/>
    <w:rsid w:val="00AF1D64"/>
    <w:rsid w:val="00AF1E97"/>
    <w:rsid w:val="00AF249E"/>
    <w:rsid w:val="00AF256D"/>
    <w:rsid w:val="00AF26D6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0DF"/>
    <w:rsid w:val="00AF4182"/>
    <w:rsid w:val="00AF4371"/>
    <w:rsid w:val="00AF49ED"/>
    <w:rsid w:val="00AF4EAD"/>
    <w:rsid w:val="00AF4F9C"/>
    <w:rsid w:val="00AF504D"/>
    <w:rsid w:val="00AF5091"/>
    <w:rsid w:val="00AF52D7"/>
    <w:rsid w:val="00AF543F"/>
    <w:rsid w:val="00AF5B24"/>
    <w:rsid w:val="00AF60CA"/>
    <w:rsid w:val="00AF60F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0BF3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26D"/>
    <w:rsid w:val="00B0441E"/>
    <w:rsid w:val="00B04429"/>
    <w:rsid w:val="00B0491A"/>
    <w:rsid w:val="00B04C0B"/>
    <w:rsid w:val="00B04EBD"/>
    <w:rsid w:val="00B04F9C"/>
    <w:rsid w:val="00B051B6"/>
    <w:rsid w:val="00B05237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C23"/>
    <w:rsid w:val="00B07DEA"/>
    <w:rsid w:val="00B07FCF"/>
    <w:rsid w:val="00B10021"/>
    <w:rsid w:val="00B101D1"/>
    <w:rsid w:val="00B102FA"/>
    <w:rsid w:val="00B1046F"/>
    <w:rsid w:val="00B105B2"/>
    <w:rsid w:val="00B10A26"/>
    <w:rsid w:val="00B10BA4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4CA"/>
    <w:rsid w:val="00B1276A"/>
    <w:rsid w:val="00B127B7"/>
    <w:rsid w:val="00B12A5B"/>
    <w:rsid w:val="00B12B6C"/>
    <w:rsid w:val="00B12C4D"/>
    <w:rsid w:val="00B12F04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17EA0"/>
    <w:rsid w:val="00B2004E"/>
    <w:rsid w:val="00B204C0"/>
    <w:rsid w:val="00B20575"/>
    <w:rsid w:val="00B20706"/>
    <w:rsid w:val="00B20AF9"/>
    <w:rsid w:val="00B20D99"/>
    <w:rsid w:val="00B21013"/>
    <w:rsid w:val="00B213A5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0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91"/>
    <w:rsid w:val="00B304F0"/>
    <w:rsid w:val="00B30571"/>
    <w:rsid w:val="00B307BA"/>
    <w:rsid w:val="00B30899"/>
    <w:rsid w:val="00B30A3C"/>
    <w:rsid w:val="00B30CA0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12D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3EF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3F2D"/>
    <w:rsid w:val="00B4415D"/>
    <w:rsid w:val="00B4417A"/>
    <w:rsid w:val="00B44386"/>
    <w:rsid w:val="00B445F7"/>
    <w:rsid w:val="00B44690"/>
    <w:rsid w:val="00B447F4"/>
    <w:rsid w:val="00B448B1"/>
    <w:rsid w:val="00B448E7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1B9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351"/>
    <w:rsid w:val="00B50467"/>
    <w:rsid w:val="00B504C2"/>
    <w:rsid w:val="00B507FE"/>
    <w:rsid w:val="00B50A2E"/>
    <w:rsid w:val="00B50D2D"/>
    <w:rsid w:val="00B50D36"/>
    <w:rsid w:val="00B5100F"/>
    <w:rsid w:val="00B51093"/>
    <w:rsid w:val="00B513A8"/>
    <w:rsid w:val="00B51460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A1E"/>
    <w:rsid w:val="00B53D69"/>
    <w:rsid w:val="00B53FE5"/>
    <w:rsid w:val="00B5400A"/>
    <w:rsid w:val="00B5415B"/>
    <w:rsid w:val="00B54264"/>
    <w:rsid w:val="00B54285"/>
    <w:rsid w:val="00B5431F"/>
    <w:rsid w:val="00B543C5"/>
    <w:rsid w:val="00B54412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7F4"/>
    <w:rsid w:val="00B60909"/>
    <w:rsid w:val="00B6090D"/>
    <w:rsid w:val="00B610E1"/>
    <w:rsid w:val="00B61404"/>
    <w:rsid w:val="00B61756"/>
    <w:rsid w:val="00B6194C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3F6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7AE"/>
    <w:rsid w:val="00B65B1C"/>
    <w:rsid w:val="00B65B80"/>
    <w:rsid w:val="00B65DDA"/>
    <w:rsid w:val="00B65F6A"/>
    <w:rsid w:val="00B65FAC"/>
    <w:rsid w:val="00B664AC"/>
    <w:rsid w:val="00B664EF"/>
    <w:rsid w:val="00B66B09"/>
    <w:rsid w:val="00B66CA2"/>
    <w:rsid w:val="00B670E4"/>
    <w:rsid w:val="00B67126"/>
    <w:rsid w:val="00B675E6"/>
    <w:rsid w:val="00B6777F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3"/>
    <w:rsid w:val="00B712C4"/>
    <w:rsid w:val="00B7137B"/>
    <w:rsid w:val="00B713CA"/>
    <w:rsid w:val="00B71AEE"/>
    <w:rsid w:val="00B71BF4"/>
    <w:rsid w:val="00B71DD9"/>
    <w:rsid w:val="00B72364"/>
    <w:rsid w:val="00B723CA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5E1A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323"/>
    <w:rsid w:val="00B77757"/>
    <w:rsid w:val="00B77A1A"/>
    <w:rsid w:val="00B77B28"/>
    <w:rsid w:val="00B77C18"/>
    <w:rsid w:val="00B77CBA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1A3"/>
    <w:rsid w:val="00B83328"/>
    <w:rsid w:val="00B8335F"/>
    <w:rsid w:val="00B835C4"/>
    <w:rsid w:val="00B8369C"/>
    <w:rsid w:val="00B83787"/>
    <w:rsid w:val="00B83B56"/>
    <w:rsid w:val="00B83D8D"/>
    <w:rsid w:val="00B84702"/>
    <w:rsid w:val="00B84B74"/>
    <w:rsid w:val="00B84BD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3E3"/>
    <w:rsid w:val="00B874D9"/>
    <w:rsid w:val="00B875AF"/>
    <w:rsid w:val="00B8766E"/>
    <w:rsid w:val="00B87730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64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E2D"/>
    <w:rsid w:val="00B93EC2"/>
    <w:rsid w:val="00B93F6B"/>
    <w:rsid w:val="00B940B7"/>
    <w:rsid w:val="00B940F1"/>
    <w:rsid w:val="00B9432E"/>
    <w:rsid w:val="00B9435F"/>
    <w:rsid w:val="00B94516"/>
    <w:rsid w:val="00B945AE"/>
    <w:rsid w:val="00B945CA"/>
    <w:rsid w:val="00B94920"/>
    <w:rsid w:val="00B94BCA"/>
    <w:rsid w:val="00B94E54"/>
    <w:rsid w:val="00B94E7F"/>
    <w:rsid w:val="00B94EDD"/>
    <w:rsid w:val="00B95295"/>
    <w:rsid w:val="00B95555"/>
    <w:rsid w:val="00B957EF"/>
    <w:rsid w:val="00B95D15"/>
    <w:rsid w:val="00B95DC3"/>
    <w:rsid w:val="00B95EFD"/>
    <w:rsid w:val="00B96050"/>
    <w:rsid w:val="00B961F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3EB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3F88"/>
    <w:rsid w:val="00BA402B"/>
    <w:rsid w:val="00BA4F5C"/>
    <w:rsid w:val="00BA5466"/>
    <w:rsid w:val="00BA588E"/>
    <w:rsid w:val="00BA5B49"/>
    <w:rsid w:val="00BA5BD2"/>
    <w:rsid w:val="00BA5CF3"/>
    <w:rsid w:val="00BA650C"/>
    <w:rsid w:val="00BA66C4"/>
    <w:rsid w:val="00BA6F55"/>
    <w:rsid w:val="00BA70A1"/>
    <w:rsid w:val="00BA70BB"/>
    <w:rsid w:val="00BA727A"/>
    <w:rsid w:val="00BA77D4"/>
    <w:rsid w:val="00BA7908"/>
    <w:rsid w:val="00BA7B40"/>
    <w:rsid w:val="00BA7C0F"/>
    <w:rsid w:val="00BA7E1E"/>
    <w:rsid w:val="00BB0075"/>
    <w:rsid w:val="00BB052A"/>
    <w:rsid w:val="00BB05E6"/>
    <w:rsid w:val="00BB06CF"/>
    <w:rsid w:val="00BB07BA"/>
    <w:rsid w:val="00BB0845"/>
    <w:rsid w:val="00BB08DB"/>
    <w:rsid w:val="00BB0C1C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23F"/>
    <w:rsid w:val="00BB259F"/>
    <w:rsid w:val="00BB2665"/>
    <w:rsid w:val="00BB2A9E"/>
    <w:rsid w:val="00BB2D2B"/>
    <w:rsid w:val="00BB2D79"/>
    <w:rsid w:val="00BB2F87"/>
    <w:rsid w:val="00BB2FBA"/>
    <w:rsid w:val="00BB3003"/>
    <w:rsid w:val="00BB32E1"/>
    <w:rsid w:val="00BB33D2"/>
    <w:rsid w:val="00BB35DB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4E96"/>
    <w:rsid w:val="00BB4EDA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CDC"/>
    <w:rsid w:val="00BB7F04"/>
    <w:rsid w:val="00BB7FC5"/>
    <w:rsid w:val="00BC012A"/>
    <w:rsid w:val="00BC07D8"/>
    <w:rsid w:val="00BC0975"/>
    <w:rsid w:val="00BC0B17"/>
    <w:rsid w:val="00BC0CAB"/>
    <w:rsid w:val="00BC10E3"/>
    <w:rsid w:val="00BC120A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366"/>
    <w:rsid w:val="00BC2665"/>
    <w:rsid w:val="00BC28C9"/>
    <w:rsid w:val="00BC293D"/>
    <w:rsid w:val="00BC2A31"/>
    <w:rsid w:val="00BC2B47"/>
    <w:rsid w:val="00BC33AE"/>
    <w:rsid w:val="00BC3517"/>
    <w:rsid w:val="00BC3530"/>
    <w:rsid w:val="00BC37AA"/>
    <w:rsid w:val="00BC38A2"/>
    <w:rsid w:val="00BC3A6C"/>
    <w:rsid w:val="00BC3DD1"/>
    <w:rsid w:val="00BC3E2F"/>
    <w:rsid w:val="00BC4347"/>
    <w:rsid w:val="00BC4779"/>
    <w:rsid w:val="00BC4830"/>
    <w:rsid w:val="00BC48A6"/>
    <w:rsid w:val="00BC49C5"/>
    <w:rsid w:val="00BC4BFB"/>
    <w:rsid w:val="00BC4CAA"/>
    <w:rsid w:val="00BC4CCA"/>
    <w:rsid w:val="00BC4D9C"/>
    <w:rsid w:val="00BC544E"/>
    <w:rsid w:val="00BC5E34"/>
    <w:rsid w:val="00BC6008"/>
    <w:rsid w:val="00BC6565"/>
    <w:rsid w:val="00BC686A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AB9"/>
    <w:rsid w:val="00BD0E8A"/>
    <w:rsid w:val="00BD11A5"/>
    <w:rsid w:val="00BD11E0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0AD6"/>
    <w:rsid w:val="00BE149A"/>
    <w:rsid w:val="00BE156A"/>
    <w:rsid w:val="00BE1596"/>
    <w:rsid w:val="00BE15BD"/>
    <w:rsid w:val="00BE16E9"/>
    <w:rsid w:val="00BE1A7F"/>
    <w:rsid w:val="00BE1FC9"/>
    <w:rsid w:val="00BE28A9"/>
    <w:rsid w:val="00BE2A36"/>
    <w:rsid w:val="00BE2A4C"/>
    <w:rsid w:val="00BE2AC1"/>
    <w:rsid w:val="00BE2CC1"/>
    <w:rsid w:val="00BE2D10"/>
    <w:rsid w:val="00BE2ED3"/>
    <w:rsid w:val="00BE3176"/>
    <w:rsid w:val="00BE32AE"/>
    <w:rsid w:val="00BE348A"/>
    <w:rsid w:val="00BE35B5"/>
    <w:rsid w:val="00BE36BF"/>
    <w:rsid w:val="00BE3FA0"/>
    <w:rsid w:val="00BE4062"/>
    <w:rsid w:val="00BE416F"/>
    <w:rsid w:val="00BE438B"/>
    <w:rsid w:val="00BE4491"/>
    <w:rsid w:val="00BE4AB8"/>
    <w:rsid w:val="00BE4EB2"/>
    <w:rsid w:val="00BE5492"/>
    <w:rsid w:val="00BE552B"/>
    <w:rsid w:val="00BE5728"/>
    <w:rsid w:val="00BE574A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9DF"/>
    <w:rsid w:val="00BE6A91"/>
    <w:rsid w:val="00BE6E9C"/>
    <w:rsid w:val="00BE6F8D"/>
    <w:rsid w:val="00BE780B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A66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7C3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8D8"/>
    <w:rsid w:val="00C009DC"/>
    <w:rsid w:val="00C00ECC"/>
    <w:rsid w:val="00C00ED2"/>
    <w:rsid w:val="00C0141C"/>
    <w:rsid w:val="00C01720"/>
    <w:rsid w:val="00C01889"/>
    <w:rsid w:val="00C01B44"/>
    <w:rsid w:val="00C01DED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42C"/>
    <w:rsid w:val="00C05699"/>
    <w:rsid w:val="00C056E5"/>
    <w:rsid w:val="00C05B4F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079F5"/>
    <w:rsid w:val="00C07A9F"/>
    <w:rsid w:val="00C10110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3C47"/>
    <w:rsid w:val="00C13D70"/>
    <w:rsid w:val="00C140BF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17AA2"/>
    <w:rsid w:val="00C2032E"/>
    <w:rsid w:val="00C204D0"/>
    <w:rsid w:val="00C205EC"/>
    <w:rsid w:val="00C206B4"/>
    <w:rsid w:val="00C20C03"/>
    <w:rsid w:val="00C20EC9"/>
    <w:rsid w:val="00C2108A"/>
    <w:rsid w:val="00C210C9"/>
    <w:rsid w:val="00C2123C"/>
    <w:rsid w:val="00C21242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3BE0"/>
    <w:rsid w:val="00C241AC"/>
    <w:rsid w:val="00C24209"/>
    <w:rsid w:val="00C24242"/>
    <w:rsid w:val="00C244E1"/>
    <w:rsid w:val="00C2450B"/>
    <w:rsid w:val="00C24787"/>
    <w:rsid w:val="00C24791"/>
    <w:rsid w:val="00C248D6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6FF"/>
    <w:rsid w:val="00C26C31"/>
    <w:rsid w:val="00C26CB9"/>
    <w:rsid w:val="00C26FEF"/>
    <w:rsid w:val="00C2700C"/>
    <w:rsid w:val="00C2711E"/>
    <w:rsid w:val="00C27235"/>
    <w:rsid w:val="00C27293"/>
    <w:rsid w:val="00C2743E"/>
    <w:rsid w:val="00C275BE"/>
    <w:rsid w:val="00C27610"/>
    <w:rsid w:val="00C2767D"/>
    <w:rsid w:val="00C27717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58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06"/>
    <w:rsid w:val="00C33799"/>
    <w:rsid w:val="00C33B3A"/>
    <w:rsid w:val="00C33E0B"/>
    <w:rsid w:val="00C34496"/>
    <w:rsid w:val="00C345EF"/>
    <w:rsid w:val="00C3482B"/>
    <w:rsid w:val="00C3485E"/>
    <w:rsid w:val="00C34A9A"/>
    <w:rsid w:val="00C34B24"/>
    <w:rsid w:val="00C34D2F"/>
    <w:rsid w:val="00C34D68"/>
    <w:rsid w:val="00C350B0"/>
    <w:rsid w:val="00C35397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6C3E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184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E4D"/>
    <w:rsid w:val="00C42F7D"/>
    <w:rsid w:val="00C43095"/>
    <w:rsid w:val="00C432E7"/>
    <w:rsid w:val="00C43656"/>
    <w:rsid w:val="00C4370B"/>
    <w:rsid w:val="00C43C1B"/>
    <w:rsid w:val="00C43DF6"/>
    <w:rsid w:val="00C4415B"/>
    <w:rsid w:val="00C442DC"/>
    <w:rsid w:val="00C442F0"/>
    <w:rsid w:val="00C444D2"/>
    <w:rsid w:val="00C44589"/>
    <w:rsid w:val="00C449DA"/>
    <w:rsid w:val="00C44AE1"/>
    <w:rsid w:val="00C44FD0"/>
    <w:rsid w:val="00C450C0"/>
    <w:rsid w:val="00C451E7"/>
    <w:rsid w:val="00C4536D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6E2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1C"/>
    <w:rsid w:val="00C5193D"/>
    <w:rsid w:val="00C51B0B"/>
    <w:rsid w:val="00C51CD3"/>
    <w:rsid w:val="00C522F8"/>
    <w:rsid w:val="00C52369"/>
    <w:rsid w:val="00C524E2"/>
    <w:rsid w:val="00C528A9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755"/>
    <w:rsid w:val="00C5389A"/>
    <w:rsid w:val="00C53AB2"/>
    <w:rsid w:val="00C53AB9"/>
    <w:rsid w:val="00C53D03"/>
    <w:rsid w:val="00C53D45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6D1B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8E0"/>
    <w:rsid w:val="00C61D1D"/>
    <w:rsid w:val="00C61E6D"/>
    <w:rsid w:val="00C61FFB"/>
    <w:rsid w:val="00C62203"/>
    <w:rsid w:val="00C622F5"/>
    <w:rsid w:val="00C62334"/>
    <w:rsid w:val="00C625A4"/>
    <w:rsid w:val="00C62639"/>
    <w:rsid w:val="00C62888"/>
    <w:rsid w:val="00C6288C"/>
    <w:rsid w:val="00C62AFC"/>
    <w:rsid w:val="00C62B18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1B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878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0E30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2F28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4C6F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952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DA6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102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590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344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2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718"/>
    <w:rsid w:val="00CA0939"/>
    <w:rsid w:val="00CA0E40"/>
    <w:rsid w:val="00CA0FC2"/>
    <w:rsid w:val="00CA1410"/>
    <w:rsid w:val="00CA14C9"/>
    <w:rsid w:val="00CA1519"/>
    <w:rsid w:val="00CA17C5"/>
    <w:rsid w:val="00CA1B9F"/>
    <w:rsid w:val="00CA1E6E"/>
    <w:rsid w:val="00CA2289"/>
    <w:rsid w:val="00CA2425"/>
    <w:rsid w:val="00CA2622"/>
    <w:rsid w:val="00CA29A3"/>
    <w:rsid w:val="00CA29CC"/>
    <w:rsid w:val="00CA2CA3"/>
    <w:rsid w:val="00CA31AB"/>
    <w:rsid w:val="00CA3ACF"/>
    <w:rsid w:val="00CA3AE5"/>
    <w:rsid w:val="00CA3D36"/>
    <w:rsid w:val="00CA3D61"/>
    <w:rsid w:val="00CA3E3E"/>
    <w:rsid w:val="00CA40C6"/>
    <w:rsid w:val="00CA41CA"/>
    <w:rsid w:val="00CA46BD"/>
    <w:rsid w:val="00CA48CA"/>
    <w:rsid w:val="00CA4ACA"/>
    <w:rsid w:val="00CA4C6A"/>
    <w:rsid w:val="00CA4CE3"/>
    <w:rsid w:val="00CA5129"/>
    <w:rsid w:val="00CA531F"/>
    <w:rsid w:val="00CA5397"/>
    <w:rsid w:val="00CA5549"/>
    <w:rsid w:val="00CA5654"/>
    <w:rsid w:val="00CA5973"/>
    <w:rsid w:val="00CA5B9F"/>
    <w:rsid w:val="00CA629A"/>
    <w:rsid w:val="00CA629D"/>
    <w:rsid w:val="00CA68C1"/>
    <w:rsid w:val="00CA6CBC"/>
    <w:rsid w:val="00CA6F63"/>
    <w:rsid w:val="00CA76E8"/>
    <w:rsid w:val="00CA78A7"/>
    <w:rsid w:val="00CA7E3D"/>
    <w:rsid w:val="00CB02E3"/>
    <w:rsid w:val="00CB0481"/>
    <w:rsid w:val="00CB0514"/>
    <w:rsid w:val="00CB0515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017"/>
    <w:rsid w:val="00CB2544"/>
    <w:rsid w:val="00CB2584"/>
    <w:rsid w:val="00CB2C64"/>
    <w:rsid w:val="00CB301A"/>
    <w:rsid w:val="00CB35DC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333"/>
    <w:rsid w:val="00CB5619"/>
    <w:rsid w:val="00CB5801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B5F"/>
    <w:rsid w:val="00CB7E9F"/>
    <w:rsid w:val="00CC0153"/>
    <w:rsid w:val="00CC0598"/>
    <w:rsid w:val="00CC08EB"/>
    <w:rsid w:val="00CC0B12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F6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002"/>
    <w:rsid w:val="00CC6422"/>
    <w:rsid w:val="00CC6499"/>
    <w:rsid w:val="00CC66DA"/>
    <w:rsid w:val="00CC72EE"/>
    <w:rsid w:val="00CC7391"/>
    <w:rsid w:val="00CC7406"/>
    <w:rsid w:val="00CC755F"/>
    <w:rsid w:val="00CC7A19"/>
    <w:rsid w:val="00CC7A66"/>
    <w:rsid w:val="00CC7AD1"/>
    <w:rsid w:val="00CC7B60"/>
    <w:rsid w:val="00CC7CAB"/>
    <w:rsid w:val="00CD00C3"/>
    <w:rsid w:val="00CD029C"/>
    <w:rsid w:val="00CD0359"/>
    <w:rsid w:val="00CD060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226"/>
    <w:rsid w:val="00CD257D"/>
    <w:rsid w:val="00CD2829"/>
    <w:rsid w:val="00CD286E"/>
    <w:rsid w:val="00CD287D"/>
    <w:rsid w:val="00CD29E3"/>
    <w:rsid w:val="00CD2C1F"/>
    <w:rsid w:val="00CD2FB1"/>
    <w:rsid w:val="00CD32FE"/>
    <w:rsid w:val="00CD33C4"/>
    <w:rsid w:val="00CD3726"/>
    <w:rsid w:val="00CD373F"/>
    <w:rsid w:val="00CD3E1D"/>
    <w:rsid w:val="00CD3F51"/>
    <w:rsid w:val="00CD40E6"/>
    <w:rsid w:val="00CD4400"/>
    <w:rsid w:val="00CD445D"/>
    <w:rsid w:val="00CD44D1"/>
    <w:rsid w:val="00CD4961"/>
    <w:rsid w:val="00CD4995"/>
    <w:rsid w:val="00CD4DD9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35B"/>
    <w:rsid w:val="00CD664E"/>
    <w:rsid w:val="00CD67B8"/>
    <w:rsid w:val="00CD698C"/>
    <w:rsid w:val="00CD7102"/>
    <w:rsid w:val="00CD7D24"/>
    <w:rsid w:val="00CD7DA1"/>
    <w:rsid w:val="00CE00C3"/>
    <w:rsid w:val="00CE02C0"/>
    <w:rsid w:val="00CE0424"/>
    <w:rsid w:val="00CE062F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477"/>
    <w:rsid w:val="00CE2668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23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BB0"/>
    <w:rsid w:val="00CE6DF8"/>
    <w:rsid w:val="00CE6FBA"/>
    <w:rsid w:val="00CE74E6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2E7B"/>
    <w:rsid w:val="00CF3126"/>
    <w:rsid w:val="00CF34C0"/>
    <w:rsid w:val="00CF34FA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C91"/>
    <w:rsid w:val="00CF4D87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31F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210"/>
    <w:rsid w:val="00D04302"/>
    <w:rsid w:val="00D04684"/>
    <w:rsid w:val="00D049AA"/>
    <w:rsid w:val="00D04A81"/>
    <w:rsid w:val="00D050D5"/>
    <w:rsid w:val="00D05718"/>
    <w:rsid w:val="00D05794"/>
    <w:rsid w:val="00D05D4F"/>
    <w:rsid w:val="00D05E2C"/>
    <w:rsid w:val="00D0615A"/>
    <w:rsid w:val="00D061F5"/>
    <w:rsid w:val="00D0634D"/>
    <w:rsid w:val="00D0685B"/>
    <w:rsid w:val="00D06A64"/>
    <w:rsid w:val="00D06B06"/>
    <w:rsid w:val="00D06C21"/>
    <w:rsid w:val="00D06E5B"/>
    <w:rsid w:val="00D06FC5"/>
    <w:rsid w:val="00D072CE"/>
    <w:rsid w:val="00D074A5"/>
    <w:rsid w:val="00D0761F"/>
    <w:rsid w:val="00D07970"/>
    <w:rsid w:val="00D07D5D"/>
    <w:rsid w:val="00D07DCB"/>
    <w:rsid w:val="00D101DE"/>
    <w:rsid w:val="00D1067B"/>
    <w:rsid w:val="00D1081F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655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DFF"/>
    <w:rsid w:val="00D16E4A"/>
    <w:rsid w:val="00D16E91"/>
    <w:rsid w:val="00D17084"/>
    <w:rsid w:val="00D17150"/>
    <w:rsid w:val="00D1715B"/>
    <w:rsid w:val="00D173D1"/>
    <w:rsid w:val="00D17525"/>
    <w:rsid w:val="00D17655"/>
    <w:rsid w:val="00D1788F"/>
    <w:rsid w:val="00D178BD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0F18"/>
    <w:rsid w:val="00D212D1"/>
    <w:rsid w:val="00D21402"/>
    <w:rsid w:val="00D21415"/>
    <w:rsid w:val="00D2146C"/>
    <w:rsid w:val="00D214A5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B41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6F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413"/>
    <w:rsid w:val="00D27799"/>
    <w:rsid w:val="00D27DEA"/>
    <w:rsid w:val="00D27E1C"/>
    <w:rsid w:val="00D27E92"/>
    <w:rsid w:val="00D27FBA"/>
    <w:rsid w:val="00D30033"/>
    <w:rsid w:val="00D30050"/>
    <w:rsid w:val="00D303F1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BAB"/>
    <w:rsid w:val="00D31C6F"/>
    <w:rsid w:val="00D31C88"/>
    <w:rsid w:val="00D31DCD"/>
    <w:rsid w:val="00D31F59"/>
    <w:rsid w:val="00D32114"/>
    <w:rsid w:val="00D323B5"/>
    <w:rsid w:val="00D3272B"/>
    <w:rsid w:val="00D32B92"/>
    <w:rsid w:val="00D32DD7"/>
    <w:rsid w:val="00D32E1E"/>
    <w:rsid w:val="00D32E5A"/>
    <w:rsid w:val="00D32FCA"/>
    <w:rsid w:val="00D331CA"/>
    <w:rsid w:val="00D3320A"/>
    <w:rsid w:val="00D33235"/>
    <w:rsid w:val="00D332CD"/>
    <w:rsid w:val="00D33741"/>
    <w:rsid w:val="00D339E7"/>
    <w:rsid w:val="00D33FDF"/>
    <w:rsid w:val="00D342EC"/>
    <w:rsid w:val="00D34308"/>
    <w:rsid w:val="00D3456C"/>
    <w:rsid w:val="00D34763"/>
    <w:rsid w:val="00D347F9"/>
    <w:rsid w:val="00D34858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9FF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3C"/>
    <w:rsid w:val="00D42245"/>
    <w:rsid w:val="00D42648"/>
    <w:rsid w:val="00D42896"/>
    <w:rsid w:val="00D42C4E"/>
    <w:rsid w:val="00D42D40"/>
    <w:rsid w:val="00D42F1D"/>
    <w:rsid w:val="00D43053"/>
    <w:rsid w:val="00D43859"/>
    <w:rsid w:val="00D44336"/>
    <w:rsid w:val="00D44546"/>
    <w:rsid w:val="00D445A4"/>
    <w:rsid w:val="00D4493F"/>
    <w:rsid w:val="00D44962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CA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048"/>
    <w:rsid w:val="00D47368"/>
    <w:rsid w:val="00D47723"/>
    <w:rsid w:val="00D478C2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906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05C"/>
    <w:rsid w:val="00D57523"/>
    <w:rsid w:val="00D5797B"/>
    <w:rsid w:val="00D57B9D"/>
    <w:rsid w:val="00D57DAD"/>
    <w:rsid w:val="00D57ECF"/>
    <w:rsid w:val="00D600A3"/>
    <w:rsid w:val="00D60607"/>
    <w:rsid w:val="00D607A0"/>
    <w:rsid w:val="00D60952"/>
    <w:rsid w:val="00D60BD0"/>
    <w:rsid w:val="00D60D0A"/>
    <w:rsid w:val="00D60EE0"/>
    <w:rsid w:val="00D60F76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305"/>
    <w:rsid w:val="00D63456"/>
    <w:rsid w:val="00D6355D"/>
    <w:rsid w:val="00D6356F"/>
    <w:rsid w:val="00D6376F"/>
    <w:rsid w:val="00D63915"/>
    <w:rsid w:val="00D63CC7"/>
    <w:rsid w:val="00D63E7B"/>
    <w:rsid w:val="00D6415D"/>
    <w:rsid w:val="00D643AA"/>
    <w:rsid w:val="00D6458F"/>
    <w:rsid w:val="00D649E0"/>
    <w:rsid w:val="00D64C72"/>
    <w:rsid w:val="00D65225"/>
    <w:rsid w:val="00D65D1B"/>
    <w:rsid w:val="00D664D2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7BA"/>
    <w:rsid w:val="00D73C91"/>
    <w:rsid w:val="00D73CBB"/>
    <w:rsid w:val="00D73EFF"/>
    <w:rsid w:val="00D74017"/>
    <w:rsid w:val="00D74212"/>
    <w:rsid w:val="00D74443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B06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1981"/>
    <w:rsid w:val="00D821D6"/>
    <w:rsid w:val="00D825B4"/>
    <w:rsid w:val="00D826AF"/>
    <w:rsid w:val="00D8288C"/>
    <w:rsid w:val="00D82A72"/>
    <w:rsid w:val="00D82D3C"/>
    <w:rsid w:val="00D82D5C"/>
    <w:rsid w:val="00D836F5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AD9"/>
    <w:rsid w:val="00D85BA4"/>
    <w:rsid w:val="00D8612F"/>
    <w:rsid w:val="00D865A0"/>
    <w:rsid w:val="00D868D1"/>
    <w:rsid w:val="00D86902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10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81"/>
    <w:rsid w:val="00D93EA8"/>
    <w:rsid w:val="00D93EB7"/>
    <w:rsid w:val="00D93F6A"/>
    <w:rsid w:val="00D942CE"/>
    <w:rsid w:val="00D94307"/>
    <w:rsid w:val="00D946AF"/>
    <w:rsid w:val="00D95072"/>
    <w:rsid w:val="00D950B3"/>
    <w:rsid w:val="00D950E1"/>
    <w:rsid w:val="00D9524F"/>
    <w:rsid w:val="00D9554D"/>
    <w:rsid w:val="00D9584B"/>
    <w:rsid w:val="00D958C8"/>
    <w:rsid w:val="00D95B8A"/>
    <w:rsid w:val="00D95CC6"/>
    <w:rsid w:val="00D95E3D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C95"/>
    <w:rsid w:val="00DA1D42"/>
    <w:rsid w:val="00DA1EB3"/>
    <w:rsid w:val="00DA212F"/>
    <w:rsid w:val="00DA25B8"/>
    <w:rsid w:val="00DA2B38"/>
    <w:rsid w:val="00DA2C7B"/>
    <w:rsid w:val="00DA2E1A"/>
    <w:rsid w:val="00DA3287"/>
    <w:rsid w:val="00DA32BE"/>
    <w:rsid w:val="00DA32C0"/>
    <w:rsid w:val="00DA36AC"/>
    <w:rsid w:val="00DA3930"/>
    <w:rsid w:val="00DA39D6"/>
    <w:rsid w:val="00DA3A5E"/>
    <w:rsid w:val="00DA3D40"/>
    <w:rsid w:val="00DA4259"/>
    <w:rsid w:val="00DA432B"/>
    <w:rsid w:val="00DA44C4"/>
    <w:rsid w:val="00DA459B"/>
    <w:rsid w:val="00DA4772"/>
    <w:rsid w:val="00DA48BB"/>
    <w:rsid w:val="00DA492C"/>
    <w:rsid w:val="00DA4933"/>
    <w:rsid w:val="00DA4A76"/>
    <w:rsid w:val="00DA4A9F"/>
    <w:rsid w:val="00DA4C52"/>
    <w:rsid w:val="00DA4FE9"/>
    <w:rsid w:val="00DA519E"/>
    <w:rsid w:val="00DA525D"/>
    <w:rsid w:val="00DA52DA"/>
    <w:rsid w:val="00DA5494"/>
    <w:rsid w:val="00DA5593"/>
    <w:rsid w:val="00DA5C6F"/>
    <w:rsid w:val="00DA5FCB"/>
    <w:rsid w:val="00DA64B4"/>
    <w:rsid w:val="00DA663A"/>
    <w:rsid w:val="00DA691B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6F8"/>
    <w:rsid w:val="00DB1818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28E"/>
    <w:rsid w:val="00DB4476"/>
    <w:rsid w:val="00DB4498"/>
    <w:rsid w:val="00DB44BD"/>
    <w:rsid w:val="00DB496B"/>
    <w:rsid w:val="00DB4B41"/>
    <w:rsid w:val="00DB4E56"/>
    <w:rsid w:val="00DB5195"/>
    <w:rsid w:val="00DB51C4"/>
    <w:rsid w:val="00DB57A8"/>
    <w:rsid w:val="00DB591A"/>
    <w:rsid w:val="00DB5B45"/>
    <w:rsid w:val="00DB5C36"/>
    <w:rsid w:val="00DB5CBC"/>
    <w:rsid w:val="00DB5D1B"/>
    <w:rsid w:val="00DB5F52"/>
    <w:rsid w:val="00DB6303"/>
    <w:rsid w:val="00DB640D"/>
    <w:rsid w:val="00DB6706"/>
    <w:rsid w:val="00DB67AA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385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1BE7"/>
    <w:rsid w:val="00DC2386"/>
    <w:rsid w:val="00DC243A"/>
    <w:rsid w:val="00DC25AF"/>
    <w:rsid w:val="00DC2956"/>
    <w:rsid w:val="00DC29F4"/>
    <w:rsid w:val="00DC2D50"/>
    <w:rsid w:val="00DC2F66"/>
    <w:rsid w:val="00DC30CF"/>
    <w:rsid w:val="00DC34F5"/>
    <w:rsid w:val="00DC377A"/>
    <w:rsid w:val="00DC3D51"/>
    <w:rsid w:val="00DC4150"/>
    <w:rsid w:val="00DC4505"/>
    <w:rsid w:val="00DC46BC"/>
    <w:rsid w:val="00DC47CE"/>
    <w:rsid w:val="00DC4B27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29"/>
    <w:rsid w:val="00DC697A"/>
    <w:rsid w:val="00DC6BFC"/>
    <w:rsid w:val="00DC71F3"/>
    <w:rsid w:val="00DC75A6"/>
    <w:rsid w:val="00DC765E"/>
    <w:rsid w:val="00DC7705"/>
    <w:rsid w:val="00DC77FD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5C1"/>
    <w:rsid w:val="00DD36FE"/>
    <w:rsid w:val="00DD3BA2"/>
    <w:rsid w:val="00DD3D15"/>
    <w:rsid w:val="00DD3DFB"/>
    <w:rsid w:val="00DD3E04"/>
    <w:rsid w:val="00DD3FFA"/>
    <w:rsid w:val="00DD406C"/>
    <w:rsid w:val="00DD40B9"/>
    <w:rsid w:val="00DD4492"/>
    <w:rsid w:val="00DD4B32"/>
    <w:rsid w:val="00DD4F7C"/>
    <w:rsid w:val="00DD5377"/>
    <w:rsid w:val="00DD5528"/>
    <w:rsid w:val="00DD56F1"/>
    <w:rsid w:val="00DD5A5B"/>
    <w:rsid w:val="00DD5C1E"/>
    <w:rsid w:val="00DD5C37"/>
    <w:rsid w:val="00DD5CB4"/>
    <w:rsid w:val="00DD601D"/>
    <w:rsid w:val="00DD6366"/>
    <w:rsid w:val="00DD6479"/>
    <w:rsid w:val="00DD64B2"/>
    <w:rsid w:val="00DD6875"/>
    <w:rsid w:val="00DD6E24"/>
    <w:rsid w:val="00DD73C0"/>
    <w:rsid w:val="00DD75B6"/>
    <w:rsid w:val="00DD75EC"/>
    <w:rsid w:val="00DD7670"/>
    <w:rsid w:val="00DD770C"/>
    <w:rsid w:val="00DD79E6"/>
    <w:rsid w:val="00DE057B"/>
    <w:rsid w:val="00DE07F4"/>
    <w:rsid w:val="00DE0C69"/>
    <w:rsid w:val="00DE0E30"/>
    <w:rsid w:val="00DE14C0"/>
    <w:rsid w:val="00DE17F5"/>
    <w:rsid w:val="00DE1975"/>
    <w:rsid w:val="00DE1AE2"/>
    <w:rsid w:val="00DE1C4C"/>
    <w:rsid w:val="00DE1E10"/>
    <w:rsid w:val="00DE1F32"/>
    <w:rsid w:val="00DE2139"/>
    <w:rsid w:val="00DE251D"/>
    <w:rsid w:val="00DE25B2"/>
    <w:rsid w:val="00DE276B"/>
    <w:rsid w:val="00DE295F"/>
    <w:rsid w:val="00DE2997"/>
    <w:rsid w:val="00DE2BB5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262"/>
    <w:rsid w:val="00DE573C"/>
    <w:rsid w:val="00DE5A82"/>
    <w:rsid w:val="00DE5F5E"/>
    <w:rsid w:val="00DE627D"/>
    <w:rsid w:val="00DE6623"/>
    <w:rsid w:val="00DE6626"/>
    <w:rsid w:val="00DE6BBD"/>
    <w:rsid w:val="00DE6C4F"/>
    <w:rsid w:val="00DE6D8B"/>
    <w:rsid w:val="00DE6F0A"/>
    <w:rsid w:val="00DE6F1B"/>
    <w:rsid w:val="00DE6F55"/>
    <w:rsid w:val="00DE7034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E7EB9"/>
    <w:rsid w:val="00DF005A"/>
    <w:rsid w:val="00DF0148"/>
    <w:rsid w:val="00DF0339"/>
    <w:rsid w:val="00DF0E0D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2F6A"/>
    <w:rsid w:val="00DF30B4"/>
    <w:rsid w:val="00DF31C0"/>
    <w:rsid w:val="00DF35EB"/>
    <w:rsid w:val="00DF3811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BE9"/>
    <w:rsid w:val="00DF7EA6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364"/>
    <w:rsid w:val="00E0551B"/>
    <w:rsid w:val="00E05C83"/>
    <w:rsid w:val="00E05DBB"/>
    <w:rsid w:val="00E05DC1"/>
    <w:rsid w:val="00E05E49"/>
    <w:rsid w:val="00E06027"/>
    <w:rsid w:val="00E061F1"/>
    <w:rsid w:val="00E0663F"/>
    <w:rsid w:val="00E0667E"/>
    <w:rsid w:val="00E066AC"/>
    <w:rsid w:val="00E06815"/>
    <w:rsid w:val="00E06DCE"/>
    <w:rsid w:val="00E070A6"/>
    <w:rsid w:val="00E07203"/>
    <w:rsid w:val="00E07453"/>
    <w:rsid w:val="00E07490"/>
    <w:rsid w:val="00E07552"/>
    <w:rsid w:val="00E07792"/>
    <w:rsid w:val="00E07A43"/>
    <w:rsid w:val="00E100EE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CAC"/>
    <w:rsid w:val="00E11EB8"/>
    <w:rsid w:val="00E126B8"/>
    <w:rsid w:val="00E12C73"/>
    <w:rsid w:val="00E132BF"/>
    <w:rsid w:val="00E133C6"/>
    <w:rsid w:val="00E135B9"/>
    <w:rsid w:val="00E13E88"/>
    <w:rsid w:val="00E13EA6"/>
    <w:rsid w:val="00E14294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1AE"/>
    <w:rsid w:val="00E16925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13"/>
    <w:rsid w:val="00E20A51"/>
    <w:rsid w:val="00E20A9B"/>
    <w:rsid w:val="00E20B49"/>
    <w:rsid w:val="00E20D34"/>
    <w:rsid w:val="00E20E5A"/>
    <w:rsid w:val="00E20F73"/>
    <w:rsid w:val="00E215B2"/>
    <w:rsid w:val="00E2162C"/>
    <w:rsid w:val="00E21657"/>
    <w:rsid w:val="00E21985"/>
    <w:rsid w:val="00E21BD7"/>
    <w:rsid w:val="00E21BFC"/>
    <w:rsid w:val="00E21CBA"/>
    <w:rsid w:val="00E220C6"/>
    <w:rsid w:val="00E223DD"/>
    <w:rsid w:val="00E224FB"/>
    <w:rsid w:val="00E2255D"/>
    <w:rsid w:val="00E22C01"/>
    <w:rsid w:val="00E22CE3"/>
    <w:rsid w:val="00E22D25"/>
    <w:rsid w:val="00E232B1"/>
    <w:rsid w:val="00E23FE8"/>
    <w:rsid w:val="00E242B2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137"/>
    <w:rsid w:val="00E25B02"/>
    <w:rsid w:val="00E25E8B"/>
    <w:rsid w:val="00E26172"/>
    <w:rsid w:val="00E2628B"/>
    <w:rsid w:val="00E26332"/>
    <w:rsid w:val="00E265C3"/>
    <w:rsid w:val="00E26A04"/>
    <w:rsid w:val="00E26C70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99A"/>
    <w:rsid w:val="00E34AB1"/>
    <w:rsid w:val="00E34C40"/>
    <w:rsid w:val="00E34E98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C81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15A"/>
    <w:rsid w:val="00E423F2"/>
    <w:rsid w:val="00E42492"/>
    <w:rsid w:val="00E42C6F"/>
    <w:rsid w:val="00E42CAD"/>
    <w:rsid w:val="00E42D08"/>
    <w:rsid w:val="00E42F6C"/>
    <w:rsid w:val="00E43125"/>
    <w:rsid w:val="00E43463"/>
    <w:rsid w:val="00E43705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A2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74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BC0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CD5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979"/>
    <w:rsid w:val="00E65BFC"/>
    <w:rsid w:val="00E65E05"/>
    <w:rsid w:val="00E65FC6"/>
    <w:rsid w:val="00E66130"/>
    <w:rsid w:val="00E6643E"/>
    <w:rsid w:val="00E66771"/>
    <w:rsid w:val="00E669BD"/>
    <w:rsid w:val="00E66BD6"/>
    <w:rsid w:val="00E66EAC"/>
    <w:rsid w:val="00E66EE1"/>
    <w:rsid w:val="00E67206"/>
    <w:rsid w:val="00E675F5"/>
    <w:rsid w:val="00E6791F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7C1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550"/>
    <w:rsid w:val="00E747E4"/>
    <w:rsid w:val="00E7490A"/>
    <w:rsid w:val="00E74994"/>
    <w:rsid w:val="00E74BB5"/>
    <w:rsid w:val="00E74BBC"/>
    <w:rsid w:val="00E74D60"/>
    <w:rsid w:val="00E7547D"/>
    <w:rsid w:val="00E75507"/>
    <w:rsid w:val="00E7569F"/>
    <w:rsid w:val="00E75D7E"/>
    <w:rsid w:val="00E76195"/>
    <w:rsid w:val="00E7645A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77E55"/>
    <w:rsid w:val="00E77F41"/>
    <w:rsid w:val="00E8061A"/>
    <w:rsid w:val="00E80C0A"/>
    <w:rsid w:val="00E80C3B"/>
    <w:rsid w:val="00E80C8F"/>
    <w:rsid w:val="00E80D9B"/>
    <w:rsid w:val="00E80EDB"/>
    <w:rsid w:val="00E8111D"/>
    <w:rsid w:val="00E811A2"/>
    <w:rsid w:val="00E812AA"/>
    <w:rsid w:val="00E812C9"/>
    <w:rsid w:val="00E81514"/>
    <w:rsid w:val="00E815E4"/>
    <w:rsid w:val="00E81F4A"/>
    <w:rsid w:val="00E82282"/>
    <w:rsid w:val="00E82405"/>
    <w:rsid w:val="00E824B6"/>
    <w:rsid w:val="00E824C8"/>
    <w:rsid w:val="00E825D6"/>
    <w:rsid w:val="00E82601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292"/>
    <w:rsid w:val="00E846B3"/>
    <w:rsid w:val="00E848F1"/>
    <w:rsid w:val="00E84CED"/>
    <w:rsid w:val="00E84D28"/>
    <w:rsid w:val="00E84FFE"/>
    <w:rsid w:val="00E851E7"/>
    <w:rsid w:val="00E85376"/>
    <w:rsid w:val="00E85548"/>
    <w:rsid w:val="00E85613"/>
    <w:rsid w:val="00E856A2"/>
    <w:rsid w:val="00E85714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2FD"/>
    <w:rsid w:val="00E87356"/>
    <w:rsid w:val="00E87612"/>
    <w:rsid w:val="00E876A1"/>
    <w:rsid w:val="00E879E3"/>
    <w:rsid w:val="00E87A28"/>
    <w:rsid w:val="00E87AE2"/>
    <w:rsid w:val="00E87BCF"/>
    <w:rsid w:val="00E90046"/>
    <w:rsid w:val="00E9007C"/>
    <w:rsid w:val="00E90978"/>
    <w:rsid w:val="00E914EE"/>
    <w:rsid w:val="00E919AA"/>
    <w:rsid w:val="00E91AEC"/>
    <w:rsid w:val="00E91D6F"/>
    <w:rsid w:val="00E91DFB"/>
    <w:rsid w:val="00E91EAD"/>
    <w:rsid w:val="00E92240"/>
    <w:rsid w:val="00E9237E"/>
    <w:rsid w:val="00E92386"/>
    <w:rsid w:val="00E92678"/>
    <w:rsid w:val="00E927B8"/>
    <w:rsid w:val="00E92830"/>
    <w:rsid w:val="00E92941"/>
    <w:rsid w:val="00E93301"/>
    <w:rsid w:val="00E933B4"/>
    <w:rsid w:val="00E934BD"/>
    <w:rsid w:val="00E93563"/>
    <w:rsid w:val="00E93937"/>
    <w:rsid w:val="00E93B2E"/>
    <w:rsid w:val="00E93B84"/>
    <w:rsid w:val="00E94592"/>
    <w:rsid w:val="00E946A8"/>
    <w:rsid w:val="00E94874"/>
    <w:rsid w:val="00E94C23"/>
    <w:rsid w:val="00E94C47"/>
    <w:rsid w:val="00E94D40"/>
    <w:rsid w:val="00E95358"/>
    <w:rsid w:val="00E953E9"/>
    <w:rsid w:val="00E95965"/>
    <w:rsid w:val="00E9599D"/>
    <w:rsid w:val="00E95F49"/>
    <w:rsid w:val="00E9602C"/>
    <w:rsid w:val="00E96255"/>
    <w:rsid w:val="00E96D21"/>
    <w:rsid w:val="00E971D7"/>
    <w:rsid w:val="00E97452"/>
    <w:rsid w:val="00E97C55"/>
    <w:rsid w:val="00E97E70"/>
    <w:rsid w:val="00E97F6D"/>
    <w:rsid w:val="00E97FE8"/>
    <w:rsid w:val="00EA0034"/>
    <w:rsid w:val="00EA025C"/>
    <w:rsid w:val="00EA0320"/>
    <w:rsid w:val="00EA0C4C"/>
    <w:rsid w:val="00EA0C68"/>
    <w:rsid w:val="00EA1120"/>
    <w:rsid w:val="00EA1194"/>
    <w:rsid w:val="00EA1BA5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67F"/>
    <w:rsid w:val="00EA4B08"/>
    <w:rsid w:val="00EA52E2"/>
    <w:rsid w:val="00EA592E"/>
    <w:rsid w:val="00EA638C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80A"/>
    <w:rsid w:val="00EB08C6"/>
    <w:rsid w:val="00EB0C83"/>
    <w:rsid w:val="00EB0E84"/>
    <w:rsid w:val="00EB0EE9"/>
    <w:rsid w:val="00EB116E"/>
    <w:rsid w:val="00EB133D"/>
    <w:rsid w:val="00EB1348"/>
    <w:rsid w:val="00EB169B"/>
    <w:rsid w:val="00EB16EC"/>
    <w:rsid w:val="00EB1897"/>
    <w:rsid w:val="00EB195E"/>
    <w:rsid w:val="00EB1F10"/>
    <w:rsid w:val="00EB2247"/>
    <w:rsid w:val="00EB23A6"/>
    <w:rsid w:val="00EB2AB1"/>
    <w:rsid w:val="00EB2C06"/>
    <w:rsid w:val="00EB2C5A"/>
    <w:rsid w:val="00EB2CB2"/>
    <w:rsid w:val="00EB2CF7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8AA"/>
    <w:rsid w:val="00EB6AD8"/>
    <w:rsid w:val="00EB6F63"/>
    <w:rsid w:val="00EB70C6"/>
    <w:rsid w:val="00EB7512"/>
    <w:rsid w:val="00EB7804"/>
    <w:rsid w:val="00EB7895"/>
    <w:rsid w:val="00EB7A5C"/>
    <w:rsid w:val="00EB7B0A"/>
    <w:rsid w:val="00EB7CCE"/>
    <w:rsid w:val="00EB7E1C"/>
    <w:rsid w:val="00EB7F5F"/>
    <w:rsid w:val="00EC0430"/>
    <w:rsid w:val="00EC0792"/>
    <w:rsid w:val="00EC0AC8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AD5"/>
    <w:rsid w:val="00EC1C8D"/>
    <w:rsid w:val="00EC1EE4"/>
    <w:rsid w:val="00EC23BF"/>
    <w:rsid w:val="00EC2420"/>
    <w:rsid w:val="00EC24BB"/>
    <w:rsid w:val="00EC2581"/>
    <w:rsid w:val="00EC2841"/>
    <w:rsid w:val="00EC292E"/>
    <w:rsid w:val="00EC2B69"/>
    <w:rsid w:val="00EC3235"/>
    <w:rsid w:val="00EC3335"/>
    <w:rsid w:val="00EC3A47"/>
    <w:rsid w:val="00EC3A4E"/>
    <w:rsid w:val="00EC3B71"/>
    <w:rsid w:val="00EC3CBD"/>
    <w:rsid w:val="00EC3D27"/>
    <w:rsid w:val="00EC3D31"/>
    <w:rsid w:val="00EC3EE5"/>
    <w:rsid w:val="00EC3EEB"/>
    <w:rsid w:val="00EC4123"/>
    <w:rsid w:val="00EC4927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869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074"/>
    <w:rsid w:val="00ED62E9"/>
    <w:rsid w:val="00ED63A5"/>
    <w:rsid w:val="00ED6BB9"/>
    <w:rsid w:val="00ED715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3E"/>
    <w:rsid w:val="00EE049B"/>
    <w:rsid w:val="00EE08F7"/>
    <w:rsid w:val="00EE09EB"/>
    <w:rsid w:val="00EE0A46"/>
    <w:rsid w:val="00EE0CF2"/>
    <w:rsid w:val="00EE0EC7"/>
    <w:rsid w:val="00EE1058"/>
    <w:rsid w:val="00EE19AF"/>
    <w:rsid w:val="00EE1B7E"/>
    <w:rsid w:val="00EE1BBE"/>
    <w:rsid w:val="00EE1C2E"/>
    <w:rsid w:val="00EE1F6A"/>
    <w:rsid w:val="00EE20ED"/>
    <w:rsid w:val="00EE221F"/>
    <w:rsid w:val="00EE2344"/>
    <w:rsid w:val="00EE2494"/>
    <w:rsid w:val="00EE272C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BB9"/>
    <w:rsid w:val="00EE4C7F"/>
    <w:rsid w:val="00EE5582"/>
    <w:rsid w:val="00EE55BD"/>
    <w:rsid w:val="00EE5729"/>
    <w:rsid w:val="00EE58EB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788"/>
    <w:rsid w:val="00EF0807"/>
    <w:rsid w:val="00EF0F37"/>
    <w:rsid w:val="00EF1723"/>
    <w:rsid w:val="00EF1AF6"/>
    <w:rsid w:val="00EF1BD9"/>
    <w:rsid w:val="00EF2215"/>
    <w:rsid w:val="00EF2228"/>
    <w:rsid w:val="00EF2443"/>
    <w:rsid w:val="00EF296A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9CA"/>
    <w:rsid w:val="00F01A4C"/>
    <w:rsid w:val="00F01ABE"/>
    <w:rsid w:val="00F01B44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49E5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8B7"/>
    <w:rsid w:val="00F109A8"/>
    <w:rsid w:val="00F10A4F"/>
    <w:rsid w:val="00F10BB1"/>
    <w:rsid w:val="00F10D04"/>
    <w:rsid w:val="00F10E9C"/>
    <w:rsid w:val="00F110D4"/>
    <w:rsid w:val="00F111F6"/>
    <w:rsid w:val="00F11702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825"/>
    <w:rsid w:val="00F13ADF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4F35"/>
    <w:rsid w:val="00F153B6"/>
    <w:rsid w:val="00F15451"/>
    <w:rsid w:val="00F156DA"/>
    <w:rsid w:val="00F157BE"/>
    <w:rsid w:val="00F158EB"/>
    <w:rsid w:val="00F15C56"/>
    <w:rsid w:val="00F15DD8"/>
    <w:rsid w:val="00F15E05"/>
    <w:rsid w:val="00F15F5B"/>
    <w:rsid w:val="00F1617B"/>
    <w:rsid w:val="00F162EF"/>
    <w:rsid w:val="00F1649D"/>
    <w:rsid w:val="00F164CE"/>
    <w:rsid w:val="00F1657A"/>
    <w:rsid w:val="00F1658C"/>
    <w:rsid w:val="00F1691D"/>
    <w:rsid w:val="00F16A44"/>
    <w:rsid w:val="00F16B48"/>
    <w:rsid w:val="00F16BCD"/>
    <w:rsid w:val="00F16CCE"/>
    <w:rsid w:val="00F16E39"/>
    <w:rsid w:val="00F1706E"/>
    <w:rsid w:val="00F175B2"/>
    <w:rsid w:val="00F17757"/>
    <w:rsid w:val="00F17A3F"/>
    <w:rsid w:val="00F17A45"/>
    <w:rsid w:val="00F17D0A"/>
    <w:rsid w:val="00F17E96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C72"/>
    <w:rsid w:val="00F21DC6"/>
    <w:rsid w:val="00F21F38"/>
    <w:rsid w:val="00F2214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241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B93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31A"/>
    <w:rsid w:val="00F314A0"/>
    <w:rsid w:val="00F3195F"/>
    <w:rsid w:val="00F32038"/>
    <w:rsid w:val="00F3212F"/>
    <w:rsid w:val="00F3227D"/>
    <w:rsid w:val="00F322E1"/>
    <w:rsid w:val="00F32323"/>
    <w:rsid w:val="00F32658"/>
    <w:rsid w:val="00F32F11"/>
    <w:rsid w:val="00F330DB"/>
    <w:rsid w:val="00F332FB"/>
    <w:rsid w:val="00F335C4"/>
    <w:rsid w:val="00F33797"/>
    <w:rsid w:val="00F337EC"/>
    <w:rsid w:val="00F3380C"/>
    <w:rsid w:val="00F3389F"/>
    <w:rsid w:val="00F339C1"/>
    <w:rsid w:val="00F33A0E"/>
    <w:rsid w:val="00F33AA7"/>
    <w:rsid w:val="00F33BA4"/>
    <w:rsid w:val="00F34531"/>
    <w:rsid w:val="00F34653"/>
    <w:rsid w:val="00F346A7"/>
    <w:rsid w:val="00F34928"/>
    <w:rsid w:val="00F34E29"/>
    <w:rsid w:val="00F350B9"/>
    <w:rsid w:val="00F3536A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6F42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1D50"/>
    <w:rsid w:val="00F4217D"/>
    <w:rsid w:val="00F42211"/>
    <w:rsid w:val="00F423AF"/>
    <w:rsid w:val="00F4252C"/>
    <w:rsid w:val="00F425D4"/>
    <w:rsid w:val="00F4294C"/>
    <w:rsid w:val="00F4330F"/>
    <w:rsid w:val="00F433F8"/>
    <w:rsid w:val="00F436E5"/>
    <w:rsid w:val="00F437D6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8E2"/>
    <w:rsid w:val="00F4593E"/>
    <w:rsid w:val="00F45BDD"/>
    <w:rsid w:val="00F45E71"/>
    <w:rsid w:val="00F46023"/>
    <w:rsid w:val="00F4608B"/>
    <w:rsid w:val="00F4672C"/>
    <w:rsid w:val="00F469B2"/>
    <w:rsid w:val="00F46DDE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02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1EFD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3ED2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55AE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25"/>
    <w:rsid w:val="00F66761"/>
    <w:rsid w:val="00F669F7"/>
    <w:rsid w:val="00F66C62"/>
    <w:rsid w:val="00F66D00"/>
    <w:rsid w:val="00F66EF7"/>
    <w:rsid w:val="00F674EE"/>
    <w:rsid w:val="00F675F5"/>
    <w:rsid w:val="00F677D0"/>
    <w:rsid w:val="00F6782A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A11"/>
    <w:rsid w:val="00F70B7C"/>
    <w:rsid w:val="00F70D8C"/>
    <w:rsid w:val="00F7159C"/>
    <w:rsid w:val="00F715C3"/>
    <w:rsid w:val="00F71793"/>
    <w:rsid w:val="00F717C2"/>
    <w:rsid w:val="00F71833"/>
    <w:rsid w:val="00F71908"/>
    <w:rsid w:val="00F71B07"/>
    <w:rsid w:val="00F71C97"/>
    <w:rsid w:val="00F71D35"/>
    <w:rsid w:val="00F72638"/>
    <w:rsid w:val="00F72A99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C9B"/>
    <w:rsid w:val="00F74E33"/>
    <w:rsid w:val="00F7514E"/>
    <w:rsid w:val="00F7567F"/>
    <w:rsid w:val="00F75A0C"/>
    <w:rsid w:val="00F75D7C"/>
    <w:rsid w:val="00F75E82"/>
    <w:rsid w:val="00F76B79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CD0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785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3C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1DFA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AB1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983"/>
    <w:rsid w:val="00F96B33"/>
    <w:rsid w:val="00F96D4D"/>
    <w:rsid w:val="00F96E32"/>
    <w:rsid w:val="00F96F47"/>
    <w:rsid w:val="00F96FB8"/>
    <w:rsid w:val="00F971A3"/>
    <w:rsid w:val="00F972BD"/>
    <w:rsid w:val="00F97527"/>
    <w:rsid w:val="00F975D1"/>
    <w:rsid w:val="00F97895"/>
    <w:rsid w:val="00F97B66"/>
    <w:rsid w:val="00F97D02"/>
    <w:rsid w:val="00F97D5E"/>
    <w:rsid w:val="00F97DD8"/>
    <w:rsid w:val="00F97EA0"/>
    <w:rsid w:val="00FA0194"/>
    <w:rsid w:val="00FA021E"/>
    <w:rsid w:val="00FA03A6"/>
    <w:rsid w:val="00FA04EB"/>
    <w:rsid w:val="00FA06F8"/>
    <w:rsid w:val="00FA088F"/>
    <w:rsid w:val="00FA0957"/>
    <w:rsid w:val="00FA1102"/>
    <w:rsid w:val="00FA1484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1C8"/>
    <w:rsid w:val="00FA33B2"/>
    <w:rsid w:val="00FA3535"/>
    <w:rsid w:val="00FA39B7"/>
    <w:rsid w:val="00FA3AA5"/>
    <w:rsid w:val="00FA3C1F"/>
    <w:rsid w:val="00FA3D77"/>
    <w:rsid w:val="00FA3E43"/>
    <w:rsid w:val="00FA47D8"/>
    <w:rsid w:val="00FA4B2A"/>
    <w:rsid w:val="00FA4C84"/>
    <w:rsid w:val="00FA4EF9"/>
    <w:rsid w:val="00FA4F39"/>
    <w:rsid w:val="00FA4FC2"/>
    <w:rsid w:val="00FA543E"/>
    <w:rsid w:val="00FA582F"/>
    <w:rsid w:val="00FA58A1"/>
    <w:rsid w:val="00FA5B1E"/>
    <w:rsid w:val="00FA5C7B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16"/>
    <w:rsid w:val="00FA6985"/>
    <w:rsid w:val="00FA6A40"/>
    <w:rsid w:val="00FA6BA8"/>
    <w:rsid w:val="00FA6E6E"/>
    <w:rsid w:val="00FA7134"/>
    <w:rsid w:val="00FA7747"/>
    <w:rsid w:val="00FA79BC"/>
    <w:rsid w:val="00FA7BB2"/>
    <w:rsid w:val="00FA7E80"/>
    <w:rsid w:val="00FB0019"/>
    <w:rsid w:val="00FB06A0"/>
    <w:rsid w:val="00FB06CD"/>
    <w:rsid w:val="00FB0960"/>
    <w:rsid w:val="00FB11F3"/>
    <w:rsid w:val="00FB126F"/>
    <w:rsid w:val="00FB12E5"/>
    <w:rsid w:val="00FB1558"/>
    <w:rsid w:val="00FB177E"/>
    <w:rsid w:val="00FB18FF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115"/>
    <w:rsid w:val="00FB3388"/>
    <w:rsid w:val="00FB3435"/>
    <w:rsid w:val="00FB348B"/>
    <w:rsid w:val="00FB35F5"/>
    <w:rsid w:val="00FB3743"/>
    <w:rsid w:val="00FB381A"/>
    <w:rsid w:val="00FB38DC"/>
    <w:rsid w:val="00FB3CA0"/>
    <w:rsid w:val="00FB3D1D"/>
    <w:rsid w:val="00FB3DE2"/>
    <w:rsid w:val="00FB3F88"/>
    <w:rsid w:val="00FB4121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6CD8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4FDF"/>
    <w:rsid w:val="00FC532E"/>
    <w:rsid w:val="00FC541A"/>
    <w:rsid w:val="00FC58DD"/>
    <w:rsid w:val="00FC595E"/>
    <w:rsid w:val="00FC598E"/>
    <w:rsid w:val="00FC599D"/>
    <w:rsid w:val="00FC5EED"/>
    <w:rsid w:val="00FC5FD1"/>
    <w:rsid w:val="00FC61E5"/>
    <w:rsid w:val="00FC626E"/>
    <w:rsid w:val="00FC63DA"/>
    <w:rsid w:val="00FC661D"/>
    <w:rsid w:val="00FC6776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8B"/>
    <w:rsid w:val="00FC76ED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592"/>
    <w:rsid w:val="00FD16AB"/>
    <w:rsid w:val="00FD185A"/>
    <w:rsid w:val="00FD1931"/>
    <w:rsid w:val="00FD1B69"/>
    <w:rsid w:val="00FD1E7F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C97"/>
    <w:rsid w:val="00FD3D4E"/>
    <w:rsid w:val="00FD3E51"/>
    <w:rsid w:val="00FD3F2C"/>
    <w:rsid w:val="00FD42F5"/>
    <w:rsid w:val="00FD4560"/>
    <w:rsid w:val="00FD4561"/>
    <w:rsid w:val="00FD45D2"/>
    <w:rsid w:val="00FD45FA"/>
    <w:rsid w:val="00FD46AC"/>
    <w:rsid w:val="00FD4842"/>
    <w:rsid w:val="00FD48AA"/>
    <w:rsid w:val="00FD49AD"/>
    <w:rsid w:val="00FD4D26"/>
    <w:rsid w:val="00FD4E60"/>
    <w:rsid w:val="00FD4E7C"/>
    <w:rsid w:val="00FD4FDC"/>
    <w:rsid w:val="00FD501C"/>
    <w:rsid w:val="00FD515D"/>
    <w:rsid w:val="00FD5309"/>
    <w:rsid w:val="00FD5ED9"/>
    <w:rsid w:val="00FD5FC6"/>
    <w:rsid w:val="00FD6404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64"/>
    <w:rsid w:val="00FD7EE3"/>
    <w:rsid w:val="00FE017B"/>
    <w:rsid w:val="00FE02A2"/>
    <w:rsid w:val="00FE073D"/>
    <w:rsid w:val="00FE0816"/>
    <w:rsid w:val="00FE0938"/>
    <w:rsid w:val="00FE0A75"/>
    <w:rsid w:val="00FE1483"/>
    <w:rsid w:val="00FE156E"/>
    <w:rsid w:val="00FE1853"/>
    <w:rsid w:val="00FE1939"/>
    <w:rsid w:val="00FE19C0"/>
    <w:rsid w:val="00FE19E8"/>
    <w:rsid w:val="00FE1BCE"/>
    <w:rsid w:val="00FE1C08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3DE1"/>
    <w:rsid w:val="00FE402C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D87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8E"/>
    <w:rsid w:val="00FF29D8"/>
    <w:rsid w:val="00FF2BE0"/>
    <w:rsid w:val="00FF2CFF"/>
    <w:rsid w:val="00FF3261"/>
    <w:rsid w:val="00FF33C3"/>
    <w:rsid w:val="00FF3592"/>
    <w:rsid w:val="00FF3611"/>
    <w:rsid w:val="00FF3647"/>
    <w:rsid w:val="00FF3844"/>
    <w:rsid w:val="00FF396F"/>
    <w:rsid w:val="00FF3B65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5CD"/>
    <w:rsid w:val="00FF4792"/>
    <w:rsid w:val="00FF4BD7"/>
    <w:rsid w:val="00FF4DC1"/>
    <w:rsid w:val="00FF4E58"/>
    <w:rsid w:val="00FF4FD4"/>
    <w:rsid w:val="00FF5021"/>
    <w:rsid w:val="00FF52B9"/>
    <w:rsid w:val="00FF53FB"/>
    <w:rsid w:val="00FF54DB"/>
    <w:rsid w:val="00FF5630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AE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521431"/>
  <w15:chartTrackingRefBased/>
  <w15:docId w15:val="{D48A249A-FC4C-4DE5-8F9C-D105FC2C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  <w:style w:type="paragraph" w:customStyle="1" w:styleId="gmail-msolistparagraph">
    <w:name w:val="gmail-msolistparagraph"/>
    <w:basedOn w:val="Normal"/>
    <w:rsid w:val="0032611E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rsid w:val="0032611E"/>
  </w:style>
  <w:style w:type="character" w:customStyle="1" w:styleId="eop">
    <w:name w:val="eop"/>
    <w:rsid w:val="0032611E"/>
  </w:style>
  <w:style w:type="paragraph" w:customStyle="1" w:styleId="paragraph">
    <w:name w:val="paragraph"/>
    <w:basedOn w:val="Normal"/>
    <w:rsid w:val="0032611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2611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2611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2611E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2611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2611E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2611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2611E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2611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611E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2611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2611E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2611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2611E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1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11E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2611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2611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2611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2611E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2611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2611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2611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26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2611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2611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2611E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2611E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2611E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2611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2611E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2611E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11E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32611E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B69E-147F-4333-8B69-2213A1C6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34</Pages>
  <Words>9129</Words>
  <Characters>39963</Characters>
  <Application>Microsoft Office Word</Application>
  <DocSecurity>0</DocSecurity>
  <Lines>333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2022-07-26T07:13:00Z</cp:lastPrinted>
  <dcterms:created xsi:type="dcterms:W3CDTF">2022-08-08T13:37:00Z</dcterms:created>
  <dcterms:modified xsi:type="dcterms:W3CDTF">2022-08-08T13:39:00Z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