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C5F6" w14:textId="0687E97A" w:rsidR="004B7601" w:rsidRPr="00D11847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D11847">
        <w:rPr>
          <w:rFonts w:ascii="Angsana New" w:hAnsi="Angsana New" w:hint="cs"/>
          <w:b/>
          <w:bCs/>
          <w:sz w:val="26"/>
          <w:szCs w:val="26"/>
        </w:rPr>
        <w:t>1.</w:t>
      </w:r>
      <w:r w:rsidRPr="00D11847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D11847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D11847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D11847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7772165C" w:rsidR="009C43EB" w:rsidRPr="00D11847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pacing w:val="-4"/>
          <w:sz w:val="26"/>
          <w:szCs w:val="26"/>
          <w:cs/>
        </w:rPr>
        <w:t>บริษัท ซีแพนเนล จำกัด</w:t>
      </w:r>
      <w:r w:rsidRPr="00D1184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D11847">
        <w:rPr>
          <w:rFonts w:ascii="Angsana New" w:hAnsi="Angsana New" w:hint="cs"/>
          <w:spacing w:val="-4"/>
          <w:sz w:val="26"/>
          <w:szCs w:val="26"/>
          <w:cs/>
        </w:rPr>
        <w:t>(มหาชน)</w:t>
      </w:r>
      <w:r w:rsidRPr="00D11847">
        <w:rPr>
          <w:rFonts w:ascii="Angsana New" w:hAnsi="Angsana New" w:hint="cs"/>
          <w:sz w:val="26"/>
          <w:szCs w:val="26"/>
          <w:cs/>
        </w:rPr>
        <w:t xml:space="preserve"> </w:t>
      </w:r>
      <w:r w:rsidR="009C43EB" w:rsidRPr="00D11847">
        <w:rPr>
          <w:rFonts w:ascii="Angsana New" w:hAnsi="Angsana New" w:hint="cs"/>
          <w:sz w:val="26"/>
          <w:szCs w:val="26"/>
        </w:rPr>
        <w:t>(“</w:t>
      </w:r>
      <w:r w:rsidR="009C43EB" w:rsidRPr="00D11847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D11847">
        <w:rPr>
          <w:rFonts w:ascii="Angsana New" w:hAnsi="Angsana New" w:hint="cs"/>
          <w:sz w:val="26"/>
          <w:szCs w:val="26"/>
        </w:rPr>
        <w:t xml:space="preserve">”) </w:t>
      </w:r>
      <w:r w:rsidR="009C43EB" w:rsidRPr="00D11847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D11847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D11847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40776F" w:rsidRPr="00D11847">
        <w:rPr>
          <w:rFonts w:ascii="Angsana New" w:hAnsi="Angsana New" w:hint="cs"/>
          <w:sz w:val="26"/>
          <w:szCs w:val="26"/>
          <w:cs/>
        </w:rPr>
        <w:t>และจดทะเบียนกับตลาดหลักทรัพย์แห่งประเทศไทย</w:t>
      </w:r>
      <w:r w:rsidR="00D61D21" w:rsidRPr="00D11847">
        <w:rPr>
          <w:rFonts w:ascii="Angsana New" w:hAnsi="Angsana New" w:hint="cs"/>
          <w:sz w:val="26"/>
          <w:szCs w:val="26"/>
          <w:cs/>
        </w:rPr>
        <w:t xml:space="preserve">    </w:t>
      </w:r>
      <w:r w:rsidR="0040776F" w:rsidRPr="00D11847">
        <w:rPr>
          <w:rFonts w:ascii="Angsana New" w:hAnsi="Angsana New" w:hint="cs"/>
          <w:sz w:val="26"/>
          <w:szCs w:val="26"/>
          <w:cs/>
        </w:rPr>
        <w:t xml:space="preserve">ในตลาดหลักทรัพย์ เอ็ม เอ ไอ เมื่อวันที่ </w:t>
      </w:r>
      <w:r w:rsidR="0040776F" w:rsidRPr="00D11847">
        <w:rPr>
          <w:rFonts w:ascii="Angsana New" w:hAnsi="Angsana New" w:hint="cs"/>
          <w:sz w:val="26"/>
          <w:szCs w:val="26"/>
        </w:rPr>
        <w:t xml:space="preserve">30 </w:t>
      </w:r>
      <w:r w:rsidR="0040776F" w:rsidRPr="00D1184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40776F" w:rsidRPr="00D11847">
        <w:rPr>
          <w:rFonts w:ascii="Angsana New" w:hAnsi="Angsana New" w:hint="cs"/>
          <w:sz w:val="26"/>
          <w:szCs w:val="26"/>
        </w:rPr>
        <w:t xml:space="preserve">2564 </w:t>
      </w:r>
      <w:r w:rsidR="009C43EB" w:rsidRPr="00D11847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บริษัทดำเนินธุรกิจเกี่ยวกับการผลิตและจำหน่ายผนังคอนกรีตสำเร็จรูปสำหรับ</w:t>
      </w:r>
      <w:r w:rsidR="00D61D21" w:rsidRPr="00D11847">
        <w:rPr>
          <w:rFonts w:ascii="Angsana New" w:hAnsi="Angsana New" w:hint="cs"/>
          <w:sz w:val="26"/>
          <w:szCs w:val="26"/>
          <w:cs/>
        </w:rPr>
        <w:t xml:space="preserve">    </w:t>
      </w:r>
      <w:r w:rsidR="009C43EB" w:rsidRPr="00D11847">
        <w:rPr>
          <w:rFonts w:ascii="Angsana New" w:hAnsi="Angsana New" w:hint="cs"/>
          <w:sz w:val="26"/>
          <w:szCs w:val="26"/>
          <w:cs/>
        </w:rPr>
        <w:t>งานก่อสร้างทุกประเภท</w:t>
      </w:r>
    </w:p>
    <w:p w14:paraId="06E9D561" w14:textId="77777777" w:rsidR="0040776F" w:rsidRPr="00D11847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73742A08" w:rsidR="00661E11" w:rsidRPr="00D11847" w:rsidRDefault="00E70D22" w:rsidP="006E2D8F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BD7498" w:rsidRPr="00D11847">
        <w:rPr>
          <w:rFonts w:ascii="Angsana New" w:hAnsi="Angsana New" w:hint="cs"/>
          <w:sz w:val="26"/>
          <w:szCs w:val="26"/>
        </w:rPr>
        <w:t xml:space="preserve">30 </w:t>
      </w:r>
      <w:r w:rsidR="00BD7498" w:rsidRPr="00D11847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BD7498" w:rsidRPr="00D11847">
        <w:rPr>
          <w:rFonts w:ascii="Angsana New" w:hAnsi="Angsana New" w:hint="cs"/>
          <w:sz w:val="26"/>
          <w:szCs w:val="26"/>
        </w:rPr>
        <w:t>2565</w:t>
      </w:r>
      <w:r w:rsidR="00F33D7C" w:rsidRPr="00D11847">
        <w:rPr>
          <w:rFonts w:ascii="Angsana New" w:hAnsi="Angsana New" w:hint="cs"/>
          <w:sz w:val="26"/>
          <w:szCs w:val="26"/>
        </w:rPr>
        <w:t xml:space="preserve"> </w:t>
      </w:r>
      <w:r w:rsidR="00F33D7C" w:rsidRPr="00D11847">
        <w:rPr>
          <w:rFonts w:ascii="Angsana New" w:hAnsi="Angsana New" w:hint="cs"/>
          <w:sz w:val="26"/>
          <w:szCs w:val="26"/>
          <w:cs/>
        </w:rPr>
        <w:t>และวันที่</w:t>
      </w:r>
      <w:r w:rsidR="009C43EB" w:rsidRPr="00D11847">
        <w:rPr>
          <w:rFonts w:ascii="Angsana New" w:hAnsi="Angsana New" w:hint="cs"/>
          <w:sz w:val="26"/>
          <w:szCs w:val="26"/>
          <w:cs/>
        </w:rPr>
        <w:t xml:space="preserve"> </w:t>
      </w:r>
      <w:r w:rsidRPr="00D11847">
        <w:rPr>
          <w:rFonts w:ascii="Angsana New" w:hAnsi="Angsana New" w:hint="cs"/>
          <w:sz w:val="26"/>
          <w:szCs w:val="26"/>
        </w:rPr>
        <w:t xml:space="preserve">31 </w:t>
      </w:r>
      <w:r w:rsidRPr="00D1184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D11847">
        <w:rPr>
          <w:rFonts w:ascii="Angsana New" w:hAnsi="Angsana New" w:hint="cs"/>
          <w:sz w:val="26"/>
          <w:szCs w:val="26"/>
        </w:rPr>
        <w:t>256</w:t>
      </w:r>
      <w:r w:rsidR="00C70F34" w:rsidRPr="00D11847">
        <w:rPr>
          <w:rFonts w:ascii="Angsana New" w:hAnsi="Angsana New" w:hint="cs"/>
          <w:sz w:val="26"/>
          <w:szCs w:val="26"/>
        </w:rPr>
        <w:t>4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="00661E11" w:rsidRPr="00D11847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D11847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D11847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D11847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D11847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D11847">
        <w:rPr>
          <w:rFonts w:ascii="Angsana New" w:hAnsi="Angsana New" w:hint="cs"/>
          <w:sz w:val="26"/>
          <w:szCs w:val="26"/>
          <w:cs/>
        </w:rPr>
        <w:t>และ</w:t>
      </w:r>
      <w:r w:rsidR="006E2807" w:rsidRPr="00D11847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D11847">
        <w:rPr>
          <w:rFonts w:ascii="Angsana New" w:hAnsi="Angsana New" w:hint="cs"/>
          <w:sz w:val="26"/>
          <w:szCs w:val="26"/>
          <w:cs/>
        </w:rPr>
        <w:t>ซึ่งถือหุ้นรวมร้อยละ</w:t>
      </w:r>
      <w:r w:rsidR="006E2D8F" w:rsidRPr="00D11847">
        <w:rPr>
          <w:rFonts w:ascii="Angsana New" w:hAnsi="Angsana New" w:hint="cs"/>
          <w:sz w:val="26"/>
          <w:szCs w:val="26"/>
        </w:rPr>
        <w:t xml:space="preserve"> 47.73 </w:t>
      </w:r>
      <w:r w:rsidR="006E2D8F" w:rsidRPr="00D11847">
        <w:rPr>
          <w:rFonts w:ascii="Angsana New" w:hAnsi="Angsana New" w:hint="cs"/>
          <w:sz w:val="26"/>
          <w:szCs w:val="26"/>
          <w:cs/>
        </w:rPr>
        <w:t>ของทุนจดทะเบียนของบริษัท</w:t>
      </w:r>
    </w:p>
    <w:p w14:paraId="568A3673" w14:textId="77777777" w:rsidR="006E2D8F" w:rsidRPr="00D11847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60CFE78F" w:rsidR="009C43EB" w:rsidRPr="00D11847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="00CC4BDD" w:rsidRPr="00D11847">
        <w:rPr>
          <w:rFonts w:ascii="Angsana New" w:hAnsi="Angsana New" w:hint="cs"/>
          <w:sz w:val="26"/>
          <w:szCs w:val="26"/>
        </w:rPr>
        <w:t xml:space="preserve">85 </w:t>
      </w:r>
      <w:r w:rsidR="00CC4BDD" w:rsidRPr="00D11847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D11847">
        <w:rPr>
          <w:rFonts w:ascii="Angsana New" w:hAnsi="Angsana New" w:hint="cs"/>
          <w:sz w:val="26"/>
          <w:szCs w:val="26"/>
        </w:rPr>
        <w:t xml:space="preserve">9 </w:t>
      </w:r>
      <w:r w:rsidR="00CC4BDD" w:rsidRPr="00D11847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D11847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D11847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D11847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D11847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045EF57C" w:rsidR="004B7601" w:rsidRPr="00D11847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D11847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D11847">
        <w:rPr>
          <w:rFonts w:ascii="Angsana New" w:hAnsi="Angsana New" w:hint="cs"/>
          <w:sz w:val="26"/>
          <w:szCs w:val="26"/>
        </w:rPr>
        <w:t xml:space="preserve">31 </w:t>
      </w:r>
      <w:r w:rsidR="00E70D22" w:rsidRPr="00D1184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D11847">
        <w:rPr>
          <w:rFonts w:ascii="Angsana New" w:hAnsi="Angsana New" w:hint="cs"/>
          <w:sz w:val="26"/>
          <w:szCs w:val="26"/>
        </w:rPr>
        <w:t>256</w:t>
      </w:r>
      <w:r w:rsidR="00800E20" w:rsidRPr="00D11847">
        <w:rPr>
          <w:rFonts w:ascii="Angsana New" w:hAnsi="Angsana New"/>
          <w:sz w:val="26"/>
          <w:szCs w:val="26"/>
        </w:rPr>
        <w:t>4</w:t>
      </w:r>
      <w:r w:rsidR="00C70F34" w:rsidRPr="00D11847"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D11847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D11847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D11847">
        <w:rPr>
          <w:rFonts w:ascii="Angsana New" w:hAnsi="Angsana New" w:hint="cs"/>
          <w:sz w:val="26"/>
          <w:szCs w:val="26"/>
        </w:rPr>
        <w:t>31</w:t>
      </w:r>
      <w:r w:rsidRPr="00D1184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D11847">
        <w:rPr>
          <w:rFonts w:ascii="Angsana New" w:hAnsi="Angsana New" w:hint="cs"/>
          <w:sz w:val="26"/>
          <w:szCs w:val="26"/>
        </w:rPr>
        <w:t>256</w:t>
      </w:r>
      <w:r w:rsidR="00C70F34" w:rsidRPr="00D11847">
        <w:rPr>
          <w:rFonts w:ascii="Angsana New" w:hAnsi="Angsana New" w:hint="cs"/>
          <w:sz w:val="26"/>
          <w:szCs w:val="26"/>
        </w:rPr>
        <w:t>4</w:t>
      </w:r>
    </w:p>
    <w:p w14:paraId="7342605E" w14:textId="77777777" w:rsidR="004B7601" w:rsidRPr="00D11847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D11847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D11847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D11847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11847">
        <w:rPr>
          <w:rFonts w:ascii="Angsana New" w:hAnsi="Angsana New" w:hint="cs"/>
          <w:b/>
          <w:bCs/>
          <w:sz w:val="26"/>
          <w:szCs w:val="26"/>
        </w:rPr>
        <w:t>2</w:t>
      </w:r>
      <w:r w:rsidRPr="00D11847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D11847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D11847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327BB202" w:rsidR="00614AAC" w:rsidRPr="00D11847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D11847">
        <w:rPr>
          <w:rFonts w:ascii="Angsana New" w:eastAsia="PMingLiU" w:hAnsi="Angsana New" w:hint="cs"/>
          <w:sz w:val="26"/>
          <w:szCs w:val="26"/>
        </w:rPr>
        <w:t>2</w:t>
      </w:r>
      <w:r w:rsidRPr="00D11847">
        <w:rPr>
          <w:rFonts w:ascii="Angsana New" w:eastAsia="PMingLiU" w:hAnsi="Angsana New" w:hint="cs"/>
          <w:sz w:val="26"/>
          <w:szCs w:val="26"/>
          <w:cs/>
        </w:rPr>
        <w:t>.</w:t>
      </w:r>
      <w:r w:rsidRPr="00D11847">
        <w:rPr>
          <w:rFonts w:ascii="Angsana New" w:eastAsia="PMingLiU" w:hAnsi="Angsana New" w:hint="cs"/>
          <w:sz w:val="26"/>
          <w:szCs w:val="26"/>
        </w:rPr>
        <w:t>1</w:t>
      </w:r>
      <w:r w:rsidR="0003721D" w:rsidRPr="00D11847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D11847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D11847">
        <w:rPr>
          <w:rFonts w:ascii="Angsana New" w:eastAsia="PMingLiU" w:hAnsi="Angsana New" w:hint="cs"/>
          <w:sz w:val="26"/>
          <w:szCs w:val="26"/>
        </w:rPr>
        <w:t>256</w:t>
      </w:r>
      <w:r w:rsidR="00C72A52" w:rsidRPr="00D11847">
        <w:rPr>
          <w:rFonts w:ascii="Angsana New" w:eastAsia="PMingLiU" w:hAnsi="Angsana New" w:hint="cs"/>
          <w:sz w:val="26"/>
          <w:szCs w:val="26"/>
        </w:rPr>
        <w:t>4</w:t>
      </w:r>
      <w:r w:rsidR="00614AAC" w:rsidRPr="00D11847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D11847">
        <w:rPr>
          <w:rFonts w:ascii="Angsana New" w:eastAsia="PMingLiU" w:hAnsi="Angsana New" w:hint="cs"/>
          <w:sz w:val="26"/>
          <w:szCs w:val="26"/>
        </w:rPr>
        <w:t>/</w:t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614AAC" w:rsidRPr="00D11847">
        <w:rPr>
          <w:rFonts w:ascii="Angsana New" w:eastAsia="PMingLiU" w:hAnsi="Angsana New" w:hint="cs"/>
          <w:sz w:val="26"/>
          <w:szCs w:val="26"/>
        </w:rPr>
        <w:t>1</w:t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D11847">
        <w:rPr>
          <w:rFonts w:ascii="Angsana New" w:eastAsia="PMingLiU" w:hAnsi="Angsana New" w:hint="cs"/>
          <w:sz w:val="26"/>
          <w:szCs w:val="26"/>
        </w:rPr>
        <w:t>256</w:t>
      </w:r>
      <w:r w:rsidR="00C72A52" w:rsidRPr="00D11847">
        <w:rPr>
          <w:rFonts w:ascii="Angsana New" w:eastAsia="PMingLiU" w:hAnsi="Angsana New" w:hint="cs"/>
          <w:sz w:val="26"/>
          <w:szCs w:val="26"/>
        </w:rPr>
        <w:t>5</w:t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D11847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D11847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D11847">
        <w:rPr>
          <w:rFonts w:ascii="Angsana New" w:eastAsia="PMingLiU" w:hAnsi="Angsana New" w:hint="cs"/>
          <w:sz w:val="26"/>
          <w:szCs w:val="26"/>
        </w:rPr>
        <w:t>2</w:t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D11847">
        <w:rPr>
          <w:rFonts w:ascii="Angsana New" w:eastAsia="PMingLiU" w:hAnsi="Angsana New" w:hint="cs"/>
          <w:sz w:val="26"/>
          <w:szCs w:val="26"/>
        </w:rPr>
        <w:t>2</w:t>
      </w:r>
      <w:r w:rsidR="0003721D" w:rsidRPr="00D11847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D11847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D11847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2A4E7923" w:rsidR="00614AAC" w:rsidRPr="00D11847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D11847">
        <w:rPr>
          <w:rFonts w:ascii="Angsana New" w:eastAsia="PMingLiU" w:hAnsi="Angsana New" w:cs="Angsana New" w:hint="cs"/>
          <w:sz w:val="26"/>
          <w:szCs w:val="26"/>
        </w:rPr>
        <w:t>1</w:t>
      </w:r>
      <w:r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D11847">
        <w:rPr>
          <w:rFonts w:ascii="Angsana New" w:eastAsia="PMingLiU" w:hAnsi="Angsana New" w:cs="Angsana New" w:hint="cs"/>
          <w:sz w:val="26"/>
          <w:szCs w:val="26"/>
        </w:rPr>
        <w:t>256</w:t>
      </w:r>
      <w:r w:rsidR="00C72A52" w:rsidRPr="00D11847">
        <w:rPr>
          <w:rFonts w:ascii="Angsana New" w:eastAsia="PMingLiU" w:hAnsi="Angsana New" w:cs="Angsana New" w:hint="cs"/>
          <w:sz w:val="26"/>
          <w:szCs w:val="26"/>
        </w:rPr>
        <w:t>5</w:t>
      </w:r>
      <w:r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D11847">
        <w:rPr>
          <w:rFonts w:ascii="Angsana New" w:eastAsia="PMingLiU" w:hAnsi="Angsana New" w:cs="Angsana New" w:hint="cs"/>
          <w:sz w:val="26"/>
          <w:szCs w:val="26"/>
        </w:rPr>
        <w:t>31</w:t>
      </w:r>
      <w:r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D11847">
        <w:rPr>
          <w:rFonts w:ascii="Angsana New" w:eastAsia="PMingLiU" w:hAnsi="Angsana New" w:cs="Angsana New" w:hint="cs"/>
          <w:sz w:val="26"/>
          <w:szCs w:val="26"/>
        </w:rPr>
        <w:t>256</w:t>
      </w:r>
      <w:r w:rsidR="00C72A52" w:rsidRPr="00D11847">
        <w:rPr>
          <w:rFonts w:ascii="Angsana New" w:eastAsia="PMingLiU" w:hAnsi="Angsana New" w:cs="Angsana New" w:hint="cs"/>
          <w:sz w:val="26"/>
          <w:szCs w:val="26"/>
        </w:rPr>
        <w:t>4</w:t>
      </w:r>
    </w:p>
    <w:p w14:paraId="023F04D2" w14:textId="77777777" w:rsidR="00614AAC" w:rsidRPr="00D11847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04FFDE32" w:rsidR="00614AAC" w:rsidRPr="00D11847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D11847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0F7DBA" w:rsidRPr="00D11847">
        <w:rPr>
          <w:rFonts w:ascii="Angsana New" w:eastAsia="PMingLiU" w:hAnsi="Angsana New" w:cs="Angsana New"/>
          <w:sz w:val="26"/>
          <w:szCs w:val="26"/>
          <w:cs/>
        </w:rPr>
        <w:t>งวดสามเดือน</w:t>
      </w:r>
      <w:r w:rsidR="000F7DBA" w:rsidRPr="00D11847">
        <w:rPr>
          <w:rFonts w:ascii="Angsana New" w:eastAsia="PMingLiU" w:hAnsi="Angsana New" w:cs="Angsana New" w:hint="cs"/>
          <w:sz w:val="26"/>
          <w:szCs w:val="26"/>
          <w:cs/>
        </w:rPr>
        <w:t>และหกเดือน</w:t>
      </w:r>
      <w:r w:rsidR="000F7DBA" w:rsidRPr="00D11847">
        <w:rPr>
          <w:rFonts w:ascii="Angsana New" w:eastAsia="PMingLiU" w:hAnsi="Angsana New" w:cs="Angsana New"/>
          <w:sz w:val="26"/>
          <w:szCs w:val="26"/>
          <w:cs/>
        </w:rPr>
        <w:t xml:space="preserve">สิ้นสุดวันที่ </w:t>
      </w:r>
      <w:r w:rsidR="000F7DBA" w:rsidRPr="00D11847">
        <w:rPr>
          <w:rFonts w:ascii="Angsana New" w:eastAsia="PMingLiU" w:hAnsi="Angsana New" w:cs="Angsana New"/>
          <w:sz w:val="26"/>
          <w:szCs w:val="26"/>
        </w:rPr>
        <w:t xml:space="preserve">30 </w:t>
      </w:r>
      <w:r w:rsidR="000F7DBA" w:rsidRPr="00D11847">
        <w:rPr>
          <w:rFonts w:ascii="Angsana New" w:eastAsia="PMingLiU" w:hAnsi="Angsana New" w:cs="Angsana New"/>
          <w:sz w:val="26"/>
          <w:szCs w:val="26"/>
          <w:cs/>
        </w:rPr>
        <w:t>มิถุนายน</w:t>
      </w:r>
      <w:r w:rsidR="000F7DBA"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0F7DBA" w:rsidRPr="00D11847">
        <w:rPr>
          <w:rFonts w:ascii="Angsana New" w:eastAsia="PMingLiU" w:hAnsi="Angsana New" w:cs="Angsana New"/>
          <w:sz w:val="26"/>
          <w:szCs w:val="26"/>
        </w:rPr>
        <w:t>2565</w:t>
      </w:r>
    </w:p>
    <w:p w14:paraId="6FBB43DF" w14:textId="77777777" w:rsidR="00722EF9" w:rsidRPr="00EB5BEE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11008940" w14:textId="3A998022" w:rsidR="008175FB" w:rsidRPr="00D11847" w:rsidRDefault="008175FB" w:rsidP="00E4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D11847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D11847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D11847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D11847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D11847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D11847" w:rsidRDefault="008175FB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77777777" w:rsidR="008175FB" w:rsidRPr="00D11847" w:rsidRDefault="007C56ED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11847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D11847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D11847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D11847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D11847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D11847">
        <w:rPr>
          <w:rFonts w:ascii="Angsana New" w:hAnsi="Angsana New" w:hint="cs"/>
          <w:sz w:val="26"/>
          <w:szCs w:val="26"/>
          <w:cs/>
        </w:rPr>
        <w:t>ี่เกิดขึ้นกับบุคคล</w:t>
      </w:r>
      <w:r w:rsidR="001E1FA3" w:rsidRPr="00D11847">
        <w:rPr>
          <w:rFonts w:ascii="Angsana New" w:hAnsi="Angsana New" w:hint="cs"/>
          <w:sz w:val="26"/>
          <w:szCs w:val="26"/>
          <w:cs/>
        </w:rPr>
        <w:t>และกิจการ</w:t>
      </w:r>
      <w:r w:rsidR="00CC2401" w:rsidRPr="00D11847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D11847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D11847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D11847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8865832" w:rsidR="00257141" w:rsidRPr="00D11847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D11847">
        <w:rPr>
          <w:rFonts w:ascii="Angsana New" w:hAnsi="Angsana New" w:hint="cs"/>
          <w:sz w:val="26"/>
          <w:szCs w:val="26"/>
          <w:cs/>
        </w:rPr>
        <w:t>ความสัมพันธ์ที่มีกับบุคคลหรือกิจการที่เกี่ยวข้องกัน มีดังนี้</w:t>
      </w:r>
    </w:p>
    <w:p w14:paraId="15F90ADD" w14:textId="77777777" w:rsidR="00257141" w:rsidRPr="00D11847" w:rsidRDefault="00257141" w:rsidP="00257141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D11847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E227975" w14:textId="77777777" w:rsidR="00257141" w:rsidRPr="00D11847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B9A47AE" w14:textId="03AE356D" w:rsidR="00257141" w:rsidRPr="00D11847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D1184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  <w:r w:rsidRPr="00D1184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/</w:t>
            </w:r>
            <w:r w:rsidRPr="00D1184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48BCD7AB" w14:textId="77777777" w:rsidR="00257141" w:rsidRPr="00D11847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77777777" w:rsidR="00257141" w:rsidRPr="00D11847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D1184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20A835F1" w14:textId="77777777" w:rsidR="00257141" w:rsidRPr="00D11847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02A316B" w14:textId="77777777" w:rsidR="00257141" w:rsidRPr="00D11847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DB6D208" w14:textId="77777777" w:rsidR="00257141" w:rsidRPr="00D11847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D1184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D11847" w:rsidRDefault="00257141" w:rsidP="00257141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7AC43290" w14:textId="77777777" w:rsidR="00257141" w:rsidRPr="00D11847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3D4C0E9" w14:textId="77777777" w:rsidR="00257141" w:rsidRPr="00D11847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D1184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D11847" w14:paraId="7BEC8057" w14:textId="77777777" w:rsidTr="00E40AB9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9D1B2E3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D11847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D11847" w14:paraId="5A956A84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44481201" w14:textId="2D8786FB" w:rsidR="008E52B8" w:rsidRPr="00D11847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1BE77C31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9436C0" w14:textId="5E86B5C3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3051A26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5C8F8B3" w14:textId="6D181B6E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ผลิตและจำหน่ายผลิตภัณฑ์คอนกรีตและคอนกรีตผสมเสร็จ</w:t>
            </w:r>
          </w:p>
        </w:tc>
        <w:tc>
          <w:tcPr>
            <w:tcW w:w="136" w:type="dxa"/>
          </w:tcPr>
          <w:p w14:paraId="79F9BD25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7CDA37A3" w14:textId="722DE3ED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8E52B8" w:rsidRPr="00D11847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D11847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D11847" w:rsidRDefault="008E52B8" w:rsidP="003209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8E52B8" w:rsidRPr="00D11847" w14:paraId="5B80F888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18B4EFCE" w14:textId="56AEF7F5" w:rsidR="008E52B8" w:rsidRPr="00D11847" w:rsidRDefault="00617024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8E52B8" w:rsidRPr="00D11847">
              <w:rPr>
                <w:rFonts w:ascii="Angsana New" w:hAnsi="Angsana New" w:hint="cs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80" w:type="dxa"/>
          </w:tcPr>
          <w:p w14:paraId="70605F8A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3E29B1" w14:textId="3BF3776A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7D24F2E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1A34766C" w14:textId="2942E4A8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9AFD77C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19EAB07A" w14:textId="69114381" w:rsidR="005B74C7" w:rsidRPr="00D11847" w:rsidRDefault="008E52B8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8E52B8" w:rsidRPr="00D11847" w14:paraId="15A86A5F" w14:textId="77777777" w:rsidTr="0032095A">
        <w:trPr>
          <w:trHeight w:val="20"/>
        </w:trPr>
        <w:tc>
          <w:tcPr>
            <w:tcW w:w="2880" w:type="dxa"/>
            <w:shd w:val="clear" w:color="auto" w:fill="auto"/>
          </w:tcPr>
          <w:p w14:paraId="75D20E4B" w14:textId="7B9BBB97" w:rsidR="008E52B8" w:rsidRPr="00D11847" w:rsidRDefault="00617024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นางสาว</w:t>
            </w:r>
            <w:r w:rsidR="008E52B8" w:rsidRPr="00D11847">
              <w:rPr>
                <w:rFonts w:ascii="Angsana New" w:hAnsi="Angsana New" w:hint="cs"/>
                <w:sz w:val="26"/>
                <w:szCs w:val="26"/>
                <w:cs/>
              </w:rPr>
              <w:t>ทซู หยวน หวั่ง</w:t>
            </w:r>
          </w:p>
        </w:tc>
        <w:tc>
          <w:tcPr>
            <w:tcW w:w="180" w:type="dxa"/>
          </w:tcPr>
          <w:p w14:paraId="167B5939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1A8A7E" w14:textId="4F2E88C4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63FD2C0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4984D476" w14:textId="0DDD64BE" w:rsidR="008E52B8" w:rsidRPr="00D11847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7D77C00" w14:textId="77777777" w:rsidR="008E52B8" w:rsidRPr="00D11847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70BCCA43" w14:textId="1CD7110E" w:rsidR="008E52B8" w:rsidRPr="00D11847" w:rsidRDefault="00B018C7" w:rsidP="00281C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 xml:space="preserve">ผู้ถือหุ้นและกรรมการ </w:t>
            </w:r>
          </w:p>
        </w:tc>
      </w:tr>
      <w:tr w:rsidR="00443248" w:rsidRPr="00D11847" w14:paraId="3DABF8A3" w14:textId="77777777" w:rsidTr="0032095A">
        <w:trPr>
          <w:trHeight w:val="20"/>
        </w:trPr>
        <w:tc>
          <w:tcPr>
            <w:tcW w:w="2880" w:type="dxa"/>
            <w:shd w:val="clear" w:color="auto" w:fill="auto"/>
          </w:tcPr>
          <w:p w14:paraId="38502C88" w14:textId="41B1832E" w:rsidR="00443248" w:rsidRPr="00D11847" w:rsidRDefault="00617024" w:rsidP="0044324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443248" w:rsidRPr="00D11847">
              <w:rPr>
                <w:rFonts w:ascii="Angsana New" w:hAnsi="Angsana New" w:hint="cs"/>
                <w:sz w:val="26"/>
                <w:szCs w:val="26"/>
                <w:cs/>
              </w:rPr>
              <w:t>สุวัฒน์ชัย เกิดพูล</w:t>
            </w:r>
          </w:p>
        </w:tc>
        <w:tc>
          <w:tcPr>
            <w:tcW w:w="180" w:type="dxa"/>
          </w:tcPr>
          <w:p w14:paraId="76C934FF" w14:textId="77777777" w:rsidR="00443248" w:rsidRPr="00D11847" w:rsidRDefault="00443248" w:rsidP="0044324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030171" w14:textId="025B4FA6" w:rsidR="00443248" w:rsidRPr="00D11847" w:rsidRDefault="00443248" w:rsidP="004432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E5B079F" w14:textId="77777777" w:rsidR="00443248" w:rsidRPr="00D11847" w:rsidRDefault="00443248" w:rsidP="0044324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754021BF" w14:textId="040B3D58" w:rsidR="00443248" w:rsidRPr="00D11847" w:rsidRDefault="00443248" w:rsidP="004432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85B8510" w14:textId="77777777" w:rsidR="00443248" w:rsidRPr="00D11847" w:rsidRDefault="00443248" w:rsidP="0044324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2A0C8736" w14:textId="3E3D08A0" w:rsidR="00443248" w:rsidRPr="00D11847" w:rsidRDefault="00443248" w:rsidP="004432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</w:tr>
    </w:tbl>
    <w:p w14:paraId="59DB5048" w14:textId="77777777" w:rsidR="00E42109" w:rsidRPr="00D11847" w:rsidRDefault="00E4210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5203AB60" w:rsidR="00881790" w:rsidRPr="00D11847" w:rsidRDefault="00881790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นโยบายการกำหนดราคาสำหรับรายการกับบุคคล</w:t>
      </w:r>
      <w:r w:rsidR="00793070" w:rsidRPr="00D11847">
        <w:rPr>
          <w:rFonts w:ascii="Angsana New" w:hAnsi="Angsana New" w:hint="cs"/>
          <w:sz w:val="26"/>
          <w:szCs w:val="26"/>
          <w:cs/>
        </w:rPr>
        <w:t>และ</w:t>
      </w:r>
      <w:r w:rsidRPr="00D11847">
        <w:rPr>
          <w:rFonts w:ascii="Angsana New" w:hAnsi="Angsana New" w:hint="cs"/>
          <w:sz w:val="26"/>
          <w:szCs w:val="26"/>
          <w:cs/>
        </w:rPr>
        <w:t>กิจการที่เกี่ยวข้องกันอธิบายได้ดังต่อไปนี้</w:t>
      </w:r>
    </w:p>
    <w:p w14:paraId="1E36F88D" w14:textId="77777777" w:rsidR="00881790" w:rsidRPr="00D11847" w:rsidRDefault="00881790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6480"/>
      </w:tblGrid>
      <w:tr w:rsidR="00881790" w:rsidRPr="00D11847" w14:paraId="52B8DB9D" w14:textId="77777777" w:rsidTr="00881790">
        <w:trPr>
          <w:tblHeader/>
        </w:trPr>
        <w:tc>
          <w:tcPr>
            <w:tcW w:w="31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EFD9" w14:textId="77777777" w:rsidR="00881790" w:rsidRPr="00D11847" w:rsidRDefault="00881790" w:rsidP="00E42109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D118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80" w:type="dxa"/>
          </w:tcPr>
          <w:p w14:paraId="52A31B44" w14:textId="77777777" w:rsidR="00881790" w:rsidRPr="00D11847" w:rsidRDefault="00881790" w:rsidP="00E42109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9EBD3" w14:textId="77777777" w:rsidR="00881790" w:rsidRPr="00D11847" w:rsidRDefault="00881790" w:rsidP="00E42109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D118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1790" w:rsidRPr="00D11847" w14:paraId="733E33DB" w14:textId="77777777" w:rsidTr="00873C1B">
        <w:trPr>
          <w:trHeight w:val="7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E756" w14:textId="77777777" w:rsidR="00881790" w:rsidRPr="00D11847" w:rsidRDefault="00881790" w:rsidP="00E42109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E3084CB" w14:textId="77777777" w:rsidR="00881790" w:rsidRPr="00D11847" w:rsidRDefault="00881790" w:rsidP="00E4210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1C37" w14:textId="77777777" w:rsidR="00881790" w:rsidRPr="00D11847" w:rsidRDefault="00881790" w:rsidP="00E4210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53E7A" w:rsidRPr="00D11847" w14:paraId="293B0895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9B8C" w14:textId="134DBECB" w:rsidR="00B53E7A" w:rsidRPr="00D11847" w:rsidRDefault="00B53E7A" w:rsidP="00B53E7A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80" w:type="dxa"/>
          </w:tcPr>
          <w:p w14:paraId="36793E39" w14:textId="77777777" w:rsidR="00B53E7A" w:rsidRPr="00D11847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EDFE" w14:textId="75481BEE" w:rsidR="00B53E7A" w:rsidRPr="00D11847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53E7A" w:rsidRPr="00D11847" w14:paraId="15BFEE50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517C4" w14:textId="77777777" w:rsidR="00B53E7A" w:rsidRPr="00D11847" w:rsidRDefault="00B53E7A" w:rsidP="00B53E7A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0" w:type="dxa"/>
          </w:tcPr>
          <w:p w14:paraId="1C2D99AA" w14:textId="77777777" w:rsidR="00B53E7A" w:rsidRPr="00D11847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D1F9" w14:textId="5243DD20" w:rsidR="00B53E7A" w:rsidRPr="00D11847" w:rsidRDefault="00B53E7A" w:rsidP="00F33D7C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อัตราเงินกู้ยืมขั้นต่ำลบร้อยละ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1AC7E524" w14:textId="77777777" w:rsidR="00275E5A" w:rsidRPr="00D11847" w:rsidRDefault="00275E5A" w:rsidP="0063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CBA5066" w14:textId="037E2E6E" w:rsidR="00916F22" w:rsidRPr="00D11847" w:rsidRDefault="00916F22" w:rsidP="0063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รายการบัญชีที่เป็นสาระสำคัญที่มีกับบุคคลและกิจการที่เกี่ยวข้องกันสำหรับแต่ละงวด</w:t>
      </w:r>
      <w:r w:rsidR="000F7DBA" w:rsidRPr="00D11847">
        <w:rPr>
          <w:rFonts w:ascii="Angsana New" w:hAnsi="Angsana New" w:hint="cs"/>
          <w:sz w:val="26"/>
          <w:szCs w:val="26"/>
          <w:cs/>
        </w:rPr>
        <w:t xml:space="preserve">สามเดือนและหกเดือนสิ้นสุดวันที่ </w:t>
      </w:r>
      <w:r w:rsidR="000F7DBA" w:rsidRPr="00D11847">
        <w:rPr>
          <w:rFonts w:ascii="Angsana New" w:hAnsi="Angsana New" w:hint="cs"/>
          <w:sz w:val="26"/>
          <w:szCs w:val="26"/>
        </w:rPr>
        <w:t xml:space="preserve">30 </w:t>
      </w:r>
      <w:r w:rsidR="000F7DBA" w:rsidRPr="00D11847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D11847">
        <w:rPr>
          <w:rFonts w:ascii="Angsana New" w:hAnsi="Angsana New" w:hint="cs"/>
          <w:sz w:val="26"/>
          <w:szCs w:val="26"/>
        </w:rPr>
        <w:t xml:space="preserve">2565 </w:t>
      </w:r>
      <w:r w:rsidRPr="00D1184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D11847">
        <w:rPr>
          <w:rFonts w:ascii="Angsana New" w:hAnsi="Angsana New" w:hint="cs"/>
          <w:sz w:val="26"/>
          <w:szCs w:val="26"/>
        </w:rPr>
        <w:t>2564</w:t>
      </w:r>
      <w:r w:rsidR="000F7DBA" w:rsidRPr="00D11847"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2AB5129" w14:textId="77777777" w:rsidR="00916F22" w:rsidRPr="00D11847" w:rsidRDefault="00916F22" w:rsidP="0063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0F7DBA" w:rsidRPr="00D11847" w14:paraId="43DA759E" w14:textId="77777777" w:rsidTr="000F7DBA">
        <w:trPr>
          <w:tblHeader/>
        </w:trPr>
        <w:tc>
          <w:tcPr>
            <w:tcW w:w="3960" w:type="dxa"/>
          </w:tcPr>
          <w:p w14:paraId="3155989E" w14:textId="77777777" w:rsidR="000F7DBA" w:rsidRPr="00D11847" w:rsidRDefault="000F7DBA" w:rsidP="0063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913B383" w14:textId="77777777" w:rsidR="000F7DBA" w:rsidRPr="00D11847" w:rsidRDefault="000F7DBA" w:rsidP="000F7DB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0F7DBA" w:rsidRPr="00D11847" w14:paraId="370D767D" w14:textId="77777777" w:rsidTr="000F7DBA">
        <w:trPr>
          <w:tblHeader/>
        </w:trPr>
        <w:tc>
          <w:tcPr>
            <w:tcW w:w="3960" w:type="dxa"/>
          </w:tcPr>
          <w:p w14:paraId="5A1E9F76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63D85A9D" w14:textId="24DFBAEB" w:rsidR="000F7DBA" w:rsidRPr="00D11847" w:rsidRDefault="000F7DBA" w:rsidP="000F7DB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1936B0" w14:textId="77777777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853EF3B" w14:textId="36129BA5" w:rsidR="000F7DBA" w:rsidRPr="00D11847" w:rsidRDefault="000F7DBA" w:rsidP="000F7DB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0F7DBA" w:rsidRPr="00D11847" w14:paraId="67A6E957" w14:textId="77777777" w:rsidTr="000F7DBA">
        <w:trPr>
          <w:tblHeader/>
        </w:trPr>
        <w:tc>
          <w:tcPr>
            <w:tcW w:w="3960" w:type="dxa"/>
          </w:tcPr>
          <w:p w14:paraId="6749AD1E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0834E37" w14:textId="02E9CD5B" w:rsidR="000F7DBA" w:rsidRPr="00D11847" w:rsidRDefault="000F7DBA" w:rsidP="000F7DB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185C4031" w14:textId="77777777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61751B9" w14:textId="5E77C950" w:rsidR="000F7DBA" w:rsidRPr="00D11847" w:rsidRDefault="000F7DBA" w:rsidP="000F7DB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bookmarkEnd w:id="0"/>
      <w:tr w:rsidR="000F7DBA" w:rsidRPr="00D11847" w14:paraId="04A9BF18" w14:textId="77777777" w:rsidTr="000F7DBA">
        <w:trPr>
          <w:tblHeader/>
        </w:trPr>
        <w:tc>
          <w:tcPr>
            <w:tcW w:w="3960" w:type="dxa"/>
          </w:tcPr>
          <w:p w14:paraId="2EDEFDC0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B96FF0" w14:textId="2C08C095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082513" w14:textId="77777777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833067" w14:textId="66D0CF3F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EE4CBD6" w14:textId="77777777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3F07C172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62005D3B" w:rsidR="000F7DBA" w:rsidRPr="00D11847" w:rsidRDefault="000F7DBA" w:rsidP="000F7D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0F7DBA" w:rsidRPr="00D11847" w14:paraId="78420FF0" w14:textId="77777777" w:rsidTr="008141B1">
        <w:tc>
          <w:tcPr>
            <w:tcW w:w="3960" w:type="dxa"/>
          </w:tcPr>
          <w:p w14:paraId="7F14BFE6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A12E5FF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2674AB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5BEE" w:rsidRPr="00D11847" w14:paraId="33C425C3" w14:textId="77777777" w:rsidTr="008141B1">
        <w:tc>
          <w:tcPr>
            <w:tcW w:w="3960" w:type="dxa"/>
          </w:tcPr>
          <w:p w14:paraId="371465B8" w14:textId="60EEFBB0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48F16DE" w14:textId="4B3A81F4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lang w:val="en-GB"/>
              </w:rPr>
              <w:t>2,299</w:t>
            </w:r>
          </w:p>
        </w:tc>
        <w:tc>
          <w:tcPr>
            <w:tcW w:w="270" w:type="dxa"/>
          </w:tcPr>
          <w:p w14:paraId="206D0004" w14:textId="77777777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66A3B" w14:textId="1E984084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lang w:val="en-GB"/>
              </w:rPr>
              <w:t>2,646</w:t>
            </w:r>
          </w:p>
        </w:tc>
        <w:tc>
          <w:tcPr>
            <w:tcW w:w="270" w:type="dxa"/>
          </w:tcPr>
          <w:p w14:paraId="5B460591" w14:textId="77777777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5064FE" w14:textId="51EFB762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5,203</w:t>
            </w:r>
          </w:p>
        </w:tc>
        <w:tc>
          <w:tcPr>
            <w:tcW w:w="270" w:type="dxa"/>
          </w:tcPr>
          <w:p w14:paraId="2F3F2B88" w14:textId="77777777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75D048" w14:textId="745B039D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lang w:val="en-GB"/>
              </w:rPr>
              <w:t>5,801</w:t>
            </w:r>
          </w:p>
        </w:tc>
      </w:tr>
      <w:tr w:rsidR="000F7DBA" w:rsidRPr="00D11847" w14:paraId="2D889B7B" w14:textId="77777777" w:rsidTr="000F7DBA">
        <w:tc>
          <w:tcPr>
            <w:tcW w:w="3960" w:type="dxa"/>
          </w:tcPr>
          <w:p w14:paraId="196A5B1B" w14:textId="1E9ABD32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2035EA76" w14:textId="35A4394C" w:rsidR="000F7DBA" w:rsidRPr="00D11847" w:rsidRDefault="000F7DBA" w:rsidP="0082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4F706790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41F015" w14:textId="3EC0349E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4AA41744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1D6A0A" w14:textId="7BC0630C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4779CF69" w14:textId="77777777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16B774" w14:textId="5DE3F6D9" w:rsidR="000F7DBA" w:rsidRPr="00D11847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lang w:val="en-GB"/>
              </w:rPr>
              <w:t>165</w:t>
            </w:r>
          </w:p>
        </w:tc>
      </w:tr>
      <w:tr w:rsidR="00215FFA" w:rsidRPr="00D11847" w14:paraId="7070D6CC" w14:textId="77777777" w:rsidTr="007B1BDC">
        <w:tc>
          <w:tcPr>
            <w:tcW w:w="3960" w:type="dxa"/>
          </w:tcPr>
          <w:p w14:paraId="44F15961" w14:textId="77777777" w:rsidR="00215FFA" w:rsidRPr="00D11847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FEAEC8" w14:textId="128D38FE" w:rsidR="00215FFA" w:rsidRPr="00D11847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lang w:val="en-GB"/>
              </w:rPr>
              <w:t>2,299</w:t>
            </w:r>
          </w:p>
        </w:tc>
        <w:tc>
          <w:tcPr>
            <w:tcW w:w="270" w:type="dxa"/>
          </w:tcPr>
          <w:p w14:paraId="3A8438F9" w14:textId="77777777" w:rsidR="00215FFA" w:rsidRPr="00D11847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8A8E48" w14:textId="5B69CC8E" w:rsidR="00215FFA" w:rsidRPr="00D11847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2,</w:t>
            </w:r>
            <w:r w:rsidRPr="00D11847">
              <w:rPr>
                <w:rFonts w:ascii="Angsana New" w:hAnsi="Angsana New" w:hint="cs"/>
                <w:sz w:val="26"/>
                <w:szCs w:val="26"/>
                <w:lang w:val="en-GB"/>
              </w:rPr>
              <w:t>646</w:t>
            </w:r>
          </w:p>
        </w:tc>
        <w:tc>
          <w:tcPr>
            <w:tcW w:w="270" w:type="dxa"/>
          </w:tcPr>
          <w:p w14:paraId="47815A97" w14:textId="77777777" w:rsidR="00215FFA" w:rsidRPr="00D11847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7D2534" w14:textId="74B889F6" w:rsidR="00215FFA" w:rsidRPr="00D11847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5,203</w:t>
            </w:r>
          </w:p>
        </w:tc>
        <w:tc>
          <w:tcPr>
            <w:tcW w:w="270" w:type="dxa"/>
          </w:tcPr>
          <w:p w14:paraId="04090746" w14:textId="77777777" w:rsidR="00215FFA" w:rsidRPr="00D11847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68B190" w14:textId="00917124" w:rsidR="00215FFA" w:rsidRPr="00D11847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lang w:val="en-GB"/>
              </w:rPr>
              <w:t>5,966</w:t>
            </w:r>
          </w:p>
        </w:tc>
      </w:tr>
    </w:tbl>
    <w:p w14:paraId="2CEDBB43" w14:textId="77777777" w:rsidR="00D11847" w:rsidRDefault="00D11847">
      <w:r>
        <w:br w:type="page"/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D11847" w:rsidRPr="00D11847" w14:paraId="56557F34" w14:textId="77777777" w:rsidTr="00A158C8">
        <w:trPr>
          <w:tblHeader/>
        </w:trPr>
        <w:tc>
          <w:tcPr>
            <w:tcW w:w="3960" w:type="dxa"/>
          </w:tcPr>
          <w:p w14:paraId="3CDF8C36" w14:textId="77777777" w:rsidR="00D11847" w:rsidRPr="00D11847" w:rsidRDefault="00D11847" w:rsidP="00A1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6712C67C" w14:textId="77777777" w:rsidR="00D11847" w:rsidRPr="00D11847" w:rsidRDefault="00D11847" w:rsidP="00A158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11847" w:rsidRPr="00D11847" w14:paraId="46D75A4F" w14:textId="77777777" w:rsidTr="00A158C8">
        <w:trPr>
          <w:tblHeader/>
        </w:trPr>
        <w:tc>
          <w:tcPr>
            <w:tcW w:w="3960" w:type="dxa"/>
          </w:tcPr>
          <w:p w14:paraId="28FDC6E8" w14:textId="77777777" w:rsidR="00D11847" w:rsidRPr="00D11847" w:rsidRDefault="00D11847" w:rsidP="00A1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AC48408" w14:textId="77777777" w:rsidR="00D11847" w:rsidRPr="00D11847" w:rsidRDefault="00D11847" w:rsidP="00A158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09E0E6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605C806" w14:textId="77777777" w:rsidR="00D11847" w:rsidRPr="00D11847" w:rsidRDefault="00D11847" w:rsidP="00A158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D11847" w:rsidRPr="00D11847" w14:paraId="5A7719C1" w14:textId="77777777" w:rsidTr="00A158C8">
        <w:trPr>
          <w:tblHeader/>
        </w:trPr>
        <w:tc>
          <w:tcPr>
            <w:tcW w:w="3960" w:type="dxa"/>
          </w:tcPr>
          <w:p w14:paraId="4EB05128" w14:textId="77777777" w:rsidR="00D11847" w:rsidRPr="00D11847" w:rsidRDefault="00D11847" w:rsidP="00A1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D2637CF" w14:textId="77777777" w:rsidR="00D11847" w:rsidRPr="00D11847" w:rsidRDefault="00D11847" w:rsidP="00A158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1E37D698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F304941" w14:textId="77777777" w:rsidR="00D11847" w:rsidRPr="00D11847" w:rsidRDefault="00D11847" w:rsidP="00A158C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11847" w:rsidRPr="00D11847" w14:paraId="6C3F5833" w14:textId="77777777" w:rsidTr="00A158C8">
        <w:trPr>
          <w:tblHeader/>
        </w:trPr>
        <w:tc>
          <w:tcPr>
            <w:tcW w:w="3960" w:type="dxa"/>
          </w:tcPr>
          <w:p w14:paraId="2623E478" w14:textId="77777777" w:rsidR="00D11847" w:rsidRPr="00D11847" w:rsidRDefault="00D11847" w:rsidP="00A1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00A3E3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9C2292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E6EC1F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2FD13C4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EC0A04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48FDB1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3938A8" w14:textId="77777777" w:rsidR="00D11847" w:rsidRPr="00D11847" w:rsidRDefault="00D11847" w:rsidP="00A158C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0F7DBA" w:rsidRPr="00633AE9" w14:paraId="7D62A200" w14:textId="77777777" w:rsidTr="008141B1">
        <w:tc>
          <w:tcPr>
            <w:tcW w:w="3960" w:type="dxa"/>
          </w:tcPr>
          <w:p w14:paraId="6CC71246" w14:textId="62ECAE75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C150589" w14:textId="77777777" w:rsidR="000F7DBA" w:rsidRPr="00EE54EE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3D822738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277000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095FB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8679D3" w14:textId="77777777" w:rsidR="000F7DBA" w:rsidRPr="00EE54EE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0BFC83F9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5FA5A5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5FFA" w:rsidRPr="00633AE9" w14:paraId="3CEDFE77" w14:textId="77777777" w:rsidTr="002A77AA">
        <w:tc>
          <w:tcPr>
            <w:tcW w:w="3960" w:type="dxa"/>
          </w:tcPr>
          <w:p w14:paraId="4BEDCBF7" w14:textId="7105114F" w:rsidR="00215FFA" w:rsidRPr="00633AE9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Pr="00633AE9">
              <w:rPr>
                <w:rFonts w:ascii="Angsana New" w:hAnsi="Angsana New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260" w:type="dxa"/>
          </w:tcPr>
          <w:p w14:paraId="7CB6A735" w14:textId="48BA1B91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06398C5A" w14:textId="77777777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CA01FB" w14:textId="7B40E18D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 w:hint="cs"/>
                <w:sz w:val="26"/>
                <w:szCs w:val="26"/>
                <w:cs/>
              </w:rPr>
              <w:t>175</w:t>
            </w:r>
          </w:p>
        </w:tc>
        <w:tc>
          <w:tcPr>
            <w:tcW w:w="270" w:type="dxa"/>
          </w:tcPr>
          <w:p w14:paraId="28BAD73F" w14:textId="77777777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E0564B" w14:textId="596ADD15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135B3CE3" w14:textId="77777777" w:rsidR="00215FFA" w:rsidRPr="00633AE9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3B8870" w14:textId="1DFBB500" w:rsidR="00215FFA" w:rsidRPr="00633AE9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467</w:t>
            </w:r>
          </w:p>
        </w:tc>
      </w:tr>
      <w:tr w:rsidR="00215FFA" w:rsidRPr="00633AE9" w14:paraId="09398A93" w14:textId="77777777" w:rsidTr="002A77AA">
        <w:tc>
          <w:tcPr>
            <w:tcW w:w="3960" w:type="dxa"/>
          </w:tcPr>
          <w:p w14:paraId="1147E38A" w14:textId="43AD9DC4" w:rsidR="00215FFA" w:rsidRPr="00633AE9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นางสาว</w:t>
            </w:r>
            <w:r w:rsidRPr="00633AE9">
              <w:rPr>
                <w:rFonts w:ascii="Angsana New" w:hAnsi="Angsana New"/>
                <w:sz w:val="26"/>
                <w:szCs w:val="26"/>
                <w:cs/>
              </w:rPr>
              <w:t>ทซู หยวน หวั่ง</w:t>
            </w:r>
          </w:p>
        </w:tc>
        <w:tc>
          <w:tcPr>
            <w:tcW w:w="1260" w:type="dxa"/>
          </w:tcPr>
          <w:p w14:paraId="0DF0E37A" w14:textId="3E4C09E7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6D537797" w14:textId="77777777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1FC581" w14:textId="0319CC72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</w:tcPr>
          <w:p w14:paraId="7BE8C432" w14:textId="77777777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BA64E" w14:textId="0A3A0E74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58E7C6CA" w14:textId="77777777" w:rsidR="00215FFA" w:rsidRPr="00633AE9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C22606" w14:textId="3EFFD66B" w:rsidR="00215FFA" w:rsidRPr="00633AE9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</w:p>
        </w:tc>
      </w:tr>
      <w:tr w:rsidR="00215FFA" w:rsidRPr="00633AE9" w14:paraId="2018B531" w14:textId="77777777" w:rsidTr="002A77AA">
        <w:tc>
          <w:tcPr>
            <w:tcW w:w="3960" w:type="dxa"/>
          </w:tcPr>
          <w:p w14:paraId="7F85ED6F" w14:textId="77777777" w:rsidR="00215FFA" w:rsidRPr="00633AE9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33AE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F2B8D4" w14:textId="46FA97B9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2DA98072" w14:textId="77777777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B170AD" w14:textId="0FC4EC63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 w:hint="cs"/>
                <w:sz w:val="26"/>
                <w:szCs w:val="26"/>
                <w:cs/>
              </w:rPr>
              <w:t>179</w:t>
            </w:r>
          </w:p>
        </w:tc>
        <w:tc>
          <w:tcPr>
            <w:tcW w:w="270" w:type="dxa"/>
          </w:tcPr>
          <w:p w14:paraId="643C7FD3" w14:textId="77777777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00BFD6" w14:textId="309889CD" w:rsidR="00215FFA" w:rsidRPr="00215FFA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37CC23B9" w14:textId="77777777" w:rsidR="00215FFA" w:rsidRPr="00633AE9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8345C7" w14:textId="40BBB008" w:rsidR="00215FFA" w:rsidRPr="00633AE9" w:rsidRDefault="00215FFA" w:rsidP="0021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478</w:t>
            </w:r>
          </w:p>
        </w:tc>
      </w:tr>
      <w:tr w:rsidR="000F7DBA" w:rsidRPr="00333C2A" w14:paraId="3BD3443E" w14:textId="77777777" w:rsidTr="008141B1">
        <w:tc>
          <w:tcPr>
            <w:tcW w:w="3960" w:type="dxa"/>
          </w:tcPr>
          <w:p w14:paraId="6EEBE0BB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A194E28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67D847D8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F491836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32BB4A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47E078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137B4C97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C35ED08" w14:textId="77777777" w:rsidR="000F7DBA" w:rsidRPr="00333C2A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7DBA" w:rsidRPr="00633AE9" w14:paraId="6E8E5C3A" w14:textId="77777777" w:rsidTr="008141B1">
        <w:tc>
          <w:tcPr>
            <w:tcW w:w="3960" w:type="dxa"/>
            <w:vAlign w:val="center"/>
          </w:tcPr>
          <w:p w14:paraId="32EDCD93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3AE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21786A4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D8082F5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2CC500" w14:textId="77777777" w:rsidR="000F7DBA" w:rsidRPr="00633AE9" w:rsidRDefault="000F7DBA" w:rsidP="000F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54EE" w:rsidRPr="00633AE9" w14:paraId="4B3813E0" w14:textId="77777777" w:rsidTr="00F71C2C">
        <w:tc>
          <w:tcPr>
            <w:tcW w:w="3960" w:type="dxa"/>
          </w:tcPr>
          <w:p w14:paraId="667504FE" w14:textId="5D07D5D4" w:rsidR="00EE54EE" w:rsidRPr="00633AE9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633AE9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center"/>
          </w:tcPr>
          <w:p w14:paraId="324D8214" w14:textId="37DCF541" w:rsidR="00EE54EE" w:rsidRPr="00215FFA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5FFA">
              <w:rPr>
                <w:rFonts w:ascii="Angsana New" w:hAnsi="Angsana New" w:hint="cs"/>
                <w:color w:val="000000"/>
                <w:sz w:val="26"/>
                <w:szCs w:val="26"/>
              </w:rPr>
              <w:t>2,</w:t>
            </w:r>
            <w:r w:rsidR="00215FFA" w:rsidRPr="00215FFA">
              <w:rPr>
                <w:rFonts w:ascii="Angsana New" w:hAnsi="Angsan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270" w:type="dxa"/>
          </w:tcPr>
          <w:p w14:paraId="62841221" w14:textId="77777777" w:rsidR="00EE54EE" w:rsidRPr="00215FFA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FB86628" w14:textId="10B6FC9D" w:rsidR="00EE54EE" w:rsidRPr="00215FFA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 w:hint="cs"/>
                <w:color w:val="000000"/>
                <w:sz w:val="26"/>
                <w:szCs w:val="26"/>
              </w:rPr>
              <w:t>2,754</w:t>
            </w:r>
          </w:p>
        </w:tc>
        <w:tc>
          <w:tcPr>
            <w:tcW w:w="270" w:type="dxa"/>
          </w:tcPr>
          <w:p w14:paraId="60341B7E" w14:textId="77777777" w:rsidR="00EE54EE" w:rsidRPr="00215FFA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0FA07E" w14:textId="739A9930" w:rsidR="00EE54EE" w:rsidRPr="00215FFA" w:rsidRDefault="00215FFA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>5,723</w:t>
            </w:r>
          </w:p>
        </w:tc>
        <w:tc>
          <w:tcPr>
            <w:tcW w:w="270" w:type="dxa"/>
          </w:tcPr>
          <w:p w14:paraId="548CD4F1" w14:textId="77777777" w:rsidR="00EE54EE" w:rsidRPr="00633AE9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D21338" w14:textId="419BED5B" w:rsidR="00EE54EE" w:rsidRPr="00633AE9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6447D2">
              <w:rPr>
                <w:rFonts w:ascii="Angsana New" w:hAnsi="Angsana New"/>
                <w:sz w:val="26"/>
                <w:szCs w:val="26"/>
              </w:rPr>
              <w:t>,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6447D2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EE54EE" w:rsidRPr="00633AE9" w14:paraId="1EF225B7" w14:textId="77777777" w:rsidTr="00F71C2C">
        <w:tc>
          <w:tcPr>
            <w:tcW w:w="3960" w:type="dxa"/>
          </w:tcPr>
          <w:p w14:paraId="415F4B9F" w14:textId="1EC8E10C" w:rsidR="00EE54EE" w:rsidRPr="00633AE9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633AE9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FE4E508" w14:textId="660190B0" w:rsidR="00EE54EE" w:rsidRPr="00215FFA" w:rsidRDefault="007519DA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0B334EAF" w14:textId="77777777" w:rsidR="00EE54EE" w:rsidRPr="00215FFA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A5E3CE8" w14:textId="5705DBA4" w:rsidR="00EE54EE" w:rsidRPr="00215FFA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 w:hint="cs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1C536600" w14:textId="77777777" w:rsidR="00EE54EE" w:rsidRPr="00215FFA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7CE00C" w14:textId="5B5AAC6F" w:rsidR="00EE54EE" w:rsidRPr="00215FFA" w:rsidRDefault="007519DA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3FAC023A" w14:textId="77777777" w:rsidR="00EE54EE" w:rsidRPr="00633AE9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E4B0E" w14:textId="58401758" w:rsidR="00EE54EE" w:rsidRPr="00633AE9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55</w:t>
            </w:r>
          </w:p>
        </w:tc>
      </w:tr>
      <w:tr w:rsidR="00EE54EE" w:rsidRPr="00633AE9" w14:paraId="1F013BE9" w14:textId="77777777" w:rsidTr="00F71C2C">
        <w:tc>
          <w:tcPr>
            <w:tcW w:w="3960" w:type="dxa"/>
          </w:tcPr>
          <w:p w14:paraId="4A9D97D9" w14:textId="77777777" w:rsidR="00EE54EE" w:rsidRPr="00633AE9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3AE9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D74CC8" w14:textId="1CE8F65B" w:rsidR="00EE54EE" w:rsidRPr="00215FFA" w:rsidRDefault="00215FFA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5FFA">
              <w:rPr>
                <w:rFonts w:ascii="Angsana New" w:hAnsi="Angsana New"/>
                <w:color w:val="000000"/>
                <w:sz w:val="26"/>
                <w:szCs w:val="26"/>
              </w:rPr>
              <w:t>3,</w:t>
            </w:r>
            <w:r w:rsidR="007519DA">
              <w:rPr>
                <w:rFonts w:ascii="Angsana New" w:hAnsi="Angsan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270" w:type="dxa"/>
          </w:tcPr>
          <w:p w14:paraId="50A94C2D" w14:textId="77777777" w:rsidR="00EE54EE" w:rsidRPr="00215FFA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C4B0B" w14:textId="16C7FCCB" w:rsidR="00EE54EE" w:rsidRPr="00215FFA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 w:hint="cs"/>
                <w:color w:val="000000"/>
                <w:sz w:val="26"/>
                <w:szCs w:val="26"/>
              </w:rPr>
              <w:t>2,782</w:t>
            </w:r>
          </w:p>
        </w:tc>
        <w:tc>
          <w:tcPr>
            <w:tcW w:w="270" w:type="dxa"/>
          </w:tcPr>
          <w:p w14:paraId="63379FAA" w14:textId="77777777" w:rsidR="00EE54EE" w:rsidRPr="00215FFA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51F36" w14:textId="7BD477B7" w:rsidR="00EE54EE" w:rsidRPr="00215FFA" w:rsidRDefault="00215FFA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>5,</w:t>
            </w:r>
            <w:r w:rsidR="007519DA"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270" w:type="dxa"/>
          </w:tcPr>
          <w:p w14:paraId="41BB4E62" w14:textId="77777777" w:rsidR="00EE54EE" w:rsidRPr="00633AE9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D16E" w14:textId="170496B3" w:rsidR="00EE54EE" w:rsidRPr="00633AE9" w:rsidRDefault="00EE54EE" w:rsidP="00EE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6447D2">
              <w:rPr>
                <w:rFonts w:ascii="Angsana New" w:hAnsi="Angsana New"/>
                <w:sz w:val="26"/>
                <w:szCs w:val="26"/>
              </w:rPr>
              <w:t>,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6447D2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</w:tbl>
    <w:p w14:paraId="0D64100C" w14:textId="0EE44038" w:rsidR="00916F22" w:rsidRPr="00333C2A" w:rsidRDefault="00916F22" w:rsidP="0063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52C84AE4" w14:textId="7DC4FAC5" w:rsidR="00916F22" w:rsidRPr="00D11847" w:rsidRDefault="00916F2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D1184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D11847">
        <w:rPr>
          <w:rFonts w:ascii="Angsana New" w:hAnsi="Angsana New" w:hint="cs"/>
          <w:sz w:val="26"/>
          <w:szCs w:val="26"/>
        </w:rPr>
        <w:t>3</w:t>
      </w:r>
      <w:r w:rsidR="00EE54EE" w:rsidRPr="00D11847">
        <w:rPr>
          <w:rFonts w:ascii="Angsana New" w:hAnsi="Angsana New" w:hint="cs"/>
          <w:sz w:val="26"/>
          <w:szCs w:val="26"/>
        </w:rPr>
        <w:t>0</w:t>
      </w:r>
      <w:r w:rsidRPr="00D11847">
        <w:rPr>
          <w:rFonts w:ascii="Angsana New" w:hAnsi="Angsana New" w:hint="cs"/>
          <w:sz w:val="26"/>
          <w:szCs w:val="26"/>
          <w:cs/>
        </w:rPr>
        <w:t xml:space="preserve"> ม</w:t>
      </w:r>
      <w:r w:rsidR="00EE54EE" w:rsidRPr="00D11847">
        <w:rPr>
          <w:rFonts w:ascii="Angsana New" w:hAnsi="Angsana New" w:hint="cs"/>
          <w:sz w:val="26"/>
          <w:szCs w:val="26"/>
          <w:cs/>
        </w:rPr>
        <w:t>ิถุนายน</w:t>
      </w:r>
      <w:r w:rsidRPr="00D11847">
        <w:rPr>
          <w:rFonts w:ascii="Angsana New" w:hAnsi="Angsana New" w:hint="cs"/>
          <w:sz w:val="26"/>
          <w:szCs w:val="26"/>
          <w:cs/>
        </w:rPr>
        <w:t xml:space="preserve"> </w:t>
      </w:r>
      <w:r w:rsidRPr="00D11847">
        <w:rPr>
          <w:rFonts w:ascii="Angsana New" w:hAnsi="Angsana New" w:hint="cs"/>
          <w:sz w:val="26"/>
          <w:szCs w:val="26"/>
        </w:rPr>
        <w:t xml:space="preserve">2565 </w:t>
      </w:r>
      <w:r w:rsidRPr="00D11847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D11847">
        <w:rPr>
          <w:rFonts w:ascii="Angsana New" w:hAnsi="Angsana New" w:hint="cs"/>
          <w:sz w:val="26"/>
          <w:szCs w:val="26"/>
        </w:rPr>
        <w:t xml:space="preserve">31 </w:t>
      </w:r>
      <w:r w:rsidRPr="00D1184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D11847">
        <w:rPr>
          <w:rFonts w:ascii="Angsana New" w:hAnsi="Angsana New" w:hint="cs"/>
          <w:sz w:val="26"/>
          <w:szCs w:val="26"/>
        </w:rPr>
        <w:t xml:space="preserve">2564 </w:t>
      </w:r>
      <w:r w:rsidRPr="00D11847">
        <w:rPr>
          <w:rFonts w:ascii="Angsana New" w:hAnsi="Angsana New" w:hint="cs"/>
          <w:sz w:val="26"/>
          <w:szCs w:val="26"/>
          <w:cs/>
        </w:rPr>
        <w:t>ยอดคงเหลือกับบุคคลและกิจการที่เกี่ยวข้องกันได้แสดงเป็นรายการแยกต่างหากใน    งบแสดงฐานะการเงินซึ่งมีรายละเอียดดังนี้</w:t>
      </w:r>
    </w:p>
    <w:p w14:paraId="570B173B" w14:textId="77777777" w:rsidR="0031450B" w:rsidRPr="00333C2A" w:rsidRDefault="0031450B" w:rsidP="00475A1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09"/>
        <w:gridCol w:w="14"/>
        <w:gridCol w:w="222"/>
        <w:gridCol w:w="14"/>
        <w:gridCol w:w="1436"/>
      </w:tblGrid>
      <w:tr w:rsidR="0031450B" w:rsidRPr="00D11847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D11847" w:rsidRDefault="0031450B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5"/>
            <w:tcBorders>
              <w:bottom w:val="single" w:sz="4" w:space="0" w:color="auto"/>
            </w:tcBorders>
          </w:tcPr>
          <w:p w14:paraId="5A5931D3" w14:textId="77777777" w:rsidR="0031450B" w:rsidRPr="00D11847" w:rsidRDefault="0031450B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D11847" w14:paraId="64E51309" w14:textId="77777777" w:rsidTr="00B1020E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14:paraId="5699BEA8" w14:textId="22187FBE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3</w:t>
            </w:r>
            <w:r w:rsidR="00EE54EE" w:rsidRPr="00D11847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E54EE" w:rsidRPr="00D118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36" w:type="dxa"/>
            <w:gridSpan w:val="2"/>
          </w:tcPr>
          <w:p w14:paraId="633422BF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536DD65E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31450B" w:rsidRPr="00D11847" w14:paraId="518F4A3F" w14:textId="77777777" w:rsidTr="008141B1">
        <w:trPr>
          <w:trHeight w:val="20"/>
        </w:trPr>
        <w:tc>
          <w:tcPr>
            <w:tcW w:w="6725" w:type="dxa"/>
          </w:tcPr>
          <w:p w14:paraId="43182F2A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11D63182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135F422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5BEE" w:rsidRPr="00D11847" w14:paraId="786B7B8B" w14:textId="77777777" w:rsidTr="008141B1">
        <w:trPr>
          <w:trHeight w:val="20"/>
        </w:trPr>
        <w:tc>
          <w:tcPr>
            <w:tcW w:w="6725" w:type="dxa"/>
          </w:tcPr>
          <w:p w14:paraId="09977DDA" w14:textId="1F0A1FCA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13C3DCF4" w14:textId="62725568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2,441</w:t>
            </w:r>
          </w:p>
        </w:tc>
        <w:tc>
          <w:tcPr>
            <w:tcW w:w="236" w:type="dxa"/>
            <w:gridSpan w:val="2"/>
          </w:tcPr>
          <w:p w14:paraId="5C003E6D" w14:textId="77777777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067C7DF" w14:textId="57436C7E" w:rsidR="00EB5BEE" w:rsidRPr="00D11847" w:rsidRDefault="00EB5BEE" w:rsidP="00EB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1,823</w:t>
            </w:r>
          </w:p>
        </w:tc>
      </w:tr>
      <w:tr w:rsidR="00325BF1" w:rsidRPr="00D11847" w14:paraId="0E92F228" w14:textId="77777777" w:rsidTr="00003713">
        <w:trPr>
          <w:trHeight w:val="20"/>
        </w:trPr>
        <w:tc>
          <w:tcPr>
            <w:tcW w:w="6725" w:type="dxa"/>
          </w:tcPr>
          <w:p w14:paraId="012021A4" w14:textId="01DE819A" w:rsidR="00325BF1" w:rsidRPr="00D11847" w:rsidRDefault="00325BF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48B74062" w14:textId="27D63650" w:rsidR="00325BF1" w:rsidRPr="00D11847" w:rsidRDefault="00325BF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="00633AE9" w:rsidRPr="00D11847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236" w:type="dxa"/>
            <w:gridSpan w:val="2"/>
          </w:tcPr>
          <w:p w14:paraId="392DC519" w14:textId="77777777" w:rsidR="00325BF1" w:rsidRPr="00D11847" w:rsidRDefault="00325BF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BEF18B0" w14:textId="46AE902C" w:rsidR="00325BF1" w:rsidRPr="00D11847" w:rsidRDefault="00325BF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91</w:t>
            </w:r>
          </w:p>
        </w:tc>
      </w:tr>
      <w:tr w:rsidR="00AD6ECA" w:rsidRPr="00D11847" w14:paraId="6591177D" w14:textId="77777777" w:rsidTr="00003713">
        <w:trPr>
          <w:trHeight w:val="20"/>
        </w:trPr>
        <w:tc>
          <w:tcPr>
            <w:tcW w:w="6725" w:type="dxa"/>
          </w:tcPr>
          <w:p w14:paraId="14691574" w14:textId="77777777" w:rsidR="00AD6ECA" w:rsidRPr="00D11847" w:rsidRDefault="00AD6ECA" w:rsidP="00AD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D11847">
              <w:rPr>
                <w:rFonts w:ascii="Angsana New" w:eastAsia="Batang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8CC59" w14:textId="59F02CB7" w:rsidR="00AD6ECA" w:rsidRPr="00D11847" w:rsidRDefault="00AD6ECA" w:rsidP="00AD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2,</w:t>
            </w:r>
            <w:r w:rsidR="004F3EA4" w:rsidRPr="00D11847">
              <w:rPr>
                <w:rFonts w:ascii="Angsana New" w:hAnsi="Angsana New" w:hint="cs"/>
                <w:sz w:val="26"/>
                <w:szCs w:val="26"/>
              </w:rPr>
              <w:t>441</w:t>
            </w:r>
          </w:p>
        </w:tc>
        <w:tc>
          <w:tcPr>
            <w:tcW w:w="236" w:type="dxa"/>
            <w:gridSpan w:val="2"/>
          </w:tcPr>
          <w:p w14:paraId="35743791" w14:textId="77777777" w:rsidR="00AD6ECA" w:rsidRPr="00D11847" w:rsidRDefault="00AD6ECA" w:rsidP="00AD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48939" w14:textId="6F35805E" w:rsidR="00AD6ECA" w:rsidRPr="00D11847" w:rsidRDefault="00AD6ECA" w:rsidP="00AD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1,914</w:t>
            </w:r>
          </w:p>
        </w:tc>
      </w:tr>
      <w:tr w:rsidR="00633AE9" w:rsidRPr="00333C2A" w14:paraId="1CBB31BF" w14:textId="77777777" w:rsidTr="00633AE9">
        <w:trPr>
          <w:trHeight w:val="20"/>
        </w:trPr>
        <w:tc>
          <w:tcPr>
            <w:tcW w:w="6725" w:type="dxa"/>
          </w:tcPr>
          <w:p w14:paraId="0589ACE6" w14:textId="77777777" w:rsidR="00633AE9" w:rsidRPr="00333C2A" w:rsidRDefault="00633AE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BA9666" w14:textId="77777777" w:rsidR="00633AE9" w:rsidRPr="00333C2A" w:rsidRDefault="00633AE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A288C4A" w14:textId="77777777" w:rsidR="00633AE9" w:rsidRPr="00333C2A" w:rsidRDefault="00633AE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109AC66E" w14:textId="77777777" w:rsidR="00633AE9" w:rsidRPr="00333C2A" w:rsidRDefault="00633AE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1450B" w:rsidRPr="00D11847" w14:paraId="3832F498" w14:textId="77777777" w:rsidTr="003E1680">
        <w:trPr>
          <w:trHeight w:val="252"/>
        </w:trPr>
        <w:tc>
          <w:tcPr>
            <w:tcW w:w="6725" w:type="dxa"/>
          </w:tcPr>
          <w:p w14:paraId="4FFAB16F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เงินทดรองรับจากกรรมการ</w:t>
            </w:r>
          </w:p>
        </w:tc>
        <w:tc>
          <w:tcPr>
            <w:tcW w:w="1409" w:type="dxa"/>
          </w:tcPr>
          <w:p w14:paraId="5F75D334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4634509A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6004EE33" w14:textId="77777777" w:rsidR="0031450B" w:rsidRPr="00D11847" w:rsidRDefault="0031450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FFA" w:rsidRPr="00D11847" w14:paraId="1F1400C0" w14:textId="77777777" w:rsidTr="003E1680">
        <w:trPr>
          <w:trHeight w:val="252"/>
        </w:trPr>
        <w:tc>
          <w:tcPr>
            <w:tcW w:w="6725" w:type="dxa"/>
          </w:tcPr>
          <w:p w14:paraId="15DE2B6F" w14:textId="587E4C02" w:rsidR="005B3FFA" w:rsidRPr="00D11847" w:rsidRDefault="005B3FFA" w:rsidP="005B3FF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นายสุวัฒน์ชัย เกิดพูล</w:t>
            </w:r>
          </w:p>
        </w:tc>
        <w:tc>
          <w:tcPr>
            <w:tcW w:w="1409" w:type="dxa"/>
            <w:tcBorders>
              <w:bottom w:val="double" w:sz="4" w:space="0" w:color="auto"/>
            </w:tcBorders>
            <w:shd w:val="clear" w:color="auto" w:fill="auto"/>
          </w:tcPr>
          <w:p w14:paraId="07350E5B" w14:textId="0A6FE061" w:rsidR="005B3FFA" w:rsidRPr="00D11847" w:rsidRDefault="005B3FFA" w:rsidP="005B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974620C" w14:textId="77777777" w:rsidR="005B3FFA" w:rsidRPr="00D11847" w:rsidRDefault="005B3FFA" w:rsidP="005B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0E2278D" w14:textId="499A0DBC" w:rsidR="005B3FFA" w:rsidRPr="00D11847" w:rsidRDefault="005B3FFA" w:rsidP="005B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</w:tbl>
    <w:p w14:paraId="2F2DD79B" w14:textId="77777777" w:rsidR="004F3495" w:rsidRPr="00333C2A" w:rsidRDefault="004F3495" w:rsidP="004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bookmarkStart w:id="1" w:name="_Hlk102840078"/>
      <w:bookmarkStart w:id="2" w:name="_Hlk102035056"/>
    </w:p>
    <w:p w14:paraId="65A6DBBF" w14:textId="126B0865" w:rsidR="00CB2107" w:rsidRPr="00475A13" w:rsidRDefault="00CB2107" w:rsidP="004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4.</w:t>
      </w:r>
      <w:r w:rsidRPr="00475A13">
        <w:rPr>
          <w:rFonts w:ascii="Angsana New" w:hAnsi="Angsana New" w:hint="cs"/>
          <w:b/>
          <w:bCs/>
          <w:sz w:val="26"/>
          <w:szCs w:val="26"/>
        </w:rPr>
        <w:tab/>
      </w:r>
      <w:r w:rsidRPr="00475A13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  <w:r w:rsidR="00475A13" w:rsidRPr="00475A13">
        <w:rPr>
          <w:rFonts w:ascii="Angsana New" w:hAnsi="Angsana New" w:hint="cs"/>
          <w:b/>
          <w:bCs/>
          <w:sz w:val="26"/>
          <w:szCs w:val="26"/>
          <w:cs/>
        </w:rPr>
        <w:t>ในกองทุนเปิดตราสารหนี้</w:t>
      </w:r>
    </w:p>
    <w:p w14:paraId="4D492C1E" w14:textId="1440FC1F" w:rsidR="00CB2107" w:rsidRPr="00333C2A" w:rsidRDefault="00CB2107" w:rsidP="00475A13">
      <w:pPr>
        <w:tabs>
          <w:tab w:val="clear" w:pos="227"/>
          <w:tab w:val="clear" w:pos="454"/>
          <w:tab w:val="left" w:pos="540"/>
        </w:tabs>
        <w:ind w:right="29"/>
        <w:rPr>
          <w:rFonts w:ascii="Angsana New" w:hAnsi="Angsana New"/>
          <w:b/>
          <w:bCs/>
          <w:sz w:val="22"/>
          <w:szCs w:val="22"/>
        </w:rPr>
      </w:pPr>
    </w:p>
    <w:p w14:paraId="3286ED38" w14:textId="3BA5605F" w:rsidR="00475A13" w:rsidRPr="00475A13" w:rsidRDefault="00475A13" w:rsidP="00475A13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Pr="00475A13">
        <w:rPr>
          <w:rFonts w:ascii="Angsana New" w:hAnsi="Angsana New"/>
          <w:sz w:val="26"/>
          <w:szCs w:val="26"/>
          <w:cs/>
        </w:rPr>
        <w:t>เงินลงทุนระยะสั้นในกองทุนเปิดตราสารหนี้</w:t>
      </w:r>
      <w:r w:rsidRPr="00475A13">
        <w:rPr>
          <w:rFonts w:ascii="Angsana New" w:hAnsi="Angsana New" w:hint="cs"/>
          <w:sz w:val="26"/>
          <w:szCs w:val="26"/>
          <w:cs/>
        </w:rPr>
        <w:t>ในระหว่างงวด</w:t>
      </w:r>
      <w:r w:rsidR="00EE54EE">
        <w:rPr>
          <w:rFonts w:ascii="Angsana New" w:hAnsi="Angsana New" w:hint="cs"/>
          <w:sz w:val="26"/>
          <w:szCs w:val="26"/>
          <w:cs/>
        </w:rPr>
        <w:t>หก</w:t>
      </w:r>
      <w:r w:rsidRPr="00475A13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475A13">
        <w:rPr>
          <w:rFonts w:ascii="Angsana New" w:hAnsi="Angsana New" w:hint="cs"/>
          <w:sz w:val="26"/>
          <w:szCs w:val="26"/>
        </w:rPr>
        <w:t>3</w:t>
      </w:r>
      <w:r w:rsidR="00EE54EE">
        <w:rPr>
          <w:rFonts w:ascii="Angsana New" w:hAnsi="Angsana New"/>
          <w:sz w:val="26"/>
          <w:szCs w:val="26"/>
        </w:rPr>
        <w:t>0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ม</w:t>
      </w:r>
      <w:r w:rsidR="00EE54EE">
        <w:rPr>
          <w:rFonts w:ascii="Angsana New" w:hAnsi="Angsana New" w:hint="cs"/>
          <w:sz w:val="26"/>
          <w:szCs w:val="26"/>
          <w:cs/>
        </w:rPr>
        <w:t>ิถุนายน</w:t>
      </w:r>
      <w:r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Pr="00475A13">
        <w:rPr>
          <w:rFonts w:ascii="Angsana New" w:hAnsi="Angsana New" w:hint="cs"/>
          <w:sz w:val="26"/>
          <w:szCs w:val="26"/>
        </w:rPr>
        <w:t xml:space="preserve">2565 </w:t>
      </w:r>
      <w:r w:rsidRPr="00475A13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7D474D83" w14:textId="77777777" w:rsidR="00475A13" w:rsidRPr="00333C2A" w:rsidRDefault="00475A13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475A13" w:rsidRPr="00475A13" w14:paraId="6AFA1D3B" w14:textId="77777777" w:rsidTr="00361519">
        <w:tc>
          <w:tcPr>
            <w:tcW w:w="8370" w:type="dxa"/>
          </w:tcPr>
          <w:p w14:paraId="3375A86E" w14:textId="77777777" w:rsidR="00475A13" w:rsidRPr="00475A13" w:rsidRDefault="00475A13" w:rsidP="0036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B57F5" w14:textId="77777777" w:rsidR="00475A13" w:rsidRPr="00475A13" w:rsidRDefault="00475A13" w:rsidP="00361519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75A13" w:rsidRPr="006D6240" w14:paraId="1F3A9F27" w14:textId="77777777" w:rsidTr="00361519">
        <w:tc>
          <w:tcPr>
            <w:tcW w:w="8370" w:type="dxa"/>
          </w:tcPr>
          <w:p w14:paraId="1840485D" w14:textId="77777777" w:rsidR="00475A13" w:rsidRPr="006D6240" w:rsidRDefault="00475A13" w:rsidP="0036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524C8DC" w14:textId="77777777" w:rsidR="00475A13" w:rsidRPr="006D6240" w:rsidRDefault="00475A13" w:rsidP="00361519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380CA1" w:rsidRPr="00475A13" w14:paraId="6B781D5E" w14:textId="77777777" w:rsidTr="00C87BE4">
        <w:tc>
          <w:tcPr>
            <w:tcW w:w="8370" w:type="dxa"/>
            <w:vAlign w:val="bottom"/>
          </w:tcPr>
          <w:p w14:paraId="26F85F21" w14:textId="0264F06E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440" w:type="dxa"/>
          </w:tcPr>
          <w:p w14:paraId="2166452A" w14:textId="2852FBED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80CA1" w:rsidRPr="00475A13" w14:paraId="5C056F40" w14:textId="77777777" w:rsidTr="00361519">
        <w:tc>
          <w:tcPr>
            <w:tcW w:w="8370" w:type="dxa"/>
          </w:tcPr>
          <w:p w14:paraId="7A0B996E" w14:textId="77777777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A09FB96" w14:textId="4EEAA1CB" w:rsidR="00380CA1" w:rsidRPr="00475A13" w:rsidRDefault="007A4EC6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380CA1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</w:tr>
      <w:tr w:rsidR="005B3FFA" w:rsidRPr="00475A13" w14:paraId="4D61C441" w14:textId="77777777" w:rsidTr="00361519">
        <w:tc>
          <w:tcPr>
            <w:tcW w:w="8370" w:type="dxa"/>
          </w:tcPr>
          <w:p w14:paraId="08345385" w14:textId="3B9CEBDC" w:rsidR="005B3FFA" w:rsidRPr="00475A13" w:rsidRDefault="005B3FFA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5A74C977" w14:textId="7C6D5353" w:rsidR="005B3FFA" w:rsidRDefault="004E5095" w:rsidP="004E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(30,000)</w:t>
            </w:r>
          </w:p>
        </w:tc>
      </w:tr>
      <w:tr w:rsidR="00380CA1" w:rsidRPr="00475A13" w14:paraId="380E3DEB" w14:textId="77777777" w:rsidTr="00445613">
        <w:tc>
          <w:tcPr>
            <w:tcW w:w="8370" w:type="dxa"/>
            <w:vAlign w:val="bottom"/>
          </w:tcPr>
          <w:p w14:paraId="5789C835" w14:textId="621D105D" w:rsidR="00380CA1" w:rsidRPr="00475A13" w:rsidRDefault="00380CA1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  <w:r w:rsidR="007915C5">
              <w:rPr>
                <w:rFonts w:ascii="Angsana New" w:hAnsi="Angsana New" w:hint="cs"/>
                <w:sz w:val="26"/>
                <w:szCs w:val="26"/>
                <w:cs/>
              </w:rPr>
              <w:t>บันทึก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</w:tcPr>
          <w:p w14:paraId="5BD290EA" w14:textId="36673060" w:rsidR="00380CA1" w:rsidRPr="004E5095" w:rsidRDefault="004E5095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5095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380CA1" w:rsidRPr="00475A13" w14:paraId="6A16DDC4" w14:textId="77777777" w:rsidTr="009F78A8">
        <w:tc>
          <w:tcPr>
            <w:tcW w:w="8370" w:type="dxa"/>
            <w:vAlign w:val="bottom"/>
          </w:tcPr>
          <w:p w14:paraId="4D0226FC" w14:textId="7AC34B06" w:rsidR="00380CA1" w:rsidRPr="00475A13" w:rsidRDefault="00380CA1" w:rsidP="00380CA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EE54EE" w:rsidRPr="00EE54EE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EE54EE" w:rsidRPr="00EE54E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EE54EE" w:rsidRPr="00EE54E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EE54EE" w:rsidRPr="00EE54E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EE54EE" w:rsidRPr="00EE54EE">
              <w:rPr>
                <w:rFonts w:ascii="Angsan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9E8310" w14:textId="5075488A" w:rsidR="00380CA1" w:rsidRPr="004E5095" w:rsidRDefault="004E5095" w:rsidP="0038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5095">
              <w:rPr>
                <w:rFonts w:ascii="Angsana New" w:hAnsi="Angsana New"/>
                <w:sz w:val="26"/>
                <w:szCs w:val="26"/>
              </w:rPr>
              <w:t>40</w:t>
            </w:r>
            <w:r w:rsidR="00380CA1" w:rsidRPr="004E5095">
              <w:rPr>
                <w:rFonts w:ascii="Angsana New" w:hAnsi="Angsana New"/>
                <w:sz w:val="26"/>
                <w:szCs w:val="26"/>
              </w:rPr>
              <w:t>,0</w:t>
            </w:r>
            <w:r w:rsidRPr="004E5095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</w:tbl>
    <w:bookmarkEnd w:id="1"/>
    <w:bookmarkEnd w:id="2"/>
    <w:p w14:paraId="2FE1E35B" w14:textId="0E5B7143" w:rsidR="008548E9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8548E9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475A13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475A13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475A13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6072E2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บริษัทอื่น </w:t>
      </w:r>
      <w:r w:rsidR="006072E2">
        <w:rPr>
          <w:rFonts w:ascii="Angsana New" w:hAnsi="Angsana New"/>
          <w:b/>
          <w:bCs/>
          <w:sz w:val="26"/>
          <w:szCs w:val="26"/>
        </w:rPr>
        <w:t xml:space="preserve">- </w:t>
      </w:r>
      <w:r w:rsidR="00CB3C5B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475A13" w:rsidRDefault="008548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79C37AC1" w:rsidR="002C30DF" w:rsidRPr="00475A13" w:rsidRDefault="002C30DF" w:rsidP="00475A13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475A13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E70D22" w:rsidRPr="00475A13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EE54EE" w:rsidRPr="006447D2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EE54EE" w:rsidRPr="006447D2">
        <w:rPr>
          <w:rFonts w:ascii="Angsana New" w:hAnsi="Angsana New" w:cs="Angsana New"/>
          <w:sz w:val="26"/>
          <w:szCs w:val="26"/>
          <w:cs/>
          <w:lang w:val="en-US"/>
        </w:rPr>
        <w:t xml:space="preserve">มิถุนายน </w:t>
      </w:r>
      <w:r w:rsidR="00182046" w:rsidRPr="00475A13">
        <w:rPr>
          <w:rFonts w:ascii="Angsana New" w:hAnsi="Angsana New" w:cs="Angsana New" w:hint="cs"/>
          <w:sz w:val="26"/>
          <w:szCs w:val="26"/>
          <w:lang w:val="en-US"/>
        </w:rPr>
        <w:t>256</w:t>
      </w:r>
      <w:r w:rsidR="00D757B9" w:rsidRPr="00475A13">
        <w:rPr>
          <w:rFonts w:ascii="Angsana New" w:hAnsi="Angsana New" w:cs="Angsana New" w:hint="cs"/>
          <w:sz w:val="26"/>
          <w:szCs w:val="26"/>
          <w:lang w:val="en-US"/>
        </w:rPr>
        <w:t>5</w:t>
      </w:r>
      <w:r w:rsidR="00A7020A"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A7020A" w:rsidRPr="00475A13">
        <w:rPr>
          <w:rFonts w:ascii="Angsana New" w:hAnsi="Angsana New" w:cs="Angsana New" w:hint="cs"/>
          <w:sz w:val="26"/>
          <w:szCs w:val="26"/>
          <w:cs/>
          <w:lang w:val="en-US"/>
        </w:rPr>
        <w:t>และวันที่</w:t>
      </w:r>
      <w:r w:rsidR="00EB062A"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E70D22"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31 </w:t>
      </w:r>
      <w:r w:rsidR="00E70D22" w:rsidRPr="00475A13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="00E70D22" w:rsidRPr="00475A13">
        <w:rPr>
          <w:rFonts w:ascii="Angsana New" w:hAnsi="Angsana New" w:cs="Angsana New" w:hint="cs"/>
          <w:sz w:val="26"/>
          <w:szCs w:val="26"/>
          <w:lang w:val="en-US"/>
        </w:rPr>
        <w:t>256</w:t>
      </w:r>
      <w:r w:rsidR="00D757B9" w:rsidRPr="00475A13">
        <w:rPr>
          <w:rFonts w:ascii="Angsana New" w:hAnsi="Angsana New" w:cs="Angsana New" w:hint="cs"/>
          <w:sz w:val="26"/>
          <w:szCs w:val="26"/>
          <w:lang w:val="en-US"/>
        </w:rPr>
        <w:t>4</w:t>
      </w:r>
      <w:r w:rsidR="00E70D22" w:rsidRPr="00475A13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Pr="00475A13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475A13" w:rsidRDefault="008548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475A13" w14:paraId="56B1C659" w14:textId="77777777" w:rsidTr="006F0792">
        <w:tc>
          <w:tcPr>
            <w:tcW w:w="6731" w:type="dxa"/>
          </w:tcPr>
          <w:p w14:paraId="1038765C" w14:textId="77777777" w:rsidR="002D15DC" w:rsidRPr="00475A13" w:rsidRDefault="002D15DC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475A13" w:rsidRDefault="002D15DC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475A13" w14:paraId="47020F5B" w14:textId="77777777" w:rsidTr="006F0792">
        <w:tc>
          <w:tcPr>
            <w:tcW w:w="6731" w:type="dxa"/>
          </w:tcPr>
          <w:p w14:paraId="7D1326DC" w14:textId="77777777" w:rsidR="00A7020A" w:rsidRPr="00475A13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1A6A7B44" w:rsidR="00A7020A" w:rsidRPr="00475A13" w:rsidRDefault="00EE54E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D757B9"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7DD9B4E2" w14:textId="77777777" w:rsidR="00A7020A" w:rsidRPr="00475A13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7E9E4A05" w:rsidR="00A7020A" w:rsidRPr="00475A13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757B9" w:rsidRPr="00475A1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A7020A" w:rsidRPr="006D624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57464EFA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F50BC50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7552DB2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8623E" w:rsidRPr="00475A13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1656C5A8" w:rsidR="0058623E" w:rsidRPr="00B3524B" w:rsidRDefault="00B3524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524B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75746F">
              <w:rPr>
                <w:rFonts w:ascii="Angsana New" w:hAnsi="Angsana New"/>
                <w:color w:val="000000"/>
                <w:sz w:val="26"/>
                <w:szCs w:val="26"/>
              </w:rPr>
              <w:t>1,461</w:t>
            </w:r>
          </w:p>
        </w:tc>
        <w:tc>
          <w:tcPr>
            <w:tcW w:w="269" w:type="dxa"/>
          </w:tcPr>
          <w:p w14:paraId="20B9E36D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437B9B6E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36,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759</w:t>
            </w:r>
          </w:p>
        </w:tc>
      </w:tr>
      <w:tr w:rsidR="0058623E" w:rsidRPr="00475A13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58623E" w:rsidRPr="00B3524B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23E" w:rsidRPr="00475A13" w14:paraId="23624602" w14:textId="77777777" w:rsidTr="00910FE7">
        <w:trPr>
          <w:trHeight w:val="252"/>
        </w:trPr>
        <w:tc>
          <w:tcPr>
            <w:tcW w:w="6731" w:type="dxa"/>
          </w:tcPr>
          <w:p w14:paraId="3B4D8B5B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35D9D6C8" w:rsidR="0058623E" w:rsidRPr="00B3524B" w:rsidRDefault="0075746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6,164</w:t>
            </w:r>
          </w:p>
        </w:tc>
        <w:tc>
          <w:tcPr>
            <w:tcW w:w="269" w:type="dxa"/>
          </w:tcPr>
          <w:p w14:paraId="631CC1BD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32E732E5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5,456</w:t>
            </w:r>
          </w:p>
        </w:tc>
      </w:tr>
      <w:tr w:rsidR="0058623E" w:rsidRPr="00475A13" w14:paraId="5B6F9BD5" w14:textId="77777777" w:rsidTr="0033663B">
        <w:trPr>
          <w:trHeight w:val="252"/>
        </w:trPr>
        <w:tc>
          <w:tcPr>
            <w:tcW w:w="6731" w:type="dxa"/>
          </w:tcPr>
          <w:p w14:paraId="19C5988B" w14:textId="77777777" w:rsidR="0058623E" w:rsidRPr="00475A13" w:rsidRDefault="0058623E" w:rsidP="00475A13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7E819249" w:rsidR="0058623E" w:rsidRPr="00B3524B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524B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  <w:r w:rsidR="00B3524B" w:rsidRPr="00B3524B">
              <w:rPr>
                <w:rFonts w:ascii="Angsana New" w:hAnsi="Angsan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269" w:type="dxa"/>
          </w:tcPr>
          <w:p w14:paraId="75594A0A" w14:textId="77777777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6EF7BD1D" w:rsidR="0058623E" w:rsidRPr="00475A13" w:rsidRDefault="0058623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655</w:t>
            </w:r>
          </w:p>
        </w:tc>
      </w:tr>
      <w:tr w:rsidR="00B17A6E" w:rsidRPr="00475A13" w14:paraId="566775D9" w14:textId="77777777" w:rsidTr="0033663B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B17A6E" w:rsidRPr="00475A13" w:rsidRDefault="00B17A6E" w:rsidP="00475A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14E88B78" w:rsidR="00B17A6E" w:rsidRPr="00B3524B" w:rsidRDefault="00B3524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524B">
              <w:rPr>
                <w:rFonts w:ascii="Angsana New" w:hAnsi="Angsana New"/>
                <w:color w:val="000000"/>
                <w:sz w:val="26"/>
                <w:szCs w:val="26"/>
              </w:rPr>
              <w:t>58,</w:t>
            </w:r>
            <w:r w:rsidR="0075746F">
              <w:rPr>
                <w:rFonts w:ascii="Angsana New" w:hAnsi="Angsan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269" w:type="dxa"/>
          </w:tcPr>
          <w:p w14:paraId="648C4BC9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0AEC1FEE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42,870</w:t>
            </w:r>
          </w:p>
        </w:tc>
      </w:tr>
      <w:tr w:rsidR="00B17A6E" w:rsidRPr="00475A13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3BC5AF0B" w:rsidR="00B17A6E" w:rsidRPr="00B3524B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524B">
              <w:rPr>
                <w:rFonts w:ascii="Angsana New" w:hAnsi="Angsana New" w:hint="cs"/>
                <w:color w:val="000000"/>
                <w:sz w:val="26"/>
                <w:szCs w:val="26"/>
              </w:rPr>
              <w:t>(6</w:t>
            </w:r>
            <w:r w:rsidR="00B3524B" w:rsidRPr="00B3524B">
              <w:rPr>
                <w:rFonts w:ascii="Angsana New" w:hAnsi="Angsana New"/>
                <w:color w:val="000000"/>
                <w:sz w:val="26"/>
                <w:szCs w:val="26"/>
              </w:rPr>
              <w:t>05</w:t>
            </w:r>
            <w:r w:rsidRPr="00B3524B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C9F555F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33D76655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(655)</w:t>
            </w:r>
          </w:p>
        </w:tc>
      </w:tr>
      <w:tr w:rsidR="00B17A6E" w:rsidRPr="00475A13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2B61FC3E" w:rsidR="00B17A6E" w:rsidRPr="00B3524B" w:rsidRDefault="00B3524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524B">
              <w:rPr>
                <w:rFonts w:ascii="Angsana New" w:hAnsi="Angsana New"/>
                <w:color w:val="000000"/>
                <w:sz w:val="26"/>
                <w:szCs w:val="26"/>
              </w:rPr>
              <w:t>57,</w:t>
            </w:r>
            <w:r w:rsidR="0075746F">
              <w:rPr>
                <w:rFonts w:ascii="Angsana New" w:hAnsi="Angsan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269" w:type="dxa"/>
          </w:tcPr>
          <w:p w14:paraId="30ED494C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1028866E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42,215</w:t>
            </w:r>
          </w:p>
        </w:tc>
      </w:tr>
      <w:tr w:rsidR="00B17A6E" w:rsidRPr="00475A13" w14:paraId="633E44AA" w14:textId="77777777" w:rsidTr="00F21A08">
        <w:trPr>
          <w:trHeight w:val="252"/>
        </w:trPr>
        <w:tc>
          <w:tcPr>
            <w:tcW w:w="6731" w:type="dxa"/>
          </w:tcPr>
          <w:p w14:paraId="7AC76AB7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F55DFC5" w14:textId="77777777" w:rsidR="00B17A6E" w:rsidRPr="00B3524B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2C767AFC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858D708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A6E" w:rsidRPr="00475A13" w14:paraId="5B369FE8" w14:textId="77777777" w:rsidTr="00F21A08">
        <w:trPr>
          <w:trHeight w:val="252"/>
        </w:trPr>
        <w:tc>
          <w:tcPr>
            <w:tcW w:w="6731" w:type="dxa"/>
          </w:tcPr>
          <w:p w14:paraId="46C1FE37" w14:textId="3F2669DD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กลับรายการค่าเผื่อผลขาดทุนด้านเครดิตที่คาดว่าจะเกิดขึ้นในระหว่างงวด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1A17B3B6" w:rsidR="00B17A6E" w:rsidRPr="00B3524B" w:rsidRDefault="000C536B" w:rsidP="0079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B3524B" w:rsidRPr="00B3524B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5CEDA943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5F25FB36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color w:val="000000"/>
                <w:sz w:val="26"/>
                <w:szCs w:val="26"/>
              </w:rPr>
              <w:t>120</w:t>
            </w:r>
          </w:p>
        </w:tc>
      </w:tr>
    </w:tbl>
    <w:p w14:paraId="391D8024" w14:textId="2059B28B" w:rsidR="00B17A6E" w:rsidRPr="00475A13" w:rsidRDefault="00B17A6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0701D64" w14:textId="34DAF1FB" w:rsidR="000E5B07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6</w:t>
      </w:r>
      <w:r w:rsidR="000E5B07" w:rsidRPr="00475A1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475A13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475A1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475A13" w:rsidRDefault="00F27C5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475A13" w14:paraId="54D0EB6C" w14:textId="77777777" w:rsidTr="006F0792">
        <w:tc>
          <w:tcPr>
            <w:tcW w:w="6731" w:type="dxa"/>
          </w:tcPr>
          <w:p w14:paraId="27F07473" w14:textId="77777777" w:rsidR="0025702B" w:rsidRPr="00475A13" w:rsidRDefault="0025702B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475A13" w:rsidRDefault="0025702B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B17A6E" w:rsidRPr="00475A13" w14:paraId="1A40A671" w14:textId="77777777" w:rsidTr="006F0792">
        <w:tc>
          <w:tcPr>
            <w:tcW w:w="6731" w:type="dxa"/>
          </w:tcPr>
          <w:p w14:paraId="6DE466B9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164A358F" w:rsidR="00B17A6E" w:rsidRPr="00475A13" w:rsidRDefault="00EE54E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B17A6E"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0339D8C4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19854F4D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A7020A" w:rsidRPr="006D6240" w14:paraId="1F0413E9" w14:textId="77777777" w:rsidTr="006F0792">
        <w:tc>
          <w:tcPr>
            <w:tcW w:w="6731" w:type="dxa"/>
          </w:tcPr>
          <w:p w14:paraId="3D3E0F2C" w14:textId="77777777" w:rsidR="00A7020A" w:rsidRPr="006D6240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6D6240" w:rsidRDefault="00A7020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6D6240" w:rsidRDefault="00A7020A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6D6240" w:rsidRDefault="00A7020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020CA" w:rsidRPr="00475A13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364A74EB" w:rsidR="00A020CA" w:rsidRPr="00AF3F56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3F56">
              <w:rPr>
                <w:rFonts w:ascii="Angsana New" w:hAnsi="Angsana New" w:hint="cs"/>
                <w:sz w:val="26"/>
                <w:szCs w:val="26"/>
              </w:rPr>
              <w:t>2,</w:t>
            </w:r>
            <w:r w:rsidR="00AF3F56" w:rsidRPr="00AF3F56">
              <w:rPr>
                <w:rFonts w:ascii="Angsana New" w:hAnsi="Angsana New"/>
                <w:sz w:val="26"/>
                <w:szCs w:val="26"/>
              </w:rPr>
              <w:t>04</w:t>
            </w:r>
            <w:r w:rsidR="00286E0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4F16274E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EECBE1" w14:textId="5CF4548E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1,119</w:t>
            </w:r>
          </w:p>
        </w:tc>
      </w:tr>
      <w:tr w:rsidR="00A020CA" w:rsidRPr="00475A13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5CA9A996" w:rsidR="00A020CA" w:rsidRPr="00AF3F56" w:rsidRDefault="00AF3F5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3F56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269" w:type="dxa"/>
          </w:tcPr>
          <w:p w14:paraId="099A3C3F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05EC50" w14:textId="152E5986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270</w:t>
            </w:r>
          </w:p>
        </w:tc>
      </w:tr>
      <w:tr w:rsidR="00A020CA" w:rsidRPr="00475A13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31E20C53" w:rsidR="00A020CA" w:rsidRPr="00AF3F56" w:rsidRDefault="00AF3F5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3F56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</w:tcPr>
          <w:p w14:paraId="221587B3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3AA28" w14:textId="15E96081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A020CA" w:rsidRPr="00475A13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31E8AD70" w:rsidR="00A020CA" w:rsidRPr="00AF3F56" w:rsidRDefault="00AF3F5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3F56">
              <w:rPr>
                <w:rFonts w:ascii="Angsana New" w:hAnsi="Angsana New"/>
                <w:sz w:val="26"/>
                <w:szCs w:val="26"/>
              </w:rPr>
              <w:t>9,053</w:t>
            </w:r>
          </w:p>
        </w:tc>
        <w:tc>
          <w:tcPr>
            <w:tcW w:w="269" w:type="dxa"/>
          </w:tcPr>
          <w:p w14:paraId="7F1DC869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9E61A7" w14:textId="59BDE41C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7,290</w:t>
            </w:r>
          </w:p>
        </w:tc>
      </w:tr>
      <w:tr w:rsidR="00A020CA" w:rsidRPr="00475A13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3F6BCF2A" w:rsidR="00A020CA" w:rsidRPr="00AF3F56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3F56">
              <w:rPr>
                <w:rFonts w:ascii="Angsana New" w:hAnsi="Angsana New" w:hint="cs"/>
                <w:sz w:val="26"/>
                <w:szCs w:val="26"/>
              </w:rPr>
              <w:t>1</w:t>
            </w:r>
            <w:r w:rsidR="00AF3F56" w:rsidRPr="00AF3F56">
              <w:rPr>
                <w:rFonts w:ascii="Angsana New" w:hAnsi="Angsana New"/>
                <w:sz w:val="26"/>
                <w:szCs w:val="26"/>
              </w:rPr>
              <w:t>3,898</w:t>
            </w:r>
          </w:p>
        </w:tc>
        <w:tc>
          <w:tcPr>
            <w:tcW w:w="269" w:type="dxa"/>
          </w:tcPr>
          <w:p w14:paraId="74521146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6DA624" w14:textId="3C053E2B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12,467</w:t>
            </w:r>
          </w:p>
        </w:tc>
      </w:tr>
      <w:tr w:rsidR="00A020CA" w:rsidRPr="00475A13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07E200ED" w:rsidR="00A020CA" w:rsidRPr="00AF3F56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3F56">
              <w:rPr>
                <w:rFonts w:ascii="Angsana New" w:hAnsi="Angsana New" w:hint="cs"/>
                <w:sz w:val="26"/>
                <w:szCs w:val="26"/>
              </w:rPr>
              <w:t>2</w:t>
            </w:r>
            <w:r w:rsidR="00AF3F56" w:rsidRPr="00AF3F56">
              <w:rPr>
                <w:rFonts w:ascii="Angsana New" w:hAnsi="Angsana New"/>
                <w:sz w:val="26"/>
                <w:szCs w:val="26"/>
              </w:rPr>
              <w:t>5,54</w:t>
            </w:r>
            <w:r w:rsidR="00ED389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5F5DA104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70DF7" w14:textId="0C54EE01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21,147</w:t>
            </w:r>
          </w:p>
        </w:tc>
      </w:tr>
      <w:tr w:rsidR="00A020CA" w:rsidRPr="00475A13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37FB5678" w:rsidR="00A020CA" w:rsidRPr="00AF3F56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3F56">
              <w:rPr>
                <w:rFonts w:ascii="Angsana New" w:hAnsi="Angsana New" w:hint="cs"/>
                <w:sz w:val="26"/>
                <w:szCs w:val="26"/>
              </w:rPr>
              <w:t>(</w:t>
            </w:r>
            <w:r w:rsidR="00AF3F56" w:rsidRPr="00AF3F56">
              <w:rPr>
                <w:rFonts w:ascii="Angsana New" w:hAnsi="Angsana New"/>
                <w:sz w:val="26"/>
                <w:szCs w:val="26"/>
              </w:rPr>
              <w:t>75</w:t>
            </w:r>
            <w:r w:rsidR="00286E07">
              <w:rPr>
                <w:rFonts w:ascii="Angsana New" w:hAnsi="Angsana New"/>
                <w:sz w:val="26"/>
                <w:szCs w:val="26"/>
              </w:rPr>
              <w:t>6</w:t>
            </w:r>
            <w:r w:rsidRPr="00AF3F5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D64" w14:textId="4B2AE003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(352)</w:t>
            </w:r>
          </w:p>
        </w:tc>
      </w:tr>
      <w:tr w:rsidR="00A020CA" w:rsidRPr="00475A13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590D37B1" w:rsidR="00A020CA" w:rsidRPr="00AF3F56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3F56">
              <w:rPr>
                <w:rFonts w:ascii="Angsana New" w:hAnsi="Angsana New" w:hint="cs"/>
                <w:sz w:val="26"/>
                <w:szCs w:val="26"/>
              </w:rPr>
              <w:t>2</w:t>
            </w:r>
            <w:r w:rsidR="00AF3F56" w:rsidRPr="00AF3F56">
              <w:rPr>
                <w:rFonts w:ascii="Angsana New" w:hAnsi="Angsana New"/>
                <w:sz w:val="26"/>
                <w:szCs w:val="26"/>
              </w:rPr>
              <w:t>4,78</w:t>
            </w:r>
            <w:r w:rsidR="009E2FE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137034F9" w14:textId="77777777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E011" w14:textId="3276EDBB" w:rsidR="00A020CA" w:rsidRPr="00475A13" w:rsidRDefault="00A020C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20,795</w:t>
            </w:r>
          </w:p>
        </w:tc>
      </w:tr>
      <w:tr w:rsidR="00B17A6E" w:rsidRPr="00475A13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B17A6E" w:rsidRPr="00AF3F56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342C018" w14:textId="77777777" w:rsidR="00B17A6E" w:rsidRPr="00475A13" w:rsidRDefault="00B17A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F56" w:rsidRPr="00475A13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738EF304" w:rsidR="00AF3F56" w:rsidRPr="00475A13" w:rsidRDefault="00AF3F56" w:rsidP="00AF3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062B0825" w:rsidR="00AF3F56" w:rsidRPr="00AF3F56" w:rsidRDefault="00AF3F56" w:rsidP="0090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3F56">
              <w:rPr>
                <w:rFonts w:ascii="Angsana New" w:hAnsi="Angsana New"/>
                <w:sz w:val="26"/>
                <w:szCs w:val="26"/>
              </w:rPr>
              <w:t>40</w:t>
            </w:r>
            <w:r w:rsidR="00286E0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261216D5" w14:textId="77777777" w:rsidR="00AF3F56" w:rsidRPr="00475A13" w:rsidRDefault="00AF3F56" w:rsidP="00AF3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1F02A387" w14:textId="490C3A63" w:rsidR="00AF3F56" w:rsidRPr="00475A13" w:rsidRDefault="00AF3F56" w:rsidP="00AF3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(1,059)</w:t>
            </w:r>
          </w:p>
        </w:tc>
      </w:tr>
    </w:tbl>
    <w:p w14:paraId="4636107B" w14:textId="57A57071" w:rsidR="00633AE9" w:rsidRPr="00475A13" w:rsidRDefault="00633A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62716BD6" w14:textId="77777777" w:rsidR="00333C2A" w:rsidRDefault="00333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D5D5A54" w14:textId="73FD9606" w:rsidR="0057008A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7</w:t>
      </w:r>
      <w:r w:rsidR="0057008A" w:rsidRPr="00475A1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475A13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475A13" w:rsidRDefault="00B8791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1350FF57" w:rsidR="00A7020A" w:rsidRPr="00475A13" w:rsidRDefault="00A7020A" w:rsidP="00475A13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475A13">
        <w:rPr>
          <w:rFonts w:ascii="Angsana New" w:hAnsi="Angsana New" w:hint="cs"/>
          <w:sz w:val="26"/>
          <w:szCs w:val="26"/>
        </w:rPr>
        <w:t xml:space="preserve"> - </w:t>
      </w:r>
      <w:r w:rsidR="00E80F7C" w:rsidRPr="00475A13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475A13">
        <w:rPr>
          <w:rFonts w:ascii="Angsana New" w:hAnsi="Angsana New" w:hint="cs"/>
          <w:sz w:val="26"/>
          <w:szCs w:val="26"/>
          <w:cs/>
        </w:rPr>
        <w:t>ในระหว่าง</w:t>
      </w:r>
      <w:r w:rsidR="008550B5" w:rsidRPr="00475A13">
        <w:rPr>
          <w:rFonts w:ascii="Angsana New" w:hAnsi="Angsana New" w:hint="cs"/>
          <w:sz w:val="26"/>
          <w:szCs w:val="26"/>
          <w:cs/>
        </w:rPr>
        <w:t>งวด</w:t>
      </w:r>
      <w:r w:rsidR="00707C6F" w:rsidRPr="006447D2">
        <w:rPr>
          <w:rFonts w:ascii="Angsana New" w:hAnsi="Angsana New" w:hint="cs"/>
          <w:sz w:val="26"/>
          <w:szCs w:val="26"/>
          <w:cs/>
        </w:rPr>
        <w:t>หก</w:t>
      </w:r>
      <w:r w:rsidR="00707C6F" w:rsidRPr="006447D2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707C6F" w:rsidRPr="006447D2">
        <w:rPr>
          <w:rFonts w:ascii="Angsana New" w:hAnsi="Angsana New"/>
          <w:sz w:val="26"/>
          <w:szCs w:val="26"/>
        </w:rPr>
        <w:t xml:space="preserve">30 </w:t>
      </w:r>
      <w:r w:rsidR="00707C6F" w:rsidRPr="006447D2">
        <w:rPr>
          <w:rFonts w:ascii="Angsana New" w:hAnsi="Angsana New"/>
          <w:sz w:val="26"/>
          <w:szCs w:val="26"/>
          <w:cs/>
        </w:rPr>
        <w:t>มิถุนายน</w:t>
      </w:r>
      <w:r w:rsidR="00707C6F" w:rsidRPr="006447D2">
        <w:rPr>
          <w:rFonts w:ascii="Angsana New" w:hAnsi="Angsana New" w:hint="cs"/>
          <w:sz w:val="26"/>
          <w:szCs w:val="26"/>
          <w:cs/>
        </w:rPr>
        <w:t xml:space="preserve"> </w:t>
      </w:r>
      <w:r w:rsidRPr="00475A13">
        <w:rPr>
          <w:rFonts w:ascii="Angsana New" w:hAnsi="Angsana New" w:hint="cs"/>
          <w:sz w:val="26"/>
          <w:szCs w:val="26"/>
        </w:rPr>
        <w:t>256</w:t>
      </w:r>
      <w:r w:rsidR="00AA6E23" w:rsidRPr="00475A13">
        <w:rPr>
          <w:rFonts w:ascii="Angsana New" w:hAnsi="Angsana New" w:hint="cs"/>
          <w:sz w:val="26"/>
          <w:szCs w:val="26"/>
        </w:rPr>
        <w:t>5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475A13" w:rsidRDefault="00A7020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475A13" w14:paraId="5F7B7335" w14:textId="77777777" w:rsidTr="00CC201D">
        <w:tc>
          <w:tcPr>
            <w:tcW w:w="8370" w:type="dxa"/>
          </w:tcPr>
          <w:p w14:paraId="2877162A" w14:textId="77777777" w:rsidR="00A7020A" w:rsidRPr="00475A13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475A13" w:rsidRDefault="00A7020A" w:rsidP="00475A13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186357" w14:paraId="7E5C2CE7" w14:textId="77777777" w:rsidTr="00A7020A">
        <w:tc>
          <w:tcPr>
            <w:tcW w:w="8370" w:type="dxa"/>
          </w:tcPr>
          <w:p w14:paraId="1DFF9564" w14:textId="77777777" w:rsidR="00A7020A" w:rsidRPr="00186357" w:rsidRDefault="00A7020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186357" w:rsidRDefault="00A7020A" w:rsidP="00475A13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475A13" w14:paraId="166C9EDF" w14:textId="77777777" w:rsidTr="00A7020A">
        <w:tc>
          <w:tcPr>
            <w:tcW w:w="8370" w:type="dxa"/>
          </w:tcPr>
          <w:p w14:paraId="31339F11" w14:textId="4FAB3C65" w:rsidR="001520C4" w:rsidRPr="00475A13" w:rsidRDefault="001520C4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A6E23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246A207A" w14:textId="3FF02026" w:rsidR="001520C4" w:rsidRPr="003E1680" w:rsidRDefault="00AA6E23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680">
              <w:rPr>
                <w:rFonts w:ascii="Angsana New" w:hAnsi="Angsana New" w:hint="cs"/>
                <w:sz w:val="26"/>
                <w:szCs w:val="26"/>
              </w:rPr>
              <w:t>419,691</w:t>
            </w:r>
          </w:p>
        </w:tc>
      </w:tr>
      <w:tr w:rsidR="006605EA" w:rsidRPr="00475A13" w14:paraId="24B201CB" w14:textId="77777777" w:rsidTr="00CC201D">
        <w:tc>
          <w:tcPr>
            <w:tcW w:w="8370" w:type="dxa"/>
          </w:tcPr>
          <w:p w14:paraId="38E0E62D" w14:textId="58DE5048" w:rsidR="006605EA" w:rsidRPr="00475A13" w:rsidRDefault="006605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3913DB32" w:rsidR="006605EA" w:rsidRPr="003E1680" w:rsidRDefault="0028635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E1680">
              <w:rPr>
                <w:rFonts w:ascii="Angsana New" w:hAnsi="Angsana New"/>
                <w:sz w:val="26"/>
                <w:szCs w:val="26"/>
              </w:rPr>
              <w:t>17</w:t>
            </w:r>
            <w:r w:rsidR="00C3057E" w:rsidRPr="003E168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E1680">
              <w:rPr>
                <w:rFonts w:ascii="Angsana New" w:hAnsi="Angsana New"/>
                <w:sz w:val="26"/>
                <w:szCs w:val="26"/>
              </w:rPr>
              <w:t>118</w:t>
            </w:r>
          </w:p>
        </w:tc>
      </w:tr>
      <w:tr w:rsidR="006605EA" w:rsidRPr="00475A13" w14:paraId="55C53DCC" w14:textId="77777777" w:rsidTr="006605EA">
        <w:tc>
          <w:tcPr>
            <w:tcW w:w="8370" w:type="dxa"/>
          </w:tcPr>
          <w:p w14:paraId="30F11261" w14:textId="7FCFC7F2" w:rsidR="006605EA" w:rsidRPr="00475A13" w:rsidRDefault="006605E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440" w:type="dxa"/>
          </w:tcPr>
          <w:p w14:paraId="2B5ACF08" w14:textId="79194F70" w:rsidR="006605EA" w:rsidRPr="003E1680" w:rsidRDefault="00D247C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680">
              <w:rPr>
                <w:rFonts w:ascii="Angsana New" w:hAnsi="Angsana New" w:hint="cs"/>
                <w:sz w:val="26"/>
                <w:szCs w:val="26"/>
              </w:rPr>
              <w:t>(</w:t>
            </w:r>
            <w:r w:rsidR="00286351" w:rsidRPr="003E1680">
              <w:rPr>
                <w:rFonts w:ascii="Angsana New" w:hAnsi="Angsana New"/>
                <w:sz w:val="26"/>
                <w:szCs w:val="26"/>
              </w:rPr>
              <w:t>2,991</w:t>
            </w:r>
            <w:r w:rsidRPr="003E168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95210" w:rsidRPr="00475A13" w14:paraId="45818D0F" w14:textId="77777777" w:rsidTr="00926883">
        <w:tc>
          <w:tcPr>
            <w:tcW w:w="8370" w:type="dxa"/>
          </w:tcPr>
          <w:p w14:paraId="0AE0976D" w14:textId="77777777" w:rsidR="00D95210" w:rsidRPr="00475A13" w:rsidRDefault="00D95210" w:rsidP="00475A13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475A13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30225A91" w:rsidR="00D95210" w:rsidRPr="003E1680" w:rsidRDefault="00D247C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680">
              <w:rPr>
                <w:rFonts w:ascii="Angsana New" w:hAnsi="Angsana New" w:hint="cs"/>
                <w:sz w:val="26"/>
                <w:szCs w:val="26"/>
              </w:rPr>
              <w:t>(</w:t>
            </w:r>
            <w:r w:rsidR="00286351" w:rsidRPr="003E1680">
              <w:rPr>
                <w:rFonts w:ascii="Angsana New" w:hAnsi="Angsana New"/>
                <w:sz w:val="26"/>
                <w:szCs w:val="26"/>
              </w:rPr>
              <w:t>14,512</w:t>
            </w:r>
            <w:r w:rsidR="00C3057E" w:rsidRPr="003E168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605EA" w:rsidRPr="00475A13" w14:paraId="2200EDE2" w14:textId="77777777" w:rsidTr="006605EA">
        <w:tc>
          <w:tcPr>
            <w:tcW w:w="8370" w:type="dxa"/>
          </w:tcPr>
          <w:p w14:paraId="160D530A" w14:textId="1E028A85" w:rsidR="006605EA" w:rsidRPr="00475A13" w:rsidRDefault="006605EA" w:rsidP="00475A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07C6F" w:rsidRPr="00707C6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07C6F" w:rsidRPr="00707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707C6F"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14E7A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AA6E23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3B9D05D1" w:rsidR="006605EA" w:rsidRPr="003E1680" w:rsidRDefault="00D247C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680">
              <w:rPr>
                <w:rFonts w:ascii="Angsana New" w:hAnsi="Angsana New" w:hint="cs"/>
                <w:sz w:val="26"/>
                <w:szCs w:val="26"/>
              </w:rPr>
              <w:t>4</w:t>
            </w:r>
            <w:r w:rsidR="00C3057E" w:rsidRPr="003E1680">
              <w:rPr>
                <w:rFonts w:ascii="Angsana New" w:hAnsi="Angsana New" w:hint="cs"/>
                <w:sz w:val="26"/>
                <w:szCs w:val="26"/>
              </w:rPr>
              <w:t>1</w:t>
            </w:r>
            <w:r w:rsidR="00286351" w:rsidRPr="003E1680">
              <w:rPr>
                <w:rFonts w:ascii="Angsana New" w:hAnsi="Angsana New"/>
                <w:sz w:val="26"/>
                <w:szCs w:val="26"/>
              </w:rPr>
              <w:t>9,306</w:t>
            </w:r>
          </w:p>
        </w:tc>
      </w:tr>
      <w:tr w:rsidR="00A235AD" w:rsidRPr="00475A13" w14:paraId="1C6A1894" w14:textId="77777777" w:rsidTr="006605EA">
        <w:tc>
          <w:tcPr>
            <w:tcW w:w="8370" w:type="dxa"/>
          </w:tcPr>
          <w:p w14:paraId="18B2C913" w14:textId="77777777" w:rsidR="00A235AD" w:rsidRPr="00475A13" w:rsidRDefault="00A235A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D8ACCE" w14:textId="77777777" w:rsidR="00A235AD" w:rsidRPr="003E1680" w:rsidRDefault="00A235A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5210" w:rsidRPr="00475A13" w14:paraId="0F34EEF2" w14:textId="77777777" w:rsidTr="00910FE7">
        <w:tc>
          <w:tcPr>
            <w:tcW w:w="8370" w:type="dxa"/>
          </w:tcPr>
          <w:p w14:paraId="2D3DB305" w14:textId="77777777" w:rsidR="00D95210" w:rsidRPr="00475A13" w:rsidRDefault="00D95210" w:rsidP="00475A13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30984B5" w14:textId="39203A56" w:rsidR="00D95210" w:rsidRPr="003E1680" w:rsidRDefault="00D247C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680">
              <w:rPr>
                <w:rFonts w:ascii="Angsana New" w:hAnsi="Angsana New" w:hint="cs"/>
                <w:sz w:val="26"/>
                <w:szCs w:val="26"/>
              </w:rPr>
              <w:t>41</w:t>
            </w:r>
            <w:r w:rsidR="00286351" w:rsidRPr="003E1680">
              <w:rPr>
                <w:rFonts w:ascii="Angsana New" w:hAnsi="Angsana New"/>
                <w:sz w:val="26"/>
                <w:szCs w:val="26"/>
              </w:rPr>
              <w:t>0,183</w:t>
            </w:r>
          </w:p>
        </w:tc>
      </w:tr>
      <w:tr w:rsidR="00D95210" w:rsidRPr="00475A13" w14:paraId="2B7A434C" w14:textId="77777777" w:rsidTr="00910FE7">
        <w:tc>
          <w:tcPr>
            <w:tcW w:w="8370" w:type="dxa"/>
          </w:tcPr>
          <w:p w14:paraId="7CBF6F8F" w14:textId="77777777" w:rsidR="00D95210" w:rsidRPr="00475A13" w:rsidRDefault="00D95210" w:rsidP="00475A13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727C340" w14:textId="6E95FE9E" w:rsidR="00D95210" w:rsidRPr="003E1680" w:rsidRDefault="0028635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680">
              <w:rPr>
                <w:rFonts w:ascii="Angsana New" w:hAnsi="Angsana New"/>
                <w:sz w:val="26"/>
                <w:szCs w:val="26"/>
              </w:rPr>
              <w:t>9,123</w:t>
            </w:r>
          </w:p>
        </w:tc>
      </w:tr>
      <w:tr w:rsidR="00D95210" w:rsidRPr="00475A13" w14:paraId="63C38F12" w14:textId="77777777" w:rsidTr="00910FE7">
        <w:tc>
          <w:tcPr>
            <w:tcW w:w="8370" w:type="dxa"/>
          </w:tcPr>
          <w:p w14:paraId="0C74744F" w14:textId="77777777" w:rsidR="00D95210" w:rsidRPr="00475A13" w:rsidRDefault="00D95210" w:rsidP="00475A1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9EA8ED" w14:textId="7996BA54" w:rsidR="00D95210" w:rsidRPr="003E1680" w:rsidRDefault="0028635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680">
              <w:rPr>
                <w:rFonts w:ascii="Angsana New" w:hAnsi="Angsana New" w:hint="cs"/>
                <w:sz w:val="26"/>
                <w:szCs w:val="26"/>
              </w:rPr>
              <w:t>41</w:t>
            </w:r>
            <w:r w:rsidRPr="003E1680">
              <w:rPr>
                <w:rFonts w:ascii="Angsana New" w:hAnsi="Angsana New"/>
                <w:sz w:val="26"/>
                <w:szCs w:val="26"/>
              </w:rPr>
              <w:t>9,306</w:t>
            </w:r>
          </w:p>
        </w:tc>
      </w:tr>
    </w:tbl>
    <w:p w14:paraId="605492DC" w14:textId="77777777" w:rsidR="00A235AD" w:rsidRPr="00475A13" w:rsidRDefault="00A235AD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792DC4A" w14:textId="3D6A0982" w:rsidR="00326C1C" w:rsidRPr="00475A13" w:rsidRDefault="00326C1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475A13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475A13">
        <w:rPr>
          <w:rFonts w:ascii="Angsana New" w:hAnsi="Angsana New" w:hint="cs"/>
          <w:sz w:val="26"/>
          <w:szCs w:val="26"/>
          <w:cs/>
        </w:rPr>
        <w:t>อาคาร</w:t>
      </w:r>
      <w:r w:rsidRPr="00475A13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E70D22" w:rsidRPr="00475A1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67BFD" w:rsidRPr="00475A13">
        <w:rPr>
          <w:rFonts w:ascii="Angsana New" w:hAnsi="Angsana New" w:hint="cs"/>
          <w:sz w:val="26"/>
          <w:szCs w:val="26"/>
        </w:rPr>
        <w:t>3</w:t>
      </w:r>
      <w:r w:rsidR="00707C6F">
        <w:rPr>
          <w:rFonts w:ascii="Angsana New" w:hAnsi="Angsana New"/>
          <w:sz w:val="26"/>
          <w:szCs w:val="26"/>
        </w:rPr>
        <w:t>0</w:t>
      </w:r>
      <w:r w:rsidR="00AA6E23" w:rsidRPr="00475A13">
        <w:rPr>
          <w:rFonts w:ascii="Angsana New" w:hAnsi="Angsana New" w:hint="cs"/>
          <w:sz w:val="26"/>
          <w:szCs w:val="26"/>
        </w:rPr>
        <w:t xml:space="preserve"> </w:t>
      </w:r>
      <w:r w:rsidR="00707C6F">
        <w:rPr>
          <w:rFonts w:ascii="Angsana New" w:hAnsi="Angsana New" w:hint="cs"/>
          <w:sz w:val="26"/>
          <w:szCs w:val="26"/>
          <w:cs/>
        </w:rPr>
        <w:t>มิถุนายน</w:t>
      </w:r>
      <w:r w:rsidR="00E70D22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8550B5" w:rsidRPr="00475A13">
        <w:rPr>
          <w:rFonts w:ascii="Angsana New" w:hAnsi="Angsana New" w:hint="cs"/>
          <w:sz w:val="26"/>
          <w:szCs w:val="26"/>
        </w:rPr>
        <w:t>256</w:t>
      </w:r>
      <w:r w:rsidR="00AA6E23" w:rsidRPr="00475A13">
        <w:rPr>
          <w:rFonts w:ascii="Angsana New" w:hAnsi="Angsana New" w:hint="cs"/>
          <w:sz w:val="26"/>
          <w:szCs w:val="26"/>
        </w:rPr>
        <w:t>5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E70D22" w:rsidRPr="00475A13">
        <w:rPr>
          <w:rFonts w:ascii="Angsana New" w:hAnsi="Angsana New" w:hint="cs"/>
          <w:sz w:val="26"/>
          <w:szCs w:val="26"/>
        </w:rPr>
        <w:t xml:space="preserve">31 </w:t>
      </w:r>
      <w:r w:rsidR="00E70D22" w:rsidRPr="00475A1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475A13">
        <w:rPr>
          <w:rFonts w:ascii="Angsana New" w:hAnsi="Angsana New" w:hint="cs"/>
          <w:sz w:val="26"/>
          <w:szCs w:val="26"/>
        </w:rPr>
        <w:t>256</w:t>
      </w:r>
      <w:r w:rsidR="00AA6E23" w:rsidRPr="00475A13">
        <w:rPr>
          <w:rFonts w:ascii="Angsana New" w:hAnsi="Angsana New" w:hint="cs"/>
          <w:sz w:val="26"/>
          <w:szCs w:val="26"/>
        </w:rPr>
        <w:t>4</w:t>
      </w:r>
      <w:r w:rsidR="00E70D22"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จำนวนเงิน</w:t>
      </w:r>
      <w:r w:rsidRPr="00286351">
        <w:rPr>
          <w:rFonts w:ascii="Angsana New" w:hAnsi="Angsana New" w:hint="cs"/>
          <w:sz w:val="26"/>
          <w:szCs w:val="26"/>
          <w:cs/>
        </w:rPr>
        <w:t xml:space="preserve">รวม </w:t>
      </w:r>
      <w:r w:rsidR="00D247C7" w:rsidRPr="00286351">
        <w:rPr>
          <w:rFonts w:ascii="Angsana New" w:hAnsi="Angsana New" w:hint="cs"/>
          <w:sz w:val="26"/>
          <w:szCs w:val="26"/>
        </w:rPr>
        <w:t>3</w:t>
      </w:r>
      <w:r w:rsidR="00286351" w:rsidRPr="00286351">
        <w:rPr>
          <w:rFonts w:ascii="Angsana New" w:hAnsi="Angsana New"/>
          <w:sz w:val="26"/>
          <w:szCs w:val="26"/>
        </w:rPr>
        <w:t>57</w:t>
      </w:r>
      <w:r w:rsidR="00D247C7" w:rsidRPr="00286351">
        <w:rPr>
          <w:rFonts w:ascii="Angsana New" w:hAnsi="Angsana New" w:hint="cs"/>
          <w:sz w:val="26"/>
          <w:szCs w:val="26"/>
        </w:rPr>
        <w:t>.</w:t>
      </w:r>
      <w:r w:rsidR="00286351" w:rsidRPr="00286351">
        <w:rPr>
          <w:rFonts w:ascii="Angsana New" w:hAnsi="Angsana New"/>
          <w:sz w:val="26"/>
          <w:szCs w:val="26"/>
        </w:rPr>
        <w:t>6</w:t>
      </w:r>
      <w:r w:rsidR="00AC0C44" w:rsidRPr="00475A13">
        <w:rPr>
          <w:rFonts w:ascii="Angsana New" w:hAnsi="Angsana New" w:hint="cs"/>
          <w:sz w:val="26"/>
          <w:szCs w:val="26"/>
        </w:rPr>
        <w:t xml:space="preserve">   </w:t>
      </w:r>
      <w:r w:rsidRPr="00475A13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="00AA6E23" w:rsidRPr="00475A13">
        <w:rPr>
          <w:rFonts w:ascii="Angsana New" w:hAnsi="Angsana New" w:hint="cs"/>
          <w:sz w:val="26"/>
          <w:szCs w:val="26"/>
        </w:rPr>
        <w:t xml:space="preserve">362.1  </w:t>
      </w:r>
      <w:r w:rsidRPr="00475A13">
        <w:rPr>
          <w:rFonts w:ascii="Angsana New" w:hAnsi="Angsana New" w:hint="cs"/>
          <w:sz w:val="26"/>
          <w:szCs w:val="26"/>
          <w:cs/>
        </w:rPr>
        <w:t xml:space="preserve">ล้านบาท ตามลำดับ ได้จำนองเพื่อใช้เป็นหลักทรัพย์ค้ำประกันวงเงินสินเชื่อตามที่กล่าวไว้ในหมายเหตุ </w:t>
      </w:r>
      <w:r w:rsidR="002740F6" w:rsidRPr="00475A13">
        <w:rPr>
          <w:rFonts w:ascii="Angsana New" w:hAnsi="Angsana New" w:hint="cs"/>
          <w:sz w:val="26"/>
          <w:szCs w:val="26"/>
        </w:rPr>
        <w:t>10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</w:p>
    <w:bookmarkEnd w:id="3"/>
    <w:p w14:paraId="4819B89B" w14:textId="77777777" w:rsidR="00326C1C" w:rsidRPr="00475A13" w:rsidRDefault="00326C1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CBF537" w14:textId="77777777" w:rsidR="00326C1C" w:rsidRPr="00475A13" w:rsidRDefault="00326C1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สินทรัพย์สิทธิการใช้</w:t>
      </w:r>
      <w:r w:rsidR="00D1455E" w:rsidRPr="00475A13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475A13">
        <w:rPr>
          <w:rFonts w:ascii="Angsana New" w:hAnsi="Angsana New" w:hint="cs"/>
          <w:sz w:val="26"/>
          <w:szCs w:val="26"/>
          <w:cs/>
        </w:rPr>
        <w:t xml:space="preserve">สัญญาเช่าตามที่กล่าวไว้ในหมายเหตุ </w:t>
      </w:r>
      <w:r w:rsidRPr="00475A13">
        <w:rPr>
          <w:rFonts w:ascii="Angsana New" w:hAnsi="Angsana New" w:hint="cs"/>
          <w:sz w:val="26"/>
          <w:szCs w:val="26"/>
        </w:rPr>
        <w:t>11</w:t>
      </w:r>
    </w:p>
    <w:p w14:paraId="2B0B689A" w14:textId="77777777" w:rsidR="003476D3" w:rsidRPr="00475A13" w:rsidRDefault="003476D3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5EB117B" w14:textId="69730F8B" w:rsidR="007F367F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8</w:t>
      </w:r>
      <w:r w:rsidR="007F367F" w:rsidRPr="00475A1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475A13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475A13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475A13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475A1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475A13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475A13" w:rsidRDefault="00F113B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7DE7CB92" w:rsidR="00F113B0" w:rsidRPr="00475A13" w:rsidRDefault="00F113B0" w:rsidP="00475A13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475A13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475A13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475A13">
        <w:rPr>
          <w:rFonts w:ascii="Angsana New" w:hAnsi="Angsana New" w:hint="cs"/>
          <w:sz w:val="26"/>
          <w:szCs w:val="26"/>
        </w:rPr>
        <w:t xml:space="preserve">- </w:t>
      </w:r>
      <w:r w:rsidR="00942993" w:rsidRPr="00475A13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ในระหว่าง</w:t>
      </w:r>
      <w:r w:rsidR="008550B5" w:rsidRPr="00475A13">
        <w:rPr>
          <w:rFonts w:ascii="Angsana New" w:hAnsi="Angsana New" w:hint="cs"/>
          <w:sz w:val="26"/>
          <w:szCs w:val="26"/>
          <w:cs/>
        </w:rPr>
        <w:t>งวด</w:t>
      </w:r>
      <w:r w:rsidR="00707C6F">
        <w:rPr>
          <w:rFonts w:ascii="Angsana New" w:hAnsi="Angsana New" w:hint="cs"/>
          <w:sz w:val="26"/>
          <w:szCs w:val="26"/>
          <w:cs/>
        </w:rPr>
        <w:t>หก</w:t>
      </w:r>
      <w:r w:rsidR="008550B5" w:rsidRPr="00475A13">
        <w:rPr>
          <w:rFonts w:ascii="Angsana New" w:hAnsi="Angsana New" w:hint="cs"/>
          <w:sz w:val="26"/>
          <w:szCs w:val="26"/>
          <w:cs/>
        </w:rPr>
        <w:t>เดือน</w:t>
      </w:r>
      <w:r w:rsidRPr="00475A13">
        <w:rPr>
          <w:rFonts w:ascii="Angsana New" w:hAnsi="Angsana New" w:hint="cs"/>
          <w:sz w:val="26"/>
          <w:szCs w:val="26"/>
          <w:cs/>
        </w:rPr>
        <w:t>สิ้นสุด</w:t>
      </w:r>
      <w:r w:rsidR="000D1403" w:rsidRPr="00475A1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267BFD" w:rsidRPr="00475A13">
        <w:rPr>
          <w:rFonts w:ascii="Angsana New" w:hAnsi="Angsana New" w:hint="cs"/>
          <w:sz w:val="26"/>
          <w:szCs w:val="26"/>
        </w:rPr>
        <w:t>3</w:t>
      </w:r>
      <w:r w:rsidR="00707C6F">
        <w:rPr>
          <w:rFonts w:ascii="Angsana New" w:hAnsi="Angsana New"/>
          <w:sz w:val="26"/>
          <w:szCs w:val="26"/>
        </w:rPr>
        <w:t>0</w:t>
      </w:r>
      <w:r w:rsidR="00267BFD" w:rsidRPr="00475A13">
        <w:rPr>
          <w:rFonts w:ascii="Angsana New" w:hAnsi="Angsana New" w:hint="cs"/>
          <w:sz w:val="26"/>
          <w:szCs w:val="26"/>
        </w:rPr>
        <w:t xml:space="preserve"> </w:t>
      </w:r>
      <w:r w:rsidR="00364336" w:rsidRPr="00475A13">
        <w:rPr>
          <w:rFonts w:ascii="Angsana New" w:hAnsi="Angsana New" w:hint="cs"/>
          <w:sz w:val="26"/>
          <w:szCs w:val="26"/>
          <w:cs/>
        </w:rPr>
        <w:t>ม</w:t>
      </w:r>
      <w:r w:rsidR="00707C6F">
        <w:rPr>
          <w:rFonts w:ascii="Angsana New" w:hAnsi="Angsana New" w:hint="cs"/>
          <w:sz w:val="26"/>
          <w:szCs w:val="26"/>
          <w:cs/>
        </w:rPr>
        <w:t>ิถุนายน</w:t>
      </w:r>
      <w:r w:rsidR="00A831F0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Pr="00475A13">
        <w:rPr>
          <w:rFonts w:ascii="Angsana New" w:hAnsi="Angsana New" w:hint="cs"/>
          <w:sz w:val="26"/>
          <w:szCs w:val="26"/>
        </w:rPr>
        <w:t>256</w:t>
      </w:r>
      <w:r w:rsidR="00364336" w:rsidRPr="00475A13">
        <w:rPr>
          <w:rFonts w:ascii="Angsana New" w:hAnsi="Angsana New" w:hint="cs"/>
          <w:sz w:val="26"/>
          <w:szCs w:val="26"/>
        </w:rPr>
        <w:t>5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475A13" w:rsidRDefault="00F113B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475A13" w14:paraId="71A8F5DB" w14:textId="77777777" w:rsidTr="00CC201D">
        <w:tc>
          <w:tcPr>
            <w:tcW w:w="8370" w:type="dxa"/>
          </w:tcPr>
          <w:p w14:paraId="6928CAA5" w14:textId="77777777" w:rsidR="00F113B0" w:rsidRPr="00475A13" w:rsidRDefault="00F113B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475A13" w:rsidRDefault="00F113B0" w:rsidP="00475A13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BE5025" w14:paraId="6CE0F62D" w14:textId="77777777" w:rsidTr="00CC201D">
        <w:tc>
          <w:tcPr>
            <w:tcW w:w="8370" w:type="dxa"/>
          </w:tcPr>
          <w:p w14:paraId="79ECD8C1" w14:textId="77777777" w:rsidR="00F113B0" w:rsidRPr="00BE5025" w:rsidRDefault="00F113B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BE5025" w:rsidRDefault="00F113B0" w:rsidP="00475A13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475A13" w14:paraId="15D4175D" w14:textId="77777777" w:rsidTr="00CC201D">
        <w:tc>
          <w:tcPr>
            <w:tcW w:w="8370" w:type="dxa"/>
          </w:tcPr>
          <w:p w14:paraId="0D510B65" w14:textId="00FA16AC" w:rsidR="001520C4" w:rsidRPr="00475A13" w:rsidRDefault="001520C4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64336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792EDCA8" w14:textId="0560BABB" w:rsidR="001520C4" w:rsidRPr="00475A13" w:rsidRDefault="0036433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33,934</w:t>
            </w:r>
          </w:p>
        </w:tc>
      </w:tr>
      <w:tr w:rsidR="006D095A" w:rsidRPr="00475A13" w14:paraId="426FA21F" w14:textId="77777777" w:rsidTr="00CC201D">
        <w:tc>
          <w:tcPr>
            <w:tcW w:w="8370" w:type="dxa"/>
          </w:tcPr>
          <w:p w14:paraId="7F6639C3" w14:textId="06497D02" w:rsidR="006D095A" w:rsidRPr="00475A13" w:rsidRDefault="006D095A" w:rsidP="006D09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FC2E248" w14:textId="60D745AF" w:rsidR="006D095A" w:rsidRPr="00475A13" w:rsidRDefault="006D095A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6D095A" w:rsidRPr="00475A13" w14:paraId="19FC010F" w14:textId="77777777" w:rsidTr="00CC201D">
        <w:tc>
          <w:tcPr>
            <w:tcW w:w="8370" w:type="dxa"/>
          </w:tcPr>
          <w:p w14:paraId="0F07A4DE" w14:textId="77777777" w:rsidR="006D095A" w:rsidRPr="00475A13" w:rsidRDefault="006D095A" w:rsidP="006D095A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334C87A1" w14:textId="2EA59C2E" w:rsidR="006D095A" w:rsidRPr="006D095A" w:rsidRDefault="006D095A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95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D095A">
              <w:rPr>
                <w:rFonts w:ascii="Angsana New" w:hAnsi="Angsana New"/>
                <w:sz w:val="26"/>
                <w:szCs w:val="26"/>
              </w:rPr>
              <w:t>1,660</w:t>
            </w:r>
            <w:r w:rsidRPr="006D09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D095A" w:rsidRPr="00475A13" w14:paraId="54811AAF" w14:textId="77777777" w:rsidTr="00CC201D">
        <w:tc>
          <w:tcPr>
            <w:tcW w:w="8370" w:type="dxa"/>
          </w:tcPr>
          <w:p w14:paraId="73C1608E" w14:textId="36E434F4" w:rsidR="006D095A" w:rsidRPr="00475A13" w:rsidRDefault="006D095A" w:rsidP="006D095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707C6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707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1D82212C" w:rsidR="006D095A" w:rsidRPr="006D095A" w:rsidRDefault="006D095A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95A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D095A">
              <w:rPr>
                <w:rFonts w:ascii="Angsana New" w:hAnsi="Angsana New"/>
                <w:sz w:val="26"/>
                <w:szCs w:val="26"/>
              </w:rPr>
              <w:t>2,301</w:t>
            </w:r>
          </w:p>
        </w:tc>
      </w:tr>
      <w:tr w:rsidR="006D095A" w:rsidRPr="00475A13" w14:paraId="2E8778F8" w14:textId="77777777" w:rsidTr="00E40AB9">
        <w:tc>
          <w:tcPr>
            <w:tcW w:w="8370" w:type="dxa"/>
          </w:tcPr>
          <w:p w14:paraId="5A28701C" w14:textId="77777777" w:rsidR="006D095A" w:rsidRPr="00475A13" w:rsidRDefault="006D095A" w:rsidP="006D095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61C9CC" w14:textId="77777777" w:rsidR="006D095A" w:rsidRPr="006D095A" w:rsidRDefault="006D095A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95A" w:rsidRPr="00475A13" w14:paraId="6C26840C" w14:textId="77777777" w:rsidTr="00CE4179">
        <w:tc>
          <w:tcPr>
            <w:tcW w:w="8370" w:type="dxa"/>
          </w:tcPr>
          <w:p w14:paraId="19F45D82" w14:textId="77777777" w:rsidR="006D095A" w:rsidRPr="00475A13" w:rsidRDefault="006D095A" w:rsidP="006D095A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4EB40B68" w14:textId="2F95066B" w:rsidR="006D095A" w:rsidRPr="006D095A" w:rsidRDefault="006D095A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95A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D095A">
              <w:rPr>
                <w:rFonts w:ascii="Angsana New" w:hAnsi="Angsana New"/>
                <w:sz w:val="26"/>
                <w:szCs w:val="26"/>
              </w:rPr>
              <w:t>0,616</w:t>
            </w:r>
          </w:p>
        </w:tc>
      </w:tr>
      <w:tr w:rsidR="006D095A" w:rsidRPr="00475A13" w14:paraId="49A836B2" w14:textId="77777777" w:rsidTr="00CE4179">
        <w:tc>
          <w:tcPr>
            <w:tcW w:w="8370" w:type="dxa"/>
          </w:tcPr>
          <w:p w14:paraId="1CA4B673" w14:textId="77777777" w:rsidR="006D095A" w:rsidRPr="00475A13" w:rsidRDefault="006D095A" w:rsidP="006D095A">
            <w:pPr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75F81771" w14:textId="0D7E39B7" w:rsidR="006D095A" w:rsidRPr="006D095A" w:rsidRDefault="006D095A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95A">
              <w:rPr>
                <w:rFonts w:ascii="Angsana New" w:hAnsi="Angsana New" w:hint="cs"/>
                <w:sz w:val="26"/>
                <w:szCs w:val="26"/>
              </w:rPr>
              <w:t>1,</w:t>
            </w:r>
            <w:r w:rsidRPr="006D095A">
              <w:rPr>
                <w:rFonts w:ascii="Angsana New" w:hAnsi="Angsana New"/>
                <w:sz w:val="26"/>
                <w:szCs w:val="26"/>
              </w:rPr>
              <w:t>685</w:t>
            </w:r>
          </w:p>
        </w:tc>
      </w:tr>
      <w:tr w:rsidR="006D095A" w:rsidRPr="00475A13" w14:paraId="7FCB85BA" w14:textId="77777777" w:rsidTr="00CE4179">
        <w:tc>
          <w:tcPr>
            <w:tcW w:w="8370" w:type="dxa"/>
          </w:tcPr>
          <w:p w14:paraId="55473330" w14:textId="77777777" w:rsidR="006D095A" w:rsidRPr="00475A13" w:rsidRDefault="006D095A" w:rsidP="006D095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83A130" w14:textId="075B087B" w:rsidR="006D095A" w:rsidRPr="006D095A" w:rsidRDefault="006D095A" w:rsidP="006D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D095A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D095A">
              <w:rPr>
                <w:rFonts w:ascii="Angsana New" w:hAnsi="Angsana New"/>
                <w:sz w:val="26"/>
                <w:szCs w:val="26"/>
              </w:rPr>
              <w:t>2,301</w:t>
            </w:r>
          </w:p>
        </w:tc>
      </w:tr>
    </w:tbl>
    <w:p w14:paraId="43B04F22" w14:textId="4F140789" w:rsidR="00E40AB9" w:rsidRPr="00D11847" w:rsidRDefault="00E40AB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03CE2B81" w14:textId="75455E58" w:rsidR="00312F90" w:rsidRPr="00D11847" w:rsidRDefault="00312F9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 xml:space="preserve">สินทรัพย์สิทธิการใช้ได้มาจากหนี้สินตามสัญญาเช่าตามที่กล่าวไว้ในหมายเหตุ </w:t>
      </w:r>
      <w:r w:rsidRPr="00D11847">
        <w:rPr>
          <w:rFonts w:ascii="Angsana New" w:hAnsi="Angsana New" w:hint="cs"/>
          <w:sz w:val="26"/>
          <w:szCs w:val="26"/>
        </w:rPr>
        <w:t>11</w:t>
      </w:r>
    </w:p>
    <w:p w14:paraId="014158A6" w14:textId="77777777" w:rsidR="00364336" w:rsidRPr="00D11847" w:rsidRDefault="00364336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C904B8" w14:textId="29E5DE95" w:rsidR="00F70EA3" w:rsidRPr="00D11847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11847">
        <w:rPr>
          <w:rFonts w:ascii="Angsana New" w:hAnsi="Angsana New" w:hint="cs"/>
          <w:b/>
          <w:bCs/>
          <w:sz w:val="26"/>
          <w:szCs w:val="26"/>
        </w:rPr>
        <w:lastRenderedPageBreak/>
        <w:t>9</w:t>
      </w:r>
      <w:r w:rsidR="00F70EA3" w:rsidRPr="00D11847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D11847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D11847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D11847">
        <w:rPr>
          <w:rFonts w:ascii="Angsana New" w:hAnsi="Angsana New" w:hint="cs"/>
          <w:b/>
          <w:bCs/>
          <w:sz w:val="26"/>
          <w:szCs w:val="26"/>
          <w:lang w:val="en-GB"/>
        </w:rPr>
        <w:t xml:space="preserve">- </w:t>
      </w:r>
      <w:r w:rsidR="00D22FA5" w:rsidRPr="00D1184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D11847" w:rsidRDefault="00F70EA3" w:rsidP="00475A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7EF9043" w14:textId="0306EB88" w:rsidR="00707C6F" w:rsidRPr="00D11847" w:rsidRDefault="00707C6F" w:rsidP="00707C6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>ค่าใช้จ่าย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 xml:space="preserve">(รายได้) </w:t>
      </w:r>
      <w:r w:rsidRPr="00D11847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สามเดือนและหกเดือน</w:t>
      </w:r>
      <w:r w:rsidRPr="00D1184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D11847">
        <w:rPr>
          <w:rFonts w:ascii="Angsana New" w:hAnsi="Angsana New"/>
          <w:sz w:val="26"/>
          <w:szCs w:val="26"/>
        </w:rPr>
        <w:t xml:space="preserve">30 </w:t>
      </w:r>
      <w:r w:rsidRPr="00D11847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D11847">
        <w:rPr>
          <w:rFonts w:ascii="Angsana New" w:hAnsi="Angsana New"/>
          <w:sz w:val="26"/>
          <w:szCs w:val="26"/>
        </w:rPr>
        <w:t xml:space="preserve">2565 </w:t>
      </w:r>
      <w:r w:rsidRPr="00D11847">
        <w:rPr>
          <w:rFonts w:ascii="Angsana New" w:hAnsi="Angsana New"/>
          <w:sz w:val="26"/>
          <w:szCs w:val="26"/>
          <w:cs/>
        </w:rPr>
        <w:t xml:space="preserve">และ </w:t>
      </w:r>
      <w:r w:rsidRPr="00D11847">
        <w:rPr>
          <w:rFonts w:ascii="Angsana New" w:hAnsi="Angsana New"/>
          <w:sz w:val="26"/>
          <w:szCs w:val="26"/>
        </w:rPr>
        <w:t>2564</w:t>
      </w:r>
      <w:r w:rsidRPr="00D11847">
        <w:rPr>
          <w:rFonts w:ascii="Angsana New" w:hAnsi="Angsana New"/>
          <w:sz w:val="26"/>
          <w:szCs w:val="26"/>
          <w:cs/>
        </w:rPr>
        <w:t xml:space="preserve"> ประกอบด้วย</w:t>
      </w:r>
      <w:r w:rsidRPr="00D11847">
        <w:rPr>
          <w:rFonts w:ascii="Angsana New" w:hAnsi="Angsana New"/>
          <w:sz w:val="26"/>
          <w:szCs w:val="26"/>
        </w:rPr>
        <w:t xml:space="preserve"> </w:t>
      </w:r>
    </w:p>
    <w:p w14:paraId="7C7E2112" w14:textId="77777777" w:rsidR="00707C6F" w:rsidRPr="00D11847" w:rsidRDefault="00707C6F" w:rsidP="00707C6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707C6F" w:rsidRPr="006447D2" w14:paraId="3E512CAA" w14:textId="77777777" w:rsidTr="007C0FCA">
        <w:tc>
          <w:tcPr>
            <w:tcW w:w="3960" w:type="dxa"/>
          </w:tcPr>
          <w:p w14:paraId="0DC79B5D" w14:textId="77777777" w:rsidR="00707C6F" w:rsidRPr="006447D2" w:rsidRDefault="00707C6F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DA000F3" w14:textId="77777777" w:rsidR="00707C6F" w:rsidRPr="00707C6F" w:rsidRDefault="00707C6F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07C6F" w:rsidRPr="006447D2" w14:paraId="21FA3F10" w14:textId="77777777" w:rsidTr="007C0FCA">
        <w:tc>
          <w:tcPr>
            <w:tcW w:w="3960" w:type="dxa"/>
          </w:tcPr>
          <w:p w14:paraId="4B2B4D0D" w14:textId="77777777" w:rsidR="00707C6F" w:rsidRPr="006447D2" w:rsidRDefault="00707C6F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5737B6A6" w14:textId="77777777" w:rsidR="00707C6F" w:rsidRPr="00707C6F" w:rsidRDefault="00707C6F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66F0B9" w14:textId="77777777" w:rsidR="00707C6F" w:rsidRPr="006447D2" w:rsidRDefault="00707C6F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7B2DAAB1" w14:textId="77777777" w:rsidR="00707C6F" w:rsidRPr="00707C6F" w:rsidRDefault="00707C6F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707C6F" w:rsidRPr="006447D2" w14:paraId="0C49B997" w14:textId="77777777" w:rsidTr="007C0FCA">
        <w:tc>
          <w:tcPr>
            <w:tcW w:w="3960" w:type="dxa"/>
          </w:tcPr>
          <w:p w14:paraId="18521EE8" w14:textId="77777777" w:rsidR="00707C6F" w:rsidRPr="006447D2" w:rsidRDefault="00707C6F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17878CF" w14:textId="77777777" w:rsidR="00707C6F" w:rsidRPr="00707C6F" w:rsidRDefault="00707C6F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BF5E77" w14:textId="77777777" w:rsidR="00707C6F" w:rsidRPr="006447D2" w:rsidRDefault="00707C6F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997B6B9" w14:textId="77777777" w:rsidR="00707C6F" w:rsidRPr="00707C6F" w:rsidRDefault="00707C6F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07C6F" w:rsidRPr="006447D2" w14:paraId="65E45FC5" w14:textId="77777777" w:rsidTr="006A2692">
        <w:tc>
          <w:tcPr>
            <w:tcW w:w="3960" w:type="dxa"/>
          </w:tcPr>
          <w:p w14:paraId="03619C4B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592D5" w14:textId="0F53C237" w:rsidR="00707C6F" w:rsidRPr="006A2692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CEC7F4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D99590" w14:textId="3DEA4C58" w:rsidR="00707C6F" w:rsidRPr="006447D2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B4B7872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58A407" w14:textId="1794B06F" w:rsidR="00707C6F" w:rsidRPr="001C0117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6A269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9968B2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5271CC" w14:textId="784C462F" w:rsidR="00707C6F" w:rsidRPr="006447D2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07C6F" w:rsidRPr="006447D2" w14:paraId="09B24B98" w14:textId="77777777" w:rsidTr="006A2692">
        <w:tc>
          <w:tcPr>
            <w:tcW w:w="3960" w:type="dxa"/>
          </w:tcPr>
          <w:p w14:paraId="053AFF68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364EF67" w14:textId="77777777" w:rsidR="00707C6F" w:rsidRPr="006A2692" w:rsidRDefault="00707C6F" w:rsidP="00707C6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412C38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4A261A" w14:textId="77777777" w:rsidR="00707C6F" w:rsidRPr="006447D2" w:rsidRDefault="00707C6F" w:rsidP="00707C6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A49167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6B1414" w14:textId="77777777" w:rsidR="00707C6F" w:rsidRPr="001C0117" w:rsidRDefault="00707C6F" w:rsidP="00707C6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EE202E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55412E" w14:textId="77777777" w:rsidR="00707C6F" w:rsidRPr="006447D2" w:rsidRDefault="00707C6F" w:rsidP="00707C6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07C6F" w:rsidRPr="006447D2" w14:paraId="40E4E22B" w14:textId="77777777" w:rsidTr="006A2692">
        <w:tc>
          <w:tcPr>
            <w:tcW w:w="3960" w:type="dxa"/>
          </w:tcPr>
          <w:p w14:paraId="180ABD72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260" w:type="dxa"/>
            <w:shd w:val="clear" w:color="auto" w:fill="auto"/>
          </w:tcPr>
          <w:p w14:paraId="6F126CDE" w14:textId="74D5B052" w:rsidR="00707C6F" w:rsidRPr="006A2692" w:rsidRDefault="00707C6F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6A2692" w:rsidRPr="006A2692">
              <w:rPr>
                <w:rFonts w:ascii="Angsana New" w:hAnsi="Angsana New"/>
                <w:sz w:val="26"/>
                <w:szCs w:val="26"/>
              </w:rPr>
              <w:t>3,557</w:t>
            </w:r>
          </w:p>
        </w:tc>
        <w:tc>
          <w:tcPr>
            <w:tcW w:w="270" w:type="dxa"/>
          </w:tcPr>
          <w:p w14:paraId="30E7722B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13964A" w14:textId="1A035F2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C797757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E41201" w14:textId="50D5191C" w:rsidR="00707C6F" w:rsidRPr="001C0117" w:rsidRDefault="00707C6F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6A2692">
              <w:rPr>
                <w:rFonts w:ascii="Angsana New" w:hAnsi="Angsana New"/>
                <w:sz w:val="26"/>
                <w:szCs w:val="26"/>
              </w:rPr>
              <w:t>5,104</w:t>
            </w:r>
            <w:r w:rsidRPr="001C0117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270" w:type="dxa"/>
          </w:tcPr>
          <w:p w14:paraId="1A93A28E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CFF488" w14:textId="6567CF02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707C6F" w:rsidRPr="006447D2" w14:paraId="46DDE521" w14:textId="77777777" w:rsidTr="006A2692">
        <w:tc>
          <w:tcPr>
            <w:tcW w:w="3960" w:type="dxa"/>
          </w:tcPr>
          <w:p w14:paraId="27C56084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>)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A147A13" w14:textId="77777777" w:rsidR="00707C6F" w:rsidRPr="006A2692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C07BD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E1B986" w14:textId="77777777" w:rsidR="00707C6F" w:rsidRPr="006447D2" w:rsidRDefault="00707C6F" w:rsidP="00707C6F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9717AE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744B6B" w14:textId="77777777" w:rsidR="00707C6F" w:rsidRPr="001C0117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E4692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665529" w14:textId="77777777" w:rsidR="00707C6F" w:rsidRPr="006447D2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C6F" w:rsidRPr="006447D2" w14:paraId="6131B5B3" w14:textId="77777777" w:rsidTr="006A2692">
        <w:tc>
          <w:tcPr>
            <w:tcW w:w="3960" w:type="dxa"/>
          </w:tcPr>
          <w:p w14:paraId="49ABF7A8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</w:tcPr>
          <w:p w14:paraId="6548CB9C" w14:textId="77777777" w:rsidR="00707C6F" w:rsidRPr="006A2692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808DF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392DC1" w14:textId="77777777" w:rsidR="00707C6F" w:rsidRPr="006447D2" w:rsidRDefault="00707C6F" w:rsidP="00707C6F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CF751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C8ACBB" w14:textId="77777777" w:rsidR="00707C6F" w:rsidRPr="001C0117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972E4B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D7BB1B" w14:textId="77777777" w:rsidR="00707C6F" w:rsidRPr="006447D2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C6F" w:rsidRPr="006447D2" w14:paraId="3E251C4B" w14:textId="77777777" w:rsidTr="006A2692">
        <w:tc>
          <w:tcPr>
            <w:tcW w:w="3960" w:type="dxa"/>
          </w:tcPr>
          <w:p w14:paraId="4B148B63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6E343C5D" w14:textId="5A260F44" w:rsidR="00707C6F" w:rsidRPr="006A2692" w:rsidRDefault="006A2692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4FCAF19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D640E7" w14:textId="7E29CC24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284AA32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82168E" w14:textId="76336774" w:rsidR="00707C6F" w:rsidRPr="001C0117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1</w:t>
            </w:r>
            <w:r w:rsidR="001C0117" w:rsidRPr="001C011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7A82FFD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45ADB0" w14:textId="188B22B3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707C6F" w:rsidRPr="006447D2" w14:paraId="16C4172A" w14:textId="77777777" w:rsidTr="006A2692">
        <w:tc>
          <w:tcPr>
            <w:tcW w:w="3960" w:type="dxa"/>
          </w:tcPr>
          <w:p w14:paraId="30BB3D8B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</w:t>
            </w:r>
          </w:p>
        </w:tc>
        <w:tc>
          <w:tcPr>
            <w:tcW w:w="1260" w:type="dxa"/>
            <w:shd w:val="clear" w:color="auto" w:fill="auto"/>
          </w:tcPr>
          <w:p w14:paraId="1A34BE3D" w14:textId="77777777" w:rsidR="00707C6F" w:rsidRPr="006A2692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2DB3C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518C06" w14:textId="77777777" w:rsidR="00707C6F" w:rsidRPr="006447D2" w:rsidRDefault="00707C6F" w:rsidP="00707C6F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75AC81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67A11D" w14:textId="77777777" w:rsidR="00707C6F" w:rsidRPr="001C0117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9C9D9E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578632" w14:textId="77777777" w:rsidR="00707C6F" w:rsidRPr="006447D2" w:rsidRDefault="00707C6F" w:rsidP="00707C6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C6F" w:rsidRPr="006447D2" w14:paraId="34F84458" w14:textId="77777777" w:rsidTr="006A2692">
        <w:tc>
          <w:tcPr>
            <w:tcW w:w="3960" w:type="dxa"/>
          </w:tcPr>
          <w:p w14:paraId="7BB9686B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สินค้าเคลื่อนไหวช้า</w:t>
            </w:r>
          </w:p>
        </w:tc>
        <w:tc>
          <w:tcPr>
            <w:tcW w:w="1260" w:type="dxa"/>
            <w:shd w:val="clear" w:color="auto" w:fill="auto"/>
          </w:tcPr>
          <w:p w14:paraId="12E7B9A0" w14:textId="60F94A8E" w:rsidR="00707C6F" w:rsidRPr="006A2692" w:rsidRDefault="006A2692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270" w:type="dxa"/>
          </w:tcPr>
          <w:p w14:paraId="5EC8E034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4E03C1" w14:textId="4B176E8E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270" w:type="dxa"/>
          </w:tcPr>
          <w:p w14:paraId="5AF2ED49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5F21F" w14:textId="2EF6367C" w:rsidR="00707C6F" w:rsidRPr="001C0117" w:rsidRDefault="001C0117" w:rsidP="001C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270" w:type="dxa"/>
          </w:tcPr>
          <w:p w14:paraId="11A6589F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A27892" w14:textId="34C2837D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196</w:t>
            </w:r>
          </w:p>
        </w:tc>
      </w:tr>
      <w:tr w:rsidR="00707C6F" w:rsidRPr="006447D2" w14:paraId="323AF633" w14:textId="77777777" w:rsidTr="006A2692">
        <w:tc>
          <w:tcPr>
            <w:tcW w:w="3960" w:type="dxa"/>
          </w:tcPr>
          <w:p w14:paraId="3362AC80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</w:tcPr>
          <w:p w14:paraId="6B807DBE" w14:textId="2431F6A0" w:rsidR="00707C6F" w:rsidRPr="006A2692" w:rsidRDefault="006A2692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(268)</w:t>
            </w:r>
          </w:p>
        </w:tc>
        <w:tc>
          <w:tcPr>
            <w:tcW w:w="270" w:type="dxa"/>
          </w:tcPr>
          <w:p w14:paraId="3B64DAA9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2549F5" w14:textId="5E547C1E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5C92F732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22260A" w14:textId="25DCD2BD" w:rsidR="00707C6F" w:rsidRPr="001C0117" w:rsidRDefault="001C0117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(661</w:t>
            </w:r>
            <w:r w:rsidR="00707C6F" w:rsidRPr="001C011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219FE2F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3945E3" w14:textId="69684D11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</w:tr>
      <w:tr w:rsidR="00707C6F" w:rsidRPr="006447D2" w14:paraId="3D73D0DE" w14:textId="77777777" w:rsidTr="006A2692">
        <w:tc>
          <w:tcPr>
            <w:tcW w:w="3960" w:type="dxa"/>
          </w:tcPr>
          <w:p w14:paraId="1B03C91D" w14:textId="62DF65C8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</w:t>
            </w:r>
            <w:r w:rsidR="00EB5BEE"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ไม่หมุนเวียน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60" w:type="dxa"/>
            <w:shd w:val="clear" w:color="auto" w:fill="auto"/>
          </w:tcPr>
          <w:p w14:paraId="7B47150E" w14:textId="77777777" w:rsidR="00707C6F" w:rsidRPr="006A269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FFAAC7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477554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6CD3AF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01B4F2" w14:textId="77777777" w:rsidR="00707C6F" w:rsidRPr="001C0117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876F9F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D1FA15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C6F" w:rsidRPr="006447D2" w14:paraId="27547878" w14:textId="77777777" w:rsidTr="006A2692">
        <w:tc>
          <w:tcPr>
            <w:tcW w:w="3960" w:type="dxa"/>
          </w:tcPr>
          <w:p w14:paraId="1F20BB4D" w14:textId="6E0C2474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="00EB5BEE"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พนักงาน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60" w:type="dxa"/>
            <w:shd w:val="clear" w:color="auto" w:fill="auto"/>
          </w:tcPr>
          <w:p w14:paraId="45BE4CF8" w14:textId="457AB0E3" w:rsidR="00707C6F" w:rsidRPr="006A269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(1</w:t>
            </w:r>
            <w:r w:rsidR="006A2692" w:rsidRPr="006A2692">
              <w:rPr>
                <w:rFonts w:ascii="Angsana New" w:hAnsi="Angsana New"/>
                <w:sz w:val="26"/>
                <w:szCs w:val="26"/>
              </w:rPr>
              <w:t>5</w:t>
            </w:r>
            <w:r w:rsidRPr="006A269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09B9153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22DEB7" w14:textId="791F448B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270" w:type="dxa"/>
          </w:tcPr>
          <w:p w14:paraId="63C6E9D8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5FBBA" w14:textId="038C6F3F" w:rsidR="00707C6F" w:rsidRPr="001C0117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(2</w:t>
            </w:r>
            <w:r w:rsidR="001C0117" w:rsidRPr="001C0117">
              <w:rPr>
                <w:rFonts w:ascii="Angsana New" w:hAnsi="Angsana New"/>
                <w:sz w:val="26"/>
                <w:szCs w:val="26"/>
              </w:rPr>
              <w:t>9</w:t>
            </w:r>
            <w:r w:rsidRPr="001C011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D96FCDD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6F9282" w14:textId="73DF5C13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</w:tr>
      <w:tr w:rsidR="006A2692" w:rsidRPr="006447D2" w14:paraId="2599ED58" w14:textId="77777777" w:rsidTr="006A2692">
        <w:tc>
          <w:tcPr>
            <w:tcW w:w="3960" w:type="dxa"/>
          </w:tcPr>
          <w:p w14:paraId="6E9E5501" w14:textId="77777777" w:rsidR="006A2692" w:rsidRPr="006447D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shd w:val="clear" w:color="auto" w:fill="auto"/>
          </w:tcPr>
          <w:p w14:paraId="4B2FF728" w14:textId="3434F521" w:rsidR="006A2692" w:rsidRPr="006A269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A2993AC" w14:textId="77777777" w:rsidR="006A2692" w:rsidRPr="006447D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12F4AA" w14:textId="6417CA76" w:rsidR="006A2692" w:rsidRPr="006447D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</w:tcPr>
          <w:p w14:paraId="0A410D08" w14:textId="77777777" w:rsidR="006A2692" w:rsidRPr="006447D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9D9557" w14:textId="7BB9E905" w:rsidR="006A2692" w:rsidRPr="001C0117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1,8</w:t>
            </w:r>
            <w:r w:rsidR="00C32BC6">
              <w:rPr>
                <w:rFonts w:ascii="Angsana New" w:hAnsi="Angsana New"/>
                <w:sz w:val="26"/>
                <w:szCs w:val="26"/>
              </w:rPr>
              <w:t>3</w:t>
            </w:r>
            <w:r w:rsidRPr="001C011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477159A" w14:textId="77777777" w:rsidR="006A2692" w:rsidRPr="006447D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849D79" w14:textId="4BF87526" w:rsidR="006A2692" w:rsidRPr="006447D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3,199</w:t>
            </w:r>
          </w:p>
        </w:tc>
      </w:tr>
      <w:tr w:rsidR="006A2692" w:rsidRPr="006447D2" w14:paraId="5F32CB7B" w14:textId="77777777" w:rsidTr="006A2692">
        <w:tc>
          <w:tcPr>
            <w:tcW w:w="3960" w:type="dxa"/>
          </w:tcPr>
          <w:p w14:paraId="1D332043" w14:textId="77777777" w:rsidR="006A2692" w:rsidRPr="006447D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D697545" w14:textId="759F79AB" w:rsidR="006A2692" w:rsidRPr="006A269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61C4A41E" w14:textId="77777777" w:rsidR="006A2692" w:rsidRPr="006447D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D8FAC0" w14:textId="5FB6D471" w:rsidR="006A2692" w:rsidRPr="006447D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(1,845)</w:t>
            </w:r>
          </w:p>
        </w:tc>
        <w:tc>
          <w:tcPr>
            <w:tcW w:w="270" w:type="dxa"/>
          </w:tcPr>
          <w:p w14:paraId="52186826" w14:textId="77777777" w:rsidR="006A2692" w:rsidRPr="006447D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604FD3" w14:textId="32105F8C" w:rsidR="006A2692" w:rsidRPr="001C0117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2E31936" w14:textId="77777777" w:rsidR="006A2692" w:rsidRPr="006447D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4AF201" w14:textId="11970081" w:rsidR="006A2692" w:rsidRPr="006447D2" w:rsidRDefault="006A2692" w:rsidP="006A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(2,079)</w:t>
            </w:r>
          </w:p>
        </w:tc>
      </w:tr>
      <w:tr w:rsidR="00707C6F" w:rsidRPr="006447D2" w14:paraId="42401526" w14:textId="77777777" w:rsidTr="006A2692">
        <w:tc>
          <w:tcPr>
            <w:tcW w:w="3960" w:type="dxa"/>
          </w:tcPr>
          <w:p w14:paraId="3AB51396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ค่าใช้จ่าย (รายได้)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D3C88" w14:textId="14BCE362" w:rsidR="00707C6F" w:rsidRPr="006A2692" w:rsidRDefault="006A2692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3,265</w:t>
            </w:r>
          </w:p>
        </w:tc>
        <w:tc>
          <w:tcPr>
            <w:tcW w:w="270" w:type="dxa"/>
          </w:tcPr>
          <w:p w14:paraId="29C7FB7C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0781DC" w14:textId="31A3ABC1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(1,301)</w:t>
            </w:r>
          </w:p>
        </w:tc>
        <w:tc>
          <w:tcPr>
            <w:tcW w:w="270" w:type="dxa"/>
          </w:tcPr>
          <w:p w14:paraId="530DCF81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DE67FF" w14:textId="445752B4" w:rsidR="00707C6F" w:rsidRPr="001C0117" w:rsidRDefault="006A2692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707C6F" w:rsidRPr="001C011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270" w:type="dxa"/>
          </w:tcPr>
          <w:p w14:paraId="16487D34" w14:textId="77777777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F7E604" w14:textId="01F19DFB" w:rsidR="00707C6F" w:rsidRPr="006447D2" w:rsidRDefault="00707C6F" w:rsidP="0070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1,176</w:t>
            </w:r>
          </w:p>
        </w:tc>
      </w:tr>
    </w:tbl>
    <w:p w14:paraId="5B298C86" w14:textId="77777777" w:rsidR="00333C2A" w:rsidRDefault="00333C2A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33674C75" w14:textId="03792FC0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Pr="00D11847">
        <w:rPr>
          <w:rFonts w:ascii="Angsana New" w:hAnsi="Angsana New" w:hint="cs"/>
          <w:sz w:val="26"/>
          <w:szCs w:val="26"/>
          <w:cs/>
        </w:rPr>
        <w:t xml:space="preserve">ค่าใช้จ่าย (รายได้) 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ภาษีเงินได้กับผลคูณของกำไรทางบัญชีโดยใช้อัตราภาษีสำหรับ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สามเดือนและหกเดือน</w:t>
      </w:r>
      <w:r w:rsidRPr="00D1184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D11847">
        <w:rPr>
          <w:rFonts w:ascii="Angsana New" w:hAnsi="Angsana New"/>
          <w:sz w:val="26"/>
          <w:szCs w:val="26"/>
        </w:rPr>
        <w:t xml:space="preserve">30 </w:t>
      </w:r>
      <w:r w:rsidRPr="00D11847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D11847">
        <w:rPr>
          <w:rFonts w:ascii="Angsana New" w:hAnsi="Angsana New"/>
          <w:sz w:val="26"/>
          <w:szCs w:val="26"/>
        </w:rPr>
        <w:t xml:space="preserve">2565 </w:t>
      </w:r>
      <w:r w:rsidRPr="00D11847">
        <w:rPr>
          <w:rFonts w:ascii="Angsana New" w:hAnsi="Angsana New"/>
          <w:sz w:val="26"/>
          <w:szCs w:val="26"/>
          <w:cs/>
        </w:rPr>
        <w:t xml:space="preserve">และ </w:t>
      </w:r>
      <w:r w:rsidRPr="00D11847">
        <w:rPr>
          <w:rFonts w:ascii="Angsana New" w:hAnsi="Angsana New"/>
          <w:sz w:val="26"/>
          <w:szCs w:val="26"/>
        </w:rPr>
        <w:t xml:space="preserve">2564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1CED06AA" w14:textId="77777777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BE2DE5" w:rsidRPr="006447D2" w14:paraId="3E21B9D4" w14:textId="77777777" w:rsidTr="007C0FCA">
        <w:tc>
          <w:tcPr>
            <w:tcW w:w="3960" w:type="dxa"/>
          </w:tcPr>
          <w:p w14:paraId="4C255949" w14:textId="77777777" w:rsidR="00BE2DE5" w:rsidRPr="006447D2" w:rsidRDefault="00BE2DE5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FDF21D5" w14:textId="77777777" w:rsidR="00BE2DE5" w:rsidRPr="006447D2" w:rsidRDefault="00BE2DE5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BE2DE5" w:rsidRPr="006447D2" w14:paraId="3A909D54" w14:textId="77777777" w:rsidTr="007C0FCA">
        <w:tc>
          <w:tcPr>
            <w:tcW w:w="3960" w:type="dxa"/>
          </w:tcPr>
          <w:p w14:paraId="2EE2BE80" w14:textId="77777777" w:rsidR="00BE2DE5" w:rsidRPr="006447D2" w:rsidRDefault="00BE2DE5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BB30F17" w14:textId="77777777" w:rsidR="00BE2DE5" w:rsidRPr="006447D2" w:rsidRDefault="00BE2DE5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56AFFC" w14:textId="77777777" w:rsidR="00BE2DE5" w:rsidRPr="006447D2" w:rsidRDefault="00BE2DE5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BAA2D17" w14:textId="77777777" w:rsidR="00BE2DE5" w:rsidRPr="006447D2" w:rsidRDefault="00BE2DE5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BE2DE5" w:rsidRPr="006447D2" w14:paraId="16A02B1F" w14:textId="77777777" w:rsidTr="007C0FCA">
        <w:tc>
          <w:tcPr>
            <w:tcW w:w="3960" w:type="dxa"/>
          </w:tcPr>
          <w:p w14:paraId="58F06E6A" w14:textId="77777777" w:rsidR="00BE2DE5" w:rsidRPr="006447D2" w:rsidRDefault="00BE2DE5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AC8BC9D" w14:textId="77777777" w:rsidR="00BE2DE5" w:rsidRPr="006447D2" w:rsidRDefault="00BE2DE5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21F8A04A" w14:textId="77777777" w:rsidR="00BE2DE5" w:rsidRPr="006447D2" w:rsidRDefault="00BE2DE5" w:rsidP="007C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A29F4C6" w14:textId="77777777" w:rsidR="00BE2DE5" w:rsidRPr="006447D2" w:rsidRDefault="00BE2DE5" w:rsidP="007C0FC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BE2DE5" w:rsidRPr="006447D2" w14:paraId="43117C51" w14:textId="77777777" w:rsidTr="007C0FCA">
        <w:tc>
          <w:tcPr>
            <w:tcW w:w="3960" w:type="dxa"/>
          </w:tcPr>
          <w:p w14:paraId="19A2F9EA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5A3B96" w14:textId="76547745" w:rsidR="00BE2DE5" w:rsidRPr="006447D2" w:rsidRDefault="00BE2DE5" w:rsidP="00BE2DE5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AC9819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453D02D" w14:textId="317BD878" w:rsidR="00BE2DE5" w:rsidRPr="006447D2" w:rsidRDefault="00BE2DE5" w:rsidP="00BE2DE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E6600B2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35AF43" w14:textId="7377E5ED" w:rsidR="00BE2DE5" w:rsidRPr="006447D2" w:rsidRDefault="00BE2DE5" w:rsidP="00BE2DE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918E41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0B498C" w14:textId="46C1B456" w:rsidR="00BE2DE5" w:rsidRPr="006447D2" w:rsidRDefault="00BE2DE5" w:rsidP="00BE2DE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E2DE5" w:rsidRPr="006447D2" w14:paraId="74164415" w14:textId="77777777" w:rsidTr="007C0FCA">
        <w:tc>
          <w:tcPr>
            <w:tcW w:w="3960" w:type="dxa"/>
          </w:tcPr>
          <w:p w14:paraId="10DAFDF4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4D3AE7" w14:textId="77777777" w:rsidR="00BE2DE5" w:rsidRPr="006447D2" w:rsidRDefault="00BE2DE5" w:rsidP="00BE2DE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D991C5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BA3B50" w14:textId="77777777" w:rsidR="00BE2DE5" w:rsidRPr="006447D2" w:rsidRDefault="00BE2DE5" w:rsidP="00BE2DE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823292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DAE1F5" w14:textId="77777777" w:rsidR="00BE2DE5" w:rsidRPr="006447D2" w:rsidRDefault="00BE2DE5" w:rsidP="00BE2DE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1B4275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D13CCD" w14:textId="77777777" w:rsidR="00BE2DE5" w:rsidRPr="006447D2" w:rsidRDefault="00BE2DE5" w:rsidP="00BE2DE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E2DE5" w:rsidRPr="006447D2" w14:paraId="37F85358" w14:textId="77777777" w:rsidTr="007C0FCA">
        <w:tc>
          <w:tcPr>
            <w:tcW w:w="3960" w:type="dxa"/>
          </w:tcPr>
          <w:p w14:paraId="153EE200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70E3F5" w14:textId="55E1B620" w:rsidR="00BE2DE5" w:rsidRPr="00703F93" w:rsidRDefault="00703F93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F93">
              <w:rPr>
                <w:rFonts w:ascii="Angsana New" w:hAnsi="Angsana New"/>
                <w:sz w:val="26"/>
                <w:szCs w:val="26"/>
              </w:rPr>
              <w:t>16</w:t>
            </w:r>
            <w:r w:rsidR="00BE2DE5" w:rsidRPr="00703F93">
              <w:rPr>
                <w:rFonts w:ascii="Angsana New" w:hAnsi="Angsana New"/>
                <w:sz w:val="26"/>
                <w:szCs w:val="26"/>
              </w:rPr>
              <w:t>,</w:t>
            </w:r>
            <w:r w:rsidRPr="00703F93"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270" w:type="dxa"/>
          </w:tcPr>
          <w:p w14:paraId="0DE5EC33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8A30ADD" w14:textId="75453F4D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4,072</w:t>
            </w:r>
          </w:p>
        </w:tc>
        <w:tc>
          <w:tcPr>
            <w:tcW w:w="270" w:type="dxa"/>
          </w:tcPr>
          <w:p w14:paraId="31E48BD0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D48800" w14:textId="30EBA04C" w:rsidR="00BE2DE5" w:rsidRPr="00DD362D" w:rsidRDefault="001C0117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62D">
              <w:rPr>
                <w:rFonts w:ascii="Angsana New" w:hAnsi="Angsana New"/>
                <w:sz w:val="26"/>
                <w:szCs w:val="26"/>
              </w:rPr>
              <w:t>30</w:t>
            </w:r>
            <w:r w:rsidR="00BE2DE5" w:rsidRPr="00DD362D">
              <w:rPr>
                <w:rFonts w:ascii="Angsana New" w:hAnsi="Angsana New"/>
                <w:sz w:val="26"/>
                <w:szCs w:val="26"/>
              </w:rPr>
              <w:t>,</w:t>
            </w:r>
            <w:r w:rsidRPr="00DD362D">
              <w:rPr>
                <w:rFonts w:ascii="Angsana New" w:hAnsi="Angsana New"/>
                <w:sz w:val="26"/>
                <w:szCs w:val="26"/>
              </w:rPr>
              <w:t>796</w:t>
            </w:r>
          </w:p>
        </w:tc>
        <w:tc>
          <w:tcPr>
            <w:tcW w:w="270" w:type="dxa"/>
          </w:tcPr>
          <w:p w14:paraId="1F722EE2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7D677E" w14:textId="22C5250B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17,958</w:t>
            </w:r>
          </w:p>
        </w:tc>
      </w:tr>
      <w:tr w:rsidR="00BE2DE5" w:rsidRPr="006447D2" w14:paraId="0F9B4F1A" w14:textId="77777777" w:rsidTr="007C0FCA">
        <w:tc>
          <w:tcPr>
            <w:tcW w:w="3960" w:type="dxa"/>
          </w:tcPr>
          <w:p w14:paraId="4CA23980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684B7E0" w14:textId="77777777" w:rsidR="00BE2DE5" w:rsidRPr="00703F93" w:rsidRDefault="00BE2DE5" w:rsidP="00BE2DE5">
            <w:pPr>
              <w:pStyle w:val="BodyText3"/>
              <w:ind w:lef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8EADB8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8AB3F29" w14:textId="77777777" w:rsidR="00BE2DE5" w:rsidRPr="006447D2" w:rsidRDefault="00BE2DE5" w:rsidP="00BE2DE5">
            <w:pPr>
              <w:pStyle w:val="BodyText3"/>
              <w:ind w:lef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A3077F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56379DC" w14:textId="77777777" w:rsidR="00BE2DE5" w:rsidRPr="00DD362D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46EE41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02ED482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2DE5" w:rsidRPr="006447D2" w14:paraId="4B60D5AE" w14:textId="77777777" w:rsidTr="007C0FCA">
        <w:tc>
          <w:tcPr>
            <w:tcW w:w="3960" w:type="dxa"/>
          </w:tcPr>
          <w:p w14:paraId="5436640C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</w:tcPr>
          <w:p w14:paraId="45A904C3" w14:textId="081A0B57" w:rsidR="00BE2DE5" w:rsidRPr="00703F93" w:rsidRDefault="00703F93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F93">
              <w:rPr>
                <w:rFonts w:ascii="Angsana New" w:hAnsi="Angsana New"/>
                <w:sz w:val="26"/>
                <w:szCs w:val="26"/>
              </w:rPr>
              <w:t>3,254</w:t>
            </w:r>
          </w:p>
        </w:tc>
        <w:tc>
          <w:tcPr>
            <w:tcW w:w="270" w:type="dxa"/>
          </w:tcPr>
          <w:p w14:paraId="002895F8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0DF880" w14:textId="4A1377D6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270" w:type="dxa"/>
          </w:tcPr>
          <w:p w14:paraId="23032331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69C4C0" w14:textId="44F84729" w:rsidR="00BE2DE5" w:rsidRPr="00DD362D" w:rsidRDefault="001C0117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62D">
              <w:rPr>
                <w:rFonts w:ascii="Angsana New" w:hAnsi="Angsana New"/>
                <w:sz w:val="26"/>
                <w:szCs w:val="26"/>
              </w:rPr>
              <w:t>6,159</w:t>
            </w:r>
          </w:p>
        </w:tc>
        <w:tc>
          <w:tcPr>
            <w:tcW w:w="270" w:type="dxa"/>
          </w:tcPr>
          <w:p w14:paraId="56ADCB32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592803" w14:textId="067240F1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3,592</w:t>
            </w:r>
          </w:p>
        </w:tc>
      </w:tr>
      <w:tr w:rsidR="00BE2DE5" w:rsidRPr="006447D2" w14:paraId="382399B7" w14:textId="77777777" w:rsidTr="007C0FCA">
        <w:tc>
          <w:tcPr>
            <w:tcW w:w="3960" w:type="dxa"/>
          </w:tcPr>
          <w:p w14:paraId="5CF23ED7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 xml:space="preserve"> : ผลกระทบทางภาษีของผลแตกต่างถาวรจาก</w:t>
            </w:r>
          </w:p>
        </w:tc>
        <w:tc>
          <w:tcPr>
            <w:tcW w:w="1260" w:type="dxa"/>
          </w:tcPr>
          <w:p w14:paraId="546194A6" w14:textId="77777777" w:rsidR="00BE2DE5" w:rsidRPr="00703F93" w:rsidRDefault="00BE2DE5" w:rsidP="00BE2DE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907647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1650B1" w14:textId="77777777" w:rsidR="00BE2DE5" w:rsidRPr="006447D2" w:rsidRDefault="00BE2DE5" w:rsidP="00BE2DE5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227A68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BEB508" w14:textId="77777777" w:rsidR="00BE2DE5" w:rsidRPr="00DD362D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33D828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F87815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2DE5" w:rsidRPr="006447D2" w14:paraId="58BDA6C0" w14:textId="77777777" w:rsidTr="007C0FCA">
        <w:tc>
          <w:tcPr>
            <w:tcW w:w="3960" w:type="dxa"/>
          </w:tcPr>
          <w:p w14:paraId="48CCE463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1260" w:type="dxa"/>
          </w:tcPr>
          <w:p w14:paraId="77627ACF" w14:textId="765A1523" w:rsidR="00BE2DE5" w:rsidRPr="00703F93" w:rsidRDefault="00703F93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F9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180E5708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2D7CE2" w14:textId="78E1181F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11CE608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B1AB88" w14:textId="30F84DA2" w:rsidR="00BE2DE5" w:rsidRPr="00DD362D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62D">
              <w:rPr>
                <w:rFonts w:ascii="Angsana New" w:hAnsi="Angsana New" w:hint="cs"/>
                <w:sz w:val="26"/>
                <w:szCs w:val="26"/>
              </w:rPr>
              <w:t>2</w:t>
            </w:r>
            <w:r w:rsidR="001C0117" w:rsidRPr="00DD362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70E4617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A3B759" w14:textId="629EE6C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</w:tr>
      <w:tr w:rsidR="00703F93" w:rsidRPr="006447D2" w14:paraId="4C552383" w14:textId="77777777" w:rsidTr="007C0FCA">
        <w:tc>
          <w:tcPr>
            <w:tcW w:w="3960" w:type="dxa"/>
          </w:tcPr>
          <w:p w14:paraId="7EB2F048" w14:textId="77777777" w:rsidR="00703F93" w:rsidRPr="006447D2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ค่าใช้จ่ายที่สามารถนำมาหักภาษีได้ </w:t>
            </w:r>
          </w:p>
        </w:tc>
        <w:tc>
          <w:tcPr>
            <w:tcW w:w="1260" w:type="dxa"/>
          </w:tcPr>
          <w:p w14:paraId="31B906DF" w14:textId="690608A6" w:rsidR="00703F93" w:rsidRPr="00703F93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3F93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24977A6" w14:textId="77777777" w:rsidR="00703F93" w:rsidRPr="006447D2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7FDE96" w14:textId="0E796FFB" w:rsidR="00703F93" w:rsidRPr="006447D2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7F8B2509" w14:textId="77777777" w:rsidR="00703F93" w:rsidRPr="006447D2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18D6EA" w14:textId="6DADF25E" w:rsidR="00703F93" w:rsidRPr="00DD362D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362D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BF9803D" w14:textId="77777777" w:rsidR="00703F93" w:rsidRPr="006447D2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B96498" w14:textId="28F58D27" w:rsidR="00703F93" w:rsidRPr="006447D2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(313)</w:t>
            </w:r>
          </w:p>
        </w:tc>
      </w:tr>
      <w:tr w:rsidR="00703F93" w:rsidRPr="006447D2" w14:paraId="75D981DC" w14:textId="77777777" w:rsidTr="007C0FCA">
        <w:tc>
          <w:tcPr>
            <w:tcW w:w="3960" w:type="dxa"/>
          </w:tcPr>
          <w:p w14:paraId="79404203" w14:textId="77777777" w:rsidR="00703F93" w:rsidRPr="006447D2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ปรับปรุงจากการถูกประเมินภาษี</w:t>
            </w:r>
          </w:p>
        </w:tc>
        <w:tc>
          <w:tcPr>
            <w:tcW w:w="1260" w:type="dxa"/>
          </w:tcPr>
          <w:p w14:paraId="31315CBC" w14:textId="74AAE43B" w:rsidR="00703F93" w:rsidRPr="00703F93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3F93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4DBF64A6" w14:textId="77777777" w:rsidR="00703F93" w:rsidRPr="006447D2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8511AA" w14:textId="4A9550AF" w:rsidR="00703F93" w:rsidRPr="006447D2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(2,123)</w:t>
            </w:r>
          </w:p>
        </w:tc>
        <w:tc>
          <w:tcPr>
            <w:tcW w:w="270" w:type="dxa"/>
          </w:tcPr>
          <w:p w14:paraId="06038D0A" w14:textId="77777777" w:rsidR="00703F93" w:rsidRPr="006447D2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4669C9" w14:textId="704E4D34" w:rsidR="00703F93" w:rsidRPr="00DD362D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362D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55523DB" w14:textId="77777777" w:rsidR="00703F93" w:rsidRPr="006447D2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4D483F" w14:textId="5A0EF595" w:rsidR="00703F93" w:rsidRPr="006447D2" w:rsidRDefault="00703F93" w:rsidP="0070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(2,123)</w:t>
            </w:r>
          </w:p>
        </w:tc>
      </w:tr>
      <w:tr w:rsidR="00BE2DE5" w:rsidRPr="006447D2" w14:paraId="67C3B43F" w14:textId="77777777" w:rsidTr="007C0FCA">
        <w:tc>
          <w:tcPr>
            <w:tcW w:w="3960" w:type="dxa"/>
          </w:tcPr>
          <w:p w14:paraId="3457C132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(รายได้)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9B60C6" w14:textId="6F503AE7" w:rsidR="00BE2DE5" w:rsidRPr="00703F93" w:rsidRDefault="00703F93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F93">
              <w:rPr>
                <w:rFonts w:ascii="Angsana New" w:hAnsi="Angsana New"/>
                <w:sz w:val="26"/>
                <w:szCs w:val="26"/>
              </w:rPr>
              <w:t>3,265</w:t>
            </w:r>
          </w:p>
        </w:tc>
        <w:tc>
          <w:tcPr>
            <w:tcW w:w="270" w:type="dxa"/>
          </w:tcPr>
          <w:p w14:paraId="54DC5BF4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C0792F" w14:textId="438007BF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(1,301)</w:t>
            </w:r>
          </w:p>
        </w:tc>
        <w:tc>
          <w:tcPr>
            <w:tcW w:w="270" w:type="dxa"/>
          </w:tcPr>
          <w:p w14:paraId="06F5B5E0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4F15E3" w14:textId="6345251B" w:rsidR="00BE2DE5" w:rsidRPr="00DD362D" w:rsidRDefault="001C0117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62D">
              <w:rPr>
                <w:rFonts w:ascii="Angsana New" w:hAnsi="Angsana New"/>
                <w:sz w:val="26"/>
                <w:szCs w:val="26"/>
              </w:rPr>
              <w:t>6,1</w:t>
            </w:r>
            <w:r w:rsidR="006A2692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14:paraId="44077231" w14:textId="77777777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B49BA3" w14:textId="3BB9AC98" w:rsidR="00BE2DE5" w:rsidRPr="006447D2" w:rsidRDefault="00BE2DE5" w:rsidP="00BE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>1,176</w:t>
            </w:r>
          </w:p>
        </w:tc>
      </w:tr>
    </w:tbl>
    <w:p w14:paraId="6F86D7B2" w14:textId="644E8175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4" w:name="OLE_LINK1"/>
      <w:bookmarkStart w:id="5" w:name="OLE_LINK2"/>
      <w:r w:rsidRPr="00D1184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D11847">
        <w:rPr>
          <w:rFonts w:ascii="Angsana New" w:hAnsi="Angsana New"/>
          <w:sz w:val="26"/>
          <w:szCs w:val="26"/>
          <w:cs/>
        </w:rPr>
        <w:t xml:space="preserve"> 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- </w:t>
      </w:r>
      <w:r w:rsidRPr="00D11847">
        <w:rPr>
          <w:rFonts w:ascii="Angsana New" w:hAnsi="Angsana New" w:hint="cs"/>
          <w:sz w:val="26"/>
          <w:szCs w:val="26"/>
          <w:cs/>
        </w:rPr>
        <w:t>สุทธิ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D11847">
        <w:rPr>
          <w:rFonts w:ascii="Angsana New" w:hAnsi="Angsana New"/>
          <w:sz w:val="26"/>
          <w:szCs w:val="26"/>
        </w:rPr>
        <w:t xml:space="preserve">30 </w:t>
      </w:r>
      <w:r w:rsidRPr="00D11847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D11847">
        <w:rPr>
          <w:rFonts w:ascii="Angsana New" w:hAnsi="Angsana New"/>
          <w:sz w:val="26"/>
          <w:szCs w:val="26"/>
        </w:rPr>
        <w:t>2565</w:t>
      </w:r>
      <w:r w:rsidRPr="00D1184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7E3BF591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475A13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475A13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475A13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74315806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01D10D75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="00BE2DE5">
              <w:rPr>
                <w:rFonts w:ascii="Angsana New" w:hAnsi="Angsana New"/>
                <w:sz w:val="26"/>
                <w:szCs w:val="26"/>
              </w:rPr>
              <w:t>0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BE2DE5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="00C46C99"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2565</w:t>
            </w:r>
          </w:p>
        </w:tc>
      </w:tr>
      <w:tr w:rsidR="00281218" w:rsidRPr="00475A13" w14:paraId="4F69FC2B" w14:textId="77777777" w:rsidTr="00281218">
        <w:tc>
          <w:tcPr>
            <w:tcW w:w="3780" w:type="dxa"/>
          </w:tcPr>
          <w:p w14:paraId="7DA49B8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C9FCBB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81218" w:rsidRPr="00475A13" w14:paraId="3B085CE3" w14:textId="77777777" w:rsidTr="00281218">
        <w:tc>
          <w:tcPr>
            <w:tcW w:w="3780" w:type="dxa"/>
          </w:tcPr>
          <w:p w14:paraId="2FFBCD59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1D8E910A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131</w:t>
            </w:r>
          </w:p>
        </w:tc>
        <w:tc>
          <w:tcPr>
            <w:tcW w:w="270" w:type="dxa"/>
            <w:vAlign w:val="bottom"/>
          </w:tcPr>
          <w:p w14:paraId="588AFF4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7705587" w14:textId="2BF5348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(</w:t>
            </w:r>
            <w:r w:rsidR="001C0117"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10</w:t>
            </w:r>
            <w:r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70" w:type="dxa"/>
            <w:vAlign w:val="bottom"/>
          </w:tcPr>
          <w:p w14:paraId="5B8E1D38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26016FD2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12</w:t>
            </w:r>
            <w:r w:rsidR="009D11D3"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281218" w:rsidRPr="00475A13" w14:paraId="4513436D" w14:textId="77777777" w:rsidTr="00281218">
        <w:tc>
          <w:tcPr>
            <w:tcW w:w="3780" w:type="dxa"/>
          </w:tcPr>
          <w:p w14:paraId="4AE0462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8063F9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A0873C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281218" w:rsidRPr="00475A13" w14:paraId="57487ED3" w14:textId="77777777" w:rsidTr="00281218">
        <w:tc>
          <w:tcPr>
            <w:tcW w:w="3780" w:type="dxa"/>
          </w:tcPr>
          <w:p w14:paraId="0F0E8F82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2F9D45C9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71</w:t>
            </w:r>
          </w:p>
        </w:tc>
        <w:tc>
          <w:tcPr>
            <w:tcW w:w="270" w:type="dxa"/>
          </w:tcPr>
          <w:p w14:paraId="7E54D794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DF4453" w14:textId="05A29748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>8</w:t>
            </w:r>
            <w:r w:rsidR="001C0117" w:rsidRPr="001C011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B4CEBDB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12A3F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FDB9DFA" w14:textId="360C282A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  <w:r w:rsidR="009D11D3"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="001C0117"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</w:t>
            </w:r>
          </w:p>
        </w:tc>
      </w:tr>
      <w:tr w:rsidR="00281218" w:rsidRPr="00475A13" w14:paraId="4889B6F3" w14:textId="77777777" w:rsidTr="00281218">
        <w:tc>
          <w:tcPr>
            <w:tcW w:w="3780" w:type="dxa"/>
          </w:tcPr>
          <w:p w14:paraId="13363A0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51B8D49B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1,553</w:t>
            </w:r>
          </w:p>
        </w:tc>
        <w:tc>
          <w:tcPr>
            <w:tcW w:w="270" w:type="dxa"/>
          </w:tcPr>
          <w:p w14:paraId="350FD25D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0617E5" w14:textId="23804B04" w:rsidR="00281218" w:rsidRPr="001C0117" w:rsidRDefault="001C011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661</w:t>
            </w:r>
          </w:p>
        </w:tc>
        <w:tc>
          <w:tcPr>
            <w:tcW w:w="270" w:type="dxa"/>
          </w:tcPr>
          <w:p w14:paraId="73CF8B6C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24A943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DFAC5F8" w14:textId="75D6EA93" w:rsidR="00281218" w:rsidRPr="001C0117" w:rsidRDefault="009D11D3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2,21</w:t>
            </w:r>
            <w:r w:rsidR="001C0117"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</w:t>
            </w:r>
          </w:p>
        </w:tc>
      </w:tr>
      <w:tr w:rsidR="00281218" w:rsidRPr="00475A13" w14:paraId="6BDC0373" w14:textId="77777777" w:rsidTr="00281218">
        <w:tc>
          <w:tcPr>
            <w:tcW w:w="3780" w:type="dxa"/>
          </w:tcPr>
          <w:p w14:paraId="663C6BDB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</w:tcPr>
          <w:p w14:paraId="370299C2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7D508B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7D94F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A88C6E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281218" w:rsidRPr="00475A13" w14:paraId="095A2239" w14:textId="77777777" w:rsidTr="00281218">
        <w:tc>
          <w:tcPr>
            <w:tcW w:w="3780" w:type="dxa"/>
          </w:tcPr>
          <w:p w14:paraId="727D3FD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4A0839D5" w14:textId="1F0A017C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389F88E8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53EEAB" w14:textId="04108441" w:rsidR="00281218" w:rsidRPr="001C0117" w:rsidRDefault="001C011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3DF7ED6A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BC66F" w14:textId="78C30D75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30034AD2" w14:textId="31CE2642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</w:t>
            </w:r>
            <w:r w:rsidR="001C0117"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80</w:t>
            </w:r>
          </w:p>
        </w:tc>
      </w:tr>
      <w:tr w:rsidR="005B1CDE" w:rsidRPr="00475A13" w14:paraId="49C65006" w14:textId="77777777" w:rsidTr="00281218">
        <w:tc>
          <w:tcPr>
            <w:tcW w:w="3780" w:type="dxa"/>
          </w:tcPr>
          <w:p w14:paraId="053BE1E0" w14:textId="71444CD9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65550B4A" w14:textId="1D0D5D1A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1,833</w:t>
            </w:r>
          </w:p>
        </w:tc>
        <w:tc>
          <w:tcPr>
            <w:tcW w:w="270" w:type="dxa"/>
            <w:shd w:val="clear" w:color="auto" w:fill="auto"/>
          </w:tcPr>
          <w:p w14:paraId="0A9F0993" w14:textId="77777777" w:rsidR="005B1CDE" w:rsidRPr="00475A13" w:rsidRDefault="005B1CDE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3F1144" w14:textId="773A30DC" w:rsidR="005B1CDE" w:rsidRPr="001C0117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>(1,833)</w:t>
            </w:r>
          </w:p>
        </w:tc>
        <w:tc>
          <w:tcPr>
            <w:tcW w:w="270" w:type="dxa"/>
          </w:tcPr>
          <w:p w14:paraId="18860E69" w14:textId="77777777" w:rsidR="005B1CDE" w:rsidRPr="001C0117" w:rsidRDefault="005B1CDE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E3882A" w14:textId="2B2BBE08" w:rsidR="005B1CDE" w:rsidRPr="001C0117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E32B69A" w14:textId="77777777" w:rsidR="005B1CDE" w:rsidRPr="001C0117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A93F90D" w14:textId="31869404" w:rsidR="005B1CDE" w:rsidRPr="001C0117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281218" w:rsidRPr="00475A13" w14:paraId="7DC7A23A" w14:textId="77777777" w:rsidTr="00281218">
        <w:tc>
          <w:tcPr>
            <w:tcW w:w="3780" w:type="dxa"/>
          </w:tcPr>
          <w:p w14:paraId="2A77441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7AD60E" w14:textId="5A89A83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3,839</w:t>
            </w:r>
          </w:p>
        </w:tc>
        <w:tc>
          <w:tcPr>
            <w:tcW w:w="270" w:type="dxa"/>
            <w:shd w:val="clear" w:color="auto" w:fill="auto"/>
          </w:tcPr>
          <w:p w14:paraId="4F72B26C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33C32E" w14:textId="3C861926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>(1,</w:t>
            </w:r>
            <w:r w:rsidR="009D11D3" w:rsidRPr="001C0117">
              <w:rPr>
                <w:rFonts w:ascii="Angsana New" w:hAnsi="Angsana New"/>
                <w:sz w:val="26"/>
                <w:szCs w:val="26"/>
              </w:rPr>
              <w:t>072</w:t>
            </w:r>
            <w:r w:rsidRPr="001C01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2D3B5C5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F11C5C" w14:textId="2C918D69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332C3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4F0D8D" w14:textId="1D22CBF4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</w:t>
            </w:r>
            <w:r w:rsidR="009D11D3" w:rsidRPr="001C011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767</w:t>
            </w:r>
          </w:p>
        </w:tc>
      </w:tr>
      <w:tr w:rsidR="00281218" w:rsidRPr="002C3DDF" w14:paraId="59F3D5F3" w14:textId="77777777" w:rsidTr="00281218">
        <w:tc>
          <w:tcPr>
            <w:tcW w:w="3780" w:type="dxa"/>
          </w:tcPr>
          <w:p w14:paraId="6EA77A43" w14:textId="77777777" w:rsidR="00281218" w:rsidRPr="002C3DDF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A0A4B76" w14:textId="77777777" w:rsidR="00281218" w:rsidRPr="002C3DDF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7FDAFBA" w14:textId="77777777" w:rsidR="00281218" w:rsidRPr="002C3DDF" w:rsidRDefault="00281218" w:rsidP="002C3DDF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0A4B65D0" w14:textId="77777777" w:rsidR="00281218" w:rsidRPr="001C0117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98D9DFB" w14:textId="77777777" w:rsidR="00281218" w:rsidRPr="001C0117" w:rsidRDefault="00281218" w:rsidP="002C3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8F24941" w14:textId="77777777" w:rsidR="00281218" w:rsidRPr="001C0117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8F7677F" w14:textId="77777777" w:rsidR="00281218" w:rsidRPr="001C0117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64A42DD" w14:textId="77777777" w:rsidR="00281218" w:rsidRPr="001C0117" w:rsidRDefault="00281218" w:rsidP="002C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81218" w:rsidRPr="00475A13" w14:paraId="28C2A87B" w14:textId="77777777" w:rsidTr="00281218">
        <w:tc>
          <w:tcPr>
            <w:tcW w:w="3780" w:type="dxa"/>
          </w:tcPr>
          <w:p w14:paraId="7A63B7E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E93C11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642A0F" w14:textId="77777777" w:rsidR="00281218" w:rsidRPr="00475A13" w:rsidRDefault="00281218" w:rsidP="00475A1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AE67F3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6C1B4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D1C380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EFBB3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2AEC94" w14:textId="77777777" w:rsidR="00281218" w:rsidRPr="001C0117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76D2" w:rsidRPr="00475A13" w14:paraId="19D29877" w14:textId="77777777" w:rsidTr="00281218">
        <w:tc>
          <w:tcPr>
            <w:tcW w:w="3780" w:type="dxa"/>
          </w:tcPr>
          <w:p w14:paraId="4E3A5DD9" w14:textId="6F3C8FB2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302F38FB" w14:textId="25000E92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1EA9C549" w14:textId="77777777" w:rsidR="00E576D2" w:rsidRPr="00475A13" w:rsidRDefault="00E576D2" w:rsidP="00E576D2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023BA9" w14:textId="2787AC32" w:rsidR="00E576D2" w:rsidRPr="001C0117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5AB7C0CC" w14:textId="77777777" w:rsidR="00E576D2" w:rsidRPr="001C0117" w:rsidRDefault="00E576D2" w:rsidP="00E576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6C3C6E" w14:textId="77777777" w:rsidR="00E576D2" w:rsidRPr="001C0117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B7DDBF4" w14:textId="77777777" w:rsidR="00E576D2" w:rsidRPr="001C0117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6C0A44" w14:textId="2C2C4A6C" w:rsidR="00E576D2" w:rsidRPr="001C0117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>(8)</w:t>
            </w:r>
          </w:p>
        </w:tc>
      </w:tr>
      <w:tr w:rsidR="00E576D2" w:rsidRPr="002C3DDF" w14:paraId="43EBAD4E" w14:textId="77777777" w:rsidTr="00281218">
        <w:trPr>
          <w:trHeight w:val="134"/>
        </w:trPr>
        <w:tc>
          <w:tcPr>
            <w:tcW w:w="3780" w:type="dxa"/>
          </w:tcPr>
          <w:p w14:paraId="3F2FC4D4" w14:textId="77777777" w:rsidR="00E576D2" w:rsidRPr="002C3DDF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9ECA51" w14:textId="77777777" w:rsidR="00E576D2" w:rsidRPr="002C3DDF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4C43BF9" w14:textId="77777777" w:rsidR="00E576D2" w:rsidRPr="002C3DDF" w:rsidRDefault="00E576D2" w:rsidP="00E576D2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3DA249" w14:textId="77777777" w:rsidR="00E576D2" w:rsidRPr="001C0117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287BAC3" w14:textId="77777777" w:rsidR="00E576D2" w:rsidRPr="001C0117" w:rsidRDefault="00E576D2" w:rsidP="00E576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4A86C" w14:textId="77777777" w:rsidR="00E576D2" w:rsidRPr="001C0117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1B8E0D37" w14:textId="77777777" w:rsidR="00E576D2" w:rsidRPr="001C0117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9DB313" w14:textId="77777777" w:rsidR="00E576D2" w:rsidRPr="001C0117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576D2" w:rsidRPr="00475A13" w14:paraId="4C4904FE" w14:textId="77777777" w:rsidTr="00281218">
        <w:trPr>
          <w:trHeight w:val="234"/>
        </w:trPr>
        <w:tc>
          <w:tcPr>
            <w:tcW w:w="3780" w:type="dxa"/>
          </w:tcPr>
          <w:p w14:paraId="4364552A" w14:textId="77777777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23FF33" w14:textId="26536A39" w:rsidR="00E576D2" w:rsidRPr="00475A13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3,835</w:t>
            </w:r>
          </w:p>
        </w:tc>
        <w:tc>
          <w:tcPr>
            <w:tcW w:w="270" w:type="dxa"/>
          </w:tcPr>
          <w:p w14:paraId="2F024AA7" w14:textId="77777777" w:rsidR="00E576D2" w:rsidRPr="00475A13" w:rsidRDefault="00E576D2" w:rsidP="00E576D2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5F6BDB7" w14:textId="6DDD7C9B" w:rsidR="00E576D2" w:rsidRPr="001C0117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>(1,</w:t>
            </w:r>
            <w:r w:rsidR="009D11D3" w:rsidRPr="001C0117">
              <w:rPr>
                <w:rFonts w:ascii="Angsana New" w:hAnsi="Angsana New"/>
                <w:sz w:val="26"/>
                <w:szCs w:val="26"/>
              </w:rPr>
              <w:t>076</w:t>
            </w:r>
            <w:r w:rsidRPr="001C011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5D8CF2C" w14:textId="77777777" w:rsidR="00E576D2" w:rsidRPr="001C0117" w:rsidRDefault="00E576D2" w:rsidP="00E576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90C5F1" w14:textId="379FB435" w:rsidR="00E576D2" w:rsidRPr="001C0117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670C558" w14:textId="77777777" w:rsidR="00E576D2" w:rsidRPr="001C0117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F4F9D0F" w14:textId="23299AE7" w:rsidR="00E576D2" w:rsidRPr="001C0117" w:rsidRDefault="00E576D2" w:rsidP="00E5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 w:hint="cs"/>
                <w:sz w:val="26"/>
                <w:szCs w:val="26"/>
              </w:rPr>
              <w:t>2,</w:t>
            </w:r>
            <w:r w:rsidR="009D11D3" w:rsidRPr="001C0117">
              <w:rPr>
                <w:rFonts w:ascii="Angsana New" w:hAnsi="Angsana New"/>
                <w:sz w:val="26"/>
                <w:szCs w:val="26"/>
              </w:rPr>
              <w:t>759</w:t>
            </w:r>
          </w:p>
        </w:tc>
      </w:tr>
    </w:tbl>
    <w:p w14:paraId="6F229F1F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  <w:cs/>
        </w:rPr>
      </w:pPr>
    </w:p>
    <w:p w14:paraId="38E45629" w14:textId="0012C3FA" w:rsidR="002B0F0F" w:rsidRPr="00475A13" w:rsidRDefault="00FB1741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10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9511D" w:rsidRPr="00475A1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75A13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75A1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75A1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333C2A" w:rsidRDefault="00D871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9D10ED" w:rsidRPr="00475A13" w14:paraId="25EDC278" w14:textId="77777777" w:rsidTr="009D10ED">
        <w:tc>
          <w:tcPr>
            <w:tcW w:w="3510" w:type="dxa"/>
          </w:tcPr>
          <w:p w14:paraId="283E8FDD" w14:textId="77777777" w:rsidR="009D10ED" w:rsidRPr="00475A13" w:rsidRDefault="009D10E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75A13" w:rsidRDefault="009D10E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75A13" w:rsidRDefault="009D10E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475A13" w:rsidRDefault="009D10E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BB55D7" w:rsidRPr="00475A13" w14:paraId="289E41E6" w14:textId="77777777" w:rsidTr="008D6F57">
        <w:tc>
          <w:tcPr>
            <w:tcW w:w="3510" w:type="dxa"/>
          </w:tcPr>
          <w:p w14:paraId="2D4A41A6" w14:textId="7777777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04E9CE64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E22F75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E22F7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7A572E4A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9BA056C" w14:textId="7777777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61D3ABAE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E22F75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E22F7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E22F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A5FDDAA" w14:textId="7777777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423C5537" w:rsidR="00BB55D7" w:rsidRPr="00475A13" w:rsidRDefault="00BB55D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806D40" w:rsidRPr="00333C2A" w14:paraId="762F5356" w14:textId="77777777" w:rsidTr="008D6F57">
        <w:tc>
          <w:tcPr>
            <w:tcW w:w="3510" w:type="dxa"/>
          </w:tcPr>
          <w:p w14:paraId="3F469CA4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F427F5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BAD9674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D71BFAD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FD31A06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409A51A4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B3AC4E9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18A111AA" w14:textId="77777777" w:rsidR="00806D40" w:rsidRPr="00333C2A" w:rsidRDefault="00806D40" w:rsidP="0033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B1CDE" w:rsidRPr="00475A13" w14:paraId="2A262C0A" w14:textId="77777777" w:rsidTr="00806D40">
        <w:tc>
          <w:tcPr>
            <w:tcW w:w="3510" w:type="dxa"/>
          </w:tcPr>
          <w:p w14:paraId="78D61AD1" w14:textId="13F4B510" w:rsidR="005B1CDE" w:rsidRPr="00475A13" w:rsidRDefault="005B1CDE" w:rsidP="00475A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75A1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3CD3C7B1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674D6498" w14:textId="7777777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FF7A" w14:textId="174C2EE9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1D0DA026" w14:textId="7777777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326883ED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  <w:r w:rsidR="00EE6EEE">
              <w:rPr>
                <w:rFonts w:ascii="Angsana New" w:hAnsi="Angsana New"/>
                <w:sz w:val="26"/>
                <w:szCs w:val="26"/>
              </w:rPr>
              <w:t>14,359</w:t>
            </w:r>
          </w:p>
        </w:tc>
        <w:tc>
          <w:tcPr>
            <w:tcW w:w="270" w:type="dxa"/>
          </w:tcPr>
          <w:p w14:paraId="6AEA4913" w14:textId="7777777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651FE037" w:rsidR="005B1CDE" w:rsidRPr="00475A13" w:rsidRDefault="005B1CD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131,359</w:t>
            </w:r>
          </w:p>
        </w:tc>
      </w:tr>
      <w:tr w:rsidR="00EE6EEE" w:rsidRPr="00475A13" w14:paraId="3662EC4F" w14:textId="77777777" w:rsidTr="009D10ED">
        <w:tc>
          <w:tcPr>
            <w:tcW w:w="3510" w:type="dxa"/>
          </w:tcPr>
          <w:p w14:paraId="07CB3DE4" w14:textId="41BAF321" w:rsidR="00EE6EEE" w:rsidRPr="00EE6EEE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ค่าธรรมเนียมการขยายระยะเวลาและ</w:t>
            </w:r>
          </w:p>
        </w:tc>
        <w:tc>
          <w:tcPr>
            <w:tcW w:w="1350" w:type="dxa"/>
          </w:tcPr>
          <w:p w14:paraId="1B11FBEB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A20AB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C3FFBC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36B14E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3CC74A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B6466F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B90789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6EEE" w:rsidRPr="00475A13" w14:paraId="79448D93" w14:textId="77777777" w:rsidTr="009D10ED">
        <w:tc>
          <w:tcPr>
            <w:tcW w:w="3510" w:type="dxa"/>
          </w:tcPr>
          <w:p w14:paraId="2ED78AA5" w14:textId="032E9E1B" w:rsidR="00EE6EEE" w:rsidRPr="00EE6EEE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1DEEA573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E785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B7C2BE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B6BC4E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2C88A" w14:textId="1C047223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(1</w:t>
            </w:r>
            <w:r w:rsidR="002D1F67">
              <w:rPr>
                <w:rFonts w:ascii="Angsana New" w:hAnsi="Angsana New"/>
                <w:sz w:val="26"/>
                <w:szCs w:val="26"/>
              </w:rPr>
              <w:t>60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B4258F" w14:textId="77777777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1A71C" w14:textId="49EDF2FA" w:rsidR="00EE6EEE" w:rsidRPr="00475A13" w:rsidRDefault="00EE6EEE" w:rsidP="00EE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(407)</w:t>
            </w:r>
          </w:p>
        </w:tc>
      </w:tr>
      <w:tr w:rsidR="00806D40" w:rsidRPr="00475A13" w14:paraId="50F97329" w14:textId="77777777" w:rsidTr="009D10ED">
        <w:tc>
          <w:tcPr>
            <w:tcW w:w="3510" w:type="dxa"/>
          </w:tcPr>
          <w:p w14:paraId="55F82747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C07B7C5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C51BFD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98197D" w14:textId="79D085E9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</w:t>
            </w:r>
            <w:r w:rsidR="00EE6EEE">
              <w:rPr>
                <w:rFonts w:ascii="Angsana New" w:hAnsi="Angsana New"/>
                <w:sz w:val="26"/>
                <w:szCs w:val="26"/>
              </w:rPr>
              <w:t>1</w:t>
            </w:r>
            <w:r w:rsidR="002D1F67">
              <w:rPr>
                <w:rFonts w:ascii="Angsana New" w:hAnsi="Angsana New"/>
                <w:sz w:val="26"/>
                <w:szCs w:val="26"/>
              </w:rPr>
              <w:t>4</w:t>
            </w:r>
            <w:r w:rsidR="00EE6EEE">
              <w:rPr>
                <w:rFonts w:ascii="Angsana New" w:hAnsi="Angsana New"/>
                <w:sz w:val="26"/>
                <w:szCs w:val="26"/>
              </w:rPr>
              <w:t>,</w:t>
            </w:r>
            <w:r w:rsidR="002D1F67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270" w:type="dxa"/>
          </w:tcPr>
          <w:p w14:paraId="2116D616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FBF45" w14:textId="3CDAF3C3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130,952</w:t>
            </w:r>
          </w:p>
        </w:tc>
      </w:tr>
      <w:tr w:rsidR="00806D40" w:rsidRPr="00475A13" w14:paraId="22942127" w14:textId="77777777" w:rsidTr="009D10ED">
        <w:tc>
          <w:tcPr>
            <w:tcW w:w="3510" w:type="dxa"/>
          </w:tcPr>
          <w:p w14:paraId="0CC3D57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C2DB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AF667" w14:textId="2E1DE88D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</w:t>
            </w:r>
            <w:r w:rsidR="00EE6EEE">
              <w:rPr>
                <w:rFonts w:ascii="Angsana New" w:hAnsi="Angsana New"/>
                <w:sz w:val="26"/>
                <w:szCs w:val="26"/>
              </w:rPr>
              <w:t>8,429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4BB80A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7079F041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(36,411)</w:t>
            </w:r>
          </w:p>
        </w:tc>
      </w:tr>
      <w:tr w:rsidR="00806D40" w:rsidRPr="00475A13" w14:paraId="23321271" w14:textId="77777777" w:rsidTr="009D10ED">
        <w:tc>
          <w:tcPr>
            <w:tcW w:w="3510" w:type="dxa"/>
          </w:tcPr>
          <w:p w14:paraId="27C88712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53A90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54B0C49A" w:rsidR="00806D40" w:rsidRPr="00475A13" w:rsidRDefault="00EE6EEE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2D1F67">
              <w:rPr>
                <w:rFonts w:ascii="Angsana New" w:hAnsi="Angsana New"/>
                <w:sz w:val="26"/>
                <w:szCs w:val="26"/>
              </w:rPr>
              <w:t>5,770</w:t>
            </w:r>
          </w:p>
        </w:tc>
        <w:tc>
          <w:tcPr>
            <w:tcW w:w="270" w:type="dxa"/>
          </w:tcPr>
          <w:p w14:paraId="5E73AD1D" w14:textId="77777777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35F4B8EC" w:rsidR="00806D40" w:rsidRPr="00475A13" w:rsidRDefault="00806D40" w:rsidP="0080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94,541</w:t>
            </w:r>
          </w:p>
        </w:tc>
      </w:tr>
    </w:tbl>
    <w:p w14:paraId="7D69C80D" w14:textId="77777777" w:rsidR="00820E18" w:rsidRPr="00333C2A" w:rsidRDefault="00820E1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79BF129" w14:textId="303EC4E5" w:rsidR="00C70212" w:rsidRPr="00475A13" w:rsidRDefault="00C70212" w:rsidP="00475A1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475A13">
        <w:rPr>
          <w:rFonts w:ascii="Angsana New" w:hAnsi="Angsana New" w:hint="cs"/>
          <w:sz w:val="26"/>
          <w:szCs w:val="26"/>
          <w:cs/>
        </w:rPr>
        <w:t>เงินกู้ยืมดังกล่าวมีกำหนดชำระคืนเป็นงวดรายเดือน</w:t>
      </w:r>
      <w:r w:rsidRPr="005C3E05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5C3E05">
        <w:rPr>
          <w:rFonts w:ascii="Angsana New" w:hAnsi="Angsana New" w:hint="cs"/>
          <w:sz w:val="26"/>
          <w:szCs w:val="26"/>
        </w:rPr>
        <w:t>8</w:t>
      </w:r>
      <w:r w:rsidR="005C3E05" w:rsidRPr="005C3E05">
        <w:rPr>
          <w:rFonts w:ascii="Angsana New" w:hAnsi="Angsana New"/>
          <w:sz w:val="26"/>
          <w:szCs w:val="26"/>
        </w:rPr>
        <w:t>6</w:t>
      </w:r>
      <w:r w:rsidRPr="005C3E05">
        <w:rPr>
          <w:rFonts w:ascii="Angsana New" w:hAnsi="Angsana New" w:hint="cs"/>
          <w:sz w:val="26"/>
          <w:szCs w:val="26"/>
        </w:rPr>
        <w:t xml:space="preserve"> </w:t>
      </w:r>
      <w:r w:rsidRPr="005C3E05">
        <w:rPr>
          <w:rFonts w:ascii="Angsana New" w:hAnsi="Angsana New" w:hint="cs"/>
          <w:sz w:val="26"/>
          <w:szCs w:val="26"/>
          <w:cs/>
        </w:rPr>
        <w:t>งวด ในจำนวนเงินที่แตกต่างกันเริ่มตั้งแต่</w:t>
      </w:r>
      <w:r w:rsidR="005C3E05" w:rsidRPr="005C3E05">
        <w:rPr>
          <w:rFonts w:ascii="Angsana New" w:hAnsi="Angsana New" w:hint="cs"/>
          <w:sz w:val="26"/>
          <w:szCs w:val="26"/>
          <w:cs/>
        </w:rPr>
        <w:t>เดือนกรกฎาคม</w:t>
      </w:r>
      <w:r w:rsidRPr="005C3E05">
        <w:rPr>
          <w:rFonts w:ascii="Angsana New" w:hAnsi="Angsana New" w:hint="cs"/>
          <w:sz w:val="26"/>
          <w:szCs w:val="26"/>
          <w:cs/>
        </w:rPr>
        <w:t xml:space="preserve"> </w:t>
      </w:r>
      <w:r w:rsidRPr="005C3E05">
        <w:rPr>
          <w:rFonts w:ascii="Angsana New" w:hAnsi="Angsana New" w:hint="cs"/>
          <w:sz w:val="26"/>
          <w:szCs w:val="26"/>
        </w:rPr>
        <w:t>255</w:t>
      </w:r>
      <w:r w:rsidR="005C3E05" w:rsidRPr="005C3E05">
        <w:rPr>
          <w:rFonts w:ascii="Angsana New" w:hAnsi="Angsana New"/>
          <w:sz w:val="26"/>
          <w:szCs w:val="26"/>
        </w:rPr>
        <w:t>7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สิ้นสุด</w:t>
      </w:r>
      <w:r w:rsidR="00485E89">
        <w:rPr>
          <w:rFonts w:ascii="Angsana New" w:hAnsi="Angsana New" w:hint="cs"/>
          <w:sz w:val="26"/>
          <w:szCs w:val="26"/>
          <w:cs/>
        </w:rPr>
        <w:t xml:space="preserve">         </w:t>
      </w:r>
      <w:r w:rsidRPr="00475A13">
        <w:rPr>
          <w:rFonts w:ascii="Angsana New" w:hAnsi="Angsana New" w:hint="cs"/>
          <w:sz w:val="26"/>
          <w:szCs w:val="26"/>
          <w:cs/>
        </w:rPr>
        <w:t xml:space="preserve">เดือนกันยายน </w:t>
      </w:r>
      <w:r w:rsidRPr="00475A13">
        <w:rPr>
          <w:rFonts w:ascii="Angsana New" w:hAnsi="Angsana New" w:hint="cs"/>
          <w:sz w:val="26"/>
          <w:szCs w:val="26"/>
        </w:rPr>
        <w:t xml:space="preserve">2567 </w:t>
      </w:r>
      <w:r w:rsidRPr="00475A13">
        <w:rPr>
          <w:rFonts w:ascii="Angsana New" w:hAnsi="Angsana New" w:hint="cs"/>
          <w:sz w:val="26"/>
          <w:szCs w:val="26"/>
          <w:cs/>
        </w:rPr>
        <w:t>และมีอัตราดอกเบี้ยในอัตราเงินกู้ยืมขั้นต่ำ</w:t>
      </w:r>
    </w:p>
    <w:p w14:paraId="347FBC5D" w14:textId="77777777" w:rsidR="00C70212" w:rsidRPr="00333C2A" w:rsidRDefault="00C7021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CE2F855" w14:textId="17E5E6C6" w:rsidR="009C2480" w:rsidRPr="006176D5" w:rsidRDefault="009C2480" w:rsidP="00593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 xml:space="preserve">17 </w:t>
      </w:r>
      <w:r>
        <w:rPr>
          <w:rFonts w:ascii="Angsana New" w:hAnsi="Angsana New" w:hint="cs"/>
          <w:sz w:val="26"/>
          <w:szCs w:val="26"/>
          <w:cs/>
        </w:rPr>
        <w:t xml:space="preserve">พฤษภาคม </w:t>
      </w:r>
      <w:r>
        <w:rPr>
          <w:rFonts w:ascii="Angsana New" w:hAnsi="Angsana New"/>
          <w:sz w:val="26"/>
          <w:szCs w:val="26"/>
        </w:rPr>
        <w:t xml:space="preserve">2565 </w:t>
      </w:r>
      <w:r w:rsidRPr="006447D2">
        <w:rPr>
          <w:rFonts w:ascii="Angsana New" w:hAnsi="Angsana New" w:hint="cs"/>
          <w:sz w:val="26"/>
          <w:szCs w:val="26"/>
          <w:cs/>
        </w:rPr>
        <w:t>บริษัททำบันทึกตกลง</w:t>
      </w:r>
      <w:r w:rsidRPr="006447D2">
        <w:rPr>
          <w:rFonts w:ascii="Angsana New" w:hAnsi="Angsana New" w:hint="cs"/>
          <w:sz w:val="26"/>
          <w:szCs w:val="26"/>
        </w:rPr>
        <w:t>แ</w:t>
      </w:r>
      <w:r w:rsidRPr="006447D2">
        <w:rPr>
          <w:rFonts w:ascii="Angsana New" w:hAnsi="Angsana New" w:hint="cs"/>
          <w:sz w:val="26"/>
          <w:szCs w:val="26"/>
          <w:cs/>
        </w:rPr>
        <w:t xml:space="preserve">ก้ไขเพิ่มเติมครั้งที่ </w:t>
      </w:r>
      <w:r w:rsidR="00591E24">
        <w:rPr>
          <w:rFonts w:ascii="Angsana New" w:hAnsi="Angsana New"/>
          <w:sz w:val="26"/>
          <w:szCs w:val="26"/>
        </w:rPr>
        <w:t>5</w:t>
      </w:r>
      <w:r w:rsidRPr="006447D2">
        <w:rPr>
          <w:rFonts w:ascii="Angsana New" w:hAnsi="Angsana New" w:hint="cs"/>
          <w:sz w:val="26"/>
          <w:szCs w:val="26"/>
        </w:rPr>
        <w:t xml:space="preserve"> </w:t>
      </w:r>
      <w:r w:rsidRPr="006447D2">
        <w:rPr>
          <w:rFonts w:ascii="Angsana New" w:hAnsi="Angsana New" w:hint="cs"/>
          <w:sz w:val="26"/>
          <w:szCs w:val="26"/>
          <w:cs/>
        </w:rPr>
        <w:t>เพื่อแก้ไข</w:t>
      </w:r>
      <w:r w:rsidRPr="009661D4">
        <w:rPr>
          <w:rFonts w:ascii="Angsana New" w:hAnsi="Angsana New" w:hint="cs"/>
          <w:sz w:val="26"/>
          <w:szCs w:val="26"/>
          <w:cs/>
        </w:rPr>
        <w:t>สัญญาสินเชื่อฉบับลง</w:t>
      </w:r>
      <w:r w:rsidRPr="006447D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6447D2">
        <w:rPr>
          <w:rFonts w:ascii="Angsana New" w:hAnsi="Angsana New" w:hint="cs"/>
          <w:sz w:val="26"/>
          <w:szCs w:val="26"/>
        </w:rPr>
        <w:t xml:space="preserve">24 </w:t>
      </w:r>
      <w:r w:rsidRPr="006447D2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6447D2">
        <w:rPr>
          <w:rFonts w:ascii="Angsana New" w:hAnsi="Angsana New" w:hint="cs"/>
          <w:sz w:val="26"/>
          <w:szCs w:val="26"/>
        </w:rPr>
        <w:t>2564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485E89">
        <w:rPr>
          <w:rFonts w:ascii="Angsana New" w:hAnsi="Angsana New" w:hint="cs"/>
          <w:sz w:val="26"/>
          <w:szCs w:val="26"/>
          <w:cs/>
        </w:rPr>
        <w:t xml:space="preserve">                 เพื่อ</w:t>
      </w:r>
      <w:r w:rsidR="00E03DCC" w:rsidRPr="009661D4">
        <w:rPr>
          <w:rFonts w:ascii="Angsana New" w:hAnsi="Angsana New" w:hint="cs"/>
          <w:sz w:val="26"/>
          <w:szCs w:val="26"/>
          <w:cs/>
        </w:rPr>
        <w:t>รับ</w:t>
      </w:r>
      <w:r>
        <w:rPr>
          <w:rFonts w:ascii="Angsana New" w:hAnsi="Angsana New" w:hint="cs"/>
          <w:sz w:val="26"/>
          <w:szCs w:val="26"/>
          <w:cs/>
        </w:rPr>
        <w:t>วงเงิน</w:t>
      </w:r>
      <w:r w:rsidRPr="006447D2">
        <w:rPr>
          <w:rFonts w:ascii="Angsana New" w:hAnsi="Angsana New" w:hint="cs"/>
          <w:sz w:val="26"/>
          <w:szCs w:val="26"/>
          <w:cs/>
        </w:rPr>
        <w:t>กู้ยืม</w:t>
      </w:r>
      <w:r w:rsidR="00E03DCC">
        <w:rPr>
          <w:rFonts w:ascii="Angsana New" w:hAnsi="Angsana New" w:hint="cs"/>
          <w:sz w:val="26"/>
          <w:szCs w:val="26"/>
          <w:cs/>
        </w:rPr>
        <w:t>เพิ่มเติม</w:t>
      </w:r>
      <w:r w:rsidR="0034250F">
        <w:rPr>
          <w:rFonts w:ascii="Angsana New" w:hAnsi="Angsana New" w:hint="cs"/>
          <w:sz w:val="26"/>
          <w:szCs w:val="26"/>
          <w:cs/>
        </w:rPr>
        <w:t>กับ</w:t>
      </w:r>
      <w:r w:rsidRPr="006447D2">
        <w:rPr>
          <w:rFonts w:ascii="Angsana New" w:hAnsi="Angsana New" w:hint="cs"/>
          <w:sz w:val="26"/>
          <w:szCs w:val="26"/>
          <w:cs/>
        </w:rPr>
        <w:t>สถาบันการเงิน</w:t>
      </w:r>
      <w:r w:rsidR="0034250F">
        <w:rPr>
          <w:rFonts w:ascii="Angsana New" w:hAnsi="Angsana New" w:hint="cs"/>
          <w:sz w:val="26"/>
          <w:szCs w:val="26"/>
          <w:cs/>
        </w:rPr>
        <w:t>ในประเทศแห่ง</w:t>
      </w:r>
      <w:r w:rsidR="00E548A7">
        <w:rPr>
          <w:rFonts w:ascii="Angsana New" w:hAnsi="Angsana New" w:hint="cs"/>
          <w:sz w:val="26"/>
          <w:szCs w:val="26"/>
          <w:cs/>
        </w:rPr>
        <w:t>เดิม</w:t>
      </w:r>
      <w:r w:rsidRPr="006447D2">
        <w:rPr>
          <w:rFonts w:ascii="Angsana New" w:hAnsi="Angsana New" w:hint="cs"/>
          <w:sz w:val="26"/>
          <w:szCs w:val="26"/>
          <w:cs/>
        </w:rPr>
        <w:t>เป็นจำนวนเงิน</w:t>
      </w:r>
      <w:r w:rsidR="002622CC">
        <w:rPr>
          <w:rFonts w:ascii="Angsana New" w:hAnsi="Angsana New" w:hint="cs"/>
          <w:sz w:val="26"/>
          <w:szCs w:val="26"/>
          <w:cs/>
        </w:rPr>
        <w:t>รวม</w:t>
      </w:r>
      <w:r w:rsidR="008355C2">
        <w:rPr>
          <w:rFonts w:ascii="Angsana New" w:hAnsi="Angsana New" w:hint="cs"/>
          <w:sz w:val="26"/>
          <w:szCs w:val="26"/>
          <w:cs/>
        </w:rPr>
        <w:t xml:space="preserve"> </w:t>
      </w:r>
      <w:r w:rsidR="004467B5">
        <w:rPr>
          <w:rFonts w:ascii="Angsana New" w:hAnsi="Angsana New"/>
          <w:sz w:val="26"/>
          <w:szCs w:val="26"/>
        </w:rPr>
        <w:t>643</w:t>
      </w:r>
      <w:r w:rsidR="00481326">
        <w:rPr>
          <w:rFonts w:ascii="Angsana New" w:hAnsi="Angsana New"/>
          <w:sz w:val="26"/>
          <w:szCs w:val="26"/>
        </w:rPr>
        <w:t>.0</w:t>
      </w:r>
      <w:r w:rsidR="008355C2">
        <w:rPr>
          <w:rFonts w:ascii="Angsana New" w:hAnsi="Angsana New"/>
          <w:sz w:val="26"/>
          <w:szCs w:val="26"/>
        </w:rPr>
        <w:t xml:space="preserve"> </w:t>
      </w:r>
      <w:r w:rsidR="008355C2" w:rsidRPr="009661D4">
        <w:rPr>
          <w:rFonts w:ascii="Angsana New" w:hAnsi="Angsana New" w:hint="cs"/>
          <w:sz w:val="26"/>
          <w:szCs w:val="26"/>
          <w:cs/>
        </w:rPr>
        <w:t>ล้านบาท</w:t>
      </w:r>
      <w:r w:rsidR="005E22B1">
        <w:rPr>
          <w:rFonts w:ascii="Angsana New" w:hAnsi="Angsana New" w:hint="cs"/>
          <w:sz w:val="26"/>
          <w:szCs w:val="26"/>
          <w:cs/>
        </w:rPr>
        <w:t xml:space="preserve"> </w:t>
      </w:r>
      <w:r w:rsidR="0034250F">
        <w:rPr>
          <w:rFonts w:ascii="Angsana New" w:hAnsi="Angsana New" w:hint="cs"/>
          <w:sz w:val="26"/>
          <w:szCs w:val="26"/>
          <w:cs/>
        </w:rPr>
        <w:t>เพื่อใช้ในการก่อสร้างโรงงาน</w:t>
      </w:r>
      <w:r w:rsidR="00CE28BB">
        <w:rPr>
          <w:rFonts w:ascii="Angsana New" w:hAnsi="Angsana New" w:hint="cs"/>
          <w:sz w:val="26"/>
          <w:szCs w:val="26"/>
          <w:cs/>
        </w:rPr>
        <w:t>แห่ง</w:t>
      </w:r>
      <w:r w:rsidR="00C67DA2">
        <w:rPr>
          <w:rFonts w:ascii="Angsana New" w:hAnsi="Angsana New" w:hint="cs"/>
          <w:sz w:val="26"/>
          <w:szCs w:val="26"/>
          <w:cs/>
        </w:rPr>
        <w:t>ใหม่</w:t>
      </w:r>
      <w:r w:rsidR="0034250F">
        <w:rPr>
          <w:rFonts w:ascii="Angsana New" w:hAnsi="Angsana New" w:hint="cs"/>
          <w:sz w:val="26"/>
          <w:szCs w:val="26"/>
          <w:cs/>
        </w:rPr>
        <w:t>และซื้อเครื่อง</w:t>
      </w:r>
      <w:r w:rsidR="0034250F" w:rsidRPr="007678A3">
        <w:rPr>
          <w:rFonts w:ascii="Angsana New" w:hAnsi="Angsana New" w:hint="cs"/>
          <w:sz w:val="26"/>
          <w:szCs w:val="26"/>
          <w:cs/>
        </w:rPr>
        <w:t>จักร</w:t>
      </w:r>
      <w:r w:rsidR="004467B5">
        <w:rPr>
          <w:rFonts w:ascii="Angsana New" w:hAnsi="Angsana New"/>
          <w:sz w:val="26"/>
          <w:szCs w:val="26"/>
        </w:rPr>
        <w:t xml:space="preserve"> </w:t>
      </w:r>
      <w:r w:rsidR="00C67DA2">
        <w:rPr>
          <w:rFonts w:ascii="Angsana New" w:hAnsi="Angsana New" w:hint="cs"/>
          <w:sz w:val="26"/>
          <w:szCs w:val="26"/>
          <w:cs/>
        </w:rPr>
        <w:t>โดย</w:t>
      </w:r>
      <w:r w:rsidR="00DC70B8">
        <w:rPr>
          <w:rFonts w:ascii="Angsana New" w:hAnsi="Angsana New" w:hint="cs"/>
          <w:sz w:val="26"/>
          <w:szCs w:val="26"/>
          <w:cs/>
        </w:rPr>
        <w:t>มีกำหนดระยะเวลาในการเบิก</w:t>
      </w:r>
      <w:r w:rsidR="00481326">
        <w:rPr>
          <w:rFonts w:ascii="Angsana New" w:hAnsi="Angsana New" w:hint="cs"/>
          <w:sz w:val="26"/>
          <w:szCs w:val="26"/>
          <w:cs/>
        </w:rPr>
        <w:t>ใช้</w:t>
      </w:r>
      <w:r w:rsidR="00DC70B8">
        <w:rPr>
          <w:rFonts w:ascii="Angsana New" w:hAnsi="Angsana New" w:hint="cs"/>
          <w:sz w:val="26"/>
          <w:szCs w:val="26"/>
          <w:cs/>
        </w:rPr>
        <w:t xml:space="preserve">ภายใน </w:t>
      </w:r>
      <w:r w:rsidR="00DC70B8">
        <w:rPr>
          <w:rFonts w:ascii="Angsana New" w:hAnsi="Angsana New"/>
          <w:sz w:val="26"/>
          <w:szCs w:val="26"/>
        </w:rPr>
        <w:t xml:space="preserve">24 </w:t>
      </w:r>
      <w:r w:rsidR="00DC70B8">
        <w:rPr>
          <w:rFonts w:ascii="Angsana New" w:hAnsi="Angsana New" w:hint="cs"/>
          <w:sz w:val="26"/>
          <w:szCs w:val="26"/>
          <w:cs/>
        </w:rPr>
        <w:t>เดือน</w:t>
      </w:r>
      <w:r w:rsidR="00481326">
        <w:rPr>
          <w:rFonts w:ascii="Angsana New" w:hAnsi="Angsana New" w:hint="cs"/>
          <w:sz w:val="26"/>
          <w:szCs w:val="26"/>
          <w:cs/>
        </w:rPr>
        <w:t xml:space="preserve"> </w:t>
      </w:r>
      <w:r w:rsidR="006176D5">
        <w:rPr>
          <w:rFonts w:ascii="Angsana New" w:hAnsi="Angsana New" w:hint="cs"/>
          <w:sz w:val="26"/>
          <w:szCs w:val="26"/>
          <w:cs/>
        </w:rPr>
        <w:t>นับ</w:t>
      </w:r>
      <w:r w:rsidR="00481326">
        <w:rPr>
          <w:rFonts w:ascii="Angsana New" w:hAnsi="Angsana New" w:hint="cs"/>
          <w:sz w:val="26"/>
          <w:szCs w:val="26"/>
          <w:cs/>
        </w:rPr>
        <w:t>จาก</w:t>
      </w:r>
      <w:r w:rsidR="00DC70B8">
        <w:rPr>
          <w:rFonts w:ascii="Angsana New" w:hAnsi="Angsana New" w:hint="cs"/>
          <w:sz w:val="26"/>
          <w:szCs w:val="26"/>
          <w:cs/>
        </w:rPr>
        <w:t>วัน</w:t>
      </w:r>
      <w:r w:rsidR="00481326">
        <w:rPr>
          <w:rFonts w:ascii="Angsana New" w:hAnsi="Angsana New" w:hint="cs"/>
          <w:sz w:val="26"/>
          <w:szCs w:val="26"/>
          <w:cs/>
        </w:rPr>
        <w:t>ที่</w:t>
      </w:r>
      <w:r w:rsidR="00DC70B8">
        <w:rPr>
          <w:rFonts w:ascii="Angsana New" w:hAnsi="Angsana New" w:hint="cs"/>
          <w:sz w:val="26"/>
          <w:szCs w:val="26"/>
          <w:cs/>
        </w:rPr>
        <w:t>ทำสัญญา</w:t>
      </w:r>
      <w:r w:rsidR="006176D5">
        <w:rPr>
          <w:rFonts w:ascii="Angsana New" w:hAnsi="Angsana New" w:hint="cs"/>
          <w:sz w:val="26"/>
          <w:szCs w:val="26"/>
          <w:cs/>
        </w:rPr>
        <w:t xml:space="preserve"> </w:t>
      </w:r>
      <w:r w:rsidR="00C67DA2">
        <w:rPr>
          <w:rFonts w:ascii="Angsana New" w:hAnsi="Angsana New" w:hint="cs"/>
          <w:sz w:val="26"/>
          <w:szCs w:val="26"/>
          <w:cs/>
        </w:rPr>
        <w:t>ในการนี้</w:t>
      </w:r>
      <w:r w:rsidR="00CE28BB">
        <w:rPr>
          <w:rFonts w:ascii="Angsana New" w:hAnsi="Angsana New" w:hint="cs"/>
          <w:sz w:val="26"/>
          <w:szCs w:val="26"/>
          <w:cs/>
        </w:rPr>
        <w:t xml:space="preserve"> </w:t>
      </w:r>
      <w:r w:rsidR="006176D5">
        <w:rPr>
          <w:rFonts w:ascii="Angsana New" w:hAnsi="Angsana New" w:hint="cs"/>
          <w:sz w:val="26"/>
          <w:szCs w:val="26"/>
          <w:cs/>
        </w:rPr>
        <w:t>บริษัทได้จ่าย</w:t>
      </w:r>
      <w:r w:rsidR="006176D5" w:rsidRPr="00B32E40">
        <w:rPr>
          <w:rFonts w:ascii="Angsana New" w:hAnsi="Angsana New" w:hint="cs"/>
          <w:sz w:val="26"/>
          <w:szCs w:val="26"/>
          <w:cs/>
        </w:rPr>
        <w:t xml:space="preserve">ค่าธรรมเนียมการจัดหาเงินกู้เป็นจำนวนเงิน </w:t>
      </w:r>
      <w:r w:rsidR="006176D5">
        <w:rPr>
          <w:rFonts w:ascii="Angsana New" w:hAnsi="Angsana New"/>
          <w:sz w:val="26"/>
          <w:szCs w:val="26"/>
        </w:rPr>
        <w:t xml:space="preserve">1.6 </w:t>
      </w:r>
      <w:r w:rsidR="006176D5">
        <w:rPr>
          <w:rFonts w:ascii="Angsana New" w:hAnsi="Angsana New" w:hint="cs"/>
          <w:sz w:val="26"/>
          <w:szCs w:val="26"/>
          <w:cs/>
        </w:rPr>
        <w:t>ล้านบาท</w:t>
      </w:r>
    </w:p>
    <w:p w14:paraId="44A3F3BA" w14:textId="2CEE9108" w:rsidR="00445DE9" w:rsidRPr="00475A13" w:rsidRDefault="00445D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lastRenderedPageBreak/>
        <w:t>วงเงินสินเชื่อของบริษัทมีรายละเอียดดังนี้</w:t>
      </w:r>
    </w:p>
    <w:p w14:paraId="66DE0FA8" w14:textId="77777777" w:rsidR="00445DE9" w:rsidRPr="00475A13" w:rsidRDefault="00445DE9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tbl>
      <w:tblPr>
        <w:tblW w:w="963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04"/>
        <w:gridCol w:w="137"/>
        <w:gridCol w:w="4019"/>
        <w:gridCol w:w="136"/>
        <w:gridCol w:w="1040"/>
        <w:gridCol w:w="180"/>
        <w:gridCol w:w="1067"/>
        <w:gridCol w:w="141"/>
        <w:gridCol w:w="2206"/>
      </w:tblGrid>
      <w:tr w:rsidR="0083764A" w:rsidRPr="00475A13" w14:paraId="67111273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368D31DA" w14:textId="6A0368AD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61BE588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shd w:val="clear" w:color="auto" w:fill="auto"/>
          </w:tcPr>
          <w:p w14:paraId="5E5809B0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278976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17561F6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41" w:type="dxa"/>
            <w:shd w:val="clear" w:color="auto" w:fill="auto"/>
          </w:tcPr>
          <w:p w14:paraId="5E001839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shd w:val="clear" w:color="auto" w:fill="auto"/>
          </w:tcPr>
          <w:p w14:paraId="44AE201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A25" w:rsidRPr="00475A13" w14:paraId="6D66887A" w14:textId="77777777" w:rsidTr="00BA2655">
        <w:trPr>
          <w:trHeight w:val="20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14FDC3A9" w14:textId="1FD3A132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7" w:type="dxa"/>
          </w:tcPr>
          <w:p w14:paraId="6647E3DD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tcBorders>
              <w:bottom w:val="single" w:sz="4" w:space="0" w:color="auto"/>
            </w:tcBorders>
            <w:shd w:val="clear" w:color="auto" w:fill="auto"/>
          </w:tcPr>
          <w:p w14:paraId="4E87B00E" w14:textId="77777777" w:rsidR="00056A25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FD7B56" w14:textId="14DBC7AB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  <w:shd w:val="clear" w:color="auto" w:fill="auto"/>
          </w:tcPr>
          <w:p w14:paraId="0D717B38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590D940" w14:textId="792C48E2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043424">
              <w:rPr>
                <w:rFonts w:ascii="Angsana New" w:hAnsi="Angsana New"/>
                <w:sz w:val="26"/>
                <w:szCs w:val="26"/>
              </w:rPr>
              <w:t>0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043424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0EB5826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72DC" w14:textId="1889682A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7FC03F94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  <w:shd w:val="clear" w:color="auto" w:fill="auto"/>
          </w:tcPr>
          <w:p w14:paraId="4DA46887" w14:textId="77777777" w:rsidR="00056A25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5412EB" w14:textId="4679E71F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83764A" w:rsidRPr="00333C2A" w14:paraId="4FCA9554" w14:textId="77777777" w:rsidTr="00BA2655">
        <w:trPr>
          <w:trHeight w:val="20"/>
        </w:trPr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118E98A0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2681DF9C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tcBorders>
              <w:top w:val="single" w:sz="4" w:space="0" w:color="auto"/>
            </w:tcBorders>
            <w:shd w:val="clear" w:color="auto" w:fill="auto"/>
          </w:tcPr>
          <w:p w14:paraId="5F6C20F6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2396D89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02BF764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31BE69E8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0F1B40F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3959651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  <w:shd w:val="clear" w:color="auto" w:fill="auto"/>
          </w:tcPr>
          <w:p w14:paraId="1CB46670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37AEA1FB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29CF8BA9" w14:textId="16721640" w:rsidR="00190E3A" w:rsidRPr="00475A13" w:rsidRDefault="00133537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7" w:type="dxa"/>
          </w:tcPr>
          <w:p w14:paraId="1A2DAB90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51B6CA1" w14:textId="77777777" w:rsidR="00190E3A" w:rsidRPr="00E37CF7" w:rsidRDefault="00190E3A" w:rsidP="00190E3A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  <w:shd w:val="clear" w:color="auto" w:fill="auto"/>
          </w:tcPr>
          <w:p w14:paraId="68235AF7" w14:textId="77777777" w:rsidR="00190E3A" w:rsidRPr="00E37CF7" w:rsidRDefault="00190E3A" w:rsidP="00190E3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F65A6F3" w14:textId="173028DC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/>
                <w:sz w:val="26"/>
                <w:szCs w:val="26"/>
              </w:rPr>
              <w:t>129,360</w:t>
            </w:r>
          </w:p>
        </w:tc>
        <w:tc>
          <w:tcPr>
            <w:tcW w:w="180" w:type="dxa"/>
          </w:tcPr>
          <w:p w14:paraId="69C27D5C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5501E64" w14:textId="0B5DE2AB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235,176</w:t>
            </w:r>
          </w:p>
        </w:tc>
        <w:tc>
          <w:tcPr>
            <w:tcW w:w="141" w:type="dxa"/>
            <w:shd w:val="clear" w:color="auto" w:fill="auto"/>
          </w:tcPr>
          <w:p w14:paraId="4DAAD8B7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E48BE05" w14:textId="543112EE" w:rsidR="00190E3A" w:rsidRPr="00E37CF7" w:rsidRDefault="00C85B5B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190E3A" w:rsidRPr="00333C2A" w14:paraId="693E93DC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09F1E0CE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" w:type="dxa"/>
          </w:tcPr>
          <w:p w14:paraId="1F49EAF9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1C80568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1845467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CA6C35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54A1BFB8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5C44D646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57DD32D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BF536A7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92C38" w:rsidRPr="00056A25" w14:paraId="02E3CC78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0AEE16E6" w14:textId="0BC844DC" w:rsidR="00092C38" w:rsidRPr="00056A25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7" w:type="dxa"/>
          </w:tcPr>
          <w:p w14:paraId="6AF134F1" w14:textId="77777777" w:rsidR="00092C38" w:rsidRPr="00056A25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288F504" w14:textId="1D066B2A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36" w:type="dxa"/>
            <w:shd w:val="clear" w:color="auto" w:fill="auto"/>
          </w:tcPr>
          <w:p w14:paraId="1B2C70D9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2F1F8DF" w14:textId="1A49E96D" w:rsidR="00092C38" w:rsidRPr="00092C38" w:rsidRDefault="00092C38" w:rsidP="0009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67E533CA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5F00AFBC" w14:textId="208CB2CC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41" w:type="dxa"/>
            <w:shd w:val="clear" w:color="auto" w:fill="auto"/>
          </w:tcPr>
          <w:p w14:paraId="3862B9F5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E84ACBE" w14:textId="50B3F86D" w:rsidR="00092C38" w:rsidRPr="00092C38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092C38" w:rsidRPr="00056A25" w14:paraId="7F73EF85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00812A70" w14:textId="77777777" w:rsidR="00092C38" w:rsidRPr="00056A25" w:rsidRDefault="00092C38" w:rsidP="0009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645B684" w14:textId="77777777" w:rsidR="00092C38" w:rsidRPr="00056A25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B77F01F" w14:textId="77777777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343B88A" w14:textId="77777777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80B79E7" w14:textId="77777777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503875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0F92BA6C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B067384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18A3DDD" w14:textId="234E4FE8" w:rsidR="00092C38" w:rsidRPr="00092C38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092C38" w:rsidRPr="00056A25" w14:paraId="1FEA2A54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6E488FB0" w14:textId="77777777" w:rsidR="00092C38" w:rsidRPr="00056A25" w:rsidRDefault="00092C38" w:rsidP="0009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0BD3564" w14:textId="77777777" w:rsidR="00092C38" w:rsidRPr="00056A25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5B6313E" w14:textId="77777777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98BF15C" w14:textId="77777777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8B74E74" w14:textId="77777777" w:rsidR="00092C38" w:rsidRPr="00092C38" w:rsidRDefault="00092C38" w:rsidP="00092C38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B49B7E4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36209A6B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1BD0C6A0" w14:textId="77777777" w:rsidR="00092C38" w:rsidRPr="00E37CF7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360B41A" w14:textId="0E5C36C0" w:rsidR="00092C38" w:rsidRPr="00092C38" w:rsidRDefault="00092C38" w:rsidP="00092C3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092C38" w:rsidRPr="00333C2A" w14:paraId="32D70C28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312C69B5" w14:textId="77777777" w:rsidR="00092C38" w:rsidRPr="00333C2A" w:rsidRDefault="00092C38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" w:type="dxa"/>
          </w:tcPr>
          <w:p w14:paraId="0FE01156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205C42B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2437ABD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1C88BB1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05A3AF6A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738D2C21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9E2EEC9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61EF4280" w14:textId="77777777" w:rsidR="00092C38" w:rsidRPr="00333C2A" w:rsidRDefault="00092C38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CE07B5" w:rsidRPr="00056A25" w14:paraId="2620E983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098455B5" w14:textId="239D6075" w:rsidR="00CE07B5" w:rsidRPr="004467B5" w:rsidRDefault="00092C38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7" w:type="dxa"/>
          </w:tcPr>
          <w:p w14:paraId="34D8B08F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7FA3370" w14:textId="680E85B8" w:rsidR="00CE07B5" w:rsidRPr="004467B5" w:rsidRDefault="00CE07B5" w:rsidP="00CE07B5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เงินกู้ยืมสำหรับซื้อเครื่องจักร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13353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พัน</w:t>
            </w:r>
            <w:r w:rsidRPr="00103F9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ยูโร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5494598E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A3C7ED1" w14:textId="00C2BA74" w:rsidR="00CE07B5" w:rsidRPr="004467B5" w:rsidRDefault="00CE07B5" w:rsidP="00CE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5DD9F6C9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0DDD5537" w14:textId="497793AF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41" w:type="dxa"/>
            <w:shd w:val="clear" w:color="auto" w:fill="auto"/>
          </w:tcPr>
          <w:p w14:paraId="7F1ACA6F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1D51204" w14:textId="7E1F6ECC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-2 </w:t>
            </w:r>
            <w:r w:rsidR="00133537"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CE07B5" w:rsidRPr="00056A25" w14:paraId="2D71C1D0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3E15F523" w14:textId="77777777" w:rsidR="00CE0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6B6A0CAA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E74C480" w14:textId="77777777" w:rsidR="00CE07B5" w:rsidRPr="007678A3" w:rsidRDefault="00CE07B5" w:rsidP="00CE07B5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40A34E52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400883D" w14:textId="77777777" w:rsidR="00CE07B5" w:rsidRDefault="00CE07B5" w:rsidP="00CE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3776DF1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07C191F8" w14:textId="77777777" w:rsidR="00CE07B5" w:rsidRPr="00E37CF7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8097B49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ECB6F19" w14:textId="3B76F9AC" w:rsidR="00CE07B5" w:rsidRPr="00E37CF7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133537"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CE07B5" w:rsidRPr="00056A25" w14:paraId="3D1892A5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48F6B1BD" w14:textId="77777777" w:rsidR="00CE0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3B0D7035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D968536" w14:textId="77777777" w:rsidR="00CE07B5" w:rsidRPr="007678A3" w:rsidRDefault="00CE07B5" w:rsidP="00CE07B5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628127EE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FE5C1F6" w14:textId="77777777" w:rsidR="00CE07B5" w:rsidRDefault="00CE07B5" w:rsidP="00CE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4EAE70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7187081A" w14:textId="77777777" w:rsidR="00CE07B5" w:rsidRPr="00E37CF7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44ED2BE" w14:textId="77777777" w:rsidR="00CE07B5" w:rsidRPr="004467B5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EF7A242" w14:textId="028CF267" w:rsidR="00CE07B5" w:rsidRPr="00E37CF7" w:rsidRDefault="00CE07B5" w:rsidP="00CE07B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133537"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133537" w:rsidRPr="00333C2A" w14:paraId="522AF8D6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4A7561DA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1437B5E6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849F9E5" w14:textId="77777777" w:rsidR="00133537" w:rsidRPr="00333C2A" w:rsidRDefault="00133537" w:rsidP="00CE28BB">
            <w:pPr>
              <w:pStyle w:val="a"/>
              <w:tabs>
                <w:tab w:val="left" w:pos="720"/>
              </w:tabs>
              <w:ind w:right="-18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90488A8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DFB4CEE" w14:textId="77777777" w:rsidR="00133537" w:rsidRPr="00333C2A" w:rsidRDefault="00133537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CC30D44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61E0DC7E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A77B21B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CF8719A" w14:textId="77777777" w:rsidR="00133537" w:rsidRPr="00333C2A" w:rsidRDefault="00133537" w:rsidP="00CE28BB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</w:tr>
      <w:tr w:rsidR="00190E3A" w:rsidRPr="00475A13" w14:paraId="08B4AAE9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20BB4E0B" w14:textId="1337EAB6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7" w:type="dxa"/>
          </w:tcPr>
          <w:p w14:paraId="4CADBDC8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0568DEE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  <w:shd w:val="clear" w:color="auto" w:fill="auto"/>
          </w:tcPr>
          <w:p w14:paraId="538FA8FE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95307B1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25,000</w:t>
            </w:r>
          </w:p>
        </w:tc>
        <w:tc>
          <w:tcPr>
            <w:tcW w:w="180" w:type="dxa"/>
          </w:tcPr>
          <w:p w14:paraId="115AEEF7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88E2F27" w14:textId="1B131198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25,000</w:t>
            </w:r>
          </w:p>
        </w:tc>
        <w:tc>
          <w:tcPr>
            <w:tcW w:w="141" w:type="dxa"/>
            <w:shd w:val="clear" w:color="auto" w:fill="auto"/>
          </w:tcPr>
          <w:p w14:paraId="31B3D891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B87EDA5" w14:textId="606A15A6" w:rsidR="00190E3A" w:rsidRPr="00E37CF7" w:rsidRDefault="00C85B5B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190E3A" w:rsidRPr="00333C2A" w14:paraId="17C2B99C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160D6990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" w:type="dxa"/>
          </w:tcPr>
          <w:p w14:paraId="1B9786A4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1F150671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04A4CDC2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40" w:type="dxa"/>
            <w:shd w:val="clear" w:color="auto" w:fill="auto"/>
          </w:tcPr>
          <w:p w14:paraId="41764180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0BBA3EA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698C2EBB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41E9BD56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06" w:type="dxa"/>
            <w:shd w:val="clear" w:color="auto" w:fill="auto"/>
          </w:tcPr>
          <w:p w14:paraId="3F115A51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190E3A" w:rsidRPr="00475A13" w14:paraId="35E8B493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24574388" w14:textId="5E80EE48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7" w:type="dxa"/>
          </w:tcPr>
          <w:p w14:paraId="42C6722D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21703E9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  <w:shd w:val="clear" w:color="auto" w:fill="auto"/>
          </w:tcPr>
          <w:p w14:paraId="57FDDA22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0A6380C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15,000</w:t>
            </w:r>
          </w:p>
        </w:tc>
        <w:tc>
          <w:tcPr>
            <w:tcW w:w="180" w:type="dxa"/>
          </w:tcPr>
          <w:p w14:paraId="43C0FB34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D71C15F" w14:textId="4435751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15,000</w:t>
            </w:r>
          </w:p>
        </w:tc>
        <w:tc>
          <w:tcPr>
            <w:tcW w:w="141" w:type="dxa"/>
            <w:shd w:val="clear" w:color="auto" w:fill="auto"/>
          </w:tcPr>
          <w:p w14:paraId="70143E4A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3A6827C" w14:textId="31046DC7" w:rsidR="00190E3A" w:rsidRPr="00E37CF7" w:rsidRDefault="00C85B5B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190E3A" w:rsidRPr="00333C2A" w14:paraId="39E36901" w14:textId="77777777" w:rsidTr="00333C2A">
        <w:trPr>
          <w:trHeight w:val="20"/>
        </w:trPr>
        <w:tc>
          <w:tcPr>
            <w:tcW w:w="704" w:type="dxa"/>
            <w:shd w:val="clear" w:color="auto" w:fill="auto"/>
          </w:tcPr>
          <w:p w14:paraId="3B6449F6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1176450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143BFAB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F1CC296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D61C890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1B581A03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1DEAB12F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4F9C09D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03344CE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2BFCCB3C" w14:textId="77777777" w:rsidTr="00333C2A">
        <w:trPr>
          <w:trHeight w:val="20"/>
        </w:trPr>
        <w:tc>
          <w:tcPr>
            <w:tcW w:w="704" w:type="dxa"/>
            <w:shd w:val="clear" w:color="auto" w:fill="auto"/>
          </w:tcPr>
          <w:p w14:paraId="644020DB" w14:textId="6E0DEDB7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7" w:type="dxa"/>
          </w:tcPr>
          <w:p w14:paraId="0B395511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181290B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  <w:shd w:val="clear" w:color="auto" w:fill="auto"/>
          </w:tcPr>
          <w:p w14:paraId="431069DB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7B9CEBF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20,000</w:t>
            </w:r>
          </w:p>
        </w:tc>
        <w:tc>
          <w:tcPr>
            <w:tcW w:w="180" w:type="dxa"/>
          </w:tcPr>
          <w:p w14:paraId="5E3D6D92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5A1615D" w14:textId="294623FF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20,000</w:t>
            </w:r>
          </w:p>
        </w:tc>
        <w:tc>
          <w:tcPr>
            <w:tcW w:w="141" w:type="dxa"/>
            <w:shd w:val="clear" w:color="auto" w:fill="auto"/>
          </w:tcPr>
          <w:p w14:paraId="4B211922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FCDFA01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E28BB" w:rsidRPr="00333C2A" w14:paraId="6E7827E9" w14:textId="77777777" w:rsidTr="00333C2A">
        <w:trPr>
          <w:trHeight w:val="20"/>
        </w:trPr>
        <w:tc>
          <w:tcPr>
            <w:tcW w:w="704" w:type="dxa"/>
            <w:shd w:val="clear" w:color="auto" w:fill="auto"/>
          </w:tcPr>
          <w:p w14:paraId="4CF0D7EC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4E98581E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5795981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B6B8533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</w:tcPr>
          <w:p w14:paraId="46E1DF7A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62471F03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</w:tcPr>
          <w:p w14:paraId="5D7DB22B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3A291408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4F24CC6" w14:textId="77777777" w:rsidR="00CE28BB" w:rsidRPr="00333C2A" w:rsidRDefault="00CE28BB" w:rsidP="00A158C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65DB1E5F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7528E63B" w14:textId="79A74045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7" w:type="dxa"/>
          </w:tcPr>
          <w:p w14:paraId="3D155BAC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76AA13C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36" w:type="dxa"/>
            <w:shd w:val="clear" w:color="auto" w:fill="auto"/>
          </w:tcPr>
          <w:p w14:paraId="50B86D23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E3FB8BF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7D9F59D7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54680DE" w14:textId="5B5982FF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41" w:type="dxa"/>
            <w:shd w:val="clear" w:color="auto" w:fill="auto"/>
          </w:tcPr>
          <w:p w14:paraId="5CCAB6EA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67D808EB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190E3A" w:rsidRPr="00333C2A" w14:paraId="0700AF55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22291E25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" w:type="dxa"/>
          </w:tcPr>
          <w:p w14:paraId="1E76400B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983AE3A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BBFC4CF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6EDF597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1F38B22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772D52B1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20CA4B1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BB056DA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6BAC6F60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405303F4" w14:textId="283DE18B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7" w:type="dxa"/>
          </w:tcPr>
          <w:p w14:paraId="4BCB8AB2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A94AD72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36" w:type="dxa"/>
            <w:shd w:val="clear" w:color="auto" w:fill="auto"/>
          </w:tcPr>
          <w:p w14:paraId="14CEE601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05A63F1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50,000</w:t>
            </w:r>
          </w:p>
        </w:tc>
        <w:tc>
          <w:tcPr>
            <w:tcW w:w="180" w:type="dxa"/>
          </w:tcPr>
          <w:p w14:paraId="06B8FB82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1954D5F" w14:textId="5CC8D8F1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50,000</w:t>
            </w:r>
          </w:p>
        </w:tc>
        <w:tc>
          <w:tcPr>
            <w:tcW w:w="141" w:type="dxa"/>
            <w:shd w:val="clear" w:color="auto" w:fill="auto"/>
          </w:tcPr>
          <w:p w14:paraId="57C5F041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F9ED709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190E3A" w:rsidRPr="00333C2A" w14:paraId="6F42558C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5139A06C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2ACC3477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7057BEA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86FB32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0397FDD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18EB3C2C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13701344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4D9FE2C8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9CBECA6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7285CA0B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5ED8D35E" w14:textId="180B6B66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7" w:type="dxa"/>
          </w:tcPr>
          <w:p w14:paraId="3F31B290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09C09FD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  <w:shd w:val="clear" w:color="auto" w:fill="auto"/>
          </w:tcPr>
          <w:p w14:paraId="2D381A49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C55213C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48E8D5E9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76320B1" w14:textId="0DB59318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41" w:type="dxa"/>
            <w:shd w:val="clear" w:color="auto" w:fill="auto"/>
          </w:tcPr>
          <w:p w14:paraId="20E9DFFF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7430E3B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190E3A" w:rsidRPr="00333C2A" w14:paraId="32E3E63F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11A4F552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0063FEDE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7354758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1FEB363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334E2EB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EF22A76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1B53C996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7869355D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773121A0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5CA93094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6C04C0BF" w14:textId="40141D4B" w:rsidR="00190E3A" w:rsidRPr="00475A13" w:rsidRDefault="00092C38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7" w:type="dxa"/>
          </w:tcPr>
          <w:p w14:paraId="0D6352A1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665AC0D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หนังสือค้ำประกันเพื่อค้ำประกันผลงาน </w:t>
            </w:r>
            <w:r w:rsidRPr="00E37CF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</w:t>
            </w: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วงเงินชั่วคราว</w:t>
            </w:r>
            <w:r w:rsidRPr="00E37CF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75864616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3B3BB241" w14:textId="70257044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</w:tcPr>
          <w:p w14:paraId="7C322F9E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C59AF98" w14:textId="5887C089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2,000</w:t>
            </w:r>
          </w:p>
        </w:tc>
        <w:tc>
          <w:tcPr>
            <w:tcW w:w="141" w:type="dxa"/>
            <w:shd w:val="clear" w:color="auto" w:fill="auto"/>
          </w:tcPr>
          <w:p w14:paraId="07B222FA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7F4929B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190E3A" w:rsidRPr="00333C2A" w14:paraId="218921CE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61B989A9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25E307D1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1AF943A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7D62A7F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0E29112C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58847FF4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6E2D8B9B" w14:textId="77777777" w:rsidR="00190E3A" w:rsidRPr="00333C2A" w:rsidRDefault="00190E3A" w:rsidP="00C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64519C96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9F11A42" w14:textId="77777777" w:rsidR="00190E3A" w:rsidRPr="00333C2A" w:rsidRDefault="00190E3A" w:rsidP="00CE28B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90E3A" w:rsidRPr="00475A13" w14:paraId="7EE14668" w14:textId="77777777" w:rsidTr="00BA2655">
        <w:trPr>
          <w:trHeight w:val="20"/>
        </w:trPr>
        <w:tc>
          <w:tcPr>
            <w:tcW w:w="704" w:type="dxa"/>
            <w:shd w:val="clear" w:color="auto" w:fill="auto"/>
          </w:tcPr>
          <w:p w14:paraId="24E2AEC9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27580B6B" w14:textId="77777777" w:rsidR="00190E3A" w:rsidRPr="00475A13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7BADCC3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56B41D53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14:paraId="56D5D5FD" w14:textId="21626B8C" w:rsidR="00190E3A" w:rsidRPr="00E37CF7" w:rsidRDefault="00750955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927,360</w:t>
            </w:r>
          </w:p>
        </w:tc>
        <w:tc>
          <w:tcPr>
            <w:tcW w:w="180" w:type="dxa"/>
          </w:tcPr>
          <w:p w14:paraId="647F26C5" w14:textId="77777777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7CFF47ED" w14:textId="66424C5E" w:rsidR="00190E3A" w:rsidRPr="00E37CF7" w:rsidRDefault="00190E3A" w:rsidP="001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392,176</w:t>
            </w:r>
          </w:p>
        </w:tc>
        <w:tc>
          <w:tcPr>
            <w:tcW w:w="141" w:type="dxa"/>
            <w:shd w:val="clear" w:color="auto" w:fill="auto"/>
          </w:tcPr>
          <w:p w14:paraId="687752AB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4AB68D3" w14:textId="77777777" w:rsidR="00190E3A" w:rsidRPr="00E37CF7" w:rsidRDefault="00190E3A" w:rsidP="00190E3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384EDC59" w14:textId="77777777" w:rsidR="000B415A" w:rsidRPr="002E4DF3" w:rsidRDefault="000B415A" w:rsidP="00475A13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2112416E" w14:textId="5166EF74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วงเงินสินเชื่อนี้ค้ำประกันโดย</w:t>
      </w:r>
    </w:p>
    <w:p w14:paraId="3A6571F7" w14:textId="60E59245" w:rsidR="009D10ED" w:rsidRPr="002E4DF3" w:rsidRDefault="009D10ED" w:rsidP="001F48E5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จำนองที่ดิน สิ่งก่อสร้าง</w:t>
      </w:r>
      <w:r w:rsidR="001F48E5" w:rsidRPr="002E4DF3">
        <w:rPr>
          <w:rFonts w:ascii="Angsana New" w:hAnsi="Angsana New" w:hint="cs"/>
          <w:sz w:val="26"/>
          <w:szCs w:val="26"/>
          <w:cs/>
        </w:rPr>
        <w:t xml:space="preserve">ที่มีอยู่หรือจะก่อสร้างในอนาคต </w:t>
      </w:r>
      <w:r w:rsidR="00485E89">
        <w:rPr>
          <w:rFonts w:ascii="Angsana New" w:hAnsi="Angsana New" w:hint="cs"/>
          <w:sz w:val="26"/>
          <w:szCs w:val="26"/>
          <w:cs/>
        </w:rPr>
        <w:t>และ</w:t>
      </w:r>
      <w:r w:rsidR="001F48E5" w:rsidRPr="002E4DF3">
        <w:rPr>
          <w:rFonts w:ascii="Angsana New" w:hAnsi="Angsana New" w:hint="cs"/>
          <w:sz w:val="26"/>
          <w:szCs w:val="26"/>
          <w:cs/>
        </w:rPr>
        <w:t>เครื่องจักรและอุปกรณ์</w:t>
      </w:r>
      <w:r w:rsidRPr="002E4DF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554F4" w:rsidRPr="002E4DF3">
        <w:rPr>
          <w:rFonts w:ascii="Angsana New" w:hAnsi="Angsana New" w:hint="cs"/>
          <w:sz w:val="26"/>
          <w:szCs w:val="26"/>
        </w:rPr>
        <w:t>7</w:t>
      </w:r>
    </w:p>
    <w:p w14:paraId="6C4F60AE" w14:textId="30E22563" w:rsidR="009D10ED" w:rsidRPr="002E4DF3" w:rsidRDefault="009D10ED" w:rsidP="001F48E5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="0066638A" w:rsidRPr="002E4DF3">
        <w:rPr>
          <w:rFonts w:ascii="Angsana New" w:hAnsi="Angsana New" w:hint="cs"/>
          <w:sz w:val="26"/>
          <w:szCs w:val="26"/>
          <w:cs/>
        </w:rPr>
        <w:t>โอนผู้รับ</w:t>
      </w:r>
      <w:r w:rsidRPr="002E4DF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2E4DF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5CF9FBFF" w:rsidR="009D10ED" w:rsidRPr="002E4DF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ค้ำประกันโดยกรรมการท่านหนึ่ง</w:t>
      </w:r>
      <w:r w:rsidR="00DB04C5" w:rsidRPr="002E4DF3">
        <w:rPr>
          <w:rFonts w:ascii="Angsana New" w:hAnsi="Angsana New"/>
          <w:sz w:val="26"/>
          <w:szCs w:val="26"/>
        </w:rPr>
        <w:t xml:space="preserve"> (</w:t>
      </w:r>
      <w:r w:rsidR="00485E89">
        <w:rPr>
          <w:rFonts w:ascii="Angsana New" w:hAnsi="Angsana New" w:hint="cs"/>
          <w:sz w:val="26"/>
          <w:szCs w:val="26"/>
          <w:cs/>
        </w:rPr>
        <w:t>สำหรับ</w:t>
      </w:r>
      <w:r w:rsidR="00DB04C5"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DB04C5" w:rsidRPr="002E4DF3">
        <w:rPr>
          <w:rFonts w:ascii="Angsana New" w:hAnsi="Angsana New"/>
          <w:sz w:val="26"/>
          <w:szCs w:val="26"/>
        </w:rPr>
        <w:t xml:space="preserve">I </w:t>
      </w:r>
      <w:r w:rsidR="00DB04C5"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="00DB04C5"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57C2CB4A" w14:textId="2E340254" w:rsidR="0083764A" w:rsidRPr="00333C2A" w:rsidRDefault="0083764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5BB66550" w14:textId="77777777" w:rsidR="00333C2A" w:rsidRDefault="00333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35AA70D" w14:textId="670F943A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FB1741"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962A0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5F386FD9" w:rsidR="002011B9" w:rsidRPr="00475A13" w:rsidRDefault="00267B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043424">
              <w:rPr>
                <w:rFonts w:ascii="Angsana New" w:hAnsi="Angsana New"/>
                <w:sz w:val="26"/>
                <w:szCs w:val="26"/>
              </w:rPr>
              <w:t>0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83764A" w:rsidRPr="00475A13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043424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="000D1403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D1403"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3764A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4531557F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83764A"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4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764A" w:rsidRPr="00475A13" w14:paraId="428C38DD" w14:textId="77777777" w:rsidTr="00A553F7">
        <w:tc>
          <w:tcPr>
            <w:tcW w:w="6435" w:type="dxa"/>
          </w:tcPr>
          <w:p w14:paraId="218CCF8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2565</w:t>
            </w:r>
          </w:p>
        </w:tc>
        <w:tc>
          <w:tcPr>
            <w:tcW w:w="284" w:type="dxa"/>
          </w:tcPr>
          <w:p w14:paraId="32015424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05BF78" w14:textId="294C3BA6" w:rsidR="0083764A" w:rsidRPr="00C540E9" w:rsidRDefault="0038567B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40E9">
              <w:rPr>
                <w:rFonts w:ascii="Angsana New" w:hAnsi="Angsana New" w:hint="cs"/>
                <w:sz w:val="26"/>
                <w:szCs w:val="26"/>
              </w:rPr>
              <w:t>1,</w:t>
            </w:r>
            <w:r w:rsidR="009D2726" w:rsidRPr="00C540E9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270" w:type="dxa"/>
          </w:tcPr>
          <w:p w14:paraId="0F8F48FF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6F00F6B" w14:textId="1598B7C3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2,276</w:t>
            </w:r>
          </w:p>
        </w:tc>
      </w:tr>
      <w:tr w:rsidR="0083764A" w:rsidRPr="00475A13" w14:paraId="268A0B4C" w14:textId="77777777" w:rsidTr="00A553F7">
        <w:tc>
          <w:tcPr>
            <w:tcW w:w="6435" w:type="dxa"/>
          </w:tcPr>
          <w:p w14:paraId="186E4A95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5A2FF6DE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01DB807E" w:rsidR="0083764A" w:rsidRPr="00C540E9" w:rsidRDefault="009D272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40E9">
              <w:rPr>
                <w:rFonts w:ascii="Angsana New" w:hAnsi="Angsana New"/>
                <w:sz w:val="26"/>
                <w:szCs w:val="26"/>
              </w:rPr>
              <w:t>2,917</w:t>
            </w:r>
          </w:p>
        </w:tc>
        <w:tc>
          <w:tcPr>
            <w:tcW w:w="270" w:type="dxa"/>
          </w:tcPr>
          <w:p w14:paraId="153E9D39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71F3825A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1,838</w:t>
            </w:r>
          </w:p>
        </w:tc>
      </w:tr>
      <w:tr w:rsidR="0083764A" w:rsidRPr="00475A13" w14:paraId="6141A805" w14:textId="77777777" w:rsidTr="00A553F7">
        <w:tc>
          <w:tcPr>
            <w:tcW w:w="6435" w:type="dxa"/>
          </w:tcPr>
          <w:p w14:paraId="52286D95" w14:textId="21E331A6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7400C8F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03DB77F0" w:rsidR="0083764A" w:rsidRPr="00C540E9" w:rsidRDefault="009D272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40E9">
              <w:rPr>
                <w:rFonts w:ascii="Angsana New" w:hAnsi="Angsana New"/>
                <w:sz w:val="26"/>
                <w:szCs w:val="26"/>
              </w:rPr>
              <w:t>1,688</w:t>
            </w:r>
          </w:p>
        </w:tc>
        <w:tc>
          <w:tcPr>
            <w:tcW w:w="270" w:type="dxa"/>
          </w:tcPr>
          <w:p w14:paraId="69CB08B7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1B3F96E5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609</w:t>
            </w:r>
          </w:p>
        </w:tc>
      </w:tr>
      <w:tr w:rsidR="0083764A" w:rsidRPr="00475A13" w14:paraId="53D9AE85" w14:textId="77777777" w:rsidTr="00A553F7">
        <w:tc>
          <w:tcPr>
            <w:tcW w:w="6435" w:type="dxa"/>
          </w:tcPr>
          <w:p w14:paraId="2ED7A747" w14:textId="0D361EC6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2239120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7CA35A53" w:rsidR="0083764A" w:rsidRPr="00C540E9" w:rsidRDefault="009D272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40E9">
              <w:rPr>
                <w:rFonts w:ascii="Angsana New" w:hAnsi="Angsana New"/>
                <w:sz w:val="26"/>
                <w:szCs w:val="26"/>
              </w:rPr>
              <w:t>1,121</w:t>
            </w:r>
          </w:p>
        </w:tc>
        <w:tc>
          <w:tcPr>
            <w:tcW w:w="270" w:type="dxa"/>
          </w:tcPr>
          <w:p w14:paraId="4B822317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3A859D5E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83764A" w:rsidRPr="00475A13" w14:paraId="06B0206C" w14:textId="77777777" w:rsidTr="00A553F7">
        <w:tc>
          <w:tcPr>
            <w:tcW w:w="6435" w:type="dxa"/>
          </w:tcPr>
          <w:p w14:paraId="18E023BA" w14:textId="7A49CC6C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69C74420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3D1A5224" w:rsidR="0083764A" w:rsidRPr="00C540E9" w:rsidRDefault="009D272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40E9">
              <w:rPr>
                <w:rFonts w:ascii="Angsana New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</w:tcPr>
          <w:p w14:paraId="7831DEEE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2AF9B99B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13745C" w:rsidRPr="00475A13" w14:paraId="6E717946" w14:textId="77777777" w:rsidTr="00A553F7">
        <w:tc>
          <w:tcPr>
            <w:tcW w:w="6435" w:type="dxa"/>
          </w:tcPr>
          <w:p w14:paraId="26F0A58A" w14:textId="34DA80F1" w:rsidR="0013745C" w:rsidRPr="00475A13" w:rsidRDefault="0013745C" w:rsidP="00137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84" w:type="dxa"/>
          </w:tcPr>
          <w:p w14:paraId="790B6902" w14:textId="77777777" w:rsidR="0013745C" w:rsidRPr="00475A13" w:rsidRDefault="0013745C" w:rsidP="00137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5C875AD" w14:textId="1BB30275" w:rsidR="0013745C" w:rsidRPr="00C540E9" w:rsidRDefault="0013745C" w:rsidP="00137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40E9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270" w:type="dxa"/>
          </w:tcPr>
          <w:p w14:paraId="365742BE" w14:textId="77777777" w:rsidR="0013745C" w:rsidRPr="00475A13" w:rsidRDefault="0013745C" w:rsidP="00137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CA84525" w14:textId="26710966" w:rsidR="0013745C" w:rsidRPr="00475A13" w:rsidRDefault="0013745C" w:rsidP="00137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  <w:tab w:val="left" w:pos="1055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</w:tr>
      <w:tr w:rsidR="0083764A" w:rsidRPr="00475A13" w14:paraId="5806566D" w14:textId="77777777" w:rsidTr="00A553F7">
        <w:tc>
          <w:tcPr>
            <w:tcW w:w="6435" w:type="dxa"/>
          </w:tcPr>
          <w:p w14:paraId="2DD88C6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26DD43E7" w:rsidR="0083764A" w:rsidRPr="00C540E9" w:rsidRDefault="00C540E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40E9">
              <w:rPr>
                <w:rFonts w:ascii="Angsana New" w:hAnsi="Angsana New"/>
                <w:sz w:val="26"/>
                <w:szCs w:val="26"/>
              </w:rPr>
              <w:t>8,959</w:t>
            </w:r>
          </w:p>
        </w:tc>
        <w:tc>
          <w:tcPr>
            <w:tcW w:w="270" w:type="dxa"/>
          </w:tcPr>
          <w:p w14:paraId="4EFC6350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7254A4ED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4,761</w:t>
            </w:r>
          </w:p>
        </w:tc>
      </w:tr>
      <w:tr w:rsidR="0083764A" w:rsidRPr="00475A13" w14:paraId="5B801395" w14:textId="77777777" w:rsidTr="00A553F7">
        <w:tc>
          <w:tcPr>
            <w:tcW w:w="6435" w:type="dxa"/>
          </w:tcPr>
          <w:p w14:paraId="062E7FF3" w14:textId="6CFDE6DD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4DA70E5A" w:rsidR="0083764A" w:rsidRPr="00C540E9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40E9">
              <w:rPr>
                <w:rFonts w:ascii="Angsana New" w:hAnsi="Angsana New" w:hint="cs"/>
                <w:sz w:val="26"/>
                <w:szCs w:val="26"/>
              </w:rPr>
              <w:t>(</w:t>
            </w:r>
            <w:r w:rsidR="00C540E9" w:rsidRPr="00C540E9">
              <w:rPr>
                <w:rFonts w:ascii="Angsana New" w:hAnsi="Angsana New"/>
                <w:sz w:val="26"/>
                <w:szCs w:val="26"/>
              </w:rPr>
              <w:t>697</w:t>
            </w:r>
            <w:r w:rsidRPr="00C540E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8640DF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4AAB6CCF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(314)</w:t>
            </w:r>
          </w:p>
        </w:tc>
      </w:tr>
      <w:tr w:rsidR="0083764A" w:rsidRPr="00475A13" w14:paraId="412029E7" w14:textId="77777777" w:rsidTr="00A553F7">
        <w:tc>
          <w:tcPr>
            <w:tcW w:w="6435" w:type="dxa"/>
          </w:tcPr>
          <w:p w14:paraId="5B7C1E55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41F5AA3A" w:rsidR="0083764A" w:rsidRPr="00C540E9" w:rsidRDefault="00C540E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40E9">
              <w:rPr>
                <w:rFonts w:ascii="Angsana New" w:hAnsi="Angsana New"/>
                <w:sz w:val="26"/>
                <w:szCs w:val="26"/>
              </w:rPr>
              <w:t>8,262</w:t>
            </w:r>
          </w:p>
        </w:tc>
        <w:tc>
          <w:tcPr>
            <w:tcW w:w="270" w:type="dxa"/>
          </w:tcPr>
          <w:p w14:paraId="14A68DC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407A7FA9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4,447</w:t>
            </w:r>
          </w:p>
        </w:tc>
      </w:tr>
      <w:tr w:rsidR="0083764A" w:rsidRPr="00475A13" w14:paraId="6B709F05" w14:textId="77777777" w:rsidTr="00A553F7">
        <w:tc>
          <w:tcPr>
            <w:tcW w:w="6435" w:type="dxa"/>
          </w:tcPr>
          <w:p w14:paraId="09F467C6" w14:textId="638EAAEA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60A6501F" w:rsidR="0083764A" w:rsidRPr="00C540E9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40E9">
              <w:rPr>
                <w:rFonts w:ascii="Angsana New" w:hAnsi="Angsana New" w:hint="cs"/>
                <w:sz w:val="26"/>
                <w:szCs w:val="26"/>
              </w:rPr>
              <w:t>(</w:t>
            </w:r>
            <w:r w:rsidR="0038567B" w:rsidRPr="00C540E9">
              <w:rPr>
                <w:rFonts w:ascii="Angsana New" w:hAnsi="Angsana New" w:hint="cs"/>
                <w:sz w:val="26"/>
                <w:szCs w:val="26"/>
              </w:rPr>
              <w:t>2,</w:t>
            </w:r>
            <w:r w:rsidR="00C540E9" w:rsidRPr="00C540E9">
              <w:rPr>
                <w:rFonts w:ascii="Angsana New" w:hAnsi="Angsana New"/>
                <w:sz w:val="26"/>
                <w:szCs w:val="26"/>
              </w:rPr>
              <w:t>87</w:t>
            </w:r>
            <w:r w:rsidR="00BE4D87">
              <w:rPr>
                <w:rFonts w:ascii="Angsana New" w:hAnsi="Angsana New"/>
                <w:sz w:val="26"/>
                <w:szCs w:val="26"/>
              </w:rPr>
              <w:t>2</w:t>
            </w:r>
            <w:r w:rsidRPr="00C540E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22A932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706B23CF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(2,068)</w:t>
            </w:r>
          </w:p>
        </w:tc>
      </w:tr>
      <w:tr w:rsidR="0083764A" w:rsidRPr="00475A13" w14:paraId="36C2A444" w14:textId="77777777" w:rsidTr="00A553F7">
        <w:tc>
          <w:tcPr>
            <w:tcW w:w="6435" w:type="dxa"/>
          </w:tcPr>
          <w:p w14:paraId="5A9178E7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386668A2" w:rsidR="0083764A" w:rsidRPr="00C540E9" w:rsidRDefault="00C540E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40E9">
              <w:rPr>
                <w:rFonts w:ascii="Angsana New" w:hAnsi="Angsana New"/>
                <w:sz w:val="26"/>
                <w:szCs w:val="26"/>
              </w:rPr>
              <w:t>5,390</w:t>
            </w:r>
          </w:p>
        </w:tc>
        <w:tc>
          <w:tcPr>
            <w:tcW w:w="270" w:type="dxa"/>
          </w:tcPr>
          <w:p w14:paraId="45416753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780DA3CB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2,379</w:t>
            </w:r>
          </w:p>
        </w:tc>
      </w:tr>
    </w:tbl>
    <w:p w14:paraId="64248EF5" w14:textId="77777777" w:rsidR="00A553F7" w:rsidRPr="004962A0" w:rsidRDefault="00A553F7" w:rsidP="006E3BB4">
      <w:pPr>
        <w:pStyle w:val="AccPolicyHeading"/>
        <w:rPr>
          <w:sz w:val="26"/>
          <w:szCs w:val="26"/>
        </w:rPr>
      </w:pPr>
    </w:p>
    <w:p w14:paraId="224F6EC1" w14:textId="657FE83C" w:rsidR="005B1CDE" w:rsidRDefault="00F272AE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</w:t>
      </w:r>
      <w:r w:rsidR="000019CD" w:rsidRPr="004962A0">
        <w:rPr>
          <w:rFonts w:ascii="Angsana New" w:hAnsi="Angsana New" w:hint="cs"/>
          <w:sz w:val="26"/>
          <w:szCs w:val="26"/>
          <w:cs/>
        </w:rPr>
        <w:t>ลิ</w:t>
      </w:r>
      <w:r w:rsidRPr="004962A0">
        <w:rPr>
          <w:rFonts w:ascii="Angsana New" w:hAnsi="Angsana New" w:hint="cs"/>
          <w:sz w:val="26"/>
          <w:szCs w:val="26"/>
          <w:cs/>
        </w:rPr>
        <w:t>สซิ่ง</w:t>
      </w:r>
      <w:r w:rsidR="00910FE7" w:rsidRPr="004962A0">
        <w:rPr>
          <w:rFonts w:ascii="Angsana New" w:hAnsi="Angsana New" w:hint="cs"/>
          <w:sz w:val="26"/>
          <w:szCs w:val="26"/>
          <w:cs/>
        </w:rPr>
        <w:t>และบริษัทเอกชนในประเทศ</w:t>
      </w:r>
      <w:r w:rsidR="00C93C6D" w:rsidRPr="004962A0">
        <w:rPr>
          <w:rFonts w:ascii="Angsana New" w:hAnsi="Angsana New" w:hint="cs"/>
          <w:sz w:val="26"/>
          <w:szCs w:val="26"/>
          <w:cs/>
        </w:rPr>
        <w:t>หลาย</w:t>
      </w:r>
      <w:r w:rsidRPr="004962A0">
        <w:rPr>
          <w:rFonts w:ascii="Angsana New" w:hAnsi="Angsana New" w:hint="cs"/>
          <w:sz w:val="26"/>
          <w:szCs w:val="26"/>
          <w:cs/>
        </w:rPr>
        <w:t>แห่ง</w:t>
      </w:r>
      <w:r w:rsidR="008B60C8"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เพื่อซื้อสินทรัพย์บางรายการ</w:t>
      </w:r>
      <w:r w:rsidR="00DC1BBE" w:rsidRPr="004962A0">
        <w:rPr>
          <w:rFonts w:ascii="Angsana New" w:hAnsi="Angsana New" w:hint="cs"/>
          <w:sz w:val="26"/>
          <w:szCs w:val="26"/>
          <w:cs/>
        </w:rPr>
        <w:t>เมื่อสิ้นสุดตามสัญญาเช่าหรือ</w:t>
      </w:r>
      <w:r w:rsidR="00D1455E" w:rsidRPr="004962A0">
        <w:rPr>
          <w:rFonts w:ascii="Angsana New" w:hAnsi="Angsana New" w:hint="cs"/>
          <w:sz w:val="26"/>
          <w:szCs w:val="26"/>
          <w:cs/>
        </w:rPr>
        <w:t>เพื่อควบคุมและ</w:t>
      </w:r>
      <w:r w:rsidR="00910FE7" w:rsidRPr="004962A0">
        <w:rPr>
          <w:rFonts w:ascii="Angsana New" w:hAnsi="Angsana New" w:hint="cs"/>
          <w:sz w:val="26"/>
          <w:szCs w:val="26"/>
          <w:cs/>
        </w:rPr>
        <w:t>ใช้สินทรัพย์สิทธิการใช้</w:t>
      </w:r>
      <w:r w:rsidRPr="004962A0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5554F4" w:rsidRPr="004962A0">
        <w:rPr>
          <w:rFonts w:ascii="Angsana New" w:hAnsi="Angsana New" w:hint="cs"/>
          <w:sz w:val="26"/>
          <w:szCs w:val="26"/>
        </w:rPr>
        <w:t>7</w:t>
      </w:r>
      <w:r w:rsidR="00F9195F"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="004614D2" w:rsidRPr="004962A0">
        <w:rPr>
          <w:rFonts w:ascii="Angsana New" w:hAnsi="Angsana New" w:hint="cs"/>
          <w:sz w:val="26"/>
          <w:szCs w:val="26"/>
          <w:cs/>
        </w:rPr>
        <w:t xml:space="preserve">และ </w:t>
      </w:r>
      <w:r w:rsidR="005554F4" w:rsidRPr="004962A0">
        <w:rPr>
          <w:rFonts w:ascii="Angsana New" w:hAnsi="Angsana New" w:hint="cs"/>
          <w:sz w:val="26"/>
          <w:szCs w:val="26"/>
        </w:rPr>
        <w:t>8</w:t>
      </w:r>
      <w:r w:rsidR="005B1CDE"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="00056A25" w:rsidRPr="004962A0">
        <w:rPr>
          <w:rFonts w:ascii="Angsana New" w:hAnsi="Angsana New"/>
          <w:sz w:val="26"/>
          <w:szCs w:val="26"/>
          <w:cs/>
        </w:rPr>
        <w:t xml:space="preserve">โดยมีจำนวนงวดการผ่อนชำระเป็นรายเดือนเป็นระยะเวลา </w:t>
      </w:r>
      <w:r w:rsidR="006E3BB4" w:rsidRPr="004962A0">
        <w:rPr>
          <w:rFonts w:ascii="Angsana New" w:hAnsi="Angsana New"/>
          <w:sz w:val="26"/>
          <w:szCs w:val="26"/>
        </w:rPr>
        <w:t xml:space="preserve">    </w:t>
      </w:r>
      <w:r w:rsidR="00056A25" w:rsidRPr="004962A0">
        <w:rPr>
          <w:rFonts w:ascii="Angsana New" w:hAnsi="Angsana New"/>
          <w:sz w:val="26"/>
          <w:szCs w:val="26"/>
        </w:rPr>
        <w:t xml:space="preserve">3 </w:t>
      </w:r>
      <w:r w:rsidR="00056A25" w:rsidRPr="004962A0">
        <w:rPr>
          <w:rFonts w:ascii="Angsana New" w:hAnsi="Angsana New" w:hint="cs"/>
          <w:sz w:val="26"/>
          <w:szCs w:val="26"/>
          <w:cs/>
        </w:rPr>
        <w:t>ปี ถึง</w:t>
      </w:r>
      <w:r w:rsidR="00056A25" w:rsidRPr="004962A0">
        <w:rPr>
          <w:rFonts w:ascii="Angsana New" w:hAnsi="Angsana New"/>
          <w:sz w:val="26"/>
          <w:szCs w:val="26"/>
        </w:rPr>
        <w:t xml:space="preserve"> 5 </w:t>
      </w:r>
      <w:r w:rsidR="00056A25" w:rsidRPr="004962A0">
        <w:rPr>
          <w:rFonts w:ascii="Angsana New" w:hAnsi="Angsana New"/>
          <w:sz w:val="26"/>
          <w:szCs w:val="26"/>
          <w:cs/>
        </w:rPr>
        <w:t>ปี</w:t>
      </w:r>
      <w:r w:rsidR="00056A25"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76FD2FD1" w14:textId="77777777" w:rsidR="004962A0" w:rsidRPr="004962A0" w:rsidRDefault="004962A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728DA2EA" w14:textId="77777777" w:rsidR="004962A0" w:rsidRDefault="0049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7C44B2D5" w:rsidR="003F5AD1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FB1741" w:rsidRPr="004962A0">
        <w:rPr>
          <w:rFonts w:ascii="Angsana New" w:hAnsi="Angsana New" w:hint="cs"/>
          <w:b/>
          <w:bCs/>
          <w:sz w:val="26"/>
          <w:szCs w:val="26"/>
        </w:rPr>
        <w:t>2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AB804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65F545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7F361A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3294A408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83764A"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4B66577C" w:rsidR="00E24E1D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1,252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51C206C6" w:rsidR="006A427F" w:rsidRPr="004E7A19" w:rsidRDefault="00035E3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/>
                <w:sz w:val="26"/>
                <w:szCs w:val="26"/>
              </w:rPr>
              <w:t>1</w:t>
            </w:r>
            <w:r w:rsidR="004E7A19" w:rsidRPr="004E7A19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668FAB0E" w:rsidR="006A427F" w:rsidRPr="004E7A19" w:rsidRDefault="00035E3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3DDD4E3A" w:rsidR="006A427F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04342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83764A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0434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00B31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83764A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40BE5261" w:rsidR="006A427F" w:rsidRPr="004E7A19" w:rsidRDefault="00921D6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 w:hint="cs"/>
                <w:sz w:val="26"/>
                <w:szCs w:val="26"/>
              </w:rPr>
              <w:t>1,</w:t>
            </w:r>
            <w:r w:rsidR="00545F41" w:rsidRPr="004E7A19">
              <w:rPr>
                <w:rFonts w:ascii="Angsana New" w:hAnsi="Angsana New" w:hint="cs"/>
                <w:sz w:val="26"/>
                <w:szCs w:val="26"/>
              </w:rPr>
              <w:t>3</w:t>
            </w:r>
            <w:r w:rsidR="00035E3A" w:rsidRPr="004E7A19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</w:tbl>
    <w:p w14:paraId="5AB6DFD2" w14:textId="53BEB037" w:rsidR="00CE3F92" w:rsidRPr="004962A0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26B12CF" w14:textId="6A2065F3" w:rsidR="00043424" w:rsidRPr="004962A0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แต่ละงวดสามเดือนและหกเดือน</w:t>
      </w:r>
      <w:r w:rsidRPr="004962A0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4962A0">
        <w:rPr>
          <w:rFonts w:ascii="Angsana New" w:hAnsi="Angsana New"/>
          <w:sz w:val="26"/>
          <w:szCs w:val="26"/>
        </w:rPr>
        <w:t xml:space="preserve">30 </w:t>
      </w:r>
      <w:r w:rsidRPr="004962A0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4962A0">
        <w:rPr>
          <w:rFonts w:ascii="Angsana New" w:hAnsi="Angsana New"/>
          <w:sz w:val="26"/>
          <w:szCs w:val="26"/>
        </w:rPr>
        <w:t>256</w:t>
      </w:r>
      <w:r w:rsidR="00CF009E" w:rsidRPr="004962A0">
        <w:rPr>
          <w:rFonts w:ascii="Angsana New" w:hAnsi="Angsana New"/>
          <w:sz w:val="26"/>
          <w:szCs w:val="26"/>
        </w:rPr>
        <w:t>5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 xml:space="preserve">และ </w:t>
      </w:r>
      <w:r w:rsidRPr="004962A0">
        <w:rPr>
          <w:rFonts w:ascii="Angsana New" w:hAnsi="Angsana New"/>
          <w:sz w:val="26"/>
          <w:szCs w:val="26"/>
        </w:rPr>
        <w:t>256</w:t>
      </w:r>
      <w:r w:rsidR="00CF009E" w:rsidRPr="004962A0">
        <w:rPr>
          <w:rFonts w:ascii="Angsana New" w:hAnsi="Angsana New"/>
          <w:sz w:val="26"/>
          <w:szCs w:val="26"/>
        </w:rPr>
        <w:t>4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11CCFBD6" w14:textId="77777777" w:rsidR="0083764A" w:rsidRPr="004962A0" w:rsidRDefault="0083764A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CF009E" w:rsidRPr="00475A13" w14:paraId="47DEEFA0" w14:textId="77777777" w:rsidTr="00CF009E">
        <w:tc>
          <w:tcPr>
            <w:tcW w:w="4050" w:type="dxa"/>
          </w:tcPr>
          <w:p w14:paraId="7FE5FAF5" w14:textId="77777777" w:rsidR="00CF009E" w:rsidRPr="00475A13" w:rsidRDefault="00CF009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0F72F2F2" w14:textId="77777777" w:rsidR="00CF009E" w:rsidRPr="00475A13" w:rsidRDefault="00CF009E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CF009E" w:rsidRPr="00475A13" w14:paraId="661D16E4" w14:textId="77777777" w:rsidTr="00CF009E">
        <w:tc>
          <w:tcPr>
            <w:tcW w:w="4050" w:type="dxa"/>
          </w:tcPr>
          <w:p w14:paraId="7EEE5462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18283335" w14:textId="5BAE5CDC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41389E" w14:textId="77777777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625E05D" w14:textId="4B2D4793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CF009E" w:rsidRPr="00475A13" w14:paraId="63580E7B" w14:textId="77777777" w:rsidTr="00CF009E">
        <w:tc>
          <w:tcPr>
            <w:tcW w:w="4050" w:type="dxa"/>
          </w:tcPr>
          <w:p w14:paraId="5D6216A8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70C235E" w14:textId="231FC292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47B59C0C" w14:textId="77777777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D305C77" w14:textId="147831A9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CF009E" w:rsidRPr="00475A13" w14:paraId="373384E8" w14:textId="77777777" w:rsidTr="00CF009E">
        <w:tc>
          <w:tcPr>
            <w:tcW w:w="4050" w:type="dxa"/>
          </w:tcPr>
          <w:p w14:paraId="4E9BB26D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18EF9E" w14:textId="7E5C46D2" w:rsidR="00CF009E" w:rsidRPr="004E7A19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AD4914" w14:textId="77777777" w:rsidR="00CF009E" w:rsidRPr="00CF009E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D96573" w14:textId="2AEC1A30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615B6CE" w14:textId="77777777" w:rsidR="00CF009E" w:rsidRPr="00CF009E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12E85B" w14:textId="3D176D78" w:rsidR="00CF009E" w:rsidRPr="004E7A19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68DDFF" w14:textId="77777777" w:rsidR="00CF009E" w:rsidRPr="00CF009E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1971E7" w14:textId="2DE36A40" w:rsidR="00CF009E" w:rsidRPr="00CF009E" w:rsidRDefault="00CF009E" w:rsidP="00CF009E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F009E" w:rsidRPr="00475A13" w14:paraId="78ACB017" w14:textId="77777777" w:rsidTr="00CF009E">
        <w:tc>
          <w:tcPr>
            <w:tcW w:w="4050" w:type="dxa"/>
          </w:tcPr>
          <w:p w14:paraId="4E7E97E4" w14:textId="15770FB2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95D6F9" w14:textId="77777777" w:rsidR="00CF009E" w:rsidRPr="004E7A19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6503CC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4F6DD2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4DA6B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C1F7F" w14:textId="77777777" w:rsidR="00CF009E" w:rsidRPr="004E7A19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41492A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A0BE2D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009E" w:rsidRPr="00475A13" w14:paraId="3F2E0192" w14:textId="77777777" w:rsidTr="008141B1">
        <w:tc>
          <w:tcPr>
            <w:tcW w:w="4050" w:type="dxa"/>
          </w:tcPr>
          <w:p w14:paraId="13EC6A5A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FB8CC3E" w14:textId="6D4919A6" w:rsidR="00CF009E" w:rsidRPr="004E7A19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4E7A19" w:rsidRPr="004E7A1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F8066A7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EEDF86" w14:textId="3EB5769C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</w:tcPr>
          <w:p w14:paraId="3601DCC4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7F10D1" w14:textId="6ACC0086" w:rsidR="00CF009E" w:rsidRPr="004E7A19" w:rsidRDefault="004E7A19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</w:tcPr>
          <w:p w14:paraId="25B4CB96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F31309" w14:textId="4A74438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125</w:t>
            </w:r>
          </w:p>
        </w:tc>
      </w:tr>
      <w:tr w:rsidR="00CF009E" w:rsidRPr="00475A13" w14:paraId="6F80DF97" w14:textId="77777777" w:rsidTr="008141B1">
        <w:tc>
          <w:tcPr>
            <w:tcW w:w="4050" w:type="dxa"/>
          </w:tcPr>
          <w:p w14:paraId="62FF1032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</w:tcPr>
          <w:p w14:paraId="6E1D41B3" w14:textId="7878F4E5" w:rsidR="00CF009E" w:rsidRPr="004E7A19" w:rsidRDefault="004E7A19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36E73AC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58933B" w14:textId="529409F9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3415211D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A437EB" w14:textId="7A7534D8" w:rsidR="00CF009E" w:rsidRPr="004E7A19" w:rsidRDefault="004E7A19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1C01F8CE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B2C6CA" w14:textId="25861ED0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CF009E" w:rsidRPr="00475A13" w14:paraId="6A5CE0E7" w14:textId="77777777" w:rsidTr="00E30406">
        <w:tc>
          <w:tcPr>
            <w:tcW w:w="4050" w:type="dxa"/>
          </w:tcPr>
          <w:p w14:paraId="3E0E8424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F01C4A" w14:textId="40FACD01" w:rsidR="00CF009E" w:rsidRPr="004E7A19" w:rsidRDefault="004E7A19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0F7A1A1A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481B67" w14:textId="144F845B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  <w:tc>
          <w:tcPr>
            <w:tcW w:w="270" w:type="dxa"/>
          </w:tcPr>
          <w:p w14:paraId="1B5034F5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0C5C1D" w14:textId="49829AF4" w:rsidR="00CF009E" w:rsidRPr="004E7A19" w:rsidRDefault="004E7A19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70" w:type="dxa"/>
          </w:tcPr>
          <w:p w14:paraId="4836BED1" w14:textId="77777777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43428C" w14:textId="5B520DDF" w:rsidR="00CF009E" w:rsidRPr="00475A13" w:rsidRDefault="00CF009E" w:rsidP="00CF0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134</w:t>
            </w:r>
          </w:p>
        </w:tc>
      </w:tr>
    </w:tbl>
    <w:p w14:paraId="7D1308B7" w14:textId="77777777" w:rsidR="005538FA" w:rsidRPr="00475A13" w:rsidRDefault="005538F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D84810" w14:textId="3F38B20A" w:rsidR="00134AC0" w:rsidRPr="00475A13" w:rsidRDefault="00134AC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6D518C10" w14:textId="77777777" w:rsidR="00134AC0" w:rsidRPr="00475A13" w:rsidRDefault="00134AC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91249D" w:rsidRPr="00475A13" w14:paraId="1EB0249B" w14:textId="77777777" w:rsidTr="00090176">
        <w:tc>
          <w:tcPr>
            <w:tcW w:w="3060" w:type="dxa"/>
            <w:hideMark/>
          </w:tcPr>
          <w:p w14:paraId="6C77448F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368E20CE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8D463F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17CC9656" w14:textId="15647EA6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2.48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1249D" w:rsidRPr="00475A13" w14:paraId="5755AB96" w14:textId="77777777" w:rsidTr="00090176">
        <w:tc>
          <w:tcPr>
            <w:tcW w:w="3060" w:type="dxa"/>
            <w:hideMark/>
          </w:tcPr>
          <w:p w14:paraId="66790D19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4CF85A2A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A7CE2E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369D9B25" w14:textId="098A8B1A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1249D" w:rsidRPr="00475A13" w14:paraId="2AB26A97" w14:textId="77777777" w:rsidTr="00090176">
        <w:tc>
          <w:tcPr>
            <w:tcW w:w="3060" w:type="dxa"/>
            <w:hideMark/>
          </w:tcPr>
          <w:p w14:paraId="0CA48ED5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20084617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75A97B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54F3DEAD" w14:textId="60D1BA0E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7.18 - 57.30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1249D" w:rsidRPr="00475A13" w14:paraId="10CC8291" w14:textId="77777777" w:rsidTr="00090176">
        <w:tc>
          <w:tcPr>
            <w:tcW w:w="3060" w:type="dxa"/>
            <w:hideMark/>
          </w:tcPr>
          <w:p w14:paraId="19AFF13C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0DC63E20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4A155D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224C0D" w14:textId="48732AAD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  <w:tr w:rsidR="0091249D" w:rsidRPr="00475A13" w14:paraId="5920E197" w14:textId="77777777" w:rsidTr="00090176">
        <w:tc>
          <w:tcPr>
            <w:tcW w:w="3060" w:type="dxa"/>
            <w:hideMark/>
          </w:tcPr>
          <w:p w14:paraId="10B9A143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3240" w:type="dxa"/>
          </w:tcPr>
          <w:p w14:paraId="3C6C3DBD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89508E" w14:textId="77777777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1E429B4" w14:textId="7690CACF" w:rsidR="0091249D" w:rsidRPr="00475A13" w:rsidRDefault="0091249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ของตารางมรณะไทย 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05CCAEED" w14:textId="53E5BE05" w:rsidR="00B12CB0" w:rsidRPr="004962A0" w:rsidRDefault="00B12CB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E918058" w14:textId="77777777" w:rsidR="004962A0" w:rsidRDefault="0049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67133CB" w14:textId="3EAFEFDB" w:rsidR="00DC4683" w:rsidRPr="004962A0" w:rsidRDefault="00DC4683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/>
          <w:b/>
          <w:bCs/>
          <w:sz w:val="26"/>
          <w:szCs w:val="26"/>
        </w:rPr>
        <w:lastRenderedPageBreak/>
        <w:t>13.</w:t>
      </w:r>
      <w:r w:rsidRPr="004962A0">
        <w:rPr>
          <w:rFonts w:ascii="Angsana New" w:hAnsi="Angsana New"/>
          <w:b/>
          <w:bCs/>
          <w:sz w:val="26"/>
          <w:szCs w:val="26"/>
        </w:rPr>
        <w:tab/>
      </w:r>
      <w:r w:rsidRPr="004962A0">
        <w:rPr>
          <w:rFonts w:ascii="Angsana New" w:hAnsi="Angsana New" w:hint="cs"/>
          <w:b/>
          <w:bCs/>
          <w:sz w:val="26"/>
          <w:szCs w:val="26"/>
          <w:cs/>
        </w:rPr>
        <w:t>ทุนเรือนหุ้น</w:t>
      </w:r>
    </w:p>
    <w:p w14:paraId="7AAE2F64" w14:textId="075CFDDA" w:rsidR="00F57A52" w:rsidRPr="004962A0" w:rsidRDefault="00F57A52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58344AD" w14:textId="2630D83F" w:rsidR="00F57A52" w:rsidRPr="004962A0" w:rsidRDefault="00F57A52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962A0">
        <w:rPr>
          <w:rFonts w:ascii="Angsana New" w:hAnsi="Angsana New" w:hint="cs"/>
          <w:sz w:val="26"/>
          <w:szCs w:val="26"/>
        </w:rPr>
        <w:t xml:space="preserve">21 </w:t>
      </w:r>
      <w:r w:rsidRPr="004962A0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962A0">
        <w:rPr>
          <w:rFonts w:ascii="Angsana New" w:hAnsi="Angsana New" w:hint="cs"/>
          <w:sz w:val="26"/>
          <w:szCs w:val="26"/>
        </w:rPr>
        <w:t xml:space="preserve">2565 </w:t>
      </w:r>
      <w:r w:rsidRPr="004962A0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Pr="004962A0">
        <w:rPr>
          <w:rFonts w:ascii="Angsana New" w:hAnsi="Angsana New"/>
          <w:sz w:val="26"/>
          <w:szCs w:val="26"/>
          <w:cs/>
        </w:rPr>
        <w:t>ดังนี้</w:t>
      </w:r>
    </w:p>
    <w:p w14:paraId="2F73637A" w14:textId="78BC1B41" w:rsidR="00F57A52" w:rsidRPr="004962A0" w:rsidRDefault="00F57A52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2622828" w14:textId="00BFF2E1" w:rsidR="00F57A52" w:rsidRPr="004962A0" w:rsidRDefault="00F57A52" w:rsidP="00F57A5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4962A0">
        <w:rPr>
          <w:rFonts w:ascii="Angsana New" w:hAnsi="Angsana New" w:hint="cs"/>
          <w:spacing w:val="-4"/>
          <w:sz w:val="26"/>
          <w:szCs w:val="26"/>
          <w:cs/>
        </w:rPr>
        <w:t>ก</w:t>
      </w:r>
      <w:r w:rsidRPr="004962A0">
        <w:rPr>
          <w:rFonts w:ascii="Angsana New" w:hAnsi="Angsana New"/>
          <w:spacing w:val="-4"/>
          <w:sz w:val="26"/>
          <w:szCs w:val="26"/>
          <w:cs/>
        </w:rPr>
        <w:t>)</w:t>
      </w:r>
      <w:r w:rsidRPr="004962A0">
        <w:rPr>
          <w:rFonts w:ascii="Angsana New" w:hAnsi="Angsana New"/>
          <w:spacing w:val="-4"/>
          <w:sz w:val="26"/>
          <w:szCs w:val="26"/>
          <w:cs/>
        </w:rPr>
        <w:tab/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การเพิ่มทุนจดทะเบียนของบริษัทจาก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เพื่อรองรับการจ่ายหุ้นปันผล</w:t>
      </w:r>
    </w:p>
    <w:p w14:paraId="2AAB46D2" w14:textId="77777777" w:rsidR="00F57A52" w:rsidRPr="004962A0" w:rsidRDefault="00F57A52" w:rsidP="00F57A5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ED885CB" w14:textId="1BDA1385" w:rsidR="00E62E87" w:rsidRPr="004962A0" w:rsidRDefault="00F57A52" w:rsidP="00E62E8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4962A0">
        <w:rPr>
          <w:rFonts w:ascii="Angsana New" w:hAnsi="Angsana New"/>
          <w:spacing w:val="-4"/>
          <w:sz w:val="26"/>
          <w:szCs w:val="26"/>
          <w:cs/>
        </w:rPr>
        <w:t>)</w:t>
      </w:r>
      <w:r w:rsidRPr="004962A0">
        <w:rPr>
          <w:rFonts w:ascii="Angsana New" w:hAnsi="Angsana New"/>
          <w:spacing w:val="-4"/>
          <w:sz w:val="26"/>
          <w:szCs w:val="26"/>
          <w:cs/>
        </w:rPr>
        <w:tab/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การเพิ่มทุนจดทะเบียนของบริษัทจาก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</w:t>
      </w:r>
      <w:r w:rsidRPr="004962A0">
        <w:rPr>
          <w:rFonts w:ascii="Angsana New" w:hAnsi="Angsana New" w:hint="cs"/>
          <w:sz w:val="26"/>
          <w:szCs w:val="26"/>
          <w:cs/>
        </w:rPr>
        <w:t>ใบสำคัญแสดงสิทธิที่จะซื้อหุ้นสามัญที่ไม่คิดมูลค่า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32,000,000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หน่วย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ซึ่งจะออกให้แก่ผู้ถือหุ้นเดิม</w:t>
      </w:r>
    </w:p>
    <w:p w14:paraId="182B9FB9" w14:textId="5C9B3DD8" w:rsidR="00E62E87" w:rsidRPr="004962A0" w:rsidRDefault="00E62E87" w:rsidP="00E62E8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66E5D9E" w14:textId="76827B86" w:rsidR="00E62E87" w:rsidRPr="004962A0" w:rsidRDefault="00E62E87" w:rsidP="00E62E8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pacing w:val="-4"/>
          <w:sz w:val="26"/>
          <w:szCs w:val="26"/>
          <w:cs/>
        </w:rPr>
        <w:t>ค</w:t>
      </w:r>
      <w:r w:rsidRPr="004962A0">
        <w:rPr>
          <w:rFonts w:ascii="Angsana New" w:hAnsi="Angsana New"/>
          <w:spacing w:val="-4"/>
          <w:sz w:val="26"/>
          <w:szCs w:val="26"/>
          <w:cs/>
        </w:rPr>
        <w:t>)</w:t>
      </w:r>
      <w:r w:rsidRPr="004962A0">
        <w:rPr>
          <w:rFonts w:ascii="Angsana New" w:hAnsi="Angsana New"/>
          <w:spacing w:val="-4"/>
          <w:sz w:val="26"/>
          <w:szCs w:val="26"/>
          <w:cs/>
        </w:rPr>
        <w:tab/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การเพิ่มทุนจดทะเบียนของบริษัทจาก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197,000,000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</w:t>
      </w:r>
      <w:r w:rsidR="002E69A4" w:rsidRPr="004962A0">
        <w:rPr>
          <w:rFonts w:ascii="Angsana New" w:hAnsi="Angsana New" w:hint="cs"/>
          <w:spacing w:val="-4"/>
          <w:sz w:val="26"/>
          <w:szCs w:val="26"/>
          <w:cs/>
        </w:rPr>
        <w:t>าท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197,000,000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เพื่อรองรับใบสำคัญแสดงสิทธิที่จะซื้อหุ้นสามัญที่ไม่คิดมูลค่าจำนวน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5,000,000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หน่วย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ซึ่งจะออกให้แก่กรรมการ ผู้บริหารและพนักงานของบริษัทบางท่าน</w:t>
      </w:r>
    </w:p>
    <w:p w14:paraId="0C692033" w14:textId="77777777" w:rsidR="002A34A8" w:rsidRPr="004962A0" w:rsidRDefault="002A34A8" w:rsidP="00F57A5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2FB7BA42" w14:textId="7597A3C4" w:rsidR="00DC4683" w:rsidRPr="004962A0" w:rsidRDefault="004E1F8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บริษัทได้จดทะเบียนการเพิ่มทุนจดทะเบียนของบริษัท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/>
          <w:spacing w:val="-4"/>
          <w:sz w:val="26"/>
          <w:szCs w:val="26"/>
        </w:rPr>
        <w:t>197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/>
          <w:spacing w:val="-4"/>
          <w:sz w:val="26"/>
          <w:szCs w:val="26"/>
        </w:rPr>
        <w:t>197,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</w:t>
      </w:r>
      <w:r w:rsidRPr="004962A0">
        <w:rPr>
          <w:rFonts w:ascii="Angsana New" w:hAnsi="Angsana New" w:hint="cs"/>
          <w:sz w:val="26"/>
          <w:szCs w:val="26"/>
          <w:cs/>
        </w:rPr>
        <w:t>กับกระทรวงพาณิชย์แล้วเมื่อวันที่</w:t>
      </w:r>
      <w:r w:rsidRPr="004962A0">
        <w:rPr>
          <w:rFonts w:ascii="Angsana New" w:hAnsi="Angsana New"/>
          <w:sz w:val="26"/>
          <w:szCs w:val="26"/>
        </w:rPr>
        <w:t xml:space="preserve"> 9 </w:t>
      </w:r>
      <w:r w:rsidRPr="004962A0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4962A0">
        <w:rPr>
          <w:rFonts w:ascii="Angsana New" w:hAnsi="Angsana New"/>
          <w:sz w:val="26"/>
          <w:szCs w:val="26"/>
        </w:rPr>
        <w:t>2565</w:t>
      </w:r>
    </w:p>
    <w:p w14:paraId="6EC0FA06" w14:textId="2EF59D5E" w:rsidR="004962A0" w:rsidRDefault="0049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642E4906" w14:textId="75A24F16" w:rsidR="00091270" w:rsidRPr="004962A0" w:rsidRDefault="00091270" w:rsidP="005C6B4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962A0">
        <w:rPr>
          <w:rFonts w:ascii="Angsana New" w:hAnsi="Angsana New"/>
          <w:b/>
          <w:bCs/>
          <w:i/>
          <w:iCs/>
          <w:sz w:val="26"/>
          <w:szCs w:val="26"/>
          <w:cs/>
        </w:rPr>
        <w:t>ใบสำคัญแสดงสิทธิ</w:t>
      </w:r>
    </w:p>
    <w:p w14:paraId="40A5BEED" w14:textId="77777777" w:rsidR="0084504C" w:rsidRPr="004962A0" w:rsidRDefault="0084504C" w:rsidP="00845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25976FD" w14:textId="703517E6" w:rsidR="00A90A05" w:rsidRPr="004962A0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962A0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962A0">
        <w:rPr>
          <w:rFonts w:ascii="Angsana New" w:hAnsi="Angsana New" w:hint="cs"/>
          <w:sz w:val="26"/>
          <w:szCs w:val="26"/>
        </w:rPr>
        <w:t xml:space="preserve">21 </w:t>
      </w:r>
      <w:r w:rsidR="00091270" w:rsidRPr="004962A0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962A0">
        <w:rPr>
          <w:rFonts w:ascii="Angsana New" w:hAnsi="Angsana New" w:hint="cs"/>
          <w:sz w:val="26"/>
          <w:szCs w:val="26"/>
        </w:rPr>
        <w:t>2565</w:t>
      </w:r>
      <w:r w:rsidR="00091270" w:rsidRPr="004962A0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962A0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>
        <w:rPr>
          <w:rFonts w:ascii="Angsana New" w:hAnsi="Angsana New"/>
          <w:sz w:val="26"/>
          <w:szCs w:val="26"/>
        </w:rPr>
        <w:t>1</w:t>
      </w:r>
      <w:r w:rsidR="002A34A8"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962A0">
        <w:rPr>
          <w:rFonts w:ascii="Angsana New" w:hAnsi="Angsana New" w:hint="cs"/>
          <w:sz w:val="26"/>
          <w:szCs w:val="26"/>
        </w:rPr>
        <w:t>(</w:t>
      </w:r>
      <w:r w:rsidR="002553F9">
        <w:rPr>
          <w:rFonts w:ascii="Angsana New" w:hAnsi="Angsana New"/>
          <w:sz w:val="26"/>
          <w:szCs w:val="26"/>
        </w:rPr>
        <w:t>“</w:t>
      </w:r>
      <w:r w:rsidR="002A34A8" w:rsidRPr="004962A0">
        <w:rPr>
          <w:rFonts w:ascii="Angsana New" w:hAnsi="Angsana New" w:hint="cs"/>
          <w:sz w:val="26"/>
          <w:szCs w:val="26"/>
        </w:rPr>
        <w:t>CPANEL-W1</w:t>
      </w:r>
      <w:r w:rsidR="002553F9">
        <w:rPr>
          <w:rFonts w:ascii="Angsana New" w:hAnsi="Angsana New"/>
          <w:sz w:val="26"/>
          <w:szCs w:val="26"/>
        </w:rPr>
        <w:t>”</w:t>
      </w:r>
      <w:r w:rsidR="002A34A8" w:rsidRPr="004962A0">
        <w:rPr>
          <w:rFonts w:ascii="Angsana New" w:hAnsi="Angsana New" w:hint="cs"/>
          <w:sz w:val="26"/>
          <w:szCs w:val="26"/>
        </w:rPr>
        <w:t xml:space="preserve">) </w:t>
      </w:r>
      <w:r w:rsidR="002A34A8" w:rsidRPr="004962A0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962A0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962A0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="002A34A8" w:rsidRPr="004962A0">
        <w:rPr>
          <w:rFonts w:ascii="Angsana New" w:hAnsi="Angsana New" w:hint="cs"/>
          <w:sz w:val="26"/>
          <w:szCs w:val="26"/>
        </w:rPr>
        <w:t>5</w:t>
      </w:r>
      <w:r w:rsidR="002A34A8" w:rsidRPr="004962A0">
        <w:rPr>
          <w:rFonts w:ascii="Angsana New" w:hAnsi="Angsana New" w:hint="cs"/>
          <w:sz w:val="26"/>
          <w:szCs w:val="26"/>
          <w:cs/>
        </w:rPr>
        <w:t xml:space="preserve"> หุ้น </w:t>
      </w:r>
      <w:r w:rsidR="0011233E">
        <w:rPr>
          <w:rFonts w:ascii="Angsana New" w:hAnsi="Angsana New" w:hint="cs"/>
          <w:sz w:val="26"/>
          <w:szCs w:val="26"/>
          <w:cs/>
        </w:rPr>
        <w:t xml:space="preserve">            </w:t>
      </w:r>
      <w:r w:rsidR="002A34A8" w:rsidRPr="004962A0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962A0">
        <w:rPr>
          <w:rFonts w:ascii="Angsana New" w:hAnsi="Angsana New" w:hint="cs"/>
          <w:sz w:val="26"/>
          <w:szCs w:val="26"/>
        </w:rPr>
        <w:t>1</w:t>
      </w:r>
      <w:r w:rsidR="002A34A8" w:rsidRPr="004962A0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>
        <w:rPr>
          <w:rFonts w:ascii="Angsana New" w:hAnsi="Angsana New"/>
          <w:sz w:val="26"/>
          <w:szCs w:val="26"/>
        </w:rPr>
        <w:t xml:space="preserve">CPANEL-W1 </w:t>
      </w:r>
      <w:r w:rsidR="0011233E">
        <w:rPr>
          <w:rFonts w:ascii="Angsana New" w:hAnsi="Angsana New" w:hint="cs"/>
          <w:sz w:val="26"/>
          <w:szCs w:val="26"/>
          <w:cs/>
        </w:rPr>
        <w:t>เป็น</w:t>
      </w:r>
      <w:r w:rsidR="0011233E" w:rsidRPr="0084504C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</w:t>
      </w:r>
      <w:r w:rsidR="0011233E">
        <w:rPr>
          <w:rFonts w:ascii="Angsana New" w:hAnsi="Angsana New" w:hint="cs"/>
          <w:sz w:val="26"/>
          <w:szCs w:val="26"/>
          <w:cs/>
        </w:rPr>
        <w:t>ชนิด</w:t>
      </w:r>
      <w:r w:rsidR="0011233E" w:rsidRPr="00FA1187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FA1187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962A0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962A0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962A0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</w:t>
      </w:r>
      <w:r w:rsidR="002A34A8" w:rsidRPr="004962A0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962A0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962A0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962A0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962A0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962A0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962A0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962A0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962A0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962A0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962A0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962A0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962A0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962A0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="00736D1D" w:rsidRPr="004962A0">
        <w:rPr>
          <w:rFonts w:ascii="Angsana New" w:hAnsi="Angsana New" w:hint="cs"/>
          <w:sz w:val="26"/>
          <w:szCs w:val="26"/>
        </w:rPr>
        <w:t>CPANEL-W1</w:t>
      </w:r>
      <w:r w:rsidR="00736D1D" w:rsidRPr="004962A0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="00736D1D" w:rsidRPr="004962A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962A0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763FD3" w14:paraId="34BB4CD0" w14:textId="77777777" w:rsidTr="00F66452">
        <w:tc>
          <w:tcPr>
            <w:tcW w:w="2250" w:type="dxa"/>
          </w:tcPr>
          <w:p w14:paraId="21B78DA4" w14:textId="4A136D8D" w:rsidR="003E6C33" w:rsidRPr="00763FD3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763FD3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763FD3" w14:paraId="5317E144" w14:textId="77777777" w:rsidTr="00F66452">
        <w:tc>
          <w:tcPr>
            <w:tcW w:w="2250" w:type="dxa"/>
          </w:tcPr>
          <w:p w14:paraId="6C63EB22" w14:textId="77777777" w:rsidR="00763FD3" w:rsidRPr="00763FD3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763FD3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763FD3" w14:paraId="797E62BA" w14:textId="77777777" w:rsidTr="00F66452">
        <w:tc>
          <w:tcPr>
            <w:tcW w:w="2250" w:type="dxa"/>
          </w:tcPr>
          <w:p w14:paraId="2A7F6B80" w14:textId="69C110A6" w:rsidR="003E6C33" w:rsidRPr="00763FD3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328C8B2C" w:rsidR="003E6C33" w:rsidRPr="00763FD3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763FD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763FD3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763FD3" w:rsidRPr="00763FD3" w14:paraId="77A75D53" w14:textId="77777777" w:rsidTr="00A158C8">
        <w:tc>
          <w:tcPr>
            <w:tcW w:w="2250" w:type="dxa"/>
          </w:tcPr>
          <w:p w14:paraId="107A2277" w14:textId="77777777" w:rsidR="00763FD3" w:rsidRPr="00763FD3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763FD3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763FD3" w14:paraId="2EEB2DEA" w14:textId="77777777" w:rsidTr="00F66452">
        <w:tc>
          <w:tcPr>
            <w:tcW w:w="2250" w:type="dxa"/>
          </w:tcPr>
          <w:p w14:paraId="4E813D0C" w14:textId="04AD75F2" w:rsidR="003E6C33" w:rsidRPr="00763FD3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763FD3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763FD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ได้ทั้งหมดหรือเพียงบางส่วน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763FD3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>2568</w:t>
            </w:r>
            <w:r w:rsidRPr="00763FD3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763FD3" w:rsidRPr="00763FD3" w14:paraId="56EDAA6E" w14:textId="77777777" w:rsidTr="00A158C8">
        <w:tc>
          <w:tcPr>
            <w:tcW w:w="2250" w:type="dxa"/>
          </w:tcPr>
          <w:p w14:paraId="6AB44411" w14:textId="77777777" w:rsidR="00763FD3" w:rsidRPr="00763FD3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763FD3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763FD3" w14:paraId="7CF1A484" w14:textId="77777777" w:rsidTr="00F66452">
        <w:tc>
          <w:tcPr>
            <w:tcW w:w="2250" w:type="dxa"/>
          </w:tcPr>
          <w:p w14:paraId="31781664" w14:textId="201CA7DB" w:rsidR="00A90A05" w:rsidRPr="00763FD3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167A9375" w:rsidR="00A90A05" w:rsidRPr="00763FD3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763FD3">
              <w:rPr>
                <w:rFonts w:ascii="Angsana New" w:hAnsi="Angsana New" w:hint="cs"/>
                <w:sz w:val="26"/>
                <w:szCs w:val="26"/>
                <w:cs/>
              </w:rPr>
              <w:t>ออกใบสำคัญการแสดงสิทธิ</w:t>
            </w:r>
            <w:r w:rsidR="005A1671" w:rsidRPr="00763FD3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</w:p>
        </w:tc>
      </w:tr>
    </w:tbl>
    <w:p w14:paraId="104B4317" w14:textId="64546008" w:rsidR="00A90A05" w:rsidRPr="005A1671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Pr="0084504C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pacing w:val="-4"/>
          <w:sz w:val="26"/>
          <w:szCs w:val="26"/>
        </w:rPr>
      </w:pPr>
      <w:r w:rsidRPr="0084504C">
        <w:rPr>
          <w:rFonts w:ascii="Angsana New" w:hAnsi="Angsana New" w:hint="cs"/>
          <w:spacing w:val="-4"/>
          <w:sz w:val="26"/>
          <w:szCs w:val="26"/>
          <w:cs/>
        </w:rPr>
        <w:t>บริษัทนำใบสำคัญแสดงสิทธิ</w:t>
      </w:r>
      <w:r w:rsidR="008B70A5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8B70A5" w:rsidRPr="004962A0">
        <w:rPr>
          <w:rFonts w:ascii="Angsana New" w:hAnsi="Angsana New" w:hint="cs"/>
          <w:sz w:val="26"/>
          <w:szCs w:val="26"/>
        </w:rPr>
        <w:t>CPANEL-W1</w:t>
      </w:r>
      <w:r w:rsidR="008B70A5">
        <w:rPr>
          <w:rFonts w:ascii="Angsana New" w:hAnsi="Angsana New" w:hint="cs"/>
          <w:sz w:val="26"/>
          <w:szCs w:val="26"/>
          <w:cs/>
        </w:rPr>
        <w:t xml:space="preserve"> 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>
        <w:rPr>
          <w:rFonts w:ascii="Angsana New" w:hAnsi="Angsana New"/>
          <w:spacing w:val="-4"/>
          <w:sz w:val="26"/>
          <w:szCs w:val="26"/>
        </w:rPr>
        <w:t>30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/>
          <w:spacing w:val="-4"/>
          <w:sz w:val="26"/>
          <w:szCs w:val="26"/>
        </w:rPr>
        <w:t>2565</w:t>
      </w:r>
    </w:p>
    <w:p w14:paraId="13F4FC55" w14:textId="77777777" w:rsidR="0084504C" w:rsidRPr="00475A13" w:rsidRDefault="0084504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7AAFE8E" w14:textId="77777777" w:rsidR="0084504C" w:rsidRDefault="00845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7561C14" w14:textId="43C8567E" w:rsidR="00777407" w:rsidRPr="00475A13" w:rsidRDefault="0077740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4E1F85">
        <w:rPr>
          <w:rFonts w:ascii="Angsana New" w:hAnsi="Angsana New"/>
          <w:b/>
          <w:bCs/>
          <w:sz w:val="26"/>
          <w:szCs w:val="26"/>
        </w:rPr>
        <w:t>4</w:t>
      </w:r>
      <w:r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Pr="00475A13">
        <w:rPr>
          <w:rFonts w:ascii="Angsana New" w:hAnsi="Angsana New" w:hint="cs"/>
          <w:b/>
          <w:bCs/>
          <w:sz w:val="26"/>
          <w:szCs w:val="26"/>
        </w:rPr>
        <w:tab/>
      </w:r>
      <w:r w:rsidRPr="00475A13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7D7FEDCC" w14:textId="77777777" w:rsidR="00777407" w:rsidRPr="00CB225D" w:rsidRDefault="00777407" w:rsidP="00475A13">
      <w:pPr>
        <w:ind w:right="29"/>
        <w:jc w:val="both"/>
        <w:rPr>
          <w:rFonts w:ascii="Angsana New" w:hAnsi="Angsana New"/>
          <w:sz w:val="24"/>
          <w:szCs w:val="24"/>
        </w:rPr>
      </w:pPr>
    </w:p>
    <w:p w14:paraId="2FD2B6B4" w14:textId="7EFEFF00" w:rsidR="00777407" w:rsidRPr="00475A13" w:rsidRDefault="00777407" w:rsidP="00136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75A13">
        <w:rPr>
          <w:rFonts w:ascii="Angsana New" w:hAnsi="Angsana New" w:hint="cs"/>
          <w:sz w:val="26"/>
          <w:szCs w:val="26"/>
        </w:rPr>
        <w:t>.</w:t>
      </w:r>
      <w:r w:rsidRPr="00475A13">
        <w:rPr>
          <w:rFonts w:ascii="Angsana New" w:hAnsi="Angsana New" w:hint="cs"/>
          <w:sz w:val="26"/>
          <w:szCs w:val="26"/>
          <w:cs/>
        </w:rPr>
        <w:t>ศ</w:t>
      </w:r>
      <w:r w:rsidRPr="00475A13">
        <w:rPr>
          <w:rFonts w:ascii="Angsana New" w:hAnsi="Angsana New" w:hint="cs"/>
          <w:sz w:val="26"/>
          <w:szCs w:val="26"/>
        </w:rPr>
        <w:t>. 2535</w:t>
      </w:r>
      <w:r w:rsidRPr="00475A13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75A13">
        <w:rPr>
          <w:rFonts w:ascii="Angsana New" w:hAnsi="Angsana New" w:hint="cs"/>
          <w:sz w:val="26"/>
          <w:szCs w:val="26"/>
        </w:rPr>
        <w:t xml:space="preserve">5 </w:t>
      </w:r>
      <w:r w:rsidRPr="00475A13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75A13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75A13">
        <w:rPr>
          <w:rFonts w:ascii="Angsana New" w:hAnsi="Angsana New" w:hint="cs"/>
          <w:sz w:val="26"/>
          <w:szCs w:val="26"/>
        </w:rPr>
        <w:t>(</w:t>
      </w:r>
      <w:r w:rsidRPr="00475A13">
        <w:rPr>
          <w:rFonts w:ascii="Angsana New" w:hAnsi="Angsana New" w:hint="cs"/>
          <w:sz w:val="26"/>
          <w:szCs w:val="26"/>
          <w:cs/>
        </w:rPr>
        <w:t>ถ้ามี</w:t>
      </w:r>
      <w:r w:rsidRPr="00475A13">
        <w:rPr>
          <w:rFonts w:ascii="Angsana New" w:hAnsi="Angsana New" w:hint="cs"/>
          <w:sz w:val="26"/>
          <w:szCs w:val="26"/>
        </w:rPr>
        <w:t xml:space="preserve">) </w:t>
      </w:r>
      <w:r w:rsidRPr="00475A13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75A13">
        <w:rPr>
          <w:rFonts w:ascii="Angsana New" w:hAnsi="Angsana New" w:hint="cs"/>
          <w:sz w:val="26"/>
          <w:szCs w:val="26"/>
        </w:rPr>
        <w:t xml:space="preserve">10 </w:t>
      </w:r>
      <w:r w:rsidRPr="00475A13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59D1D34C" w14:textId="77777777" w:rsidR="00CF37C2" w:rsidRPr="00CB225D" w:rsidRDefault="00CF37C2" w:rsidP="00CF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0489A89" w14:textId="68D246C1" w:rsidR="00AC68EA" w:rsidRPr="00CF37C2" w:rsidRDefault="00AC68EA" w:rsidP="008E1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F37C2">
        <w:rPr>
          <w:rFonts w:ascii="Angsana New" w:hAnsi="Angsana New"/>
          <w:b/>
          <w:bCs/>
          <w:sz w:val="26"/>
          <w:szCs w:val="26"/>
        </w:rPr>
        <w:t>1</w:t>
      </w:r>
      <w:r w:rsidR="004E1F85" w:rsidRPr="00CF37C2">
        <w:rPr>
          <w:rFonts w:ascii="Angsana New" w:hAnsi="Angsana New"/>
          <w:b/>
          <w:bCs/>
          <w:sz w:val="26"/>
          <w:szCs w:val="26"/>
        </w:rPr>
        <w:t>5</w:t>
      </w:r>
      <w:r w:rsidRPr="00CF37C2">
        <w:rPr>
          <w:rFonts w:ascii="Angsana New" w:hAnsi="Angsana New"/>
          <w:b/>
          <w:bCs/>
          <w:sz w:val="26"/>
          <w:szCs w:val="26"/>
        </w:rPr>
        <w:t>.</w:t>
      </w:r>
      <w:r w:rsidRPr="00CF37C2">
        <w:rPr>
          <w:rFonts w:ascii="Angsana New" w:hAnsi="Angsana New"/>
          <w:b/>
          <w:bCs/>
          <w:sz w:val="26"/>
          <w:szCs w:val="26"/>
        </w:rPr>
        <w:tab/>
      </w:r>
      <w:r w:rsidR="00D44A78" w:rsidRPr="00D44A78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CB225D" w:rsidRDefault="00AC68EA" w:rsidP="001B16DA">
      <w:pPr>
        <w:ind w:right="29"/>
        <w:jc w:val="both"/>
        <w:rPr>
          <w:rFonts w:asciiTheme="majorBidi" w:eastAsia="Cordia New" w:hAnsiTheme="majorBidi" w:cstheme="majorBidi"/>
          <w:sz w:val="24"/>
          <w:szCs w:val="24"/>
        </w:rPr>
      </w:pPr>
    </w:p>
    <w:p w14:paraId="1F2DE8ED" w14:textId="065C1192" w:rsidR="00AC68EA" w:rsidRPr="00B142E9" w:rsidRDefault="003720B9" w:rsidP="00AE0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5C4AF3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5C4AF3">
        <w:rPr>
          <w:rFonts w:ascii="Angsana New" w:hAnsi="Angsana New" w:hint="cs"/>
          <w:sz w:val="26"/>
          <w:szCs w:val="26"/>
        </w:rPr>
        <w:t xml:space="preserve">21 </w:t>
      </w:r>
      <w:r w:rsidRPr="005C4AF3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5C4AF3">
        <w:rPr>
          <w:rFonts w:ascii="Angsana New" w:hAnsi="Angsana New" w:hint="cs"/>
          <w:sz w:val="26"/>
          <w:szCs w:val="26"/>
        </w:rPr>
        <w:t xml:space="preserve">2565 </w:t>
      </w:r>
      <w:r w:rsidRPr="005C4AF3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BD74E7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BD74E7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BD74E7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BD74E7">
        <w:rPr>
          <w:rFonts w:ascii="Angsana New" w:hAnsi="Angsana New" w:hint="cs"/>
          <w:sz w:val="26"/>
          <w:szCs w:val="26"/>
          <w:cs/>
        </w:rPr>
        <w:t>หน่วย</w:t>
      </w:r>
      <w:r w:rsidRPr="005C4AF3">
        <w:rPr>
          <w:rFonts w:ascii="Angsana New" w:hAnsi="Angsana New" w:hint="cs"/>
          <w:sz w:val="26"/>
          <w:szCs w:val="26"/>
        </w:rPr>
        <w:t xml:space="preserve"> </w:t>
      </w:r>
      <w:r w:rsidRPr="005C4AF3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>
        <w:rPr>
          <w:rFonts w:ascii="Angsana New" w:hAnsi="Angsana New"/>
          <w:sz w:val="26"/>
          <w:szCs w:val="26"/>
        </w:rPr>
        <w:t xml:space="preserve"> </w:t>
      </w:r>
      <w:r w:rsidRPr="00EA655D">
        <w:rPr>
          <w:rFonts w:ascii="Angsana New" w:hAnsi="Angsana New" w:hint="cs"/>
          <w:sz w:val="26"/>
          <w:szCs w:val="26"/>
        </w:rPr>
        <w:t>(</w:t>
      </w:r>
      <w:bookmarkStart w:id="7" w:name="_Hlk109981769"/>
      <w:r w:rsidR="0068204D">
        <w:rPr>
          <w:rFonts w:ascii="Angsana New" w:hAnsi="Angsana New"/>
          <w:sz w:val="26"/>
          <w:szCs w:val="26"/>
        </w:rPr>
        <w:t>“</w:t>
      </w:r>
      <w:r w:rsidRPr="00EA655D">
        <w:rPr>
          <w:rFonts w:ascii="Angsana New" w:hAnsi="Angsana New" w:hint="cs"/>
          <w:sz w:val="26"/>
          <w:szCs w:val="26"/>
        </w:rPr>
        <w:t>ESOP-W</w:t>
      </w:r>
      <w:r w:rsidR="00217BA0" w:rsidRPr="00EA655D">
        <w:rPr>
          <w:rFonts w:ascii="Angsana New" w:hAnsi="Angsana New"/>
          <w:sz w:val="26"/>
          <w:szCs w:val="26"/>
        </w:rPr>
        <w:t>1</w:t>
      </w:r>
      <w:bookmarkEnd w:id="7"/>
      <w:r w:rsidR="0068204D">
        <w:rPr>
          <w:rFonts w:ascii="Angsana New" w:hAnsi="Angsana New"/>
          <w:sz w:val="26"/>
          <w:szCs w:val="26"/>
        </w:rPr>
        <w:t>”</w:t>
      </w:r>
      <w:r w:rsidRPr="00EA655D">
        <w:rPr>
          <w:rFonts w:ascii="Angsana New" w:hAnsi="Angsana New" w:hint="cs"/>
          <w:sz w:val="26"/>
          <w:szCs w:val="26"/>
        </w:rPr>
        <w:t xml:space="preserve">) </w:t>
      </w:r>
      <w:r w:rsidR="00606036">
        <w:rPr>
          <w:rFonts w:ascii="Angsana New" w:hAnsi="Angsana New"/>
          <w:sz w:val="26"/>
          <w:szCs w:val="26"/>
        </w:rPr>
        <w:t xml:space="preserve">       </w:t>
      </w:r>
      <w:r w:rsidR="004E012D">
        <w:rPr>
          <w:rFonts w:ascii="Angsana New" w:hAnsi="Angsana New"/>
          <w:sz w:val="26"/>
          <w:szCs w:val="26"/>
        </w:rPr>
        <w:t>ESOP-W1</w:t>
      </w:r>
      <w:r w:rsidR="004E012D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FA1187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FA1187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>
        <w:rPr>
          <w:rFonts w:ascii="Angsana New" w:hAnsi="Angsana New" w:hint="cs"/>
          <w:sz w:val="26"/>
          <w:szCs w:val="26"/>
          <w:cs/>
        </w:rPr>
        <w:t xml:space="preserve"> </w:t>
      </w:r>
      <w:r w:rsidRPr="00EA655D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EA655D">
        <w:rPr>
          <w:rFonts w:ascii="Angsana New" w:hAnsi="Angsana New" w:hint="cs"/>
          <w:sz w:val="26"/>
          <w:szCs w:val="26"/>
        </w:rPr>
        <w:t xml:space="preserve"> 3 </w:t>
      </w:r>
      <w:r w:rsidRPr="00EA655D">
        <w:rPr>
          <w:rFonts w:ascii="Angsana New" w:hAnsi="Angsana New" w:hint="cs"/>
          <w:sz w:val="26"/>
          <w:szCs w:val="26"/>
          <w:cs/>
        </w:rPr>
        <w:t>ปีนับจากวันที่ออก</w:t>
      </w:r>
      <w:r w:rsidRPr="005C4AF3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086FAE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086FAE">
        <w:rPr>
          <w:rFonts w:ascii="Angsana New" w:hAnsi="Angsana New"/>
          <w:sz w:val="26"/>
          <w:szCs w:val="26"/>
        </w:rPr>
        <w:t xml:space="preserve">15 </w:t>
      </w:r>
      <w:r w:rsidR="00086FAE" w:rsidRPr="00086FAE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086FAE">
        <w:rPr>
          <w:rFonts w:ascii="Angsana New" w:hAnsi="Angsana New"/>
          <w:sz w:val="26"/>
          <w:szCs w:val="26"/>
        </w:rPr>
        <w:t>2568</w:t>
      </w:r>
      <w:r w:rsidR="00086FAE">
        <w:rPr>
          <w:rFonts w:ascii="Angsana New" w:hAnsi="Angsana New"/>
          <w:sz w:val="26"/>
          <w:szCs w:val="26"/>
        </w:rPr>
        <w:t>)</w:t>
      </w:r>
      <w:r w:rsidR="00C603ED" w:rsidRPr="005C4AF3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BD74E7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>
        <w:rPr>
          <w:rFonts w:ascii="Angsana New" w:hAnsi="Angsana New"/>
          <w:sz w:val="26"/>
          <w:szCs w:val="26"/>
        </w:rPr>
        <w:t xml:space="preserve"> </w:t>
      </w:r>
      <w:r w:rsidR="00B142E9" w:rsidRPr="00BD74E7">
        <w:rPr>
          <w:rFonts w:ascii="Angsana New" w:hAnsi="Angsana New" w:hint="cs"/>
          <w:sz w:val="26"/>
          <w:szCs w:val="26"/>
        </w:rPr>
        <w:t>10</w:t>
      </w:r>
      <w:r w:rsidR="00966C7F">
        <w:rPr>
          <w:rFonts w:ascii="Angsana New" w:hAnsi="Angsana New"/>
          <w:sz w:val="26"/>
          <w:szCs w:val="26"/>
        </w:rPr>
        <w:t xml:space="preserve"> </w:t>
      </w:r>
      <w:r w:rsidR="00B142E9" w:rsidRPr="00BD74E7">
        <w:rPr>
          <w:rFonts w:ascii="Angsana New" w:hAnsi="Angsana New" w:hint="cs"/>
          <w:sz w:val="26"/>
          <w:szCs w:val="26"/>
          <w:cs/>
        </w:rPr>
        <w:t>บาท</w:t>
      </w:r>
      <w:r w:rsidR="00966C7F">
        <w:rPr>
          <w:rFonts w:ascii="Angsana New" w:hAnsi="Angsana New"/>
          <w:sz w:val="26"/>
          <w:szCs w:val="26"/>
        </w:rPr>
        <w:t xml:space="preserve"> </w:t>
      </w:r>
      <w:r w:rsidR="00B142E9" w:rsidRPr="00BD74E7">
        <w:rPr>
          <w:rFonts w:ascii="Angsana New" w:hAnsi="Angsana New" w:hint="cs"/>
          <w:sz w:val="26"/>
          <w:szCs w:val="26"/>
          <w:cs/>
        </w:rPr>
        <w:t>ต่อหุ้น</w:t>
      </w:r>
      <w:r w:rsidR="00445998">
        <w:rPr>
          <w:rFonts w:ascii="Angsana New" w:hAnsi="Angsana New" w:hint="cs"/>
          <w:sz w:val="26"/>
          <w:szCs w:val="26"/>
          <w:cs/>
        </w:rPr>
        <w:t xml:space="preserve"> </w:t>
      </w:r>
      <w:r w:rsidR="00EA655D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5C4AF3">
        <w:rPr>
          <w:rFonts w:ascii="Angsana New" w:hAnsi="Angsana New"/>
          <w:sz w:val="26"/>
          <w:szCs w:val="26"/>
          <w:cs/>
        </w:rPr>
        <w:t>บริษัทได้</w:t>
      </w:r>
      <w:r w:rsidR="00AC3205">
        <w:rPr>
          <w:rFonts w:ascii="Angsana New" w:hAnsi="Angsana New" w:hint="cs"/>
          <w:sz w:val="26"/>
          <w:szCs w:val="26"/>
          <w:cs/>
        </w:rPr>
        <w:t>ออก</w:t>
      </w:r>
      <w:r w:rsidRPr="005C4AF3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BD74E7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>
        <w:rPr>
          <w:rFonts w:ascii="Angsana New" w:hAnsi="Angsana New" w:hint="cs"/>
          <w:sz w:val="26"/>
          <w:szCs w:val="26"/>
          <w:cs/>
        </w:rPr>
        <w:t>ดังกล่าว</w:t>
      </w:r>
      <w:r w:rsidR="00445998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5C4AF3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CB225D" w:rsidRDefault="00AC68EA" w:rsidP="00EA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14:paraId="04AF5B63" w14:textId="03E99F1B" w:rsidR="007E77A4" w:rsidRDefault="00445998" w:rsidP="00EA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7E77A4">
        <w:rPr>
          <w:rFonts w:ascii="Angsana New" w:hAnsi="Angsana New" w:hint="cs"/>
          <w:sz w:val="26"/>
          <w:szCs w:val="26"/>
          <w:cs/>
        </w:rPr>
        <w:t>บริษัทได้ว่าจ้างที่ปรึกษาทางการเงิน</w:t>
      </w:r>
      <w:r w:rsidRPr="0084165E">
        <w:rPr>
          <w:rFonts w:ascii="Angsana New" w:hAnsi="Angsana New" w:hint="cs"/>
          <w:sz w:val="26"/>
          <w:szCs w:val="26"/>
          <w:cs/>
        </w:rPr>
        <w:t>อิสระ</w:t>
      </w:r>
      <w:r w:rsidRPr="0084165E">
        <w:rPr>
          <w:rFonts w:ascii="Angsana New" w:hAnsi="Angsana New"/>
          <w:sz w:val="26"/>
          <w:szCs w:val="26"/>
          <w:cs/>
        </w:rPr>
        <w:t>แห่งหนึ่ง</w:t>
      </w:r>
      <w:r w:rsidR="00F46429" w:rsidRPr="0084165E">
        <w:rPr>
          <w:rFonts w:ascii="Angsana New" w:hAnsi="Angsana New" w:hint="cs"/>
          <w:sz w:val="26"/>
          <w:szCs w:val="26"/>
          <w:cs/>
        </w:rPr>
        <w:t>เพื่อทำการประเมินมูลค่ายุติธรรมของ</w:t>
      </w:r>
      <w:r w:rsidR="00F82ADE" w:rsidRPr="0084165E">
        <w:rPr>
          <w:rFonts w:ascii="Angsana New" w:hAnsi="Angsana New"/>
          <w:sz w:val="26"/>
          <w:szCs w:val="26"/>
        </w:rPr>
        <w:t xml:space="preserve"> </w:t>
      </w:r>
      <w:r w:rsidR="00F82ADE" w:rsidRPr="0084165E">
        <w:rPr>
          <w:rFonts w:ascii="Angsana New" w:hAnsi="Angsana New" w:hint="cs"/>
          <w:sz w:val="26"/>
          <w:szCs w:val="26"/>
        </w:rPr>
        <w:t>ESOP-W</w:t>
      </w:r>
      <w:r w:rsidR="00F82ADE" w:rsidRPr="0084165E">
        <w:rPr>
          <w:rFonts w:ascii="Angsana New" w:hAnsi="Angsana New"/>
          <w:sz w:val="26"/>
          <w:szCs w:val="26"/>
        </w:rPr>
        <w:t xml:space="preserve">1 </w:t>
      </w:r>
      <w:r w:rsidRPr="0084165E">
        <w:rPr>
          <w:rFonts w:ascii="Angsana New" w:hAnsi="Angsana New" w:hint="cs"/>
          <w:sz w:val="26"/>
          <w:szCs w:val="26"/>
          <w:cs/>
        </w:rPr>
        <w:t>โดย</w:t>
      </w:r>
      <w:r w:rsidRPr="0084165E">
        <w:rPr>
          <w:rFonts w:ascii="Angsana New" w:hAnsi="Angsana New"/>
          <w:sz w:val="26"/>
          <w:szCs w:val="26"/>
          <w:cs/>
        </w:rPr>
        <w:t>มูลค่ายุติธรรม</w:t>
      </w:r>
      <w:r w:rsidRPr="0084165E">
        <w:rPr>
          <w:rFonts w:ascii="Angsana New" w:hAnsi="Angsana New" w:hint="cs"/>
          <w:sz w:val="26"/>
          <w:szCs w:val="26"/>
          <w:cs/>
        </w:rPr>
        <w:t>ของสิทธิซื้อหุ้น</w:t>
      </w:r>
      <w:r w:rsidRPr="0084165E">
        <w:rPr>
          <w:rFonts w:ascii="Angsana New" w:hAnsi="Angsana New"/>
          <w:sz w:val="26"/>
          <w:szCs w:val="26"/>
          <w:cs/>
        </w:rPr>
        <w:t xml:space="preserve">มีมูลค่า </w:t>
      </w:r>
      <w:r w:rsidRPr="0084165E">
        <w:rPr>
          <w:rFonts w:ascii="Angsana New" w:hAnsi="Angsana New"/>
          <w:sz w:val="26"/>
          <w:szCs w:val="26"/>
        </w:rPr>
        <w:t>0.25214</w:t>
      </w:r>
      <w:r w:rsidRPr="0084165E">
        <w:rPr>
          <w:rFonts w:ascii="Angsana New" w:hAnsi="Angsana New"/>
          <w:sz w:val="26"/>
          <w:szCs w:val="26"/>
          <w:cs/>
        </w:rPr>
        <w:t xml:space="preserve"> บาท</w:t>
      </w:r>
      <w:r w:rsidR="00EA655D" w:rsidRPr="0084165E">
        <w:rPr>
          <w:rFonts w:ascii="Angsana New" w:hAnsi="Angsana New" w:hint="cs"/>
          <w:sz w:val="26"/>
          <w:szCs w:val="26"/>
          <w:cs/>
        </w:rPr>
        <w:t xml:space="preserve"> </w:t>
      </w:r>
      <w:r w:rsidRPr="0084165E">
        <w:rPr>
          <w:rFonts w:ascii="Angsana New" w:hAnsi="Angsana New"/>
          <w:sz w:val="26"/>
          <w:szCs w:val="26"/>
          <w:cs/>
        </w:rPr>
        <w:t>ต่อหน่วย</w:t>
      </w:r>
      <w:r w:rsidRPr="0084165E">
        <w:rPr>
          <w:rFonts w:ascii="Angsana New" w:hAnsi="Angsana New" w:hint="cs"/>
          <w:sz w:val="26"/>
          <w:szCs w:val="26"/>
          <w:cs/>
        </w:rPr>
        <w:t xml:space="preserve"> </w:t>
      </w:r>
      <w:r w:rsidRPr="0084165E">
        <w:rPr>
          <w:rFonts w:ascii="Angsana New" w:hAnsi="Angsana New"/>
          <w:sz w:val="26"/>
          <w:szCs w:val="26"/>
          <w:cs/>
        </w:rPr>
        <w:t>ซึ่งใช้วิธี</w:t>
      </w:r>
      <w:r w:rsidR="00F46429" w:rsidRPr="0084165E">
        <w:rPr>
          <w:rFonts w:ascii="Angsana New" w:hAnsi="Angsana New"/>
          <w:sz w:val="26"/>
          <w:szCs w:val="26"/>
        </w:rPr>
        <w:t xml:space="preserve"> </w:t>
      </w:r>
      <w:r w:rsidRPr="0084165E">
        <w:rPr>
          <w:rFonts w:ascii="Angsana New" w:hAnsi="Angsana New"/>
          <w:sz w:val="26"/>
          <w:szCs w:val="26"/>
        </w:rPr>
        <w:t xml:space="preserve">Black-Scholes Merton Model </w:t>
      </w:r>
      <w:r w:rsidRPr="0084165E">
        <w:rPr>
          <w:rFonts w:ascii="Angsana New" w:hAnsi="Angsana New"/>
          <w:sz w:val="26"/>
          <w:szCs w:val="26"/>
          <w:cs/>
        </w:rPr>
        <w:t>ในการประเมินมูลค่ายุติธรรมตามรายงานลงวันที่</w:t>
      </w:r>
      <w:r w:rsidRPr="0084165E">
        <w:rPr>
          <w:rFonts w:ascii="Angsana New" w:hAnsi="Angsana New"/>
          <w:sz w:val="26"/>
          <w:szCs w:val="26"/>
        </w:rPr>
        <w:t xml:space="preserve"> 14 </w:t>
      </w:r>
      <w:r w:rsidRPr="0084165E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84165E">
        <w:rPr>
          <w:rFonts w:ascii="Angsana New" w:hAnsi="Angsana New"/>
          <w:sz w:val="26"/>
          <w:szCs w:val="26"/>
        </w:rPr>
        <w:t>2565</w:t>
      </w:r>
      <w:r w:rsidR="00CB225D">
        <w:rPr>
          <w:rFonts w:ascii="Angsana New" w:hAnsi="Angsana New"/>
          <w:sz w:val="26"/>
          <w:szCs w:val="26"/>
        </w:rPr>
        <w:t xml:space="preserve"> </w:t>
      </w:r>
      <w:r w:rsidR="00CB225D">
        <w:rPr>
          <w:rFonts w:ascii="Angsana New" w:hAnsi="Angsana New" w:hint="cs"/>
          <w:sz w:val="26"/>
          <w:szCs w:val="26"/>
          <w:cs/>
        </w:rPr>
        <w:t>ในการนี้</w:t>
      </w:r>
      <w:r w:rsidR="005B4FBA">
        <w:rPr>
          <w:rFonts w:ascii="Angsana New" w:hAnsi="Angsana New"/>
          <w:sz w:val="26"/>
          <w:szCs w:val="26"/>
        </w:rPr>
        <w:t xml:space="preserve"> </w:t>
      </w:r>
      <w:r w:rsidR="00CB225D">
        <w:rPr>
          <w:rFonts w:ascii="Angsana New" w:hAnsi="Angsana New" w:hint="cs"/>
          <w:sz w:val="26"/>
          <w:szCs w:val="26"/>
          <w:cs/>
        </w:rPr>
        <w:t>รายจ่ายโดยใช้หุ้น</w:t>
      </w:r>
      <w:r w:rsidR="00CB225D" w:rsidRPr="0084165E">
        <w:rPr>
          <w:rFonts w:ascii="Angsana New" w:hAnsi="Angsana New"/>
          <w:sz w:val="26"/>
          <w:szCs w:val="26"/>
          <w:cs/>
        </w:rPr>
        <w:t>เป็นเกณฑ์</w:t>
      </w:r>
      <w:r w:rsidR="00CB225D">
        <w:rPr>
          <w:rFonts w:ascii="Angsana New" w:hAnsi="Angsana New" w:hint="cs"/>
          <w:sz w:val="26"/>
          <w:szCs w:val="26"/>
          <w:cs/>
        </w:rPr>
        <w:t xml:space="preserve">มีจำนวน </w:t>
      </w:r>
      <w:r w:rsidR="00CB225D">
        <w:rPr>
          <w:rFonts w:ascii="Angsana New" w:hAnsi="Angsana New"/>
          <w:sz w:val="26"/>
          <w:szCs w:val="26"/>
        </w:rPr>
        <w:t xml:space="preserve">1.26 </w:t>
      </w:r>
      <w:r w:rsidR="00CB225D">
        <w:rPr>
          <w:rFonts w:ascii="Angsana New" w:hAnsi="Angsana New" w:hint="cs"/>
          <w:sz w:val="26"/>
          <w:szCs w:val="26"/>
          <w:cs/>
        </w:rPr>
        <w:t xml:space="preserve">ล้านบาท โดยบริษัทจะบันทึกเป็นค่าใช้จ่ายตลอดระยะเวลา </w:t>
      </w:r>
      <w:r w:rsidR="00CB225D">
        <w:rPr>
          <w:rFonts w:ascii="Angsana New" w:hAnsi="Angsana New"/>
          <w:sz w:val="26"/>
          <w:szCs w:val="26"/>
        </w:rPr>
        <w:t xml:space="preserve">3 </w:t>
      </w:r>
      <w:r w:rsidR="00CB225D">
        <w:rPr>
          <w:rFonts w:ascii="Angsana New" w:hAnsi="Angsana New" w:hint="cs"/>
          <w:sz w:val="26"/>
          <w:szCs w:val="26"/>
          <w:cs/>
        </w:rPr>
        <w:t xml:space="preserve">ปี ทั้งนี้ </w:t>
      </w:r>
      <w:r w:rsidR="007E77A4" w:rsidRPr="0084165E">
        <w:rPr>
          <w:rFonts w:ascii="Angsana New" w:hAnsi="Angsana New"/>
          <w:sz w:val="26"/>
          <w:szCs w:val="26"/>
          <w:cs/>
        </w:rPr>
        <w:t>บริษัท</w:t>
      </w:r>
      <w:r w:rsidR="00D44A78" w:rsidRPr="0084165E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84165E">
        <w:rPr>
          <w:rFonts w:ascii="Angsana New" w:hAnsi="Angsana New"/>
          <w:sz w:val="26"/>
          <w:szCs w:val="26"/>
          <w:cs/>
        </w:rPr>
        <w:t>ค่าใช้จ่าย</w:t>
      </w:r>
      <w:r w:rsidR="00E548A7">
        <w:rPr>
          <w:rFonts w:ascii="Angsana New" w:hAnsi="Angsana New" w:hint="cs"/>
          <w:sz w:val="26"/>
          <w:szCs w:val="26"/>
          <w:cs/>
        </w:rPr>
        <w:t xml:space="preserve">โดยใช้หุ้นเป็นเกณฑ์จำนวนเงิน </w:t>
      </w:r>
      <w:r w:rsidR="00E548A7">
        <w:rPr>
          <w:rFonts w:ascii="Angsana New" w:hAnsi="Angsana New"/>
          <w:sz w:val="26"/>
          <w:szCs w:val="26"/>
        </w:rPr>
        <w:t xml:space="preserve">0.02 </w:t>
      </w:r>
      <w:r w:rsidR="00E548A7">
        <w:rPr>
          <w:rFonts w:ascii="Angsana New" w:hAnsi="Angsana New" w:hint="cs"/>
          <w:sz w:val="26"/>
          <w:szCs w:val="26"/>
          <w:cs/>
        </w:rPr>
        <w:t>ล้านบาท เป็นค่าใช้จ่าย</w:t>
      </w:r>
      <w:r w:rsidR="00D50D7E" w:rsidRPr="0084165E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84165E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84165E">
        <w:rPr>
          <w:rFonts w:ascii="Angsana New" w:hAnsi="Angsana New" w:hint="cs"/>
          <w:sz w:val="26"/>
          <w:szCs w:val="26"/>
          <w:cs/>
        </w:rPr>
        <w:t>เบ็ดเสร็จ</w:t>
      </w:r>
      <w:r w:rsidR="00221E1B" w:rsidRPr="0084165E">
        <w:rPr>
          <w:rFonts w:ascii="Angsana New" w:hAnsi="Angsana New"/>
          <w:sz w:val="26"/>
          <w:szCs w:val="26"/>
          <w:cs/>
        </w:rPr>
        <w:t>สำหรับ</w:t>
      </w:r>
      <w:r w:rsidR="00221E1B" w:rsidRPr="0084165E">
        <w:rPr>
          <w:rFonts w:ascii="Angsana New" w:hAnsi="Angsana New" w:hint="cs"/>
          <w:sz w:val="26"/>
          <w:szCs w:val="26"/>
          <w:cs/>
        </w:rPr>
        <w:t>แต่ละงวดสามเดือนและหกเดือน</w:t>
      </w:r>
      <w:r w:rsidR="00221E1B" w:rsidRPr="0084165E">
        <w:rPr>
          <w:rFonts w:ascii="Angsana New" w:hAnsi="Angsana New"/>
          <w:sz w:val="26"/>
          <w:szCs w:val="26"/>
          <w:cs/>
        </w:rPr>
        <w:t>สิ้นสุดวันที่</w:t>
      </w:r>
      <w:r w:rsidR="005E5807" w:rsidRPr="0084165E">
        <w:rPr>
          <w:rFonts w:ascii="Angsana New" w:hAnsi="Angsana New" w:hint="cs"/>
          <w:sz w:val="26"/>
          <w:szCs w:val="26"/>
          <w:cs/>
        </w:rPr>
        <w:t xml:space="preserve"> </w:t>
      </w:r>
      <w:r w:rsidR="00221E1B" w:rsidRPr="0084165E">
        <w:rPr>
          <w:rFonts w:ascii="Angsana New" w:hAnsi="Angsana New"/>
          <w:sz w:val="26"/>
          <w:szCs w:val="26"/>
        </w:rPr>
        <w:t xml:space="preserve">30 </w:t>
      </w:r>
      <w:r w:rsidR="00221E1B" w:rsidRPr="0084165E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221E1B" w:rsidRPr="0084165E">
        <w:rPr>
          <w:rFonts w:ascii="Angsana New" w:hAnsi="Angsana New"/>
          <w:sz w:val="26"/>
          <w:szCs w:val="26"/>
        </w:rPr>
        <w:t>256</w:t>
      </w:r>
      <w:r w:rsidR="00905782">
        <w:rPr>
          <w:rFonts w:ascii="Angsana New" w:hAnsi="Angsana New"/>
          <w:sz w:val="26"/>
          <w:szCs w:val="26"/>
        </w:rPr>
        <w:t>5</w:t>
      </w:r>
      <w:r w:rsidR="00E548A7">
        <w:rPr>
          <w:rFonts w:ascii="Angsana New" w:hAnsi="Angsana New"/>
          <w:sz w:val="26"/>
          <w:szCs w:val="26"/>
        </w:rPr>
        <w:t xml:space="preserve"> </w:t>
      </w:r>
      <w:r w:rsidR="00905782">
        <w:rPr>
          <w:rFonts w:ascii="Angsana New" w:hAnsi="Angsana New" w:hint="cs"/>
          <w:sz w:val="26"/>
          <w:szCs w:val="26"/>
          <w:cs/>
        </w:rPr>
        <w:t>และเป็น</w:t>
      </w:r>
      <w:r w:rsidR="00905782" w:rsidRPr="0084165E">
        <w:rPr>
          <w:rFonts w:ascii="Angsana New" w:hAnsi="Angsana New"/>
          <w:sz w:val="26"/>
          <w:szCs w:val="26"/>
          <w:cs/>
        </w:rPr>
        <w:t>สำรองส่วนทุนจากการจ่ายโดยใช้หุ้นเป็นเกณฑ์</w:t>
      </w:r>
      <w:r w:rsidR="00905782">
        <w:rPr>
          <w:rFonts w:ascii="Angsana New" w:hAnsi="Angsana New" w:hint="cs"/>
          <w:sz w:val="26"/>
          <w:szCs w:val="26"/>
          <w:cs/>
        </w:rPr>
        <w:t xml:space="preserve">ในงบแสดงฐานะการเงิน </w:t>
      </w:r>
      <w:r w:rsidR="00CB225D">
        <w:rPr>
          <w:rFonts w:ascii="Angsana New" w:hAnsi="Angsana New" w:hint="cs"/>
          <w:sz w:val="26"/>
          <w:szCs w:val="26"/>
          <w:cs/>
        </w:rPr>
        <w:t xml:space="preserve">                              </w:t>
      </w:r>
      <w:r w:rsidR="0090578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05782">
        <w:rPr>
          <w:rFonts w:ascii="Angsana New" w:hAnsi="Angsana New"/>
          <w:sz w:val="26"/>
          <w:szCs w:val="26"/>
        </w:rPr>
        <w:t xml:space="preserve">30 </w:t>
      </w:r>
      <w:r w:rsidR="00905782" w:rsidRPr="0084165E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905782" w:rsidRPr="0084165E">
        <w:rPr>
          <w:rFonts w:ascii="Angsana New" w:hAnsi="Angsana New"/>
          <w:sz w:val="26"/>
          <w:szCs w:val="26"/>
        </w:rPr>
        <w:t>256</w:t>
      </w:r>
      <w:r w:rsidR="00905782">
        <w:rPr>
          <w:rFonts w:ascii="Angsana New" w:hAnsi="Angsana New"/>
          <w:sz w:val="26"/>
          <w:szCs w:val="26"/>
        </w:rPr>
        <w:t>5</w:t>
      </w:r>
    </w:p>
    <w:p w14:paraId="06E71022" w14:textId="77777777" w:rsidR="00221E1B" w:rsidRPr="00CB225D" w:rsidRDefault="00221E1B" w:rsidP="00EA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2CD32FC4" w14:textId="4D139E5E" w:rsidR="004614D2" w:rsidRPr="007E77A4" w:rsidRDefault="004614D2" w:rsidP="007E7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4E1F85">
        <w:rPr>
          <w:rFonts w:ascii="Angsana New" w:hAnsi="Angsana New"/>
          <w:b/>
          <w:bCs/>
          <w:sz w:val="26"/>
          <w:szCs w:val="26"/>
        </w:rPr>
        <w:t>6</w:t>
      </w:r>
      <w:r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Pr="00475A13">
        <w:rPr>
          <w:rFonts w:ascii="Angsana New" w:hAnsi="Angsana New" w:hint="cs"/>
          <w:b/>
          <w:bCs/>
          <w:sz w:val="26"/>
          <w:szCs w:val="26"/>
        </w:rPr>
        <w:tab/>
      </w:r>
      <w:r w:rsidRPr="00475A13">
        <w:rPr>
          <w:rFonts w:ascii="Angsana New" w:hAnsi="Angsana New" w:hint="cs"/>
          <w:b/>
          <w:bCs/>
          <w:sz w:val="26"/>
          <w:szCs w:val="26"/>
          <w:cs/>
        </w:rPr>
        <w:t>กำไรต่อหุ้น</w:t>
      </w:r>
    </w:p>
    <w:p w14:paraId="3CDC3AE2" w14:textId="77777777" w:rsidR="004614D2" w:rsidRPr="00CB225D" w:rsidRDefault="004614D2" w:rsidP="001B16DA">
      <w:pPr>
        <w:ind w:right="29"/>
        <w:jc w:val="both"/>
        <w:rPr>
          <w:rFonts w:ascii="Angsana New" w:hAnsi="Angsana New"/>
          <w:sz w:val="24"/>
          <w:szCs w:val="24"/>
          <w:cs/>
        </w:rPr>
      </w:pPr>
    </w:p>
    <w:p w14:paraId="48A71CA3" w14:textId="508020B0" w:rsidR="00271D69" w:rsidRPr="00271D69" w:rsidRDefault="00271D69" w:rsidP="00271D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271D69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กำไรต่อหุ้นขั้นพื้นฐาน</w:t>
      </w:r>
    </w:p>
    <w:p w14:paraId="5E72D26F" w14:textId="77777777" w:rsidR="00271D69" w:rsidRPr="00AE02E1" w:rsidRDefault="00271D69" w:rsidP="00EB6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0"/>
          <w:szCs w:val="20"/>
        </w:rPr>
      </w:pPr>
    </w:p>
    <w:p w14:paraId="67CBD148" w14:textId="4413DA36" w:rsidR="004614D2" w:rsidRPr="00475A13" w:rsidRDefault="004614D2" w:rsidP="001A3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กำไรต่อหุ้นขั้นพื้นฐานคำนวณโดยการหารกำไรสำหรับแต่ละงวดส่วนที่เป็นของผู้ถือหุ้นของบริษัท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AE02E1" w:rsidRDefault="004614D2" w:rsidP="001A3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0"/>
          <w:szCs w:val="20"/>
        </w:rPr>
      </w:pPr>
    </w:p>
    <w:p w14:paraId="23A2F240" w14:textId="1198BE0D" w:rsidR="0000761E" w:rsidRDefault="0000761E" w:rsidP="001A3999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  <w:lang w:val="th-TH"/>
        </w:rPr>
      </w:pPr>
      <w:r w:rsidRPr="006447D2">
        <w:rPr>
          <w:rFonts w:ascii="Angsana New" w:hAnsi="Angsana New"/>
          <w:sz w:val="26"/>
          <w:szCs w:val="26"/>
          <w:cs/>
        </w:rPr>
        <w:t xml:space="preserve">จำนวนหุ้นสามัญถัวเฉลี่ยถ่วงน้ำหนัก (ขั้นพื้นฐาน) </w:t>
      </w:r>
      <w:r>
        <w:rPr>
          <w:rFonts w:ascii="Angsana New" w:hAnsi="Angsana New"/>
          <w:sz w:val="26"/>
          <w:szCs w:val="26"/>
          <w:cs/>
          <w:lang w:val="th-TH"/>
        </w:rPr>
        <w:t xml:space="preserve">สำหรับแต่ละงวดสามเดือนและหกเดือนสิ้นสุดวันที่ </w:t>
      </w:r>
      <w:r>
        <w:rPr>
          <w:rFonts w:ascii="Angsana New" w:hAnsi="Angsana New"/>
          <w:sz w:val="26"/>
          <w:szCs w:val="26"/>
        </w:rPr>
        <w:t>30</w:t>
      </w:r>
      <w:r>
        <w:rPr>
          <w:rFonts w:ascii="Angsana New" w:hAnsi="Angsana New"/>
          <w:sz w:val="26"/>
          <w:szCs w:val="26"/>
          <w:cs/>
          <w:lang w:val="th-TH"/>
        </w:rPr>
        <w:t xml:space="preserve"> มิถุนายน </w:t>
      </w:r>
      <w:r>
        <w:rPr>
          <w:rFonts w:ascii="Angsana New" w:hAnsi="Angsana New"/>
          <w:sz w:val="26"/>
          <w:szCs w:val="26"/>
        </w:rPr>
        <w:t>2565</w:t>
      </w:r>
      <w:r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>
        <w:rPr>
          <w:rFonts w:ascii="Angsana New" w:hAnsi="Angsana New"/>
          <w:sz w:val="26"/>
          <w:szCs w:val="26"/>
        </w:rPr>
        <w:t>2564</w:t>
      </w:r>
      <w:r w:rsidR="002474F0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Pr="00CB225D" w:rsidRDefault="0000761E" w:rsidP="00CB2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2"/>
          <w:szCs w:val="12"/>
          <w:cs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4047"/>
        <w:gridCol w:w="1259"/>
        <w:gridCol w:w="236"/>
        <w:gridCol w:w="1204"/>
        <w:gridCol w:w="236"/>
        <w:gridCol w:w="1204"/>
        <w:gridCol w:w="270"/>
        <w:gridCol w:w="1204"/>
      </w:tblGrid>
      <w:tr w:rsidR="0000761E" w14:paraId="18BDA388" w14:textId="77777777" w:rsidTr="0000761E">
        <w:tc>
          <w:tcPr>
            <w:tcW w:w="4047" w:type="dxa"/>
          </w:tcPr>
          <w:p w14:paraId="1B49E208" w14:textId="77777777" w:rsidR="0000761E" w:rsidRDefault="0000761E" w:rsidP="00503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1119D" w14:textId="77777777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00761E" w14:paraId="02BD3537" w14:textId="77777777" w:rsidTr="0000761E">
        <w:tc>
          <w:tcPr>
            <w:tcW w:w="4047" w:type="dxa"/>
          </w:tcPr>
          <w:p w14:paraId="3E3756AC" w14:textId="77777777" w:rsidR="0000761E" w:rsidRDefault="0000761E" w:rsidP="00503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04DC26" w14:textId="77777777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E8B94" w14:textId="77777777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BD644A" w14:textId="77777777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00761E" w14:paraId="478B5313" w14:textId="77777777" w:rsidTr="0000761E">
        <w:tc>
          <w:tcPr>
            <w:tcW w:w="4047" w:type="dxa"/>
          </w:tcPr>
          <w:p w14:paraId="2FAF39A7" w14:textId="77777777" w:rsidR="0000761E" w:rsidRDefault="0000761E" w:rsidP="00503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377C3" w14:textId="77777777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6756583E" w14:textId="77777777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842BA5" w14:textId="77777777" w:rsidR="0000761E" w:rsidRDefault="0000761E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664FC" w14:paraId="1F9BECD5" w14:textId="77777777" w:rsidTr="0000761E">
        <w:tc>
          <w:tcPr>
            <w:tcW w:w="4047" w:type="dxa"/>
          </w:tcPr>
          <w:p w14:paraId="46FEDCBD" w14:textId="77777777" w:rsidR="00E664FC" w:rsidRDefault="00E664FC" w:rsidP="00E664F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671A86" w14:textId="05FE9851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207154AF" w14:textId="77777777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CA746C" w14:textId="364B3767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0FE12B94" w14:textId="77777777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518629" w14:textId="77850083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E94B1FA" w14:textId="77777777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7CB0EA" w14:textId="57B48AC5" w:rsidR="00E664FC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00761E" w14:paraId="26E45B24" w14:textId="77777777" w:rsidTr="0000761E">
        <w:tc>
          <w:tcPr>
            <w:tcW w:w="4047" w:type="dxa"/>
          </w:tcPr>
          <w:p w14:paraId="3BD96977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FDC04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B983A80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9316A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DB9A572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CDCA8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679F57F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BC228" w14:textId="77777777" w:rsidR="0000761E" w:rsidRPr="000B7D89" w:rsidRDefault="0000761E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</w:tr>
      <w:tr w:rsidR="00E664FC" w14:paraId="184C68B0" w14:textId="77777777" w:rsidTr="00415594">
        <w:tc>
          <w:tcPr>
            <w:tcW w:w="4047" w:type="dxa"/>
            <w:hideMark/>
          </w:tcPr>
          <w:p w14:paraId="2189290E" w14:textId="77777777" w:rsidR="00E664FC" w:rsidRDefault="00E664FC" w:rsidP="00E664F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25F8C1AC" w14:textId="4636A173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 w:hint="cs"/>
                <w:sz w:val="26"/>
                <w:szCs w:val="26"/>
              </w:rPr>
              <w:t>150,000</w:t>
            </w:r>
          </w:p>
        </w:tc>
        <w:tc>
          <w:tcPr>
            <w:tcW w:w="236" w:type="dxa"/>
          </w:tcPr>
          <w:p w14:paraId="532AB72E" w14:textId="77777777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28C2356E" w14:textId="58981063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  <w:tc>
          <w:tcPr>
            <w:tcW w:w="236" w:type="dxa"/>
          </w:tcPr>
          <w:p w14:paraId="3D888F02" w14:textId="77777777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3AE31598" w14:textId="1D6DDBE8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270" w:type="dxa"/>
          </w:tcPr>
          <w:p w14:paraId="34C04834" w14:textId="77777777" w:rsidR="00E664FC" w:rsidRPr="00FB2EC1" w:rsidRDefault="00E664FC" w:rsidP="00E664FC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4F9EC084" w14:textId="3567C741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</w:tr>
      <w:tr w:rsidR="00E664FC" w14:paraId="75B7826C" w14:textId="77777777" w:rsidTr="00415594">
        <w:trPr>
          <w:trHeight w:val="139"/>
        </w:trPr>
        <w:tc>
          <w:tcPr>
            <w:tcW w:w="4047" w:type="dxa"/>
            <w:hideMark/>
          </w:tcPr>
          <w:p w14:paraId="4658EE85" w14:textId="77777777" w:rsidR="00E664FC" w:rsidRDefault="00E664FC" w:rsidP="00E664F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259" w:type="dxa"/>
            <w:vAlign w:val="bottom"/>
            <w:hideMark/>
          </w:tcPr>
          <w:p w14:paraId="5CC34233" w14:textId="413AA815" w:rsidR="00E664FC" w:rsidRPr="00FB2EC1" w:rsidRDefault="00FB2EC1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/>
                <w:sz w:val="26"/>
                <w:szCs w:val="26"/>
              </w:rPr>
              <w:t>4</w:t>
            </w:r>
            <w:r w:rsidR="00E664FC" w:rsidRPr="00FB2EC1">
              <w:rPr>
                <w:rFonts w:ascii="Angsana New" w:hAnsi="Angsana New"/>
                <w:sz w:val="26"/>
                <w:szCs w:val="26"/>
              </w:rPr>
              <w:t>,</w:t>
            </w:r>
            <w:r w:rsidRPr="00FB2EC1">
              <w:rPr>
                <w:rFonts w:ascii="Angsana New" w:hAnsi="Angsana New"/>
                <w:sz w:val="26"/>
                <w:szCs w:val="26"/>
              </w:rPr>
              <w:t>613</w:t>
            </w:r>
          </w:p>
        </w:tc>
        <w:tc>
          <w:tcPr>
            <w:tcW w:w="236" w:type="dxa"/>
          </w:tcPr>
          <w:p w14:paraId="49CF8F38" w14:textId="77777777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63860" w14:textId="5509A0C1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/>
                <w:sz w:val="26"/>
                <w:szCs w:val="26"/>
              </w:rPr>
              <w:t xml:space="preserve">           - </w:t>
            </w:r>
          </w:p>
        </w:tc>
        <w:tc>
          <w:tcPr>
            <w:tcW w:w="236" w:type="dxa"/>
          </w:tcPr>
          <w:p w14:paraId="7B9D9D54" w14:textId="77777777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A99347" w14:textId="6AC269F7" w:rsidR="00E664FC" w:rsidRPr="00FB2EC1" w:rsidRDefault="00FB2EC1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/>
                <w:sz w:val="26"/>
                <w:szCs w:val="26"/>
              </w:rPr>
              <w:t>2</w:t>
            </w:r>
            <w:r w:rsidR="00FD5317" w:rsidRPr="00FB2EC1">
              <w:rPr>
                <w:rFonts w:ascii="Angsana New" w:hAnsi="Angsana New"/>
                <w:sz w:val="26"/>
                <w:szCs w:val="26"/>
              </w:rPr>
              <w:t>,3</w:t>
            </w:r>
            <w:r w:rsidRPr="00FB2EC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4C83FD0F" w14:textId="77777777" w:rsidR="00E664FC" w:rsidRPr="00FB2EC1" w:rsidRDefault="00E664FC" w:rsidP="00E664F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90025C" w14:textId="504BE305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/>
                <w:sz w:val="26"/>
                <w:szCs w:val="26"/>
              </w:rPr>
              <w:t>108,800</w:t>
            </w:r>
          </w:p>
        </w:tc>
      </w:tr>
      <w:tr w:rsidR="00E664FC" w14:paraId="447064EA" w14:textId="77777777" w:rsidTr="00415594">
        <w:tc>
          <w:tcPr>
            <w:tcW w:w="4047" w:type="dxa"/>
            <w:hideMark/>
          </w:tcPr>
          <w:p w14:paraId="1C1364F2" w14:textId="522146DF" w:rsidR="00E664FC" w:rsidRDefault="00E664FC" w:rsidP="00E664F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</w:t>
            </w:r>
            <w:r w:rsidR="005A1671"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cs/>
              </w:rPr>
              <w:t>ขั้นพื้นฐาน</w:t>
            </w:r>
            <w:r w:rsidR="005A167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  <w:hideMark/>
          </w:tcPr>
          <w:p w14:paraId="2F144732" w14:textId="2C112444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 w:hint="cs"/>
                <w:sz w:val="26"/>
                <w:szCs w:val="26"/>
              </w:rPr>
              <w:t>15</w:t>
            </w:r>
            <w:r w:rsidR="00FB2EC1" w:rsidRPr="00FB2EC1">
              <w:rPr>
                <w:rFonts w:ascii="Angsana New" w:hAnsi="Angsana New"/>
                <w:sz w:val="26"/>
                <w:szCs w:val="26"/>
              </w:rPr>
              <w:t>4</w:t>
            </w:r>
            <w:r w:rsidRPr="00FB2EC1">
              <w:rPr>
                <w:rFonts w:ascii="Angsana New" w:hAnsi="Angsana New"/>
                <w:sz w:val="26"/>
                <w:szCs w:val="26"/>
              </w:rPr>
              <w:t>,</w:t>
            </w:r>
            <w:r w:rsidR="00FB2EC1" w:rsidRPr="00FB2EC1">
              <w:rPr>
                <w:rFonts w:ascii="Angsana New" w:hAnsi="Angsana New"/>
                <w:sz w:val="26"/>
                <w:szCs w:val="26"/>
              </w:rPr>
              <w:t>613</w:t>
            </w:r>
          </w:p>
        </w:tc>
        <w:tc>
          <w:tcPr>
            <w:tcW w:w="236" w:type="dxa"/>
          </w:tcPr>
          <w:p w14:paraId="37FC143E" w14:textId="77777777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CA16883" w14:textId="6EA91806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  <w:tc>
          <w:tcPr>
            <w:tcW w:w="236" w:type="dxa"/>
          </w:tcPr>
          <w:p w14:paraId="37334933" w14:textId="77777777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8BFAAD" w14:textId="099F6D72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/>
                <w:sz w:val="26"/>
                <w:szCs w:val="26"/>
              </w:rPr>
              <w:t>15</w:t>
            </w:r>
            <w:r w:rsidR="00FB2EC1" w:rsidRPr="00FB2EC1">
              <w:rPr>
                <w:rFonts w:ascii="Angsana New" w:hAnsi="Angsana New"/>
                <w:sz w:val="26"/>
                <w:szCs w:val="26"/>
              </w:rPr>
              <w:t>2</w:t>
            </w:r>
            <w:r w:rsidR="00FD5317" w:rsidRPr="00FB2EC1">
              <w:rPr>
                <w:rFonts w:ascii="Angsana New" w:hAnsi="Angsana New"/>
                <w:sz w:val="26"/>
                <w:szCs w:val="26"/>
              </w:rPr>
              <w:t>,3</w:t>
            </w:r>
            <w:r w:rsidR="00FB2EC1" w:rsidRPr="00FB2EC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261C8DD3" w14:textId="77777777" w:rsidR="00E664FC" w:rsidRPr="00FB2EC1" w:rsidRDefault="00E664FC" w:rsidP="00E664FC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799C5D" w14:textId="6673E69C" w:rsidR="00E664FC" w:rsidRPr="00FB2EC1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2EC1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</w:tr>
    </w:tbl>
    <w:p w14:paraId="56674043" w14:textId="05FBE492" w:rsidR="009D7FF6" w:rsidRPr="00B567B8" w:rsidRDefault="007E77A4" w:rsidP="00271D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br w:type="page"/>
      </w:r>
      <w:r w:rsidR="009D7FF6" w:rsidRPr="00B567B8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lastRenderedPageBreak/>
        <w:t>กำไรต่อหุ้นปรับลด</w:t>
      </w:r>
    </w:p>
    <w:p w14:paraId="4EB404EC" w14:textId="5596609B" w:rsidR="009D7FF6" w:rsidRPr="00B567B8" w:rsidRDefault="009D7FF6" w:rsidP="00FD5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2B7B9771" w14:textId="6F88B499" w:rsidR="009D7FF6" w:rsidRPr="00B567B8" w:rsidRDefault="009D7FF6" w:rsidP="00EB6433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67B8">
        <w:rPr>
          <w:rFonts w:ascii="Angsana New" w:hAnsi="Angsana New"/>
          <w:sz w:val="26"/>
          <w:szCs w:val="26"/>
          <w:cs/>
          <w:lang w:val="th-TH"/>
        </w:rPr>
        <w:t>กำไรต่อหุ้นปรับลดคำนวณโดยหารกำไรสำหรับงวด</w:t>
      </w:r>
      <w:r w:rsidR="00142424" w:rsidRPr="00B567B8">
        <w:rPr>
          <w:rFonts w:ascii="Angsana New" w:hAnsi="Angsana New" w:hint="cs"/>
          <w:sz w:val="26"/>
          <w:szCs w:val="26"/>
          <w:cs/>
          <w:lang w:val="th-TH"/>
        </w:rPr>
        <w:t>ส่วนที่เป็น</w:t>
      </w:r>
      <w:r w:rsidR="00142424" w:rsidRPr="00B567B8">
        <w:rPr>
          <w:rFonts w:ascii="Angsana New" w:hAnsi="Angsana New" w:hint="cs"/>
          <w:sz w:val="26"/>
          <w:szCs w:val="26"/>
          <w:cs/>
        </w:rPr>
        <w:t>ของผู้ถือหุ้นของบริษัทด้วยจำนวนหุ้นสามัญถัวเฉลี่ยถ่วงน้ำหนัก</w:t>
      </w:r>
      <w:r w:rsidRPr="00B567B8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B567B8" w:rsidRDefault="00E16384" w:rsidP="00FD5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2F6403D" w14:textId="130C01F6" w:rsidR="001F38C6" w:rsidRPr="00B567B8" w:rsidRDefault="00E664FC" w:rsidP="00EB6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="Angsana New" w:hAnsi="Angsana New"/>
          <w:sz w:val="26"/>
          <w:szCs w:val="26"/>
          <w:cs/>
        </w:rPr>
      </w:pPr>
      <w:r w:rsidRPr="00B567B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B567B8">
        <w:rPr>
          <w:rFonts w:ascii="Angsana New" w:hAnsi="Angsana New"/>
          <w:sz w:val="26"/>
          <w:szCs w:val="26"/>
        </w:rPr>
        <w:t xml:space="preserve"> (</w:t>
      </w:r>
      <w:r w:rsidR="001F38C6" w:rsidRPr="00B567B8">
        <w:rPr>
          <w:rFonts w:ascii="Angsana New" w:hAnsi="Angsana New"/>
          <w:sz w:val="26"/>
          <w:szCs w:val="26"/>
          <w:cs/>
          <w:lang w:val="th-TH"/>
        </w:rPr>
        <w:t>ปรับลด</w:t>
      </w:r>
      <w:r w:rsidRPr="00B567B8">
        <w:rPr>
          <w:rFonts w:ascii="Angsana New" w:hAnsi="Angsana New" w:hint="cs"/>
          <w:sz w:val="26"/>
          <w:szCs w:val="26"/>
          <w:cs/>
          <w:lang w:val="th-TH"/>
        </w:rPr>
        <w:t xml:space="preserve">) </w:t>
      </w:r>
      <w:r w:rsidR="001F38C6" w:rsidRPr="00B567B8">
        <w:rPr>
          <w:rFonts w:ascii="Angsana New" w:hAnsi="Angsana New"/>
          <w:sz w:val="26"/>
          <w:szCs w:val="26"/>
          <w:cs/>
          <w:lang w:val="th-TH"/>
        </w:rPr>
        <w:t xml:space="preserve">สำหรับแต่ละงวดสามเดือนและหกเดือนสิ้นสุดวันที่ </w:t>
      </w:r>
      <w:r w:rsidR="001F38C6" w:rsidRPr="00B567B8">
        <w:rPr>
          <w:rFonts w:ascii="Angsana New" w:hAnsi="Angsana New"/>
          <w:sz w:val="26"/>
          <w:szCs w:val="26"/>
        </w:rPr>
        <w:t>30</w:t>
      </w:r>
      <w:r w:rsidR="001F38C6" w:rsidRPr="00B567B8">
        <w:rPr>
          <w:rFonts w:ascii="Angsana New" w:hAnsi="Angsana New"/>
          <w:sz w:val="26"/>
          <w:szCs w:val="26"/>
          <w:cs/>
          <w:lang w:val="th-TH"/>
        </w:rPr>
        <w:t xml:space="preserve"> มิถุนายน </w:t>
      </w:r>
      <w:r w:rsidR="001F38C6" w:rsidRPr="00B567B8">
        <w:rPr>
          <w:rFonts w:ascii="Angsana New" w:hAnsi="Angsana New"/>
          <w:sz w:val="26"/>
          <w:szCs w:val="26"/>
        </w:rPr>
        <w:t>2565</w:t>
      </w:r>
      <w:r w:rsidR="001F38C6" w:rsidRPr="00B567B8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1F38C6" w:rsidRPr="00B567B8">
        <w:rPr>
          <w:rFonts w:ascii="Angsana New" w:hAnsi="Angsana New"/>
          <w:sz w:val="26"/>
          <w:szCs w:val="26"/>
        </w:rPr>
        <w:t>2564</w:t>
      </w:r>
      <w:r w:rsidR="001F38C6" w:rsidRPr="00B567B8">
        <w:rPr>
          <w:rFonts w:ascii="Angsana New" w:hAnsi="Angsana New"/>
          <w:sz w:val="26"/>
          <w:szCs w:val="26"/>
          <w:cs/>
          <w:lang w:val="th-TH"/>
        </w:rPr>
        <w:t xml:space="preserve"> คำนวณได้ดังนี้</w:t>
      </w:r>
    </w:p>
    <w:p w14:paraId="6C0B48C9" w14:textId="77777777" w:rsidR="001F38C6" w:rsidRPr="00B567B8" w:rsidRDefault="001F38C6" w:rsidP="001F38C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047"/>
        <w:gridCol w:w="1259"/>
        <w:gridCol w:w="236"/>
        <w:gridCol w:w="1204"/>
        <w:gridCol w:w="236"/>
        <w:gridCol w:w="1204"/>
        <w:gridCol w:w="270"/>
        <w:gridCol w:w="1264"/>
      </w:tblGrid>
      <w:tr w:rsidR="001F38C6" w14:paraId="1E0BD890" w14:textId="77777777" w:rsidTr="001F38C6">
        <w:tc>
          <w:tcPr>
            <w:tcW w:w="4047" w:type="dxa"/>
          </w:tcPr>
          <w:p w14:paraId="07F44521" w14:textId="77777777" w:rsidR="001F38C6" w:rsidRDefault="001F38C6" w:rsidP="00503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0CAB13" w14:textId="77777777" w:rsidR="001F38C6" w:rsidRDefault="001F38C6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1F38C6" w14:paraId="65D27263" w14:textId="77777777" w:rsidTr="001F38C6">
        <w:tc>
          <w:tcPr>
            <w:tcW w:w="4047" w:type="dxa"/>
          </w:tcPr>
          <w:p w14:paraId="477FCBED" w14:textId="77777777" w:rsidR="001F38C6" w:rsidRDefault="001F38C6" w:rsidP="00503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BF251B" w14:textId="77777777" w:rsidR="001F38C6" w:rsidRDefault="001F38C6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F46C4" w14:textId="77777777" w:rsidR="001F38C6" w:rsidRDefault="001F38C6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4A8B65" w14:textId="77777777" w:rsidR="001F38C6" w:rsidRDefault="001F38C6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1F38C6" w14:paraId="31AA0F11" w14:textId="77777777" w:rsidTr="001F38C6">
        <w:tc>
          <w:tcPr>
            <w:tcW w:w="4047" w:type="dxa"/>
          </w:tcPr>
          <w:p w14:paraId="557B31DB" w14:textId="02B28093" w:rsidR="001F38C6" w:rsidRDefault="001F38C6" w:rsidP="00503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347BFE" w14:textId="77777777" w:rsidR="001F38C6" w:rsidRDefault="001F38C6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6285AC84" w14:textId="77777777" w:rsidR="001F38C6" w:rsidRDefault="001F38C6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383DDD" w14:textId="77777777" w:rsidR="001F38C6" w:rsidRDefault="001F38C6" w:rsidP="00503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F38C6" w14:paraId="63571D00" w14:textId="77777777" w:rsidTr="001F38C6">
        <w:tc>
          <w:tcPr>
            <w:tcW w:w="4047" w:type="dxa"/>
          </w:tcPr>
          <w:p w14:paraId="6410D976" w14:textId="77777777" w:rsidR="001F38C6" w:rsidRDefault="001F38C6" w:rsidP="001F38C6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737F59" w14:textId="2FF4A8F1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6AE9605B" w14:textId="77777777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2279F9" w14:textId="40C38850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3AE0320" w14:textId="77777777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BAA8E9" w14:textId="107E6350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4EEB4A8" w14:textId="77777777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56BD8" w14:textId="3AB4C004" w:rsidR="001F38C6" w:rsidRDefault="001F38C6" w:rsidP="001F38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F38C6" w14:paraId="1D615275" w14:textId="77777777" w:rsidTr="001F38C6">
        <w:tc>
          <w:tcPr>
            <w:tcW w:w="4047" w:type="dxa"/>
          </w:tcPr>
          <w:p w14:paraId="2000798B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39C97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35DB378E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F0F3D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F286A08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88AB3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76DCE0A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64DBE" w14:textId="77777777" w:rsidR="001F38C6" w:rsidRPr="000B7D89" w:rsidRDefault="001F38C6" w:rsidP="00503A7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2"/>
                <w:szCs w:val="12"/>
              </w:rPr>
            </w:pPr>
          </w:p>
        </w:tc>
      </w:tr>
      <w:tr w:rsidR="00AB45C0" w14:paraId="1CBBF4AF" w14:textId="77777777" w:rsidTr="00AB45C0">
        <w:tc>
          <w:tcPr>
            <w:tcW w:w="4047" w:type="dxa"/>
            <w:hideMark/>
          </w:tcPr>
          <w:p w14:paraId="7B1974D1" w14:textId="6E1D7F47" w:rsidR="00AB45C0" w:rsidRPr="004478D0" w:rsidRDefault="00EA655D" w:rsidP="00AB45C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78D0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</w:t>
            </w:r>
            <w:r w:rsidRPr="004478D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478D0">
              <w:rPr>
                <w:rFonts w:ascii="Angsana New" w:hAnsi="Angsana New"/>
                <w:sz w:val="26"/>
                <w:szCs w:val="26"/>
                <w:cs/>
              </w:rPr>
              <w:t>ขั้นพื้นฐาน</w:t>
            </w:r>
            <w:r w:rsidRPr="004478D0">
              <w:rPr>
                <w:rFonts w:ascii="Angsana New" w:hAnsi="Angsana New"/>
                <w:sz w:val="26"/>
                <w:szCs w:val="26"/>
              </w:rPr>
              <w:t>)</w:t>
            </w:r>
            <w:r w:rsidR="00AB45C0" w:rsidRPr="004478D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hideMark/>
          </w:tcPr>
          <w:p w14:paraId="1AA36593" w14:textId="5018E346" w:rsidR="00AB45C0" w:rsidRPr="00AB45C0" w:rsidRDefault="00AB45C0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>154,613</w:t>
            </w:r>
          </w:p>
        </w:tc>
        <w:tc>
          <w:tcPr>
            <w:tcW w:w="236" w:type="dxa"/>
            <w:shd w:val="clear" w:color="auto" w:fill="auto"/>
          </w:tcPr>
          <w:p w14:paraId="097C7553" w14:textId="77777777" w:rsidR="00AB45C0" w:rsidRPr="00AB45C0" w:rsidRDefault="00AB45C0" w:rsidP="00AB45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06AD981E" w14:textId="08554D7C" w:rsidR="00AB45C0" w:rsidRPr="00AB45C0" w:rsidRDefault="00AB45C0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  <w:tc>
          <w:tcPr>
            <w:tcW w:w="236" w:type="dxa"/>
            <w:shd w:val="clear" w:color="auto" w:fill="auto"/>
          </w:tcPr>
          <w:p w14:paraId="4CB17BC2" w14:textId="77777777" w:rsidR="00AB45C0" w:rsidRPr="00AB45C0" w:rsidRDefault="00AB45C0" w:rsidP="00AB45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4FE5988B" w14:textId="135973D6" w:rsidR="00AB45C0" w:rsidRPr="00AB45C0" w:rsidRDefault="00AB45C0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>152,319</w:t>
            </w:r>
          </w:p>
        </w:tc>
        <w:tc>
          <w:tcPr>
            <w:tcW w:w="270" w:type="dxa"/>
            <w:shd w:val="clear" w:color="auto" w:fill="auto"/>
          </w:tcPr>
          <w:p w14:paraId="3619E8E2" w14:textId="77777777" w:rsidR="00AB45C0" w:rsidRPr="00AB45C0" w:rsidRDefault="00AB45C0" w:rsidP="00AB45C0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  <w:hideMark/>
          </w:tcPr>
          <w:p w14:paraId="1B07FE85" w14:textId="2848CB8D" w:rsidR="00AB45C0" w:rsidRPr="00AB45C0" w:rsidRDefault="00AB45C0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</w:tr>
      <w:tr w:rsidR="00AE76B8" w14:paraId="50CA9C79" w14:textId="77777777" w:rsidTr="00AB45C0">
        <w:tc>
          <w:tcPr>
            <w:tcW w:w="4047" w:type="dxa"/>
          </w:tcPr>
          <w:p w14:paraId="644E6DE1" w14:textId="7615294D" w:rsidR="00AE76B8" w:rsidRPr="004478D0" w:rsidRDefault="00AE76B8" w:rsidP="00AB45C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78D0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259" w:type="dxa"/>
            <w:shd w:val="clear" w:color="auto" w:fill="auto"/>
          </w:tcPr>
          <w:p w14:paraId="2FDA355E" w14:textId="77777777" w:rsidR="00AE76B8" w:rsidRPr="00AB45C0" w:rsidRDefault="00AE76B8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E2ED0" w14:textId="77777777" w:rsidR="00AE76B8" w:rsidRPr="00AB45C0" w:rsidRDefault="00AE76B8" w:rsidP="00AB45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96CF56" w14:textId="77777777" w:rsidR="00AE76B8" w:rsidRPr="00AB45C0" w:rsidRDefault="00AE76B8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9CCDB1" w14:textId="77777777" w:rsidR="00AE76B8" w:rsidRPr="00AB45C0" w:rsidRDefault="00AE76B8" w:rsidP="00AB45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F8BC2AA" w14:textId="77777777" w:rsidR="00AE76B8" w:rsidRPr="00AB45C0" w:rsidRDefault="00AE76B8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B7B28D" w14:textId="77777777" w:rsidR="00AE76B8" w:rsidRPr="00AB45C0" w:rsidRDefault="00AE76B8" w:rsidP="00AB45C0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654986F0" w14:textId="77777777" w:rsidR="00AE76B8" w:rsidRPr="00AB45C0" w:rsidRDefault="00AE76B8" w:rsidP="00AB4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64FC" w14:paraId="5B3A2CB8" w14:textId="77777777" w:rsidTr="00AB45C0">
        <w:trPr>
          <w:trHeight w:val="139"/>
        </w:trPr>
        <w:tc>
          <w:tcPr>
            <w:tcW w:w="4047" w:type="dxa"/>
            <w:hideMark/>
          </w:tcPr>
          <w:p w14:paraId="71A6922C" w14:textId="37F30FD0" w:rsidR="00E664FC" w:rsidRDefault="00AE76B8" w:rsidP="00AE76B8">
            <w:pPr>
              <w:ind w:left="75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E76B8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428F75" w14:textId="180563AA" w:rsidR="00E664FC" w:rsidRPr="00AB45C0" w:rsidRDefault="00FD5317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>1,3</w:t>
            </w:r>
            <w:r w:rsidR="002D1F67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36" w:type="dxa"/>
            <w:shd w:val="clear" w:color="auto" w:fill="auto"/>
          </w:tcPr>
          <w:p w14:paraId="7A863D83" w14:textId="77777777" w:rsidR="00E664FC" w:rsidRPr="00AB45C0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F2CBC5" w14:textId="58B24FFE" w:rsidR="00E664FC" w:rsidRPr="00AB45C0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 xml:space="preserve">           - </w:t>
            </w:r>
          </w:p>
        </w:tc>
        <w:tc>
          <w:tcPr>
            <w:tcW w:w="236" w:type="dxa"/>
            <w:shd w:val="clear" w:color="auto" w:fill="auto"/>
          </w:tcPr>
          <w:p w14:paraId="1F7FFDBD" w14:textId="77777777" w:rsidR="00E664FC" w:rsidRPr="00AB45C0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3605D8" w14:textId="49BBFFF7" w:rsidR="00E664FC" w:rsidRPr="00AB45C0" w:rsidRDefault="00FD5317" w:rsidP="00CF3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>6</w:t>
            </w:r>
            <w:r w:rsidR="005E7868">
              <w:rPr>
                <w:rFonts w:ascii="Angsana New" w:hAnsi="Angsana New"/>
                <w:sz w:val="26"/>
                <w:szCs w:val="26"/>
              </w:rPr>
              <w:t>5</w:t>
            </w:r>
            <w:r w:rsidR="002D1F6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F8ADC34" w14:textId="77777777" w:rsidR="00E664FC" w:rsidRPr="00AB45C0" w:rsidRDefault="00E664FC" w:rsidP="00E664F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2E7B39" w14:textId="68EA8255" w:rsidR="00E664FC" w:rsidRPr="00AB45C0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 xml:space="preserve">           - </w:t>
            </w:r>
          </w:p>
        </w:tc>
      </w:tr>
      <w:tr w:rsidR="00E664FC" w14:paraId="39733101" w14:textId="77777777" w:rsidTr="00AB45C0">
        <w:tc>
          <w:tcPr>
            <w:tcW w:w="4047" w:type="dxa"/>
            <w:hideMark/>
          </w:tcPr>
          <w:p w14:paraId="4772767A" w14:textId="70C7B206" w:rsidR="00E664FC" w:rsidRDefault="00F51CE6" w:rsidP="00E664F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ปรับลด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D380BA0" w14:textId="5DFEABB4" w:rsidR="00E664FC" w:rsidRPr="00AB45C0" w:rsidRDefault="00FD5317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>15</w:t>
            </w:r>
            <w:r w:rsidR="00AB45C0" w:rsidRPr="00AB45C0">
              <w:rPr>
                <w:rFonts w:ascii="Angsana New" w:hAnsi="Angsana New"/>
                <w:sz w:val="26"/>
                <w:szCs w:val="26"/>
              </w:rPr>
              <w:t>5</w:t>
            </w:r>
            <w:r w:rsidR="002D1F67">
              <w:rPr>
                <w:rFonts w:ascii="Angsana New" w:hAnsi="Angsana New"/>
                <w:sz w:val="26"/>
                <w:szCs w:val="26"/>
              </w:rPr>
              <w:t>,922</w:t>
            </w:r>
          </w:p>
        </w:tc>
        <w:tc>
          <w:tcPr>
            <w:tcW w:w="236" w:type="dxa"/>
            <w:shd w:val="clear" w:color="auto" w:fill="auto"/>
          </w:tcPr>
          <w:p w14:paraId="3A22C2C8" w14:textId="77777777" w:rsidR="00E664FC" w:rsidRPr="00AB45C0" w:rsidRDefault="00E664FC" w:rsidP="00E664FC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2973B56" w14:textId="46E8530D" w:rsidR="00E664FC" w:rsidRPr="00AB45C0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  <w:tc>
          <w:tcPr>
            <w:tcW w:w="236" w:type="dxa"/>
            <w:shd w:val="clear" w:color="auto" w:fill="auto"/>
          </w:tcPr>
          <w:p w14:paraId="5ECC336C" w14:textId="77777777" w:rsidR="00E664FC" w:rsidRPr="00AB45C0" w:rsidRDefault="00E664FC" w:rsidP="00E6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ADDA6A0" w14:textId="54706CC3" w:rsidR="00E664FC" w:rsidRPr="00AB45C0" w:rsidRDefault="00FD5317" w:rsidP="00CF3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>152,</w:t>
            </w:r>
            <w:r w:rsidR="00AB45C0" w:rsidRPr="00AB45C0">
              <w:rPr>
                <w:rFonts w:ascii="Angsana New" w:hAnsi="Angsana New"/>
                <w:sz w:val="26"/>
                <w:szCs w:val="26"/>
              </w:rPr>
              <w:t>97</w:t>
            </w:r>
            <w:r w:rsidR="002D1F6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44E33A7" w14:textId="77777777" w:rsidR="00E664FC" w:rsidRPr="00AB45C0" w:rsidRDefault="00E664FC" w:rsidP="00E664FC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72033E2" w14:textId="3CD595AB" w:rsidR="00E664FC" w:rsidRPr="00AB45C0" w:rsidRDefault="00E664FC" w:rsidP="00E6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45C0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</w:tr>
    </w:tbl>
    <w:p w14:paraId="044A42C5" w14:textId="77777777" w:rsidR="00403E14" w:rsidRPr="00B567B8" w:rsidRDefault="00403E14" w:rsidP="004F3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36FD729" w14:textId="7373C75B" w:rsidR="00BD7E97" w:rsidRPr="00B567B8" w:rsidRDefault="00BD7E97" w:rsidP="004F3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B567B8">
        <w:rPr>
          <w:rFonts w:ascii="Angsana New" w:hAnsi="Angsana New"/>
          <w:b/>
          <w:bCs/>
          <w:sz w:val="26"/>
          <w:szCs w:val="26"/>
        </w:rPr>
        <w:t>1</w:t>
      </w:r>
      <w:r w:rsidR="004E1F85" w:rsidRPr="00B567B8">
        <w:rPr>
          <w:rFonts w:ascii="Angsana New" w:hAnsi="Angsana New"/>
          <w:b/>
          <w:bCs/>
          <w:sz w:val="26"/>
          <w:szCs w:val="26"/>
        </w:rPr>
        <w:t>7</w:t>
      </w:r>
      <w:r w:rsidRPr="00B567B8">
        <w:rPr>
          <w:rFonts w:ascii="Angsana New" w:hAnsi="Angsana New"/>
          <w:b/>
          <w:bCs/>
          <w:sz w:val="26"/>
          <w:szCs w:val="26"/>
        </w:rPr>
        <w:t xml:space="preserve">. </w:t>
      </w:r>
      <w:r w:rsidR="00B1012D" w:rsidRPr="00B567B8">
        <w:rPr>
          <w:rFonts w:ascii="Angsana New" w:hAnsi="Angsana New"/>
          <w:b/>
          <w:bCs/>
          <w:sz w:val="26"/>
          <w:szCs w:val="26"/>
          <w:cs/>
        </w:rPr>
        <w:tab/>
      </w:r>
      <w:r w:rsidRPr="00B567B8">
        <w:rPr>
          <w:rFonts w:ascii="Angsana New" w:hAnsi="Angsana New" w:hint="cs"/>
          <w:b/>
          <w:bCs/>
          <w:sz w:val="26"/>
          <w:szCs w:val="26"/>
          <w:cs/>
        </w:rPr>
        <w:t>เงิน</w:t>
      </w:r>
      <w:r w:rsidR="00B1012D" w:rsidRPr="00B567B8">
        <w:rPr>
          <w:rFonts w:ascii="Angsana New" w:hAnsi="Angsana New" w:hint="cs"/>
          <w:b/>
          <w:bCs/>
          <w:sz w:val="26"/>
          <w:szCs w:val="26"/>
          <w:cs/>
        </w:rPr>
        <w:t>ปันผล</w:t>
      </w:r>
      <w:r w:rsidR="0012140A" w:rsidRPr="00B567B8">
        <w:rPr>
          <w:rFonts w:ascii="Angsana New" w:hAnsi="Angsana New" w:hint="cs"/>
          <w:b/>
          <w:bCs/>
          <w:sz w:val="26"/>
          <w:szCs w:val="26"/>
          <w:cs/>
        </w:rPr>
        <w:t>จ่าย</w:t>
      </w:r>
    </w:p>
    <w:p w14:paraId="2B79FEE1" w14:textId="4B4C4342" w:rsidR="005D1671" w:rsidRDefault="005D1671" w:rsidP="004F3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050C814" w14:textId="5088CAE6" w:rsidR="005D1671" w:rsidRPr="00EB47BE" w:rsidRDefault="005D1671" w:rsidP="0095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BD74E7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BD74E7">
        <w:rPr>
          <w:rFonts w:ascii="Angsana New" w:hAnsi="Angsana New" w:hint="cs"/>
          <w:sz w:val="26"/>
          <w:szCs w:val="26"/>
        </w:rPr>
        <w:t xml:space="preserve">21 </w:t>
      </w:r>
      <w:r w:rsidRPr="00BD74E7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BD74E7">
        <w:rPr>
          <w:rFonts w:ascii="Angsana New" w:hAnsi="Angsana New" w:hint="cs"/>
          <w:sz w:val="26"/>
          <w:szCs w:val="26"/>
        </w:rPr>
        <w:t xml:space="preserve">2565 </w:t>
      </w:r>
      <w:r w:rsidRPr="00BD74E7">
        <w:rPr>
          <w:rFonts w:ascii="Angsana New" w:hAnsi="Angsana New" w:hint="cs"/>
          <w:sz w:val="26"/>
          <w:szCs w:val="26"/>
          <w:cs/>
        </w:rPr>
        <w:t>ผู้ถือหุ้นมีมติอนุมัติ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การจ่ายเงินปันผลสำหรับผลการดำเนินงานปี </w:t>
      </w:r>
      <w:r w:rsidRPr="00BD74E7">
        <w:rPr>
          <w:rFonts w:ascii="Angsana New" w:hAnsi="Angsana New" w:hint="cs"/>
          <w:spacing w:val="-4"/>
          <w:sz w:val="26"/>
          <w:szCs w:val="26"/>
        </w:rPr>
        <w:t>2564</w:t>
      </w:r>
      <w:r w:rsidRPr="00BD74E7">
        <w:rPr>
          <w:rFonts w:ascii="Angsana New" w:hAnsi="Angsana New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ในอัตราหุ้นละ </w:t>
      </w:r>
      <w:r w:rsidRPr="00BD74E7">
        <w:rPr>
          <w:rFonts w:ascii="Angsana New" w:hAnsi="Angsana New"/>
          <w:spacing w:val="-4"/>
          <w:sz w:val="26"/>
          <w:szCs w:val="26"/>
        </w:rPr>
        <w:t xml:space="preserve">0.085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บาทต่อหุ้น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เป็นจำนวนเงินรวม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12.75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ล้านบาท แก่ผู้ถือหุ้น</w:t>
      </w:r>
      <w:r w:rsidR="0095076A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โดย</w:t>
      </w:r>
      <w:r>
        <w:rPr>
          <w:rFonts w:ascii="Angsana New" w:hAnsi="Angsana New" w:hint="cs"/>
          <w:spacing w:val="-4"/>
          <w:sz w:val="26"/>
          <w:szCs w:val="26"/>
          <w:cs/>
        </w:rPr>
        <w:t>ประกอบด้วย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หุ้นปันผลในอัตรา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หุ้นเดิม ต่อ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หุ้นปันผล </w:t>
      </w:r>
      <w:r w:rsidR="0095076A" w:rsidRPr="00B567B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="0095076A" w:rsidRPr="0095076A">
        <w:rPr>
          <w:rFonts w:ascii="Angsana New" w:hAnsi="Angsana New"/>
          <w:sz w:val="26"/>
          <w:szCs w:val="26"/>
        </w:rPr>
        <w:t>0.0666667</w:t>
      </w:r>
      <w:r w:rsidR="0095076A">
        <w:rPr>
          <w:rFonts w:ascii="Angsana New" w:hAnsi="Angsana New"/>
          <w:sz w:val="26"/>
          <w:szCs w:val="26"/>
        </w:rPr>
        <w:t xml:space="preserve"> </w:t>
      </w:r>
      <w:r w:rsidR="0095076A" w:rsidRPr="00B567B8">
        <w:rPr>
          <w:rFonts w:ascii="Angsana New" w:hAnsi="Angsana New"/>
          <w:sz w:val="26"/>
          <w:szCs w:val="26"/>
          <w:cs/>
        </w:rPr>
        <w:t xml:space="preserve">บาท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เป็นจำนวน</w:t>
      </w:r>
      <w:r w:rsidR="0095076A">
        <w:rPr>
          <w:rFonts w:ascii="Angsana New" w:hAnsi="Angsana New" w:hint="cs"/>
          <w:spacing w:val="-4"/>
          <w:sz w:val="26"/>
          <w:szCs w:val="26"/>
          <w:cs/>
        </w:rPr>
        <w:t>เงิน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95076A">
        <w:rPr>
          <w:rFonts w:ascii="Angsana New" w:hAnsi="Angsana New"/>
          <w:spacing w:val="-4"/>
          <w:sz w:val="26"/>
          <w:szCs w:val="26"/>
        </w:rPr>
        <w:t>10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ล้านบาท (หุ้นสามัญจำนวน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ล้านหุ้น มูลค่าหุ้นละ</w:t>
      </w:r>
      <w:r w:rsidR="0095076A">
        <w:rPr>
          <w:rFonts w:ascii="Angsana New" w:hAnsi="Angsana New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บาท) และเงินสดปันผล</w:t>
      </w:r>
      <w:r w:rsidR="0095076A" w:rsidRPr="00B567B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="0095076A" w:rsidRPr="00B567B8">
        <w:rPr>
          <w:rFonts w:ascii="Angsana New" w:hAnsi="Angsana New"/>
          <w:sz w:val="26"/>
          <w:szCs w:val="26"/>
        </w:rPr>
        <w:t xml:space="preserve">0.0183333 </w:t>
      </w:r>
      <w:r w:rsidR="0095076A" w:rsidRPr="00B567B8">
        <w:rPr>
          <w:rFonts w:ascii="Angsana New" w:hAnsi="Angsana New"/>
          <w:sz w:val="26"/>
          <w:szCs w:val="26"/>
          <w:cs/>
        </w:rPr>
        <w:t>บาท</w:t>
      </w:r>
      <w:r w:rsidR="0095076A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2.75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  <w:r w:rsidRPr="0018266B">
        <w:rPr>
          <w:rFonts w:ascii="Angsana New" w:hAnsi="Angsana New"/>
          <w:spacing w:val="-4"/>
          <w:sz w:val="26"/>
          <w:szCs w:val="26"/>
        </w:rPr>
        <w:t xml:space="preserve">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เงินปันผลดังกล่าว</w:t>
      </w:r>
      <w:r w:rsidR="0095076A">
        <w:rPr>
          <w:rFonts w:ascii="Angsana New" w:hAnsi="Angsana New" w:hint="cs"/>
          <w:spacing w:val="-4"/>
          <w:sz w:val="26"/>
          <w:szCs w:val="26"/>
          <w:cs/>
        </w:rPr>
        <w:t>ได้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จ่ายให้แก่ผู้ถือหุ้น</w:t>
      </w:r>
      <w:r w:rsidR="0095076A">
        <w:rPr>
          <w:rFonts w:ascii="Angsana New" w:hAnsi="Angsana New" w:hint="cs"/>
          <w:spacing w:val="-4"/>
          <w:sz w:val="26"/>
          <w:szCs w:val="26"/>
          <w:cs/>
        </w:rPr>
        <w:t>เมื่อ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 xml:space="preserve">วันที่ </w:t>
      </w:r>
      <w:r w:rsidRPr="0018266B">
        <w:rPr>
          <w:rFonts w:ascii="Angsana New" w:hAnsi="Angsana New"/>
          <w:spacing w:val="-4"/>
          <w:sz w:val="26"/>
          <w:szCs w:val="26"/>
        </w:rPr>
        <w:t xml:space="preserve">20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 xml:space="preserve">พฤษภาคม </w:t>
      </w:r>
      <w:r w:rsidRPr="0018266B">
        <w:rPr>
          <w:rFonts w:ascii="Angsana New" w:hAnsi="Angsana New"/>
          <w:spacing w:val="-4"/>
          <w:sz w:val="26"/>
          <w:szCs w:val="26"/>
        </w:rPr>
        <w:t>2565</w:t>
      </w:r>
      <w:r w:rsidR="0095076A">
        <w:rPr>
          <w:rFonts w:ascii="Angsana New" w:hAnsi="Angsana New"/>
          <w:spacing w:val="-4"/>
          <w:sz w:val="26"/>
          <w:szCs w:val="26"/>
        </w:rPr>
        <w:t xml:space="preserve"> </w:t>
      </w:r>
      <w:r w:rsidR="0095076A">
        <w:rPr>
          <w:rFonts w:ascii="Angsana New" w:hAnsi="Angsana New" w:hint="cs"/>
          <w:spacing w:val="-4"/>
          <w:sz w:val="26"/>
          <w:szCs w:val="26"/>
          <w:cs/>
        </w:rPr>
        <w:t>แล้ว</w:t>
      </w:r>
    </w:p>
    <w:p w14:paraId="1738D917" w14:textId="77777777" w:rsidR="005D1671" w:rsidRPr="00B567B8" w:rsidRDefault="005D1671" w:rsidP="004F3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2FB9080" w14:textId="77777777" w:rsidR="00A90A05" w:rsidRPr="00B567B8" w:rsidRDefault="00A90A05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64B6316" w14:textId="77777777" w:rsidR="007E77A4" w:rsidRDefault="007E7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B64F5B7" w14:textId="7561717B" w:rsidR="00372855" w:rsidRPr="00475A13" w:rsidRDefault="00307634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4E1F85">
        <w:rPr>
          <w:rFonts w:ascii="Angsana New" w:hAnsi="Angsana New"/>
          <w:b/>
          <w:bCs/>
          <w:sz w:val="26"/>
          <w:szCs w:val="26"/>
        </w:rPr>
        <w:t>8</w:t>
      </w:r>
      <w:r w:rsidR="00372855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75A13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75A13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BD74E7" w:rsidRDefault="0037285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092727C2" w14:textId="77777777" w:rsidR="00874585" w:rsidRPr="00475A13" w:rsidRDefault="0087458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75A13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75A13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75A13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75A13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BD74E7" w:rsidRDefault="0037285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0A6ACF2D" w14:textId="672DB42B" w:rsidR="00CA75A9" w:rsidRPr="00493C4A" w:rsidRDefault="00B56D3F" w:rsidP="00E66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475A1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4858364A" w14:textId="77777777" w:rsidR="00493C4A" w:rsidRDefault="00493C4A" w:rsidP="00493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C4B6B4B" w14:textId="654AACF5" w:rsidR="00493C4A" w:rsidRPr="00493C4A" w:rsidRDefault="00493C4A" w:rsidP="0081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6447D2">
        <w:rPr>
          <w:rFonts w:ascii="Angsana New" w:hAnsi="Angsana New" w:hint="cs"/>
          <w:sz w:val="26"/>
          <w:szCs w:val="26"/>
          <w:cs/>
        </w:rPr>
        <w:t>ในระหว่าง</w:t>
      </w:r>
      <w:r w:rsidRPr="006447D2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Pr="006447D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447D2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Pr="006447D2">
        <w:rPr>
          <w:rFonts w:ascii="Angsana New" w:hAnsi="Angsana New"/>
          <w:sz w:val="26"/>
          <w:szCs w:val="26"/>
        </w:rPr>
        <w:t xml:space="preserve">4 </w:t>
      </w:r>
      <w:r w:rsidRPr="006447D2">
        <w:rPr>
          <w:rFonts w:ascii="Angsana New" w:hAnsi="Angsana New"/>
          <w:sz w:val="26"/>
          <w:szCs w:val="26"/>
          <w:cs/>
        </w:rPr>
        <w:t>ราย จากการขายสินค้าในประเทศเป็นจำนวนเงินรวม</w:t>
      </w:r>
      <w:r w:rsidR="00816187">
        <w:rPr>
          <w:rFonts w:ascii="Angsana New" w:hAnsi="Angsana New"/>
          <w:snapToGrid w:val="0"/>
          <w:sz w:val="26"/>
          <w:szCs w:val="26"/>
          <w:lang w:eastAsia="th-TH"/>
        </w:rPr>
        <w:t xml:space="preserve"> 62</w:t>
      </w:r>
      <w:r w:rsidRPr="00816187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816187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Pr="0081618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1618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16187">
        <w:rPr>
          <w:rFonts w:ascii="Angsana New" w:hAnsi="Angsana New"/>
          <w:snapToGrid w:val="0"/>
          <w:sz w:val="26"/>
          <w:szCs w:val="26"/>
          <w:lang w:eastAsia="th-TH"/>
        </w:rPr>
        <w:t>(2564:</w:t>
      </w:r>
      <w:r w:rsidRPr="0081618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816187">
        <w:rPr>
          <w:rFonts w:ascii="Angsana New" w:hAnsi="Angsana New"/>
          <w:snapToGrid w:val="0"/>
          <w:sz w:val="26"/>
          <w:szCs w:val="26"/>
          <w:lang w:eastAsia="th-TH"/>
        </w:rPr>
        <w:t xml:space="preserve"> 4 </w:t>
      </w:r>
      <w:r w:rsidRPr="0081618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Pr="00816187">
        <w:rPr>
          <w:rFonts w:ascii="Angsana New" w:hAnsi="Angsana New"/>
          <w:snapToGrid w:val="0"/>
          <w:sz w:val="26"/>
          <w:szCs w:val="26"/>
          <w:lang w:eastAsia="th-TH"/>
        </w:rPr>
        <w:t xml:space="preserve">47.8 </w:t>
      </w:r>
      <w:r w:rsidRPr="00816187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145FE7DA" w14:textId="77777777" w:rsidR="00493C4A" w:rsidRPr="006447D2" w:rsidRDefault="00493C4A" w:rsidP="00493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E4E543D" w14:textId="25023C6E" w:rsidR="00493C4A" w:rsidRPr="006447D2" w:rsidRDefault="00493C4A" w:rsidP="00493C4A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6447D2">
        <w:rPr>
          <w:rFonts w:ascii="Angsana New" w:hAnsi="Angsana New" w:hint="cs"/>
          <w:sz w:val="26"/>
          <w:szCs w:val="26"/>
          <w:cs/>
        </w:rPr>
        <w:t>ในระหว่าง</w:t>
      </w:r>
      <w:r w:rsidRPr="006447D2">
        <w:rPr>
          <w:rFonts w:ascii="Angsana New" w:hAnsi="Angsana New"/>
          <w:sz w:val="26"/>
          <w:szCs w:val="26"/>
          <w:cs/>
        </w:rPr>
        <w:t>งวด</w:t>
      </w:r>
      <w:r w:rsidRPr="006447D2">
        <w:rPr>
          <w:rFonts w:ascii="Angsana New" w:hAnsi="Angsana New" w:hint="cs"/>
          <w:sz w:val="26"/>
          <w:szCs w:val="26"/>
          <w:cs/>
        </w:rPr>
        <w:t>หก</w:t>
      </w:r>
      <w:r w:rsidRPr="006447D2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Pr="006447D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447D2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Pr="006447D2">
        <w:rPr>
          <w:rFonts w:ascii="Angsana New" w:hAnsi="Angsana New"/>
          <w:sz w:val="26"/>
          <w:szCs w:val="26"/>
        </w:rPr>
        <w:t xml:space="preserve">4 </w:t>
      </w:r>
      <w:r w:rsidRPr="006447D2">
        <w:rPr>
          <w:rFonts w:ascii="Angsana New" w:hAnsi="Angsana New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816187" w:rsidRPr="00816187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BE53C1">
        <w:rPr>
          <w:rFonts w:ascii="Angsana New" w:hAnsi="Angsana New"/>
          <w:snapToGrid w:val="0"/>
          <w:sz w:val="26"/>
          <w:szCs w:val="26"/>
          <w:lang w:eastAsia="th-TH"/>
        </w:rPr>
        <w:t>18</w:t>
      </w:r>
      <w:r w:rsidR="00816187" w:rsidRPr="00816187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BE53C1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816187" w:rsidRPr="0081618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6447D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99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Pr="006447D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447D2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07211C68" w14:textId="77777777" w:rsidR="00493C4A" w:rsidRDefault="00493C4A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445FD24" w14:textId="7B5A2556" w:rsidR="00BB60D5" w:rsidRPr="00475A13" w:rsidRDefault="008F1A2D" w:rsidP="00A0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4E1F85">
        <w:rPr>
          <w:rFonts w:ascii="Angsana New" w:hAnsi="Angsana New"/>
          <w:b/>
          <w:bCs/>
          <w:sz w:val="26"/>
          <w:szCs w:val="26"/>
        </w:rPr>
        <w:t>9</w:t>
      </w:r>
      <w:r w:rsidR="00BB60D5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75A13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75A13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2C0D1496" w14:textId="77777777" w:rsidR="00A35F7C" w:rsidRPr="00BD74E7" w:rsidRDefault="00A35F7C" w:rsidP="00475A13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0CDB956A" w14:textId="5F87FBA8" w:rsidR="00C774BD" w:rsidRPr="00475A13" w:rsidRDefault="00E70D22" w:rsidP="00475A13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75A13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267BFD" w:rsidRPr="00475A13">
        <w:rPr>
          <w:rFonts w:ascii="Angsana New" w:hAnsi="Angsana New" w:hint="cs"/>
          <w:sz w:val="26"/>
          <w:szCs w:val="26"/>
        </w:rPr>
        <w:t>3</w:t>
      </w:r>
      <w:r w:rsidR="00493C4A">
        <w:rPr>
          <w:rFonts w:ascii="Angsana New" w:hAnsi="Angsana New"/>
          <w:sz w:val="26"/>
          <w:szCs w:val="26"/>
        </w:rPr>
        <w:t>0</w:t>
      </w:r>
      <w:r w:rsidR="00267BFD" w:rsidRPr="00475A13">
        <w:rPr>
          <w:rFonts w:ascii="Angsana New" w:hAnsi="Angsana New" w:hint="cs"/>
          <w:sz w:val="26"/>
          <w:szCs w:val="26"/>
        </w:rPr>
        <w:t xml:space="preserve"> </w:t>
      </w:r>
      <w:r w:rsidR="001601B3" w:rsidRPr="00475A13">
        <w:rPr>
          <w:rFonts w:ascii="Angsana New" w:hAnsi="Angsana New" w:hint="cs"/>
          <w:sz w:val="26"/>
          <w:szCs w:val="26"/>
          <w:cs/>
        </w:rPr>
        <w:t>ม</w:t>
      </w:r>
      <w:r w:rsidR="00493C4A">
        <w:rPr>
          <w:rFonts w:ascii="Angsana New" w:hAnsi="Angsana New" w:hint="cs"/>
          <w:sz w:val="26"/>
          <w:szCs w:val="26"/>
          <w:cs/>
        </w:rPr>
        <w:t>ิถุนายน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33663B" w:rsidRPr="00475A13">
        <w:rPr>
          <w:rFonts w:ascii="Angsana New" w:hAnsi="Angsana New" w:hint="cs"/>
          <w:sz w:val="26"/>
          <w:szCs w:val="26"/>
        </w:rPr>
        <w:t>256</w:t>
      </w:r>
      <w:r w:rsidR="001601B3" w:rsidRPr="00475A13">
        <w:rPr>
          <w:rFonts w:ascii="Angsana New" w:hAnsi="Angsana New" w:hint="cs"/>
          <w:sz w:val="26"/>
          <w:szCs w:val="26"/>
        </w:rPr>
        <w:t>5</w:t>
      </w:r>
      <w:r w:rsidR="00C774BD" w:rsidRPr="00475A13">
        <w:rPr>
          <w:rFonts w:ascii="Angsana New" w:hAnsi="Angsana New" w:hint="cs"/>
          <w:sz w:val="26"/>
          <w:szCs w:val="26"/>
        </w:rPr>
        <w:t xml:space="preserve"> </w:t>
      </w:r>
      <w:r w:rsidR="004614D2" w:rsidRPr="00475A1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4614D2" w:rsidRPr="00475A13">
        <w:rPr>
          <w:rFonts w:ascii="Angsana New" w:hAnsi="Angsana New" w:hint="cs"/>
          <w:sz w:val="26"/>
          <w:szCs w:val="26"/>
        </w:rPr>
        <w:t xml:space="preserve">31 </w:t>
      </w:r>
      <w:r w:rsidR="004614D2" w:rsidRPr="00475A1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614D2" w:rsidRPr="00475A13">
        <w:rPr>
          <w:rFonts w:ascii="Angsana New" w:hAnsi="Angsana New" w:hint="cs"/>
          <w:sz w:val="26"/>
          <w:szCs w:val="26"/>
        </w:rPr>
        <w:t>256</w:t>
      </w:r>
      <w:r w:rsidR="00C17141" w:rsidRPr="00475A13">
        <w:rPr>
          <w:rFonts w:ascii="Angsana New" w:hAnsi="Angsana New" w:hint="cs"/>
          <w:sz w:val="26"/>
          <w:szCs w:val="26"/>
        </w:rPr>
        <w:t>4</w:t>
      </w:r>
      <w:r w:rsidR="004614D2" w:rsidRPr="00475A13">
        <w:rPr>
          <w:rFonts w:ascii="Angsana New" w:hAnsi="Angsana New" w:hint="cs"/>
          <w:sz w:val="26"/>
          <w:szCs w:val="26"/>
        </w:rPr>
        <w:t xml:space="preserve"> </w:t>
      </w:r>
      <w:r w:rsidR="00C774BD" w:rsidRPr="00475A13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BD74E7" w:rsidRDefault="00C774BD" w:rsidP="00475A13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1166C6E1" w14:textId="60B4831A" w:rsidR="004167F6" w:rsidRPr="00475A13" w:rsidRDefault="00E42D9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75A13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75A13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75A13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75A13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75A13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75A13">
        <w:rPr>
          <w:rFonts w:ascii="Angsana New" w:hAnsi="Angsana New" w:hint="cs"/>
          <w:sz w:val="26"/>
          <w:szCs w:val="26"/>
        </w:rPr>
        <w:t xml:space="preserve">   </w:t>
      </w:r>
      <w:r w:rsidR="006B3226" w:rsidRPr="00475A13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F226F7" w:rsidRPr="00475A13">
        <w:rPr>
          <w:rFonts w:ascii="Angsana New" w:hAnsi="Angsana New" w:hint="cs"/>
          <w:sz w:val="26"/>
          <w:szCs w:val="26"/>
        </w:rPr>
        <w:t xml:space="preserve"> </w:t>
      </w:r>
      <w:r w:rsidR="001601B3" w:rsidRPr="00475A13">
        <w:rPr>
          <w:rFonts w:ascii="Angsana New" w:hAnsi="Angsana New" w:hint="cs"/>
          <w:sz w:val="26"/>
          <w:szCs w:val="26"/>
        </w:rPr>
        <w:t xml:space="preserve">30.0 </w:t>
      </w:r>
      <w:r w:rsidR="006B3226" w:rsidRPr="00475A13">
        <w:rPr>
          <w:rFonts w:ascii="Angsana New" w:hAnsi="Angsana New" w:hint="cs"/>
          <w:sz w:val="26"/>
          <w:szCs w:val="26"/>
          <w:cs/>
        </w:rPr>
        <w:t>ล้านบาท</w:t>
      </w:r>
      <w:r w:rsidR="004614D2" w:rsidRPr="00475A13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475A13">
        <w:rPr>
          <w:rFonts w:ascii="Angsana New" w:hAnsi="Angsana New" w:hint="cs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475A13">
        <w:rPr>
          <w:rFonts w:ascii="Angsana New" w:hAnsi="Angsana New" w:hint="cs"/>
          <w:sz w:val="26"/>
          <w:szCs w:val="26"/>
        </w:rPr>
        <w:t>10</w:t>
      </w:r>
    </w:p>
    <w:p w14:paraId="2EE8655B" w14:textId="77777777" w:rsidR="006D7426" w:rsidRPr="00BD74E7" w:rsidRDefault="006D7426" w:rsidP="00475A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24850FB4" w14:textId="2C0B1D4D" w:rsidR="006D7426" w:rsidRPr="00475A13" w:rsidRDefault="00E42D9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bookmarkStart w:id="8" w:name="_Hlk39477489"/>
      <w:r w:rsidRPr="00475A13">
        <w:rPr>
          <w:rFonts w:ascii="Angsana New" w:hAnsi="Angsana New" w:hint="cs"/>
          <w:sz w:val="26"/>
          <w:szCs w:val="26"/>
          <w:cs/>
        </w:rPr>
        <w:t>ข)</w:t>
      </w:r>
      <w:r w:rsidRPr="00475A13">
        <w:rPr>
          <w:rFonts w:ascii="Angsana New" w:hAnsi="Angsana New" w:hint="cs"/>
          <w:sz w:val="26"/>
          <w:szCs w:val="26"/>
          <w:cs/>
        </w:rPr>
        <w:tab/>
      </w:r>
      <w:r w:rsidR="006D7426" w:rsidRPr="00475A13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475A13">
        <w:rPr>
          <w:rFonts w:ascii="Angsana New" w:hAnsi="Angsana New" w:hint="cs"/>
          <w:sz w:val="26"/>
          <w:szCs w:val="26"/>
          <w:cs/>
        </w:rPr>
        <w:t>สัญญาซื้อ</w:t>
      </w:r>
      <w:r w:rsidR="00964EBF" w:rsidRPr="00C87212">
        <w:rPr>
          <w:rFonts w:ascii="Angsana New" w:hAnsi="Angsana New" w:hint="cs"/>
          <w:sz w:val="26"/>
          <w:szCs w:val="26"/>
          <w:cs/>
        </w:rPr>
        <w:t>สินทรัพย์ถาวรจำนวนเงิน</w:t>
      </w:r>
      <w:r w:rsidR="009372E1" w:rsidRPr="00C87212">
        <w:rPr>
          <w:rFonts w:ascii="Angsana New" w:hAnsi="Angsana New" w:hint="cs"/>
          <w:sz w:val="26"/>
          <w:szCs w:val="26"/>
        </w:rPr>
        <w:t xml:space="preserve"> </w:t>
      </w:r>
      <w:r w:rsidR="00125B9D" w:rsidRPr="00C87212">
        <w:rPr>
          <w:rFonts w:ascii="Angsana New" w:hAnsi="Angsana New" w:hint="cs"/>
          <w:snapToGrid w:val="0"/>
          <w:sz w:val="26"/>
          <w:szCs w:val="26"/>
          <w:lang w:eastAsia="th-TH"/>
        </w:rPr>
        <w:t>6</w:t>
      </w:r>
      <w:r w:rsidR="00064B1C" w:rsidRPr="00C87212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C87212" w:rsidRPr="00C87212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CE3F92" w:rsidRPr="00C87212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="00C774BD" w:rsidRPr="00C87212">
        <w:rPr>
          <w:rFonts w:ascii="Angsana New" w:hAnsi="Angsana New" w:hint="cs"/>
          <w:sz w:val="26"/>
          <w:szCs w:val="26"/>
        </w:rPr>
        <w:t xml:space="preserve"> </w:t>
      </w:r>
      <w:r w:rsidRPr="00C87212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4614D2" w:rsidRPr="00C87212">
        <w:rPr>
          <w:rFonts w:ascii="Angsana New" w:hAnsi="Angsana New" w:hint="cs"/>
          <w:sz w:val="26"/>
          <w:szCs w:val="26"/>
          <w:cs/>
        </w:rPr>
        <w:t xml:space="preserve">และ </w:t>
      </w:r>
      <w:r w:rsidR="001601B3" w:rsidRPr="00C87212">
        <w:rPr>
          <w:rFonts w:ascii="Angsana New" w:hAnsi="Angsana New" w:hint="cs"/>
          <w:sz w:val="26"/>
          <w:szCs w:val="26"/>
        </w:rPr>
        <w:t>5.4</w:t>
      </w:r>
      <w:r w:rsidR="00C774BD" w:rsidRPr="00C87212">
        <w:rPr>
          <w:rFonts w:ascii="Angsana New" w:hAnsi="Angsana New" w:hint="cs"/>
          <w:sz w:val="26"/>
          <w:szCs w:val="26"/>
        </w:rPr>
        <w:t xml:space="preserve"> </w:t>
      </w:r>
      <w:r w:rsidR="00964EBF" w:rsidRPr="00C87212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C87212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C87212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04A8F0DB" w14:textId="63552EC9" w:rsidR="0033663B" w:rsidRPr="00BD74E7" w:rsidRDefault="0033663B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3A9A695D" w14:textId="23A7F273" w:rsidR="00493C4A" w:rsidRDefault="0033663B" w:rsidP="00086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ค</w:t>
      </w:r>
      <w:r w:rsidRPr="00475A13">
        <w:rPr>
          <w:rFonts w:ascii="Angsana New" w:hAnsi="Angsana New" w:hint="cs"/>
          <w:sz w:val="26"/>
          <w:szCs w:val="26"/>
        </w:rPr>
        <w:t>)</w:t>
      </w:r>
      <w:r w:rsidRPr="00475A13">
        <w:rPr>
          <w:rFonts w:ascii="Angsana New" w:hAnsi="Angsana New" w:hint="cs"/>
          <w:sz w:val="26"/>
          <w:szCs w:val="26"/>
        </w:rPr>
        <w:tab/>
      </w:r>
      <w:r w:rsidRPr="00475A13">
        <w:rPr>
          <w:rFonts w:ascii="Angsana New" w:hAnsi="Angsana New" w:hint="cs"/>
          <w:sz w:val="26"/>
          <w:szCs w:val="26"/>
          <w:cs/>
        </w:rPr>
        <w:t xml:space="preserve">ภาระผูกพันตามสัญญาเช่าเป็นระยะเวลา </w:t>
      </w:r>
      <w:r w:rsidRPr="00475A13">
        <w:rPr>
          <w:rFonts w:ascii="Angsana New" w:hAnsi="Angsana New" w:hint="cs"/>
          <w:sz w:val="26"/>
          <w:szCs w:val="26"/>
        </w:rPr>
        <w:t xml:space="preserve">1 </w:t>
      </w:r>
      <w:r w:rsidRPr="00475A13">
        <w:rPr>
          <w:rFonts w:ascii="Angsana New" w:hAnsi="Angsana New" w:hint="cs"/>
          <w:sz w:val="26"/>
          <w:szCs w:val="26"/>
          <w:cs/>
        </w:rPr>
        <w:t>ปี ซึ่งจำนวนเงินขั้นต่ำที่บริษัทต้องจ่ายในอนาคตทั้งสิ้นภายใต้สัญญาเช่าดำเนินงานที่</w:t>
      </w:r>
      <w:r w:rsidR="003608D7" w:rsidRPr="00475A13">
        <w:rPr>
          <w:rFonts w:ascii="Angsana New" w:hAnsi="Angsana New" w:hint="cs"/>
          <w:sz w:val="26"/>
          <w:szCs w:val="26"/>
        </w:rPr>
        <w:t xml:space="preserve">       </w:t>
      </w:r>
      <w:r w:rsidRPr="00475A13">
        <w:rPr>
          <w:rFonts w:ascii="Angsana New" w:hAnsi="Angsana New" w:hint="cs"/>
          <w:sz w:val="26"/>
          <w:szCs w:val="26"/>
          <w:cs/>
        </w:rPr>
        <w:t>บอกเลิกไม่ได้จำนวนเงิน</w:t>
      </w:r>
      <w:r w:rsidR="00CD658D" w:rsidRPr="00475A13">
        <w:rPr>
          <w:rFonts w:ascii="Angsana New" w:hAnsi="Angsana New" w:hint="cs"/>
          <w:sz w:val="26"/>
          <w:szCs w:val="26"/>
          <w:cs/>
        </w:rPr>
        <w:t>รวมปีละ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572B7B">
        <w:rPr>
          <w:rFonts w:ascii="Angsana New" w:hAnsi="Angsana New" w:hint="cs"/>
          <w:sz w:val="26"/>
          <w:szCs w:val="26"/>
        </w:rPr>
        <w:t>0.</w:t>
      </w:r>
      <w:r w:rsidR="00BE53C1">
        <w:rPr>
          <w:rFonts w:ascii="Angsana New" w:hAnsi="Angsana New"/>
          <w:sz w:val="26"/>
          <w:szCs w:val="26"/>
        </w:rPr>
        <w:t>0</w:t>
      </w:r>
      <w:r w:rsidR="00ED389D">
        <w:rPr>
          <w:rFonts w:ascii="Angsana New" w:hAnsi="Angsana New"/>
          <w:sz w:val="26"/>
          <w:szCs w:val="26"/>
        </w:rPr>
        <w:t>3</w:t>
      </w:r>
      <w:r w:rsidR="008119B3">
        <w:rPr>
          <w:rFonts w:ascii="Angsana New" w:hAnsi="Angsana New"/>
          <w:sz w:val="26"/>
          <w:szCs w:val="26"/>
        </w:rPr>
        <w:t xml:space="preserve"> </w:t>
      </w:r>
      <w:r w:rsidR="008119B3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8119B3">
        <w:rPr>
          <w:rFonts w:ascii="Angsana New" w:hAnsi="Angsana New"/>
          <w:sz w:val="26"/>
          <w:szCs w:val="26"/>
        </w:rPr>
        <w:t>0.1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ล้านบาท</w:t>
      </w:r>
      <w:r w:rsidR="008119B3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006F6614" w14:textId="5E0338AF" w:rsidR="00BD74E7" w:rsidRPr="00BD74E7" w:rsidRDefault="0033663B" w:rsidP="00E61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</w:rPr>
        <w:t xml:space="preserve"> </w:t>
      </w:r>
      <w:bookmarkEnd w:id="8"/>
    </w:p>
    <w:p w14:paraId="7909B285" w14:textId="23FE173C" w:rsidR="002A0113" w:rsidRPr="00BD74E7" w:rsidRDefault="004E1F85" w:rsidP="00BD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1E7B3F">
        <w:rPr>
          <w:rFonts w:ascii="Angsana New" w:hAnsi="Angsana New"/>
          <w:b/>
          <w:bCs/>
          <w:sz w:val="26"/>
          <w:szCs w:val="26"/>
        </w:rPr>
        <w:t>0</w:t>
      </w:r>
      <w:r w:rsidR="002A0113" w:rsidRPr="00BD74E7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BD74E7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BD74E7" w:rsidRDefault="000D7C4D" w:rsidP="00BD74E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16EFB184" w:rsidR="00907883" w:rsidRPr="00BD74E7" w:rsidRDefault="00783E68" w:rsidP="00BD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BD74E7">
        <w:rPr>
          <w:rFonts w:ascii="Angsana New" w:hAnsi="Angsana New" w:hint="cs"/>
          <w:sz w:val="26"/>
          <w:szCs w:val="26"/>
          <w:cs/>
        </w:rPr>
        <w:t>คณะ</w:t>
      </w:r>
      <w:r w:rsidR="002A0113" w:rsidRPr="00BD74E7">
        <w:rPr>
          <w:rFonts w:ascii="Angsana New" w:hAnsi="Angsana New" w:hint="cs"/>
          <w:sz w:val="26"/>
          <w:szCs w:val="26"/>
          <w:cs/>
        </w:rPr>
        <w:t>กรรมการของบริษัทได้อนุมัติให้ออกงบการเงิน</w:t>
      </w:r>
      <w:r w:rsidR="00CD658D" w:rsidRPr="00BD74E7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BD74E7">
        <w:rPr>
          <w:rFonts w:ascii="Angsana New" w:hAnsi="Angsana New" w:hint="cs"/>
          <w:sz w:val="26"/>
          <w:szCs w:val="26"/>
          <w:cs/>
        </w:rPr>
        <w:t>นี้</w:t>
      </w:r>
      <w:r w:rsidR="00E92B49" w:rsidRPr="00BD74E7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BD74E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BD74E7">
        <w:rPr>
          <w:rFonts w:ascii="Angsana New" w:hAnsi="Angsana New" w:hint="cs"/>
          <w:sz w:val="26"/>
          <w:szCs w:val="26"/>
        </w:rPr>
        <w:t xml:space="preserve"> </w:t>
      </w:r>
      <w:r w:rsidR="00493C4A">
        <w:rPr>
          <w:rFonts w:ascii="Angsana New" w:hAnsi="Angsana New"/>
          <w:sz w:val="26"/>
          <w:szCs w:val="26"/>
        </w:rPr>
        <w:t>9</w:t>
      </w:r>
      <w:r w:rsidR="00CE3F92" w:rsidRPr="00BD74E7">
        <w:rPr>
          <w:rFonts w:ascii="Angsana New" w:hAnsi="Angsana New" w:hint="cs"/>
          <w:sz w:val="26"/>
          <w:szCs w:val="26"/>
        </w:rPr>
        <w:t xml:space="preserve"> </w:t>
      </w:r>
      <w:r w:rsidR="00493C4A">
        <w:rPr>
          <w:rFonts w:ascii="Angsana New" w:hAnsi="Angsana New" w:hint="cs"/>
          <w:sz w:val="26"/>
          <w:szCs w:val="26"/>
          <w:cs/>
        </w:rPr>
        <w:t>สิงหาคม</w:t>
      </w:r>
      <w:r w:rsidR="001601B3" w:rsidRPr="00BD74E7">
        <w:rPr>
          <w:rFonts w:ascii="Angsana New" w:hAnsi="Angsana New" w:hint="cs"/>
          <w:sz w:val="26"/>
          <w:szCs w:val="26"/>
          <w:cs/>
        </w:rPr>
        <w:t xml:space="preserve"> </w:t>
      </w:r>
      <w:r w:rsidR="00C62D26" w:rsidRPr="00BD74E7">
        <w:rPr>
          <w:rFonts w:ascii="Angsana New" w:hAnsi="Angsana New" w:hint="cs"/>
          <w:sz w:val="26"/>
          <w:szCs w:val="26"/>
        </w:rPr>
        <w:t>256</w:t>
      </w:r>
      <w:r w:rsidR="001601B3" w:rsidRPr="00BD74E7">
        <w:rPr>
          <w:rFonts w:ascii="Angsana New" w:hAnsi="Angsana New" w:hint="cs"/>
          <w:sz w:val="26"/>
          <w:szCs w:val="26"/>
        </w:rPr>
        <w:t>5</w:t>
      </w:r>
    </w:p>
    <w:sectPr w:rsidR="00907883" w:rsidRPr="00BD74E7" w:rsidSect="00A26E9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1900E" w14:textId="77777777" w:rsidR="00635748" w:rsidRDefault="00635748">
      <w:r>
        <w:separator/>
      </w:r>
    </w:p>
  </w:endnote>
  <w:endnote w:type="continuationSeparator" w:id="0">
    <w:p w14:paraId="437ED8B1" w14:textId="77777777" w:rsidR="00635748" w:rsidRDefault="0063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B651F" w14:textId="77777777" w:rsidR="00635748" w:rsidRDefault="00635748">
      <w:r>
        <w:separator/>
      </w:r>
    </w:p>
  </w:footnote>
  <w:footnote w:type="continuationSeparator" w:id="0">
    <w:p w14:paraId="3CCC430D" w14:textId="77777777" w:rsidR="00635748" w:rsidRDefault="00635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74F6A5A1" w14:textId="31A22D71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 w:rsidR="000F7DBA">
      <w:rPr>
        <w:rFonts w:ascii="Angsana New" w:hAnsi="Angsana New"/>
        <w:b/>
        <w:bCs/>
        <w:sz w:val="26"/>
        <w:szCs w:val="26"/>
      </w:rPr>
      <w:t>0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0F7DBA">
      <w:rPr>
        <w:rFonts w:ascii="Angsana New" w:hAnsi="Angsana New" w:hint="cs"/>
        <w:b/>
        <w:bCs/>
        <w:sz w:val="26"/>
        <w:szCs w:val="26"/>
        <w:cs/>
      </w:rPr>
      <w:t>มิถุนายน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B17A6E">
      <w:rPr>
        <w:rFonts w:ascii="Angsana New" w:hAnsi="Angsana New"/>
        <w:b/>
        <w:bCs/>
        <w:sz w:val="26"/>
        <w:szCs w:val="26"/>
      </w:rPr>
      <w:t>5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353D118B" w14:textId="77777777" w:rsidR="00202EA8" w:rsidRPr="004B7601" w:rsidRDefault="00202EA8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0E609690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 w:rsidR="00BD7498">
      <w:rPr>
        <w:rFonts w:ascii="Angsana New" w:hAnsi="Angsana New"/>
        <w:b/>
        <w:bCs/>
        <w:sz w:val="26"/>
        <w:szCs w:val="26"/>
      </w:rPr>
      <w:t>0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BD7498">
      <w:rPr>
        <w:rFonts w:ascii="Angsana New" w:hAnsi="Angsana New" w:hint="cs"/>
        <w:b/>
        <w:bCs/>
        <w:sz w:val="26"/>
        <w:szCs w:val="26"/>
        <w:cs/>
      </w:rPr>
      <w:t>มิถุนายน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89628E">
      <w:rPr>
        <w:rFonts w:ascii="Angsana New" w:hAnsi="Angsana New"/>
        <w:b/>
        <w:bCs/>
        <w:sz w:val="26"/>
        <w:szCs w:val="26"/>
      </w:rPr>
      <w:t>5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4"/>
  </w:num>
  <w:num w:numId="12" w16cid:durableId="1398167377">
    <w:abstractNumId w:val="11"/>
  </w:num>
  <w:num w:numId="13" w16cid:durableId="2008360183">
    <w:abstractNumId w:val="16"/>
  </w:num>
  <w:num w:numId="14" w16cid:durableId="818308976">
    <w:abstractNumId w:val="13"/>
  </w:num>
  <w:num w:numId="15" w16cid:durableId="576478031">
    <w:abstractNumId w:val="15"/>
  </w:num>
  <w:num w:numId="16" w16cid:durableId="281496278">
    <w:abstractNumId w:val="10"/>
  </w:num>
  <w:num w:numId="17" w16cid:durableId="758675843">
    <w:abstractNumId w:val="17"/>
  </w:num>
  <w:num w:numId="18" w16cid:durableId="146172579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61E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614"/>
    <w:rsid w:val="00025662"/>
    <w:rsid w:val="00025BAE"/>
    <w:rsid w:val="00026261"/>
    <w:rsid w:val="0002626B"/>
    <w:rsid w:val="0002676D"/>
    <w:rsid w:val="00026958"/>
    <w:rsid w:val="000276DC"/>
    <w:rsid w:val="00027917"/>
    <w:rsid w:val="0003051F"/>
    <w:rsid w:val="00030CFE"/>
    <w:rsid w:val="00031180"/>
    <w:rsid w:val="0003156E"/>
    <w:rsid w:val="0003165E"/>
    <w:rsid w:val="00032224"/>
    <w:rsid w:val="000322E3"/>
    <w:rsid w:val="00032D74"/>
    <w:rsid w:val="00033028"/>
    <w:rsid w:val="00033658"/>
    <w:rsid w:val="00033756"/>
    <w:rsid w:val="00033A12"/>
    <w:rsid w:val="00033A3E"/>
    <w:rsid w:val="00033D6C"/>
    <w:rsid w:val="00033EB0"/>
    <w:rsid w:val="000341DC"/>
    <w:rsid w:val="000343E6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7E"/>
    <w:rsid w:val="00037780"/>
    <w:rsid w:val="000378F1"/>
    <w:rsid w:val="00037EC7"/>
    <w:rsid w:val="0004024F"/>
    <w:rsid w:val="000403EE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3424"/>
    <w:rsid w:val="000447BE"/>
    <w:rsid w:val="00044BA6"/>
    <w:rsid w:val="000450D4"/>
    <w:rsid w:val="000454AA"/>
    <w:rsid w:val="00045D76"/>
    <w:rsid w:val="00046421"/>
    <w:rsid w:val="00047203"/>
    <w:rsid w:val="00047BB4"/>
    <w:rsid w:val="00047F91"/>
    <w:rsid w:val="000512FF"/>
    <w:rsid w:val="000518AE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6031C"/>
    <w:rsid w:val="000606B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E19"/>
    <w:rsid w:val="0006748A"/>
    <w:rsid w:val="00067CFF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FAE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6F67"/>
    <w:rsid w:val="0009718C"/>
    <w:rsid w:val="00097C3D"/>
    <w:rsid w:val="000A053D"/>
    <w:rsid w:val="000A0B28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67E2"/>
    <w:rsid w:val="000A7101"/>
    <w:rsid w:val="000A728B"/>
    <w:rsid w:val="000A798E"/>
    <w:rsid w:val="000A7B36"/>
    <w:rsid w:val="000A7B50"/>
    <w:rsid w:val="000A7B84"/>
    <w:rsid w:val="000A7C09"/>
    <w:rsid w:val="000A7E46"/>
    <w:rsid w:val="000A7F2C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7430"/>
    <w:rsid w:val="000B7868"/>
    <w:rsid w:val="000B7D89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51F9"/>
    <w:rsid w:val="000C536B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1113"/>
    <w:rsid w:val="000D1379"/>
    <w:rsid w:val="000D1403"/>
    <w:rsid w:val="000D1856"/>
    <w:rsid w:val="000D20AF"/>
    <w:rsid w:val="000D2636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8C4"/>
    <w:rsid w:val="000F1928"/>
    <w:rsid w:val="000F1E57"/>
    <w:rsid w:val="000F1F44"/>
    <w:rsid w:val="000F2304"/>
    <w:rsid w:val="000F29FB"/>
    <w:rsid w:val="000F3954"/>
    <w:rsid w:val="000F40B9"/>
    <w:rsid w:val="000F4344"/>
    <w:rsid w:val="000F4985"/>
    <w:rsid w:val="000F4D16"/>
    <w:rsid w:val="000F4E16"/>
    <w:rsid w:val="000F4F77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3F92"/>
    <w:rsid w:val="00104221"/>
    <w:rsid w:val="001044CC"/>
    <w:rsid w:val="00104515"/>
    <w:rsid w:val="00104BF7"/>
    <w:rsid w:val="00104EA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33E"/>
    <w:rsid w:val="00112751"/>
    <w:rsid w:val="00112B5C"/>
    <w:rsid w:val="00112C70"/>
    <w:rsid w:val="00112D9A"/>
    <w:rsid w:val="00112E08"/>
    <w:rsid w:val="001131C4"/>
    <w:rsid w:val="00113225"/>
    <w:rsid w:val="00113243"/>
    <w:rsid w:val="00113C1A"/>
    <w:rsid w:val="00113C5D"/>
    <w:rsid w:val="001142EB"/>
    <w:rsid w:val="001149F1"/>
    <w:rsid w:val="00114BA6"/>
    <w:rsid w:val="00114F19"/>
    <w:rsid w:val="001154BE"/>
    <w:rsid w:val="0011560B"/>
    <w:rsid w:val="00115C71"/>
    <w:rsid w:val="00115EAC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11A8"/>
    <w:rsid w:val="00141338"/>
    <w:rsid w:val="00141617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5"/>
    <w:rsid w:val="0014593C"/>
    <w:rsid w:val="00145D46"/>
    <w:rsid w:val="00146590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456D"/>
    <w:rsid w:val="001546E0"/>
    <w:rsid w:val="001557CE"/>
    <w:rsid w:val="001562C8"/>
    <w:rsid w:val="001566C5"/>
    <w:rsid w:val="00156C6C"/>
    <w:rsid w:val="001571E2"/>
    <w:rsid w:val="001576EB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AFE"/>
    <w:rsid w:val="00173BD6"/>
    <w:rsid w:val="001748C9"/>
    <w:rsid w:val="001750D2"/>
    <w:rsid w:val="001756B1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7F3"/>
    <w:rsid w:val="00183FA6"/>
    <w:rsid w:val="00184277"/>
    <w:rsid w:val="00184298"/>
    <w:rsid w:val="00184FE2"/>
    <w:rsid w:val="001850A7"/>
    <w:rsid w:val="0018554B"/>
    <w:rsid w:val="00186357"/>
    <w:rsid w:val="00186596"/>
    <w:rsid w:val="001879E2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9A4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180"/>
    <w:rsid w:val="001B0226"/>
    <w:rsid w:val="001B03AA"/>
    <w:rsid w:val="001B065E"/>
    <w:rsid w:val="001B0671"/>
    <w:rsid w:val="001B09DE"/>
    <w:rsid w:val="001B09E9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6116"/>
    <w:rsid w:val="001B6232"/>
    <w:rsid w:val="001B63DD"/>
    <w:rsid w:val="001B6568"/>
    <w:rsid w:val="001B66EB"/>
    <w:rsid w:val="001B6F50"/>
    <w:rsid w:val="001C0117"/>
    <w:rsid w:val="001C0282"/>
    <w:rsid w:val="001C0A64"/>
    <w:rsid w:val="001C1711"/>
    <w:rsid w:val="001C1D0A"/>
    <w:rsid w:val="001C20E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DE1"/>
    <w:rsid w:val="001C4FC5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76F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40F"/>
    <w:rsid w:val="001E7A06"/>
    <w:rsid w:val="001E7B3F"/>
    <w:rsid w:val="001F00AD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F62"/>
    <w:rsid w:val="001F530D"/>
    <w:rsid w:val="001F5386"/>
    <w:rsid w:val="001F589C"/>
    <w:rsid w:val="001F5BC4"/>
    <w:rsid w:val="001F5D1F"/>
    <w:rsid w:val="001F602D"/>
    <w:rsid w:val="001F656C"/>
    <w:rsid w:val="001F665B"/>
    <w:rsid w:val="001F6EF9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4016"/>
    <w:rsid w:val="00204253"/>
    <w:rsid w:val="00204315"/>
    <w:rsid w:val="002055D1"/>
    <w:rsid w:val="0020594E"/>
    <w:rsid w:val="00205F57"/>
    <w:rsid w:val="002060C5"/>
    <w:rsid w:val="0020613C"/>
    <w:rsid w:val="002073E4"/>
    <w:rsid w:val="002075F4"/>
    <w:rsid w:val="00207725"/>
    <w:rsid w:val="002079D4"/>
    <w:rsid w:val="00207E80"/>
    <w:rsid w:val="00210107"/>
    <w:rsid w:val="00210BB0"/>
    <w:rsid w:val="00210BF1"/>
    <w:rsid w:val="00210C9B"/>
    <w:rsid w:val="0021124A"/>
    <w:rsid w:val="00211628"/>
    <w:rsid w:val="00211CFF"/>
    <w:rsid w:val="00212460"/>
    <w:rsid w:val="002125AE"/>
    <w:rsid w:val="00212726"/>
    <w:rsid w:val="00213C48"/>
    <w:rsid w:val="00213DB8"/>
    <w:rsid w:val="00213DF1"/>
    <w:rsid w:val="00213E2B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85"/>
    <w:rsid w:val="00217BA0"/>
    <w:rsid w:val="0022039C"/>
    <w:rsid w:val="0022079C"/>
    <w:rsid w:val="0022090D"/>
    <w:rsid w:val="00220B19"/>
    <w:rsid w:val="00220DB4"/>
    <w:rsid w:val="00221C42"/>
    <w:rsid w:val="00221E1B"/>
    <w:rsid w:val="00221F8C"/>
    <w:rsid w:val="00222F4A"/>
    <w:rsid w:val="002231D3"/>
    <w:rsid w:val="00223BB2"/>
    <w:rsid w:val="00223F0D"/>
    <w:rsid w:val="00224120"/>
    <w:rsid w:val="00224272"/>
    <w:rsid w:val="00225727"/>
    <w:rsid w:val="00225F14"/>
    <w:rsid w:val="0022605D"/>
    <w:rsid w:val="00226176"/>
    <w:rsid w:val="00226BC8"/>
    <w:rsid w:val="00226DE9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DC7"/>
    <w:rsid w:val="00240826"/>
    <w:rsid w:val="00241DE2"/>
    <w:rsid w:val="0024208B"/>
    <w:rsid w:val="002421C8"/>
    <w:rsid w:val="002424C4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B3"/>
    <w:rsid w:val="002534B3"/>
    <w:rsid w:val="00253594"/>
    <w:rsid w:val="00253BD3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DAC"/>
    <w:rsid w:val="00263E09"/>
    <w:rsid w:val="002645BA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247"/>
    <w:rsid w:val="00271576"/>
    <w:rsid w:val="00271620"/>
    <w:rsid w:val="00271972"/>
    <w:rsid w:val="00271D69"/>
    <w:rsid w:val="00271E21"/>
    <w:rsid w:val="00272709"/>
    <w:rsid w:val="00272A16"/>
    <w:rsid w:val="00272CC1"/>
    <w:rsid w:val="00273164"/>
    <w:rsid w:val="002731CB"/>
    <w:rsid w:val="00273A07"/>
    <w:rsid w:val="00273AD9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707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CF"/>
    <w:rsid w:val="0029043D"/>
    <w:rsid w:val="00290CB7"/>
    <w:rsid w:val="00290DBF"/>
    <w:rsid w:val="002910F8"/>
    <w:rsid w:val="00291809"/>
    <w:rsid w:val="00291905"/>
    <w:rsid w:val="0029248E"/>
    <w:rsid w:val="0029341F"/>
    <w:rsid w:val="00293D23"/>
    <w:rsid w:val="002941B2"/>
    <w:rsid w:val="00294337"/>
    <w:rsid w:val="002943E2"/>
    <w:rsid w:val="0029481C"/>
    <w:rsid w:val="00294A33"/>
    <w:rsid w:val="00294F1A"/>
    <w:rsid w:val="00295F8E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2782"/>
    <w:rsid w:val="002A2F36"/>
    <w:rsid w:val="002A34A8"/>
    <w:rsid w:val="002A40B7"/>
    <w:rsid w:val="002A4207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047"/>
    <w:rsid w:val="002C11FA"/>
    <w:rsid w:val="002C12B3"/>
    <w:rsid w:val="002C1466"/>
    <w:rsid w:val="002C1F29"/>
    <w:rsid w:val="002C22FC"/>
    <w:rsid w:val="002C2726"/>
    <w:rsid w:val="002C291D"/>
    <w:rsid w:val="002C30DF"/>
    <w:rsid w:val="002C3120"/>
    <w:rsid w:val="002C34C2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D021D"/>
    <w:rsid w:val="002D0479"/>
    <w:rsid w:val="002D04DA"/>
    <w:rsid w:val="002D0D64"/>
    <w:rsid w:val="002D0D95"/>
    <w:rsid w:val="002D113F"/>
    <w:rsid w:val="002D15DC"/>
    <w:rsid w:val="002D1F67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754"/>
    <w:rsid w:val="002E19BF"/>
    <w:rsid w:val="002E21BD"/>
    <w:rsid w:val="002E37D8"/>
    <w:rsid w:val="002E3E07"/>
    <w:rsid w:val="002E3EA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654F"/>
    <w:rsid w:val="002E69A4"/>
    <w:rsid w:val="002E6D4B"/>
    <w:rsid w:val="002E6D6A"/>
    <w:rsid w:val="002E77F0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857"/>
    <w:rsid w:val="003013D7"/>
    <w:rsid w:val="00301457"/>
    <w:rsid w:val="0030148E"/>
    <w:rsid w:val="00301BE2"/>
    <w:rsid w:val="00301EA1"/>
    <w:rsid w:val="003027E5"/>
    <w:rsid w:val="00302E85"/>
    <w:rsid w:val="003031A3"/>
    <w:rsid w:val="003035AF"/>
    <w:rsid w:val="00303DD0"/>
    <w:rsid w:val="003042FD"/>
    <w:rsid w:val="00304751"/>
    <w:rsid w:val="0030483C"/>
    <w:rsid w:val="00304A45"/>
    <w:rsid w:val="0030551E"/>
    <w:rsid w:val="00305C17"/>
    <w:rsid w:val="00305C8C"/>
    <w:rsid w:val="003060C9"/>
    <w:rsid w:val="00306661"/>
    <w:rsid w:val="00306A46"/>
    <w:rsid w:val="00307634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760"/>
    <w:rsid w:val="00313E03"/>
    <w:rsid w:val="00314208"/>
    <w:rsid w:val="003143A5"/>
    <w:rsid w:val="0031450B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BF1"/>
    <w:rsid w:val="00325D2F"/>
    <w:rsid w:val="00326338"/>
    <w:rsid w:val="003265D0"/>
    <w:rsid w:val="00326C1C"/>
    <w:rsid w:val="003270DE"/>
    <w:rsid w:val="00327FFD"/>
    <w:rsid w:val="003306B8"/>
    <w:rsid w:val="0033097F"/>
    <w:rsid w:val="00330A29"/>
    <w:rsid w:val="00331060"/>
    <w:rsid w:val="003311C9"/>
    <w:rsid w:val="00331401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A9A"/>
    <w:rsid w:val="00337D07"/>
    <w:rsid w:val="00337D7B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C67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52"/>
    <w:rsid w:val="00354921"/>
    <w:rsid w:val="00354BFF"/>
    <w:rsid w:val="00355416"/>
    <w:rsid w:val="00355795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4D"/>
    <w:rsid w:val="00396CD8"/>
    <w:rsid w:val="00397F0A"/>
    <w:rsid w:val="003A0349"/>
    <w:rsid w:val="003A08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903"/>
    <w:rsid w:val="003A4D51"/>
    <w:rsid w:val="003A56B6"/>
    <w:rsid w:val="003A581C"/>
    <w:rsid w:val="003A5B53"/>
    <w:rsid w:val="003A6334"/>
    <w:rsid w:val="003A68D5"/>
    <w:rsid w:val="003A6AF8"/>
    <w:rsid w:val="003A7428"/>
    <w:rsid w:val="003A7F1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7678"/>
    <w:rsid w:val="003B791A"/>
    <w:rsid w:val="003B799C"/>
    <w:rsid w:val="003B7AC8"/>
    <w:rsid w:val="003C0102"/>
    <w:rsid w:val="003C0804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A62"/>
    <w:rsid w:val="003C4E34"/>
    <w:rsid w:val="003C502A"/>
    <w:rsid w:val="003C6444"/>
    <w:rsid w:val="003C7090"/>
    <w:rsid w:val="003C7384"/>
    <w:rsid w:val="003C790D"/>
    <w:rsid w:val="003C7DB6"/>
    <w:rsid w:val="003C7DE2"/>
    <w:rsid w:val="003D09AE"/>
    <w:rsid w:val="003D0DD2"/>
    <w:rsid w:val="003D1BF1"/>
    <w:rsid w:val="003D1C0D"/>
    <w:rsid w:val="003D21B0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C33"/>
    <w:rsid w:val="003E6CC4"/>
    <w:rsid w:val="003E7AC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31D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6AFF"/>
    <w:rsid w:val="003F73F0"/>
    <w:rsid w:val="003F744E"/>
    <w:rsid w:val="00400184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16A9"/>
    <w:rsid w:val="00412D9B"/>
    <w:rsid w:val="00413629"/>
    <w:rsid w:val="00413709"/>
    <w:rsid w:val="00413EF9"/>
    <w:rsid w:val="00414228"/>
    <w:rsid w:val="00414242"/>
    <w:rsid w:val="00414958"/>
    <w:rsid w:val="00415937"/>
    <w:rsid w:val="00415B79"/>
    <w:rsid w:val="004162DB"/>
    <w:rsid w:val="004167F6"/>
    <w:rsid w:val="0041686F"/>
    <w:rsid w:val="00416CC9"/>
    <w:rsid w:val="00416EF7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5737"/>
    <w:rsid w:val="00425DE5"/>
    <w:rsid w:val="00426671"/>
    <w:rsid w:val="004268A9"/>
    <w:rsid w:val="00426B4D"/>
    <w:rsid w:val="00426BB9"/>
    <w:rsid w:val="00430293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521"/>
    <w:rsid w:val="004467B5"/>
    <w:rsid w:val="00446AC1"/>
    <w:rsid w:val="00446CDE"/>
    <w:rsid w:val="00447077"/>
    <w:rsid w:val="004472E9"/>
    <w:rsid w:val="004477C1"/>
    <w:rsid w:val="004478D0"/>
    <w:rsid w:val="00447B32"/>
    <w:rsid w:val="00447CCA"/>
    <w:rsid w:val="00450B33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4D0"/>
    <w:rsid w:val="0046616E"/>
    <w:rsid w:val="00466586"/>
    <w:rsid w:val="00466EE1"/>
    <w:rsid w:val="004673E6"/>
    <w:rsid w:val="00467567"/>
    <w:rsid w:val="004678B8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784"/>
    <w:rsid w:val="004778D3"/>
    <w:rsid w:val="00480874"/>
    <w:rsid w:val="00480D0D"/>
    <w:rsid w:val="00480FE2"/>
    <w:rsid w:val="00481326"/>
    <w:rsid w:val="00481F58"/>
    <w:rsid w:val="00481F9E"/>
    <w:rsid w:val="00482227"/>
    <w:rsid w:val="00482946"/>
    <w:rsid w:val="004831B2"/>
    <w:rsid w:val="0048393F"/>
    <w:rsid w:val="00483950"/>
    <w:rsid w:val="00483981"/>
    <w:rsid w:val="00483FC9"/>
    <w:rsid w:val="0048405F"/>
    <w:rsid w:val="0048411F"/>
    <w:rsid w:val="004843D4"/>
    <w:rsid w:val="004844E5"/>
    <w:rsid w:val="004845B2"/>
    <w:rsid w:val="004852B3"/>
    <w:rsid w:val="00485794"/>
    <w:rsid w:val="00485E89"/>
    <w:rsid w:val="0048600F"/>
    <w:rsid w:val="00486896"/>
    <w:rsid w:val="004869B3"/>
    <w:rsid w:val="00487626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52F"/>
    <w:rsid w:val="004977FE"/>
    <w:rsid w:val="004A00DC"/>
    <w:rsid w:val="004A0526"/>
    <w:rsid w:val="004A0BE2"/>
    <w:rsid w:val="004A0D82"/>
    <w:rsid w:val="004A107C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E9D"/>
    <w:rsid w:val="004A7070"/>
    <w:rsid w:val="004B07BF"/>
    <w:rsid w:val="004B0DE0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4E7"/>
    <w:rsid w:val="004B68E7"/>
    <w:rsid w:val="004B6D3D"/>
    <w:rsid w:val="004B7601"/>
    <w:rsid w:val="004B7C08"/>
    <w:rsid w:val="004C01B8"/>
    <w:rsid w:val="004C050E"/>
    <w:rsid w:val="004C0B6F"/>
    <w:rsid w:val="004C1470"/>
    <w:rsid w:val="004C158D"/>
    <w:rsid w:val="004C1F0B"/>
    <w:rsid w:val="004C26FC"/>
    <w:rsid w:val="004C2A30"/>
    <w:rsid w:val="004C2C48"/>
    <w:rsid w:val="004C2FB0"/>
    <w:rsid w:val="004C35D3"/>
    <w:rsid w:val="004C3D6C"/>
    <w:rsid w:val="004C4250"/>
    <w:rsid w:val="004C42B4"/>
    <w:rsid w:val="004C4A8C"/>
    <w:rsid w:val="004C4BE7"/>
    <w:rsid w:val="004C523D"/>
    <w:rsid w:val="004C57B2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AC3"/>
    <w:rsid w:val="004D7D4A"/>
    <w:rsid w:val="004E012D"/>
    <w:rsid w:val="004E01B4"/>
    <w:rsid w:val="004E08FC"/>
    <w:rsid w:val="004E176F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98E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E7A19"/>
    <w:rsid w:val="004E7AD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C8F"/>
    <w:rsid w:val="004F30F2"/>
    <w:rsid w:val="004F315E"/>
    <w:rsid w:val="004F3495"/>
    <w:rsid w:val="004F3569"/>
    <w:rsid w:val="004F3E6E"/>
    <w:rsid w:val="004F3EA4"/>
    <w:rsid w:val="004F40C1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DA2"/>
    <w:rsid w:val="004F6E6B"/>
    <w:rsid w:val="004F6EAD"/>
    <w:rsid w:val="0050028D"/>
    <w:rsid w:val="005002A2"/>
    <w:rsid w:val="005007CA"/>
    <w:rsid w:val="0050091C"/>
    <w:rsid w:val="00500FB6"/>
    <w:rsid w:val="00502914"/>
    <w:rsid w:val="00502B55"/>
    <w:rsid w:val="00502D77"/>
    <w:rsid w:val="00503336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E5C"/>
    <w:rsid w:val="00512C1D"/>
    <w:rsid w:val="00512DEC"/>
    <w:rsid w:val="005134A0"/>
    <w:rsid w:val="005140A4"/>
    <w:rsid w:val="0051444B"/>
    <w:rsid w:val="005144D5"/>
    <w:rsid w:val="00514B2B"/>
    <w:rsid w:val="00515BEF"/>
    <w:rsid w:val="00515E8D"/>
    <w:rsid w:val="005166E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E41"/>
    <w:rsid w:val="0052228A"/>
    <w:rsid w:val="005236E9"/>
    <w:rsid w:val="005237C9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541F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4BC8"/>
    <w:rsid w:val="00545A99"/>
    <w:rsid w:val="00545CE3"/>
    <w:rsid w:val="00545F41"/>
    <w:rsid w:val="005461E9"/>
    <w:rsid w:val="0054622D"/>
    <w:rsid w:val="00546459"/>
    <w:rsid w:val="00546B66"/>
    <w:rsid w:val="005473F6"/>
    <w:rsid w:val="0054787F"/>
    <w:rsid w:val="00547B75"/>
    <w:rsid w:val="00547F30"/>
    <w:rsid w:val="00550119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4A13"/>
    <w:rsid w:val="005550B6"/>
    <w:rsid w:val="005554F4"/>
    <w:rsid w:val="0055590A"/>
    <w:rsid w:val="00555B9F"/>
    <w:rsid w:val="00556071"/>
    <w:rsid w:val="0055776F"/>
    <w:rsid w:val="00557955"/>
    <w:rsid w:val="00557A00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FF8"/>
    <w:rsid w:val="005830EA"/>
    <w:rsid w:val="0058350F"/>
    <w:rsid w:val="00583A94"/>
    <w:rsid w:val="0058459E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1532"/>
    <w:rsid w:val="00591E24"/>
    <w:rsid w:val="0059202C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5038"/>
    <w:rsid w:val="00595196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3459"/>
    <w:rsid w:val="005A353C"/>
    <w:rsid w:val="005A3840"/>
    <w:rsid w:val="005A3924"/>
    <w:rsid w:val="005A41C0"/>
    <w:rsid w:val="005A42C7"/>
    <w:rsid w:val="005A437A"/>
    <w:rsid w:val="005A4C57"/>
    <w:rsid w:val="005A5847"/>
    <w:rsid w:val="005A58FB"/>
    <w:rsid w:val="005A5E17"/>
    <w:rsid w:val="005A6C15"/>
    <w:rsid w:val="005A7034"/>
    <w:rsid w:val="005A739C"/>
    <w:rsid w:val="005A7C4C"/>
    <w:rsid w:val="005A7CA1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766"/>
    <w:rsid w:val="005B28CA"/>
    <w:rsid w:val="005B347D"/>
    <w:rsid w:val="005B3D38"/>
    <w:rsid w:val="005B3EDF"/>
    <w:rsid w:val="005B3FFA"/>
    <w:rsid w:val="005B4768"/>
    <w:rsid w:val="005B4E8B"/>
    <w:rsid w:val="005B4FBA"/>
    <w:rsid w:val="005B503D"/>
    <w:rsid w:val="005B549E"/>
    <w:rsid w:val="005B5A69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3E05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B43"/>
    <w:rsid w:val="005C6B88"/>
    <w:rsid w:val="005C6FED"/>
    <w:rsid w:val="005C71DB"/>
    <w:rsid w:val="005C76D0"/>
    <w:rsid w:val="005D03EF"/>
    <w:rsid w:val="005D0816"/>
    <w:rsid w:val="005D148D"/>
    <w:rsid w:val="005D1594"/>
    <w:rsid w:val="005D1671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E48"/>
    <w:rsid w:val="005E06BF"/>
    <w:rsid w:val="005E0ACE"/>
    <w:rsid w:val="005E1283"/>
    <w:rsid w:val="005E1B7B"/>
    <w:rsid w:val="005E22B1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07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48D1"/>
    <w:rsid w:val="0060500C"/>
    <w:rsid w:val="00605526"/>
    <w:rsid w:val="006055B1"/>
    <w:rsid w:val="006059A4"/>
    <w:rsid w:val="006059EE"/>
    <w:rsid w:val="00605A6D"/>
    <w:rsid w:val="00606001"/>
    <w:rsid w:val="00606036"/>
    <w:rsid w:val="0060634D"/>
    <w:rsid w:val="006065C8"/>
    <w:rsid w:val="00606669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7024"/>
    <w:rsid w:val="00617287"/>
    <w:rsid w:val="006176D5"/>
    <w:rsid w:val="006179C8"/>
    <w:rsid w:val="00617A6E"/>
    <w:rsid w:val="00617ED6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E0D"/>
    <w:rsid w:val="00624F0D"/>
    <w:rsid w:val="006257C5"/>
    <w:rsid w:val="0062585E"/>
    <w:rsid w:val="00626351"/>
    <w:rsid w:val="00626D80"/>
    <w:rsid w:val="0062773A"/>
    <w:rsid w:val="00627839"/>
    <w:rsid w:val="00627ADF"/>
    <w:rsid w:val="00627CB7"/>
    <w:rsid w:val="00627D91"/>
    <w:rsid w:val="006301EF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34"/>
    <w:rsid w:val="006366DD"/>
    <w:rsid w:val="00636B8E"/>
    <w:rsid w:val="00636E32"/>
    <w:rsid w:val="00636E78"/>
    <w:rsid w:val="006377CE"/>
    <w:rsid w:val="00637B79"/>
    <w:rsid w:val="006407DF"/>
    <w:rsid w:val="00640C87"/>
    <w:rsid w:val="00640FA6"/>
    <w:rsid w:val="0064130E"/>
    <w:rsid w:val="0064233F"/>
    <w:rsid w:val="00642DE6"/>
    <w:rsid w:val="00643229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54B"/>
    <w:rsid w:val="00653A11"/>
    <w:rsid w:val="00653CB6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E11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AAA"/>
    <w:rsid w:val="006712D2"/>
    <w:rsid w:val="006713B3"/>
    <w:rsid w:val="006723D3"/>
    <w:rsid w:val="00672705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E03"/>
    <w:rsid w:val="00677F4F"/>
    <w:rsid w:val="00680913"/>
    <w:rsid w:val="00680A2D"/>
    <w:rsid w:val="00680CD7"/>
    <w:rsid w:val="00680DEB"/>
    <w:rsid w:val="0068177D"/>
    <w:rsid w:val="0068192B"/>
    <w:rsid w:val="0068204D"/>
    <w:rsid w:val="006827A6"/>
    <w:rsid w:val="006827F4"/>
    <w:rsid w:val="00682C28"/>
    <w:rsid w:val="006843F1"/>
    <w:rsid w:val="00684401"/>
    <w:rsid w:val="006844DE"/>
    <w:rsid w:val="00684D69"/>
    <w:rsid w:val="00685744"/>
    <w:rsid w:val="006861F5"/>
    <w:rsid w:val="006867BC"/>
    <w:rsid w:val="006871EC"/>
    <w:rsid w:val="0068720C"/>
    <w:rsid w:val="00687216"/>
    <w:rsid w:val="00687519"/>
    <w:rsid w:val="0068753A"/>
    <w:rsid w:val="00687876"/>
    <w:rsid w:val="00690B6E"/>
    <w:rsid w:val="00691043"/>
    <w:rsid w:val="00691630"/>
    <w:rsid w:val="006918D5"/>
    <w:rsid w:val="00691933"/>
    <w:rsid w:val="0069193B"/>
    <w:rsid w:val="00691C69"/>
    <w:rsid w:val="0069260A"/>
    <w:rsid w:val="00692A56"/>
    <w:rsid w:val="00692B61"/>
    <w:rsid w:val="00693362"/>
    <w:rsid w:val="006938A3"/>
    <w:rsid w:val="0069434E"/>
    <w:rsid w:val="006943E8"/>
    <w:rsid w:val="006946EA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8B7"/>
    <w:rsid w:val="006A0DBD"/>
    <w:rsid w:val="006A12FB"/>
    <w:rsid w:val="006A1590"/>
    <w:rsid w:val="006A17CA"/>
    <w:rsid w:val="006A1D77"/>
    <w:rsid w:val="006A1E1F"/>
    <w:rsid w:val="006A2692"/>
    <w:rsid w:val="006A2844"/>
    <w:rsid w:val="006A353F"/>
    <w:rsid w:val="006A39A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9A1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0D7"/>
    <w:rsid w:val="006C5FB5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65F"/>
    <w:rsid w:val="006D16D5"/>
    <w:rsid w:val="006D1BC4"/>
    <w:rsid w:val="006D214F"/>
    <w:rsid w:val="006D27B5"/>
    <w:rsid w:val="006D32A6"/>
    <w:rsid w:val="006D387B"/>
    <w:rsid w:val="006D3EC8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E0097"/>
    <w:rsid w:val="006E055D"/>
    <w:rsid w:val="006E0BC7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B31"/>
    <w:rsid w:val="006F1D98"/>
    <w:rsid w:val="006F1FE6"/>
    <w:rsid w:val="006F2526"/>
    <w:rsid w:val="006F314D"/>
    <w:rsid w:val="006F31C0"/>
    <w:rsid w:val="006F322F"/>
    <w:rsid w:val="006F42B0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2635"/>
    <w:rsid w:val="0070336D"/>
    <w:rsid w:val="00703F93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963"/>
    <w:rsid w:val="00722745"/>
    <w:rsid w:val="00722EA2"/>
    <w:rsid w:val="00722EF9"/>
    <w:rsid w:val="00723AAB"/>
    <w:rsid w:val="00723D6B"/>
    <w:rsid w:val="00723E19"/>
    <w:rsid w:val="007242D7"/>
    <w:rsid w:val="0072484C"/>
    <w:rsid w:val="007249AC"/>
    <w:rsid w:val="00724D0F"/>
    <w:rsid w:val="00724D54"/>
    <w:rsid w:val="00725874"/>
    <w:rsid w:val="00725BD3"/>
    <w:rsid w:val="00726E80"/>
    <w:rsid w:val="0072744A"/>
    <w:rsid w:val="00730141"/>
    <w:rsid w:val="00730331"/>
    <w:rsid w:val="00730D9F"/>
    <w:rsid w:val="007319FB"/>
    <w:rsid w:val="007328F8"/>
    <w:rsid w:val="007334BA"/>
    <w:rsid w:val="007335F5"/>
    <w:rsid w:val="00733608"/>
    <w:rsid w:val="00733C25"/>
    <w:rsid w:val="00733FF1"/>
    <w:rsid w:val="00734799"/>
    <w:rsid w:val="00734C70"/>
    <w:rsid w:val="00734DB1"/>
    <w:rsid w:val="00735558"/>
    <w:rsid w:val="00735CFB"/>
    <w:rsid w:val="00735D17"/>
    <w:rsid w:val="007361BA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955"/>
    <w:rsid w:val="00750EF2"/>
    <w:rsid w:val="007518DD"/>
    <w:rsid w:val="007519DA"/>
    <w:rsid w:val="00751B0A"/>
    <w:rsid w:val="00752A87"/>
    <w:rsid w:val="00752AE4"/>
    <w:rsid w:val="00752D18"/>
    <w:rsid w:val="007532D5"/>
    <w:rsid w:val="0075393B"/>
    <w:rsid w:val="007541FF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46F"/>
    <w:rsid w:val="007576B8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FD3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77407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39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A03"/>
    <w:rsid w:val="00791DAD"/>
    <w:rsid w:val="007920E8"/>
    <w:rsid w:val="00792251"/>
    <w:rsid w:val="00793070"/>
    <w:rsid w:val="00793201"/>
    <w:rsid w:val="00793AAB"/>
    <w:rsid w:val="00794099"/>
    <w:rsid w:val="00794586"/>
    <w:rsid w:val="007946F3"/>
    <w:rsid w:val="0079485A"/>
    <w:rsid w:val="00794DAB"/>
    <w:rsid w:val="00794F3F"/>
    <w:rsid w:val="0079550D"/>
    <w:rsid w:val="0079574F"/>
    <w:rsid w:val="007959BB"/>
    <w:rsid w:val="00795B2C"/>
    <w:rsid w:val="00795DC5"/>
    <w:rsid w:val="00797D20"/>
    <w:rsid w:val="007A0539"/>
    <w:rsid w:val="007A087A"/>
    <w:rsid w:val="007A08B7"/>
    <w:rsid w:val="007A1739"/>
    <w:rsid w:val="007A23D3"/>
    <w:rsid w:val="007A26B2"/>
    <w:rsid w:val="007A2A08"/>
    <w:rsid w:val="007A2A7B"/>
    <w:rsid w:val="007A2E48"/>
    <w:rsid w:val="007A305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2B"/>
    <w:rsid w:val="007C3D8C"/>
    <w:rsid w:val="007C41DB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304C"/>
    <w:rsid w:val="007D3312"/>
    <w:rsid w:val="007D3C1F"/>
    <w:rsid w:val="007D4A64"/>
    <w:rsid w:val="007D5105"/>
    <w:rsid w:val="007D5A6A"/>
    <w:rsid w:val="007D61C1"/>
    <w:rsid w:val="007D6CEC"/>
    <w:rsid w:val="007D7C04"/>
    <w:rsid w:val="007E0394"/>
    <w:rsid w:val="007E09F0"/>
    <w:rsid w:val="007E0E76"/>
    <w:rsid w:val="007E0FA7"/>
    <w:rsid w:val="007E162D"/>
    <w:rsid w:val="007E17DF"/>
    <w:rsid w:val="007E1C3E"/>
    <w:rsid w:val="007E206E"/>
    <w:rsid w:val="007E2201"/>
    <w:rsid w:val="007E239A"/>
    <w:rsid w:val="007E3093"/>
    <w:rsid w:val="007E4E54"/>
    <w:rsid w:val="007E4ED3"/>
    <w:rsid w:val="007E5187"/>
    <w:rsid w:val="007E57F4"/>
    <w:rsid w:val="007E5E5F"/>
    <w:rsid w:val="007E77A4"/>
    <w:rsid w:val="007E7D4E"/>
    <w:rsid w:val="007F0B17"/>
    <w:rsid w:val="007F0CB1"/>
    <w:rsid w:val="007F118F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7057"/>
    <w:rsid w:val="007F757A"/>
    <w:rsid w:val="008004BA"/>
    <w:rsid w:val="008008E8"/>
    <w:rsid w:val="00800A28"/>
    <w:rsid w:val="00800CAE"/>
    <w:rsid w:val="00800E20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5AD"/>
    <w:rsid w:val="0081193D"/>
    <w:rsid w:val="008119B3"/>
    <w:rsid w:val="00811C5E"/>
    <w:rsid w:val="00812140"/>
    <w:rsid w:val="008129BB"/>
    <w:rsid w:val="00813398"/>
    <w:rsid w:val="0081370E"/>
    <w:rsid w:val="0081406F"/>
    <w:rsid w:val="00814D01"/>
    <w:rsid w:val="00814E0C"/>
    <w:rsid w:val="008157AA"/>
    <w:rsid w:val="00815BB6"/>
    <w:rsid w:val="00816187"/>
    <w:rsid w:val="0081622F"/>
    <w:rsid w:val="0081711B"/>
    <w:rsid w:val="008175FB"/>
    <w:rsid w:val="00817665"/>
    <w:rsid w:val="0081766C"/>
    <w:rsid w:val="00817ED0"/>
    <w:rsid w:val="00820013"/>
    <w:rsid w:val="00820035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FF0"/>
    <w:rsid w:val="00824374"/>
    <w:rsid w:val="0082446F"/>
    <w:rsid w:val="00824795"/>
    <w:rsid w:val="008250FF"/>
    <w:rsid w:val="00825199"/>
    <w:rsid w:val="008262F3"/>
    <w:rsid w:val="008267FF"/>
    <w:rsid w:val="00827364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6121"/>
    <w:rsid w:val="008361D2"/>
    <w:rsid w:val="00836285"/>
    <w:rsid w:val="0083673E"/>
    <w:rsid w:val="00836BAA"/>
    <w:rsid w:val="00836F9A"/>
    <w:rsid w:val="0083732E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50082"/>
    <w:rsid w:val="00850AD7"/>
    <w:rsid w:val="00851B23"/>
    <w:rsid w:val="008525F9"/>
    <w:rsid w:val="00852949"/>
    <w:rsid w:val="00852D8E"/>
    <w:rsid w:val="008530A7"/>
    <w:rsid w:val="00853EEF"/>
    <w:rsid w:val="008540DD"/>
    <w:rsid w:val="008548E9"/>
    <w:rsid w:val="00854982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946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7054C"/>
    <w:rsid w:val="00870A62"/>
    <w:rsid w:val="00870B9C"/>
    <w:rsid w:val="008712ED"/>
    <w:rsid w:val="00871A67"/>
    <w:rsid w:val="00871B11"/>
    <w:rsid w:val="00871B30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302"/>
    <w:rsid w:val="00876995"/>
    <w:rsid w:val="00876A3E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3E7"/>
    <w:rsid w:val="008876BF"/>
    <w:rsid w:val="008878AB"/>
    <w:rsid w:val="008902C9"/>
    <w:rsid w:val="0089068A"/>
    <w:rsid w:val="00890DA8"/>
    <w:rsid w:val="008910F5"/>
    <w:rsid w:val="008915C5"/>
    <w:rsid w:val="00891700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7069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98A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DB3"/>
    <w:rsid w:val="008B70A5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974"/>
    <w:rsid w:val="008C4A94"/>
    <w:rsid w:val="008C4CA0"/>
    <w:rsid w:val="008C4DBB"/>
    <w:rsid w:val="008C5F47"/>
    <w:rsid w:val="008C5F7C"/>
    <w:rsid w:val="008C6044"/>
    <w:rsid w:val="008C6676"/>
    <w:rsid w:val="008C6A4A"/>
    <w:rsid w:val="008C76FC"/>
    <w:rsid w:val="008C7B81"/>
    <w:rsid w:val="008D0015"/>
    <w:rsid w:val="008D02B7"/>
    <w:rsid w:val="008D0479"/>
    <w:rsid w:val="008D0AAC"/>
    <w:rsid w:val="008D0CEF"/>
    <w:rsid w:val="008D1003"/>
    <w:rsid w:val="008D11AE"/>
    <w:rsid w:val="008D2D47"/>
    <w:rsid w:val="008D2FFA"/>
    <w:rsid w:val="008D34CC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A2D"/>
    <w:rsid w:val="008F1D6C"/>
    <w:rsid w:val="008F201D"/>
    <w:rsid w:val="008F30A4"/>
    <w:rsid w:val="008F3310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3A7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782"/>
    <w:rsid w:val="00905AB0"/>
    <w:rsid w:val="00905ED2"/>
    <w:rsid w:val="00906524"/>
    <w:rsid w:val="009065C6"/>
    <w:rsid w:val="00906841"/>
    <w:rsid w:val="00906BB3"/>
    <w:rsid w:val="00906CAA"/>
    <w:rsid w:val="00906ECB"/>
    <w:rsid w:val="00907016"/>
    <w:rsid w:val="0090705D"/>
    <w:rsid w:val="009072D4"/>
    <w:rsid w:val="009073A6"/>
    <w:rsid w:val="009074A3"/>
    <w:rsid w:val="009075E9"/>
    <w:rsid w:val="00907883"/>
    <w:rsid w:val="00910891"/>
    <w:rsid w:val="00910F42"/>
    <w:rsid w:val="00910FE7"/>
    <w:rsid w:val="00911465"/>
    <w:rsid w:val="00911659"/>
    <w:rsid w:val="00911DB9"/>
    <w:rsid w:val="0091249D"/>
    <w:rsid w:val="00912F6B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F22"/>
    <w:rsid w:val="009175E5"/>
    <w:rsid w:val="009200DA"/>
    <w:rsid w:val="00921256"/>
    <w:rsid w:val="0092146D"/>
    <w:rsid w:val="00921BDE"/>
    <w:rsid w:val="00921D60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E35"/>
    <w:rsid w:val="0092525B"/>
    <w:rsid w:val="00925C11"/>
    <w:rsid w:val="009261E6"/>
    <w:rsid w:val="00926883"/>
    <w:rsid w:val="00926A77"/>
    <w:rsid w:val="00927179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857"/>
    <w:rsid w:val="00934AA1"/>
    <w:rsid w:val="00934DC2"/>
    <w:rsid w:val="00935902"/>
    <w:rsid w:val="00935A77"/>
    <w:rsid w:val="0093686F"/>
    <w:rsid w:val="009372E1"/>
    <w:rsid w:val="00937A88"/>
    <w:rsid w:val="00937D7D"/>
    <w:rsid w:val="00940093"/>
    <w:rsid w:val="009401FB"/>
    <w:rsid w:val="009407DD"/>
    <w:rsid w:val="0094099B"/>
    <w:rsid w:val="00940ADA"/>
    <w:rsid w:val="00941461"/>
    <w:rsid w:val="00941564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8BA"/>
    <w:rsid w:val="00946E39"/>
    <w:rsid w:val="00947246"/>
    <w:rsid w:val="00947398"/>
    <w:rsid w:val="00947419"/>
    <w:rsid w:val="00947D09"/>
    <w:rsid w:val="00947E85"/>
    <w:rsid w:val="00950639"/>
    <w:rsid w:val="0095076A"/>
    <w:rsid w:val="00950F61"/>
    <w:rsid w:val="009513C8"/>
    <w:rsid w:val="00951C7A"/>
    <w:rsid w:val="009529B8"/>
    <w:rsid w:val="00952D8C"/>
    <w:rsid w:val="009536CE"/>
    <w:rsid w:val="00953751"/>
    <w:rsid w:val="00953E96"/>
    <w:rsid w:val="00954AD0"/>
    <w:rsid w:val="009555AB"/>
    <w:rsid w:val="009556EE"/>
    <w:rsid w:val="009558D8"/>
    <w:rsid w:val="00956170"/>
    <w:rsid w:val="009561AD"/>
    <w:rsid w:val="00956B1C"/>
    <w:rsid w:val="00956DAC"/>
    <w:rsid w:val="00957EE0"/>
    <w:rsid w:val="00960506"/>
    <w:rsid w:val="009606A1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56C"/>
    <w:rsid w:val="00966C7F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4F6"/>
    <w:rsid w:val="00973F2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DE"/>
    <w:rsid w:val="00977C2E"/>
    <w:rsid w:val="00977F91"/>
    <w:rsid w:val="00977F92"/>
    <w:rsid w:val="00980A7D"/>
    <w:rsid w:val="00980DD5"/>
    <w:rsid w:val="0098106B"/>
    <w:rsid w:val="0098118D"/>
    <w:rsid w:val="00982BA5"/>
    <w:rsid w:val="00982DFA"/>
    <w:rsid w:val="0098301A"/>
    <w:rsid w:val="00983092"/>
    <w:rsid w:val="0098323C"/>
    <w:rsid w:val="0098332F"/>
    <w:rsid w:val="00983812"/>
    <w:rsid w:val="00983D1A"/>
    <w:rsid w:val="00983FE7"/>
    <w:rsid w:val="0098434D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431"/>
    <w:rsid w:val="009879F7"/>
    <w:rsid w:val="00987B8A"/>
    <w:rsid w:val="00987CF6"/>
    <w:rsid w:val="00990055"/>
    <w:rsid w:val="00990084"/>
    <w:rsid w:val="009907F3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469"/>
    <w:rsid w:val="009A722E"/>
    <w:rsid w:val="009A78F8"/>
    <w:rsid w:val="009A7CD7"/>
    <w:rsid w:val="009A7FEE"/>
    <w:rsid w:val="009B0273"/>
    <w:rsid w:val="009B06E5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22F6"/>
    <w:rsid w:val="009C2480"/>
    <w:rsid w:val="009C25A7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D7FF6"/>
    <w:rsid w:val="009E0024"/>
    <w:rsid w:val="009E0675"/>
    <w:rsid w:val="009E0FF7"/>
    <w:rsid w:val="009E1964"/>
    <w:rsid w:val="009E212B"/>
    <w:rsid w:val="009E242C"/>
    <w:rsid w:val="009E2678"/>
    <w:rsid w:val="009E2708"/>
    <w:rsid w:val="009E28B0"/>
    <w:rsid w:val="009E2FEB"/>
    <w:rsid w:val="009E4645"/>
    <w:rsid w:val="009E49E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130"/>
    <w:rsid w:val="009F449B"/>
    <w:rsid w:val="009F483A"/>
    <w:rsid w:val="009F4A06"/>
    <w:rsid w:val="009F4AA8"/>
    <w:rsid w:val="009F51E3"/>
    <w:rsid w:val="009F5380"/>
    <w:rsid w:val="009F571D"/>
    <w:rsid w:val="009F5A2C"/>
    <w:rsid w:val="009F5C60"/>
    <w:rsid w:val="009F5CBB"/>
    <w:rsid w:val="009F6BD3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351"/>
    <w:rsid w:val="00A05370"/>
    <w:rsid w:val="00A053F8"/>
    <w:rsid w:val="00A0546E"/>
    <w:rsid w:val="00A054C5"/>
    <w:rsid w:val="00A05653"/>
    <w:rsid w:val="00A058B7"/>
    <w:rsid w:val="00A068C6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6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BF8"/>
    <w:rsid w:val="00A22139"/>
    <w:rsid w:val="00A22D53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6B8"/>
    <w:rsid w:val="00A25AE2"/>
    <w:rsid w:val="00A25B4A"/>
    <w:rsid w:val="00A2632E"/>
    <w:rsid w:val="00A268B7"/>
    <w:rsid w:val="00A26E93"/>
    <w:rsid w:val="00A2711E"/>
    <w:rsid w:val="00A27239"/>
    <w:rsid w:val="00A30E56"/>
    <w:rsid w:val="00A30F1F"/>
    <w:rsid w:val="00A31151"/>
    <w:rsid w:val="00A3155A"/>
    <w:rsid w:val="00A31D6A"/>
    <w:rsid w:val="00A32053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8DB"/>
    <w:rsid w:val="00A36941"/>
    <w:rsid w:val="00A36B35"/>
    <w:rsid w:val="00A36D7A"/>
    <w:rsid w:val="00A37642"/>
    <w:rsid w:val="00A37996"/>
    <w:rsid w:val="00A37A2B"/>
    <w:rsid w:val="00A37B25"/>
    <w:rsid w:val="00A37B4A"/>
    <w:rsid w:val="00A400A7"/>
    <w:rsid w:val="00A40115"/>
    <w:rsid w:val="00A401C0"/>
    <w:rsid w:val="00A404AE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50260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C7A"/>
    <w:rsid w:val="00A85E1F"/>
    <w:rsid w:val="00A86374"/>
    <w:rsid w:val="00A8647D"/>
    <w:rsid w:val="00A86B15"/>
    <w:rsid w:val="00A87EAB"/>
    <w:rsid w:val="00A907A9"/>
    <w:rsid w:val="00A90A05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678"/>
    <w:rsid w:val="00A937A0"/>
    <w:rsid w:val="00A93B71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768"/>
    <w:rsid w:val="00A97A6F"/>
    <w:rsid w:val="00A97B1D"/>
    <w:rsid w:val="00A97D84"/>
    <w:rsid w:val="00AA05A3"/>
    <w:rsid w:val="00AA0F15"/>
    <w:rsid w:val="00AA14EC"/>
    <w:rsid w:val="00AA1502"/>
    <w:rsid w:val="00AA19AF"/>
    <w:rsid w:val="00AA1D2D"/>
    <w:rsid w:val="00AA2650"/>
    <w:rsid w:val="00AA2786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32E6"/>
    <w:rsid w:val="00AB340D"/>
    <w:rsid w:val="00AB36D2"/>
    <w:rsid w:val="00AB3D74"/>
    <w:rsid w:val="00AB3DD2"/>
    <w:rsid w:val="00AB3FC4"/>
    <w:rsid w:val="00AB4039"/>
    <w:rsid w:val="00AB45C0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BFC"/>
    <w:rsid w:val="00AC5DA6"/>
    <w:rsid w:val="00AC68EA"/>
    <w:rsid w:val="00AC6B77"/>
    <w:rsid w:val="00AC7002"/>
    <w:rsid w:val="00AC7C00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AB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F0037"/>
    <w:rsid w:val="00AF03E3"/>
    <w:rsid w:val="00AF0528"/>
    <w:rsid w:val="00AF062A"/>
    <w:rsid w:val="00AF0E28"/>
    <w:rsid w:val="00AF1699"/>
    <w:rsid w:val="00AF171D"/>
    <w:rsid w:val="00AF1CCE"/>
    <w:rsid w:val="00AF1E1D"/>
    <w:rsid w:val="00AF1F47"/>
    <w:rsid w:val="00AF2CBD"/>
    <w:rsid w:val="00AF331E"/>
    <w:rsid w:val="00AF34DB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3D1"/>
    <w:rsid w:val="00B018C7"/>
    <w:rsid w:val="00B01A5A"/>
    <w:rsid w:val="00B01B5D"/>
    <w:rsid w:val="00B01EED"/>
    <w:rsid w:val="00B0261A"/>
    <w:rsid w:val="00B02625"/>
    <w:rsid w:val="00B02861"/>
    <w:rsid w:val="00B02DDB"/>
    <w:rsid w:val="00B02F74"/>
    <w:rsid w:val="00B03A34"/>
    <w:rsid w:val="00B03F38"/>
    <w:rsid w:val="00B046EE"/>
    <w:rsid w:val="00B04F0C"/>
    <w:rsid w:val="00B05112"/>
    <w:rsid w:val="00B051C0"/>
    <w:rsid w:val="00B057E0"/>
    <w:rsid w:val="00B057E3"/>
    <w:rsid w:val="00B0597C"/>
    <w:rsid w:val="00B06140"/>
    <w:rsid w:val="00B06715"/>
    <w:rsid w:val="00B06C02"/>
    <w:rsid w:val="00B06F86"/>
    <w:rsid w:val="00B07E1D"/>
    <w:rsid w:val="00B1012D"/>
    <w:rsid w:val="00B1020E"/>
    <w:rsid w:val="00B10AC0"/>
    <w:rsid w:val="00B11077"/>
    <w:rsid w:val="00B112CC"/>
    <w:rsid w:val="00B11C9D"/>
    <w:rsid w:val="00B11D2D"/>
    <w:rsid w:val="00B1294A"/>
    <w:rsid w:val="00B12CB0"/>
    <w:rsid w:val="00B135D6"/>
    <w:rsid w:val="00B137EB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5ECD"/>
    <w:rsid w:val="00B16580"/>
    <w:rsid w:val="00B1673D"/>
    <w:rsid w:val="00B167D1"/>
    <w:rsid w:val="00B1683C"/>
    <w:rsid w:val="00B17226"/>
    <w:rsid w:val="00B17A6E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11F8"/>
    <w:rsid w:val="00B31B3F"/>
    <w:rsid w:val="00B31CCC"/>
    <w:rsid w:val="00B323C0"/>
    <w:rsid w:val="00B32508"/>
    <w:rsid w:val="00B32863"/>
    <w:rsid w:val="00B32E40"/>
    <w:rsid w:val="00B32FE2"/>
    <w:rsid w:val="00B332BD"/>
    <w:rsid w:val="00B33FD6"/>
    <w:rsid w:val="00B340A9"/>
    <w:rsid w:val="00B343C3"/>
    <w:rsid w:val="00B347E1"/>
    <w:rsid w:val="00B348C8"/>
    <w:rsid w:val="00B3524B"/>
    <w:rsid w:val="00B355A6"/>
    <w:rsid w:val="00B35A5A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E9F"/>
    <w:rsid w:val="00B43139"/>
    <w:rsid w:val="00B433AE"/>
    <w:rsid w:val="00B43929"/>
    <w:rsid w:val="00B43987"/>
    <w:rsid w:val="00B442DB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B85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996"/>
    <w:rsid w:val="00B57A71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41AD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8E"/>
    <w:rsid w:val="00B80CBA"/>
    <w:rsid w:val="00B81270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6253"/>
    <w:rsid w:val="00BA69B0"/>
    <w:rsid w:val="00BB00D7"/>
    <w:rsid w:val="00BB0112"/>
    <w:rsid w:val="00BB01C6"/>
    <w:rsid w:val="00BB091E"/>
    <w:rsid w:val="00BB0947"/>
    <w:rsid w:val="00BB09BC"/>
    <w:rsid w:val="00BB14F8"/>
    <w:rsid w:val="00BB19B9"/>
    <w:rsid w:val="00BB1BFD"/>
    <w:rsid w:val="00BB2021"/>
    <w:rsid w:val="00BB219A"/>
    <w:rsid w:val="00BB28D9"/>
    <w:rsid w:val="00BB2992"/>
    <w:rsid w:val="00BB2B6E"/>
    <w:rsid w:val="00BB2C88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58"/>
    <w:rsid w:val="00BD06CC"/>
    <w:rsid w:val="00BD095C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C56"/>
    <w:rsid w:val="00BD5010"/>
    <w:rsid w:val="00BD6009"/>
    <w:rsid w:val="00BD683D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156D"/>
    <w:rsid w:val="00BE16CF"/>
    <w:rsid w:val="00BE1956"/>
    <w:rsid w:val="00BE1ACB"/>
    <w:rsid w:val="00BE2966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D87"/>
    <w:rsid w:val="00BE4FE6"/>
    <w:rsid w:val="00BE5025"/>
    <w:rsid w:val="00BE5060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95E"/>
    <w:rsid w:val="00BF2BCE"/>
    <w:rsid w:val="00BF3027"/>
    <w:rsid w:val="00BF3ABC"/>
    <w:rsid w:val="00BF3E50"/>
    <w:rsid w:val="00BF4BA6"/>
    <w:rsid w:val="00BF4C8E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E9"/>
    <w:rsid w:val="00C019C3"/>
    <w:rsid w:val="00C029B4"/>
    <w:rsid w:val="00C02CB4"/>
    <w:rsid w:val="00C02F87"/>
    <w:rsid w:val="00C03513"/>
    <w:rsid w:val="00C03B58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885"/>
    <w:rsid w:val="00C100B1"/>
    <w:rsid w:val="00C10209"/>
    <w:rsid w:val="00C10258"/>
    <w:rsid w:val="00C10C05"/>
    <w:rsid w:val="00C122B4"/>
    <w:rsid w:val="00C1269E"/>
    <w:rsid w:val="00C1359E"/>
    <w:rsid w:val="00C13C24"/>
    <w:rsid w:val="00C13D06"/>
    <w:rsid w:val="00C1413C"/>
    <w:rsid w:val="00C142B4"/>
    <w:rsid w:val="00C14418"/>
    <w:rsid w:val="00C14A04"/>
    <w:rsid w:val="00C14B68"/>
    <w:rsid w:val="00C15171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6A5"/>
    <w:rsid w:val="00C357CE"/>
    <w:rsid w:val="00C35C02"/>
    <w:rsid w:val="00C36EDF"/>
    <w:rsid w:val="00C40CCB"/>
    <w:rsid w:val="00C42161"/>
    <w:rsid w:val="00C42416"/>
    <w:rsid w:val="00C4281B"/>
    <w:rsid w:val="00C42A44"/>
    <w:rsid w:val="00C4349D"/>
    <w:rsid w:val="00C43D64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88"/>
    <w:rsid w:val="00C50155"/>
    <w:rsid w:val="00C5068A"/>
    <w:rsid w:val="00C50832"/>
    <w:rsid w:val="00C50A10"/>
    <w:rsid w:val="00C50BCB"/>
    <w:rsid w:val="00C50BEA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51C7"/>
    <w:rsid w:val="00C55214"/>
    <w:rsid w:val="00C55538"/>
    <w:rsid w:val="00C55A84"/>
    <w:rsid w:val="00C562E0"/>
    <w:rsid w:val="00C563F0"/>
    <w:rsid w:val="00C56811"/>
    <w:rsid w:val="00C57465"/>
    <w:rsid w:val="00C574F5"/>
    <w:rsid w:val="00C57A35"/>
    <w:rsid w:val="00C57BDB"/>
    <w:rsid w:val="00C57C4B"/>
    <w:rsid w:val="00C57DD1"/>
    <w:rsid w:val="00C603ED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D26"/>
    <w:rsid w:val="00C6367C"/>
    <w:rsid w:val="00C65A83"/>
    <w:rsid w:val="00C6625D"/>
    <w:rsid w:val="00C662C4"/>
    <w:rsid w:val="00C663EF"/>
    <w:rsid w:val="00C66C98"/>
    <w:rsid w:val="00C671A5"/>
    <w:rsid w:val="00C671D1"/>
    <w:rsid w:val="00C67330"/>
    <w:rsid w:val="00C67DA2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99"/>
    <w:rsid w:val="00C81422"/>
    <w:rsid w:val="00C8156E"/>
    <w:rsid w:val="00C823F5"/>
    <w:rsid w:val="00C82756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A1B"/>
    <w:rsid w:val="00C86ACF"/>
    <w:rsid w:val="00C86B35"/>
    <w:rsid w:val="00C86EA1"/>
    <w:rsid w:val="00C87212"/>
    <w:rsid w:val="00C9032A"/>
    <w:rsid w:val="00C915C5"/>
    <w:rsid w:val="00C91F2C"/>
    <w:rsid w:val="00C91FCD"/>
    <w:rsid w:val="00C92ECA"/>
    <w:rsid w:val="00C92ED1"/>
    <w:rsid w:val="00C933FF"/>
    <w:rsid w:val="00C93419"/>
    <w:rsid w:val="00C93C6D"/>
    <w:rsid w:val="00C9403A"/>
    <w:rsid w:val="00C944E1"/>
    <w:rsid w:val="00C95066"/>
    <w:rsid w:val="00C951A5"/>
    <w:rsid w:val="00C954E4"/>
    <w:rsid w:val="00C968B0"/>
    <w:rsid w:val="00C968CA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70A3"/>
    <w:rsid w:val="00CA75A9"/>
    <w:rsid w:val="00CA77C9"/>
    <w:rsid w:val="00CA7CDA"/>
    <w:rsid w:val="00CA7E83"/>
    <w:rsid w:val="00CA7F01"/>
    <w:rsid w:val="00CB0007"/>
    <w:rsid w:val="00CB07B7"/>
    <w:rsid w:val="00CB15CB"/>
    <w:rsid w:val="00CB1BB8"/>
    <w:rsid w:val="00CB1BB9"/>
    <w:rsid w:val="00CB1DB9"/>
    <w:rsid w:val="00CB2107"/>
    <w:rsid w:val="00CB225D"/>
    <w:rsid w:val="00CB2818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E9D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06C"/>
    <w:rsid w:val="00CC4BDD"/>
    <w:rsid w:val="00CC55D8"/>
    <w:rsid w:val="00CC5AC3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921"/>
    <w:rsid w:val="00CD5DE5"/>
    <w:rsid w:val="00CD620F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20D0"/>
    <w:rsid w:val="00CE245B"/>
    <w:rsid w:val="00CE28B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09E"/>
    <w:rsid w:val="00CF05A4"/>
    <w:rsid w:val="00CF0C6D"/>
    <w:rsid w:val="00CF0D9A"/>
    <w:rsid w:val="00CF1774"/>
    <w:rsid w:val="00CF1CDB"/>
    <w:rsid w:val="00CF1DB4"/>
    <w:rsid w:val="00CF2086"/>
    <w:rsid w:val="00CF25EA"/>
    <w:rsid w:val="00CF2AA4"/>
    <w:rsid w:val="00CF2DE9"/>
    <w:rsid w:val="00CF3154"/>
    <w:rsid w:val="00CF37C2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2EB"/>
    <w:rsid w:val="00CF7862"/>
    <w:rsid w:val="00CF7A73"/>
    <w:rsid w:val="00CF7E87"/>
    <w:rsid w:val="00D007C0"/>
    <w:rsid w:val="00D00CFC"/>
    <w:rsid w:val="00D00D5A"/>
    <w:rsid w:val="00D0115D"/>
    <w:rsid w:val="00D0171A"/>
    <w:rsid w:val="00D01B0D"/>
    <w:rsid w:val="00D02C19"/>
    <w:rsid w:val="00D032ED"/>
    <w:rsid w:val="00D03432"/>
    <w:rsid w:val="00D03894"/>
    <w:rsid w:val="00D03B53"/>
    <w:rsid w:val="00D03CF0"/>
    <w:rsid w:val="00D03ECD"/>
    <w:rsid w:val="00D04719"/>
    <w:rsid w:val="00D049E6"/>
    <w:rsid w:val="00D04A24"/>
    <w:rsid w:val="00D055BD"/>
    <w:rsid w:val="00D057BC"/>
    <w:rsid w:val="00D05C66"/>
    <w:rsid w:val="00D05F5B"/>
    <w:rsid w:val="00D06A07"/>
    <w:rsid w:val="00D102C7"/>
    <w:rsid w:val="00D10E9C"/>
    <w:rsid w:val="00D10F5F"/>
    <w:rsid w:val="00D1112D"/>
    <w:rsid w:val="00D113EB"/>
    <w:rsid w:val="00D11567"/>
    <w:rsid w:val="00D11847"/>
    <w:rsid w:val="00D11B13"/>
    <w:rsid w:val="00D12EB3"/>
    <w:rsid w:val="00D13321"/>
    <w:rsid w:val="00D13996"/>
    <w:rsid w:val="00D13E1E"/>
    <w:rsid w:val="00D13E4F"/>
    <w:rsid w:val="00D13E98"/>
    <w:rsid w:val="00D13F9C"/>
    <w:rsid w:val="00D14219"/>
    <w:rsid w:val="00D14455"/>
    <w:rsid w:val="00D1455E"/>
    <w:rsid w:val="00D1499F"/>
    <w:rsid w:val="00D14BE2"/>
    <w:rsid w:val="00D1513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0B8B"/>
    <w:rsid w:val="00D21180"/>
    <w:rsid w:val="00D213A5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4316"/>
    <w:rsid w:val="00D247C7"/>
    <w:rsid w:val="00D24EB8"/>
    <w:rsid w:val="00D25B26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2398"/>
    <w:rsid w:val="00D32685"/>
    <w:rsid w:val="00D32A29"/>
    <w:rsid w:val="00D32C76"/>
    <w:rsid w:val="00D33939"/>
    <w:rsid w:val="00D34D65"/>
    <w:rsid w:val="00D3533E"/>
    <w:rsid w:val="00D354E2"/>
    <w:rsid w:val="00D35ACA"/>
    <w:rsid w:val="00D36419"/>
    <w:rsid w:val="00D36E2A"/>
    <w:rsid w:val="00D371AF"/>
    <w:rsid w:val="00D372CE"/>
    <w:rsid w:val="00D37D4D"/>
    <w:rsid w:val="00D408C8"/>
    <w:rsid w:val="00D40B23"/>
    <w:rsid w:val="00D40B6D"/>
    <w:rsid w:val="00D40C5A"/>
    <w:rsid w:val="00D41074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6437"/>
    <w:rsid w:val="00D4671C"/>
    <w:rsid w:val="00D46F49"/>
    <w:rsid w:val="00D479B3"/>
    <w:rsid w:val="00D47A28"/>
    <w:rsid w:val="00D47CE0"/>
    <w:rsid w:val="00D47E0E"/>
    <w:rsid w:val="00D50841"/>
    <w:rsid w:val="00D50879"/>
    <w:rsid w:val="00D50AB1"/>
    <w:rsid w:val="00D50D7E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B85"/>
    <w:rsid w:val="00D57F32"/>
    <w:rsid w:val="00D60596"/>
    <w:rsid w:val="00D60E22"/>
    <w:rsid w:val="00D61456"/>
    <w:rsid w:val="00D61547"/>
    <w:rsid w:val="00D61D21"/>
    <w:rsid w:val="00D6242D"/>
    <w:rsid w:val="00D62895"/>
    <w:rsid w:val="00D628BE"/>
    <w:rsid w:val="00D628E3"/>
    <w:rsid w:val="00D6294D"/>
    <w:rsid w:val="00D63BE1"/>
    <w:rsid w:val="00D64A29"/>
    <w:rsid w:val="00D64F25"/>
    <w:rsid w:val="00D6598A"/>
    <w:rsid w:val="00D66643"/>
    <w:rsid w:val="00D6697A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135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8E8"/>
    <w:rsid w:val="00D96DB8"/>
    <w:rsid w:val="00D96FCC"/>
    <w:rsid w:val="00D97181"/>
    <w:rsid w:val="00D9726A"/>
    <w:rsid w:val="00D97C29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4FB"/>
    <w:rsid w:val="00DA755A"/>
    <w:rsid w:val="00DA7649"/>
    <w:rsid w:val="00DA7BB7"/>
    <w:rsid w:val="00DA7C5C"/>
    <w:rsid w:val="00DB04C5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683"/>
    <w:rsid w:val="00DC4ECA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2D"/>
    <w:rsid w:val="00DD3678"/>
    <w:rsid w:val="00DD3693"/>
    <w:rsid w:val="00DD3AAB"/>
    <w:rsid w:val="00DD3FC1"/>
    <w:rsid w:val="00DD49C3"/>
    <w:rsid w:val="00DD4D09"/>
    <w:rsid w:val="00DD4F52"/>
    <w:rsid w:val="00DD4F8C"/>
    <w:rsid w:val="00DD50B1"/>
    <w:rsid w:val="00DD50C5"/>
    <w:rsid w:val="00DD57E9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19D"/>
    <w:rsid w:val="00DF535F"/>
    <w:rsid w:val="00DF54AB"/>
    <w:rsid w:val="00DF5508"/>
    <w:rsid w:val="00DF60A9"/>
    <w:rsid w:val="00DF6AC2"/>
    <w:rsid w:val="00DF6B56"/>
    <w:rsid w:val="00DF70EB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4C7"/>
    <w:rsid w:val="00E0767A"/>
    <w:rsid w:val="00E07799"/>
    <w:rsid w:val="00E078FC"/>
    <w:rsid w:val="00E1012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94"/>
    <w:rsid w:val="00E22F75"/>
    <w:rsid w:val="00E23235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37CF7"/>
    <w:rsid w:val="00E40AB9"/>
    <w:rsid w:val="00E40AC3"/>
    <w:rsid w:val="00E410A6"/>
    <w:rsid w:val="00E410F9"/>
    <w:rsid w:val="00E410FA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680"/>
    <w:rsid w:val="00E576D2"/>
    <w:rsid w:val="00E57958"/>
    <w:rsid w:val="00E6031D"/>
    <w:rsid w:val="00E61628"/>
    <w:rsid w:val="00E616D7"/>
    <w:rsid w:val="00E617E7"/>
    <w:rsid w:val="00E61C92"/>
    <w:rsid w:val="00E62436"/>
    <w:rsid w:val="00E62D38"/>
    <w:rsid w:val="00E62E87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716E"/>
    <w:rsid w:val="00E67607"/>
    <w:rsid w:val="00E701A1"/>
    <w:rsid w:val="00E70BA2"/>
    <w:rsid w:val="00E70C2F"/>
    <w:rsid w:val="00E70C85"/>
    <w:rsid w:val="00E70D22"/>
    <w:rsid w:val="00E70D79"/>
    <w:rsid w:val="00E718CF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8D4"/>
    <w:rsid w:val="00E86E1F"/>
    <w:rsid w:val="00E87084"/>
    <w:rsid w:val="00E8714F"/>
    <w:rsid w:val="00E87608"/>
    <w:rsid w:val="00E9055D"/>
    <w:rsid w:val="00E907A1"/>
    <w:rsid w:val="00E91D76"/>
    <w:rsid w:val="00E9215D"/>
    <w:rsid w:val="00E92B49"/>
    <w:rsid w:val="00E93308"/>
    <w:rsid w:val="00E934AE"/>
    <w:rsid w:val="00E9354D"/>
    <w:rsid w:val="00E93ACA"/>
    <w:rsid w:val="00E94533"/>
    <w:rsid w:val="00E9469A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A0145"/>
    <w:rsid w:val="00EA029E"/>
    <w:rsid w:val="00EA0477"/>
    <w:rsid w:val="00EA0702"/>
    <w:rsid w:val="00EA0E50"/>
    <w:rsid w:val="00EA0EC0"/>
    <w:rsid w:val="00EA149B"/>
    <w:rsid w:val="00EA183A"/>
    <w:rsid w:val="00EA2188"/>
    <w:rsid w:val="00EA3D4E"/>
    <w:rsid w:val="00EA3EDE"/>
    <w:rsid w:val="00EA5121"/>
    <w:rsid w:val="00EA60F1"/>
    <w:rsid w:val="00EA655D"/>
    <w:rsid w:val="00EA678F"/>
    <w:rsid w:val="00EA6E71"/>
    <w:rsid w:val="00EA748B"/>
    <w:rsid w:val="00EA7C79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B8D"/>
    <w:rsid w:val="00ED3085"/>
    <w:rsid w:val="00ED3284"/>
    <w:rsid w:val="00ED32F4"/>
    <w:rsid w:val="00ED34FA"/>
    <w:rsid w:val="00ED385A"/>
    <w:rsid w:val="00ED389D"/>
    <w:rsid w:val="00ED4596"/>
    <w:rsid w:val="00ED4A18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FFD"/>
    <w:rsid w:val="00EE286F"/>
    <w:rsid w:val="00EE2EA2"/>
    <w:rsid w:val="00EE31F7"/>
    <w:rsid w:val="00EE320D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BAD"/>
    <w:rsid w:val="00EE6CF2"/>
    <w:rsid w:val="00EE6EEE"/>
    <w:rsid w:val="00EE6F3A"/>
    <w:rsid w:val="00EE7982"/>
    <w:rsid w:val="00EE7BF3"/>
    <w:rsid w:val="00EE7C63"/>
    <w:rsid w:val="00EE7E35"/>
    <w:rsid w:val="00EF0058"/>
    <w:rsid w:val="00EF0258"/>
    <w:rsid w:val="00EF035E"/>
    <w:rsid w:val="00EF040C"/>
    <w:rsid w:val="00EF0492"/>
    <w:rsid w:val="00EF0CB8"/>
    <w:rsid w:val="00EF16BE"/>
    <w:rsid w:val="00EF18A8"/>
    <w:rsid w:val="00EF1A73"/>
    <w:rsid w:val="00EF1C79"/>
    <w:rsid w:val="00EF24DA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81"/>
    <w:rsid w:val="00F00235"/>
    <w:rsid w:val="00F00706"/>
    <w:rsid w:val="00F00B31"/>
    <w:rsid w:val="00F00D13"/>
    <w:rsid w:val="00F013FA"/>
    <w:rsid w:val="00F01536"/>
    <w:rsid w:val="00F0194A"/>
    <w:rsid w:val="00F01AAF"/>
    <w:rsid w:val="00F01E00"/>
    <w:rsid w:val="00F0304C"/>
    <w:rsid w:val="00F03AB3"/>
    <w:rsid w:val="00F03F9F"/>
    <w:rsid w:val="00F04A04"/>
    <w:rsid w:val="00F04C88"/>
    <w:rsid w:val="00F053CC"/>
    <w:rsid w:val="00F05D71"/>
    <w:rsid w:val="00F05DCE"/>
    <w:rsid w:val="00F05F8A"/>
    <w:rsid w:val="00F06617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A08"/>
    <w:rsid w:val="00F21D05"/>
    <w:rsid w:val="00F226F7"/>
    <w:rsid w:val="00F2294D"/>
    <w:rsid w:val="00F229D4"/>
    <w:rsid w:val="00F22C09"/>
    <w:rsid w:val="00F2327E"/>
    <w:rsid w:val="00F233D9"/>
    <w:rsid w:val="00F236C9"/>
    <w:rsid w:val="00F23799"/>
    <w:rsid w:val="00F2400C"/>
    <w:rsid w:val="00F24260"/>
    <w:rsid w:val="00F2440A"/>
    <w:rsid w:val="00F246E3"/>
    <w:rsid w:val="00F24CAD"/>
    <w:rsid w:val="00F24E32"/>
    <w:rsid w:val="00F2519E"/>
    <w:rsid w:val="00F25D6F"/>
    <w:rsid w:val="00F25FD8"/>
    <w:rsid w:val="00F2613A"/>
    <w:rsid w:val="00F266EB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9E0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BEE"/>
    <w:rsid w:val="00F35E50"/>
    <w:rsid w:val="00F3658C"/>
    <w:rsid w:val="00F36E93"/>
    <w:rsid w:val="00F373FD"/>
    <w:rsid w:val="00F37D26"/>
    <w:rsid w:val="00F400D5"/>
    <w:rsid w:val="00F40AAA"/>
    <w:rsid w:val="00F412D3"/>
    <w:rsid w:val="00F415B9"/>
    <w:rsid w:val="00F41C5C"/>
    <w:rsid w:val="00F41DB7"/>
    <w:rsid w:val="00F41F8D"/>
    <w:rsid w:val="00F4279E"/>
    <w:rsid w:val="00F42E49"/>
    <w:rsid w:val="00F431D3"/>
    <w:rsid w:val="00F43A6A"/>
    <w:rsid w:val="00F43C4C"/>
    <w:rsid w:val="00F4414E"/>
    <w:rsid w:val="00F44179"/>
    <w:rsid w:val="00F44C45"/>
    <w:rsid w:val="00F450F3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7D9"/>
    <w:rsid w:val="00F560FB"/>
    <w:rsid w:val="00F56345"/>
    <w:rsid w:val="00F563DC"/>
    <w:rsid w:val="00F57187"/>
    <w:rsid w:val="00F5787A"/>
    <w:rsid w:val="00F5790C"/>
    <w:rsid w:val="00F57A52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CBC"/>
    <w:rsid w:val="00F66452"/>
    <w:rsid w:val="00F66688"/>
    <w:rsid w:val="00F6710D"/>
    <w:rsid w:val="00F672BC"/>
    <w:rsid w:val="00F6785B"/>
    <w:rsid w:val="00F679B0"/>
    <w:rsid w:val="00F7023D"/>
    <w:rsid w:val="00F70543"/>
    <w:rsid w:val="00F708B0"/>
    <w:rsid w:val="00F709C4"/>
    <w:rsid w:val="00F70B5F"/>
    <w:rsid w:val="00F70EA3"/>
    <w:rsid w:val="00F71146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726"/>
    <w:rsid w:val="00F77E11"/>
    <w:rsid w:val="00F77FA0"/>
    <w:rsid w:val="00F81A5E"/>
    <w:rsid w:val="00F81DD2"/>
    <w:rsid w:val="00F821A8"/>
    <w:rsid w:val="00F82ADE"/>
    <w:rsid w:val="00F82AFB"/>
    <w:rsid w:val="00F8365A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95F"/>
    <w:rsid w:val="00F91D4F"/>
    <w:rsid w:val="00F9219C"/>
    <w:rsid w:val="00F92F56"/>
    <w:rsid w:val="00F93114"/>
    <w:rsid w:val="00F93154"/>
    <w:rsid w:val="00F93515"/>
    <w:rsid w:val="00F93608"/>
    <w:rsid w:val="00F9402F"/>
    <w:rsid w:val="00F940E8"/>
    <w:rsid w:val="00F941E9"/>
    <w:rsid w:val="00F94E4D"/>
    <w:rsid w:val="00F95362"/>
    <w:rsid w:val="00F9547E"/>
    <w:rsid w:val="00F95969"/>
    <w:rsid w:val="00F95EC6"/>
    <w:rsid w:val="00F9608D"/>
    <w:rsid w:val="00F967EC"/>
    <w:rsid w:val="00F9751C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DC7"/>
    <w:rsid w:val="00FB0FB5"/>
    <w:rsid w:val="00FB110F"/>
    <w:rsid w:val="00FB1635"/>
    <w:rsid w:val="00FB1741"/>
    <w:rsid w:val="00FB185B"/>
    <w:rsid w:val="00FB1879"/>
    <w:rsid w:val="00FB188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FB1"/>
    <w:rsid w:val="00FB772D"/>
    <w:rsid w:val="00FB7993"/>
    <w:rsid w:val="00FB7998"/>
    <w:rsid w:val="00FB7DE8"/>
    <w:rsid w:val="00FB7F5B"/>
    <w:rsid w:val="00FC00A5"/>
    <w:rsid w:val="00FC00FB"/>
    <w:rsid w:val="00FC01F6"/>
    <w:rsid w:val="00FC0E46"/>
    <w:rsid w:val="00FC165B"/>
    <w:rsid w:val="00FC1E64"/>
    <w:rsid w:val="00FC2087"/>
    <w:rsid w:val="00FC2312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C1E"/>
    <w:rsid w:val="00FD2D5B"/>
    <w:rsid w:val="00FD3085"/>
    <w:rsid w:val="00FD3134"/>
    <w:rsid w:val="00FD3394"/>
    <w:rsid w:val="00FD4482"/>
    <w:rsid w:val="00FD4AC9"/>
    <w:rsid w:val="00FD5317"/>
    <w:rsid w:val="00FD605E"/>
    <w:rsid w:val="00FD638F"/>
    <w:rsid w:val="00FD695A"/>
    <w:rsid w:val="00FD6A3F"/>
    <w:rsid w:val="00FD6BB0"/>
    <w:rsid w:val="00FD6CD6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82C"/>
    <w:rsid w:val="00FE28D4"/>
    <w:rsid w:val="00FE2B27"/>
    <w:rsid w:val="00FE2DE3"/>
    <w:rsid w:val="00FE4649"/>
    <w:rsid w:val="00FE4651"/>
    <w:rsid w:val="00FE4B1A"/>
    <w:rsid w:val="00FE4D57"/>
    <w:rsid w:val="00FE5BCF"/>
    <w:rsid w:val="00FE5D05"/>
    <w:rsid w:val="00FE617C"/>
    <w:rsid w:val="00FE66ED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12696</TotalTime>
  <Pages>14</Pages>
  <Words>3244</Words>
  <Characters>18497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634</cp:revision>
  <cp:lastPrinted>2022-08-09T08:09:00Z</cp:lastPrinted>
  <dcterms:created xsi:type="dcterms:W3CDTF">2020-05-08T11:31:00Z</dcterms:created>
  <dcterms:modified xsi:type="dcterms:W3CDTF">2022-08-09T08:44:00Z</dcterms:modified>
</cp:coreProperties>
</file>