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E110A0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147914F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C60B71D" w14:textId="77777777" w:rsidR="00695508" w:rsidRDefault="00812542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611E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C210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568310F8" w14:textId="3F662330" w:rsidR="00812542" w:rsidRPr="006B6495" w:rsidRDefault="002E23E1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11EB4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611E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5F1AA8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D4E064" w14:textId="51688437" w:rsidR="00611EB4" w:rsidRPr="00E049BA" w:rsidRDefault="00611EB4" w:rsidP="00611E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เสร็จสำหรับงวด</w:t>
      </w:r>
      <w:r w:rsidR="00C210E4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</w:t>
      </w:r>
      <w:r w:rsidR="003768E9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วดหกเดือน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</w:t>
      </w:r>
      <w:r>
        <w:rPr>
          <w:rFonts w:ascii="Angsana New" w:hAnsi="Angsana New"/>
          <w:sz w:val="30"/>
          <w:szCs w:val="30"/>
          <w:cs/>
        </w:rPr>
        <w:br/>
      </w:r>
      <w:r w:rsidRPr="0008263F">
        <w:rPr>
          <w:rFonts w:ascii="Angsana New" w:hAnsi="Angsana New"/>
          <w:sz w:val="30"/>
          <w:szCs w:val="30"/>
          <w:cs/>
        </w:rPr>
        <w:t>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7777777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5F1AA8">
          <w:footerReference w:type="default" r:id="rId11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804EB4" w:rsidRDefault="00847E53" w:rsidP="0086788A">
      <w:pPr>
        <w:pStyle w:val="FSBlank"/>
        <w:rPr>
          <w:sz w:val="30"/>
          <w:szCs w:val="30"/>
        </w:rPr>
      </w:pPr>
    </w:p>
    <w:p w14:paraId="751C880F" w14:textId="01450F0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94F60" w:rsidRPr="00804EB4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6E4B8EF5" w14:textId="77777777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5C7BD6" w:rsidRPr="00804EB4">
        <w:rPr>
          <w:rFonts w:ascii="Angsana New" w:hAnsi="Angsana New" w:cs="Angsana New" w:hint="cs"/>
          <w:cs/>
        </w:rPr>
        <w:t xml:space="preserve">ทรงชัย </w:t>
      </w:r>
      <w:r w:rsidR="00135889" w:rsidRPr="00804EB4">
        <w:rPr>
          <w:rFonts w:ascii="Angsana New" w:hAnsi="Angsana New" w:cs="Angsana New" w:hint="cs"/>
          <w:cs/>
        </w:rPr>
        <w:t>วงศ์พิริยาภรณ์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6C1947F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D94F60" w:rsidRPr="00804EB4">
        <w:rPr>
          <w:rFonts w:ascii="Angsana New" w:hAnsi="Angsana New" w:cs="Angsana New"/>
          <w:lang w:val="en-US"/>
        </w:rPr>
        <w:t>10996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28242FA" w14:textId="1FE7BB3B" w:rsidR="00C40CEC" w:rsidRDefault="00C40CEC" w:rsidP="00C40CEC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 w:hint="cs"/>
          <w:lang w:val="en-US"/>
        </w:rPr>
        <w:t xml:space="preserve">9 </w:t>
      </w:r>
      <w:r>
        <w:rPr>
          <w:rFonts w:ascii="Angsana New" w:hAnsi="Angsana New" w:cs="Angsana New" w:hint="cs"/>
          <w:cs/>
          <w:lang w:val="en-US"/>
        </w:rPr>
        <w:t xml:space="preserve">สิงหาคม </w:t>
      </w:r>
      <w:r>
        <w:rPr>
          <w:rFonts w:ascii="Angsana New" w:hAnsi="Angsana New" w:cs="Angsana New" w:hint="cs"/>
          <w:lang w:val="en-US"/>
        </w:rPr>
        <w:t>2565</w:t>
      </w:r>
    </w:p>
    <w:p w14:paraId="00A59912" w14:textId="14A4C654" w:rsidR="00B531CF" w:rsidRDefault="00B531CF" w:rsidP="00A705C9">
      <w:pPr>
        <w:pStyle w:val="FSBlank"/>
        <w:rPr>
          <w:sz w:val="30"/>
          <w:szCs w:val="30"/>
        </w:rPr>
      </w:pPr>
    </w:p>
    <w:sectPr w:rsidR="00B531CF" w:rsidSect="007C3D6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56E6" w14:textId="77777777" w:rsidR="004240A1" w:rsidRDefault="004240A1">
      <w:r>
        <w:separator/>
      </w:r>
    </w:p>
  </w:endnote>
  <w:endnote w:type="continuationSeparator" w:id="0">
    <w:p w14:paraId="0B159153" w14:textId="77777777" w:rsidR="004240A1" w:rsidRDefault="004240A1">
      <w:r>
        <w:continuationSeparator/>
      </w:r>
    </w:p>
  </w:endnote>
  <w:endnote w:type="continuationNotice" w:id="1">
    <w:p w14:paraId="7EF2D0F5" w14:textId="77777777" w:rsidR="004240A1" w:rsidRDefault="004240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2ACB9FBD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D94F6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72568200" w:rsidR="00FC13B3" w:rsidRPr="00DA5F86" w:rsidRDefault="00FC13B3">
    <w:pPr>
      <w:pStyle w:val="Footer"/>
      <w:jc w:val="center"/>
      <w:rPr>
        <w:rFonts w:ascii="Angsana New" w:hAnsi="Angsana New"/>
        <w:sz w:val="30"/>
        <w:szCs w:val="30"/>
      </w:rPr>
    </w:pPr>
    <w:r w:rsidRPr="00D94F6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322B" w14:textId="33D2522C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BF1B" w14:textId="77777777" w:rsidR="004240A1" w:rsidRDefault="004240A1">
      <w:r>
        <w:separator/>
      </w:r>
    </w:p>
  </w:footnote>
  <w:footnote w:type="continuationSeparator" w:id="0">
    <w:p w14:paraId="080C67E4" w14:textId="77777777" w:rsidR="004240A1" w:rsidRDefault="004240A1">
      <w:r>
        <w:continuationSeparator/>
      </w:r>
    </w:p>
  </w:footnote>
  <w:footnote w:type="continuationNotice" w:id="1">
    <w:p w14:paraId="43901EDC" w14:textId="77777777" w:rsidR="004240A1" w:rsidRDefault="004240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13FA5A4A" w:rsidR="00FC13B3" w:rsidRPr="00A86E49" w:rsidRDefault="007C3D64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032A" w14:textId="6B0A72C9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0AE26CC1" w14:textId="77777777" w:rsidR="00430576" w:rsidRPr="00AB510F" w:rsidRDefault="00430576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4A7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613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0A1"/>
    <w:rsid w:val="00424550"/>
    <w:rsid w:val="00425859"/>
    <w:rsid w:val="004259D8"/>
    <w:rsid w:val="004262B0"/>
    <w:rsid w:val="00426768"/>
    <w:rsid w:val="00427483"/>
    <w:rsid w:val="00427981"/>
    <w:rsid w:val="00427BFE"/>
    <w:rsid w:val="00430576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4F60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3924"/>
    <w:rsid w:val="00484A4A"/>
    <w:rsid w:val="00484A70"/>
    <w:rsid w:val="00484E04"/>
    <w:rsid w:val="00484F1E"/>
    <w:rsid w:val="004858DE"/>
    <w:rsid w:val="00485930"/>
    <w:rsid w:val="00485D17"/>
    <w:rsid w:val="0048611A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508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21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87C"/>
    <w:rsid w:val="00804D6F"/>
    <w:rsid w:val="00804EB4"/>
    <w:rsid w:val="00805250"/>
    <w:rsid w:val="00806443"/>
    <w:rsid w:val="0080651F"/>
    <w:rsid w:val="0080658C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2D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5C9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646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5F6E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CEC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693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59EF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145E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41A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21BB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0BB1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360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2022-07-23T07:18:00Z</cp:lastPrinted>
  <dcterms:created xsi:type="dcterms:W3CDTF">2022-08-04T04:57:00Z</dcterms:created>
  <dcterms:modified xsi:type="dcterms:W3CDTF">2022-08-04T04:59:00Z</dcterms:modified>
</cp:coreProperties>
</file>