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14:paraId="1265B191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058AEB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F650A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C3FA49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14:paraId="3B18AFA4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9C2A5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D0BE9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0EA690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23E1" w:rsidRPr="0008263F" w14:paraId="40AD1CE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6EB70" w14:textId="678A17F6" w:rsidR="002E23E1" w:rsidRPr="0008263F" w:rsidRDefault="002E23E1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52FEC1" w14:textId="77777777" w:rsidR="002E23E1" w:rsidRPr="0008263F" w:rsidRDefault="002E23E1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040E81" w14:textId="741E719A" w:rsidR="002E23E1" w:rsidRPr="0008263F" w:rsidRDefault="003F4BBE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F4BBE" w:rsidRPr="0008263F" w14:paraId="683EEAF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13B6E" w14:textId="59268F13" w:rsidR="003F4BBE" w:rsidRPr="00D94F60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919B96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0AC545" w14:textId="202E4B85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4BBE" w:rsidRPr="0008263F" w14:paraId="354F18B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3B23BC" w14:textId="70BFA68A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D6BE43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DD773" w14:textId="64B11F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4BBE" w:rsidRPr="0008263F" w14:paraId="72DE32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73F853" w14:textId="5342ABA6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0A6BCF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D6AE02" w14:textId="60DC6ECB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F4BBE" w:rsidRPr="0008263F" w14:paraId="614FB82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56A01F" w14:textId="3D6D58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49B67B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A51C5" w14:textId="430E3368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F4BBE" w:rsidRPr="0008263F" w14:paraId="2599103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97D60" w14:textId="47FE47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2B9C59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19DF52" w14:textId="591F61B2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40CEC" w:rsidRPr="0008263F" w14:paraId="172D52B0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403247" w14:textId="5C434CD9" w:rsidR="00C40CEC" w:rsidRDefault="00C40CE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D5C322" w14:textId="77777777" w:rsidR="00C40CEC" w:rsidRPr="0008263F" w:rsidRDefault="00C40CE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ABB436" w14:textId="4F5EC284" w:rsidR="00C40CEC" w:rsidRPr="003772AA" w:rsidRDefault="00C40CE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F4BBE" w:rsidRPr="0008263F" w14:paraId="1AF4F3A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50F25A" w14:textId="359A0591" w:rsidR="003F4BBE" w:rsidRPr="00FD22F8" w:rsidRDefault="00C40CE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6E1F7E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AF27A" w14:textId="7D13E218" w:rsidR="003F4BBE" w:rsidRPr="003772AA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4BBE" w:rsidRPr="0008263F" w14:paraId="437F71D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0DA2D0" w14:textId="1C78AAF5" w:rsidR="003F4BBE" w:rsidRPr="0008263F" w:rsidRDefault="00C40CE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2BD044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19E37" w14:textId="65D96984" w:rsidR="003F4BBE" w:rsidRPr="003664C6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2A80" w:rsidRPr="0008263F" w14:paraId="35C2EA1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3EC7A8" w14:textId="4FA181B9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7E324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5AA042" w14:textId="1806957C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D2A80" w:rsidRPr="0008263F" w14:paraId="34B9331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1BEE6E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6D74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CD155B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40A3F74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EA4DC7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6A343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A1FE41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0B7DC47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53303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CC53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D744F9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2A80" w:rsidRPr="0008263F" w14:paraId="474520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627E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57E4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9DD21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A80" w:rsidRPr="0008263F" w14:paraId="7782303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FA7DA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300AD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2DCF9B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880B60D" w14:textId="77777777" w:rsidR="006A34F6" w:rsidRPr="006E4B1C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CD4E52A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68714B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7CF3FC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24CFC1E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514E0B90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A1E74F2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D79356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02101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0316A73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2CD9AE9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BCD462" w14:textId="77777777"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5B2C711E" w14:textId="77777777" w:rsidR="00C41766" w:rsidRPr="006F159D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="00C41766"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</w:t>
      </w:r>
      <w:r w:rsidR="00000FE3" w:rsidRPr="006F159D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6F159D">
        <w:rPr>
          <w:rFonts w:ascii="Angsana New" w:hAnsi="Angsana New"/>
          <w:sz w:val="30"/>
          <w:szCs w:val="30"/>
          <w:cs/>
        </w:rPr>
        <w:t>นี้</w:t>
      </w:r>
    </w:p>
    <w:p w14:paraId="52FC6A9B" w14:textId="77777777" w:rsidR="00C41766" w:rsidRPr="006F159D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3892ACED" w14:textId="67116CBF" w:rsidR="0054798C" w:rsidRPr="006F159D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6F159D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6F159D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6F159D">
        <w:rPr>
          <w:rFonts w:ascii="Angsana New" w:hAnsi="Angsana New"/>
          <w:sz w:val="30"/>
          <w:szCs w:val="30"/>
          <w:cs/>
        </w:rPr>
        <w:t>จาก</w:t>
      </w:r>
      <w:r w:rsidR="003256E1"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C40CEC">
        <w:rPr>
          <w:rFonts w:ascii="Angsana New" w:hAnsi="Angsana New" w:hint="cs"/>
          <w:sz w:val="30"/>
          <w:szCs w:val="30"/>
          <w:cs/>
        </w:rPr>
        <w:t xml:space="preserve"> </w:t>
      </w:r>
      <w:r w:rsidR="00C40CEC">
        <w:rPr>
          <w:rFonts w:ascii="Angsana New" w:hAnsi="Angsana New"/>
          <w:sz w:val="30"/>
          <w:szCs w:val="30"/>
        </w:rPr>
        <w:t xml:space="preserve">9 </w:t>
      </w:r>
      <w:r w:rsidR="00C40CE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40CEC">
        <w:rPr>
          <w:rFonts w:ascii="Angsana New" w:hAnsi="Angsana New"/>
          <w:sz w:val="30"/>
          <w:szCs w:val="30"/>
        </w:rPr>
        <w:t>2565</w:t>
      </w:r>
    </w:p>
    <w:p w14:paraId="6E00DA29" w14:textId="77777777" w:rsidR="00C41766" w:rsidRPr="006F159D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DC80C11" w14:textId="6A991F9B" w:rsidR="003F4BBE" w:rsidRPr="006F159D" w:rsidRDefault="003F4BBE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AD26F42" w14:textId="7B0FA621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222C59A" w14:textId="60824430" w:rsidR="003F4BBE" w:rsidRPr="006F159D" w:rsidRDefault="003F4BBE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="006F159D"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4B03878D" w14:textId="77777777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26537F3" w14:textId="13E505F5" w:rsidR="003F4BBE" w:rsidRPr="006F159D" w:rsidRDefault="003F4BBE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6F159D">
        <w:rPr>
          <w:rFonts w:ascii="Angsana New" w:hAnsi="Angsana New"/>
          <w:sz w:val="30"/>
          <w:szCs w:val="30"/>
        </w:rPr>
        <w:t>CTJ Holdings2, Ltd. (</w:t>
      </w:r>
      <w:r w:rsidRPr="006F15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6F159D">
        <w:rPr>
          <w:rFonts w:ascii="Angsana New" w:hAnsi="Angsana New"/>
          <w:sz w:val="30"/>
          <w:szCs w:val="30"/>
        </w:rPr>
        <w:t xml:space="preserve">42.25) </w:t>
      </w:r>
      <w:r w:rsidRPr="006F159D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54223CAD" w14:textId="77777777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4DE2783" w14:textId="07B03403" w:rsidR="00842F07" w:rsidRPr="006F159D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B941DD4" w14:textId="77777777" w:rsidR="001074E3" w:rsidRPr="006F159D" w:rsidRDefault="001074E3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05062C0" w14:textId="01B3C629" w:rsidR="00B62EDB" w:rsidRPr="006F159D" w:rsidRDefault="00974CA7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="00C62C1F"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D94F60" w:rsidRPr="006F159D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="001074E3"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6F159D">
        <w:rPr>
          <w:rFonts w:ascii="Angsana New" w:hAnsi="Angsana New"/>
          <w:sz w:val="30"/>
          <w:szCs w:val="30"/>
        </w:rPr>
        <w:t xml:space="preserve"> </w:t>
      </w:r>
      <w:r w:rsidR="001074E3" w:rsidRPr="006F159D">
        <w:rPr>
          <w:rFonts w:ascii="Angsana New" w:hAnsi="Angsana New"/>
          <w:sz w:val="30"/>
          <w:szCs w:val="30"/>
          <w:cs/>
        </w:rPr>
        <w:t>ดังนั้นการอ่าน</w:t>
      </w:r>
      <w:r w:rsidR="003F4BBE" w:rsidRPr="006F159D">
        <w:rPr>
          <w:rFonts w:ascii="Angsana New" w:hAnsi="Angsana New"/>
          <w:sz w:val="30"/>
          <w:szCs w:val="30"/>
        </w:rPr>
        <w:br/>
      </w:r>
      <w:r w:rsidR="001074E3" w:rsidRPr="006F159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D94F60" w:rsidRPr="006F159D">
        <w:rPr>
          <w:rFonts w:ascii="Angsana New" w:hAnsi="Angsana New"/>
          <w:sz w:val="30"/>
          <w:szCs w:val="30"/>
        </w:rPr>
        <w:t>31</w:t>
      </w:r>
      <w:r w:rsidR="00FC6073"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6F159D">
        <w:rPr>
          <w:rFonts w:ascii="Angsana New" w:hAnsi="Angsana New"/>
          <w:sz w:val="30"/>
          <w:szCs w:val="30"/>
        </w:rPr>
        <w:t>256</w:t>
      </w:r>
      <w:r w:rsidR="002E23E1" w:rsidRPr="006F159D">
        <w:rPr>
          <w:rFonts w:ascii="Angsana New" w:hAnsi="Angsana New"/>
          <w:sz w:val="30"/>
          <w:szCs w:val="30"/>
        </w:rPr>
        <w:t>4</w:t>
      </w:r>
    </w:p>
    <w:p w14:paraId="59F1D251" w14:textId="77777777" w:rsidR="00A55125" w:rsidRPr="006F159D" w:rsidRDefault="00A55125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2D1E665D" w14:textId="5D74B122"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</w:t>
      </w:r>
      <w:r w:rsidR="002E23E1">
        <w:rPr>
          <w:rFonts w:ascii="Angsana New" w:hAnsi="Angsana New"/>
          <w:sz w:val="30"/>
          <w:szCs w:val="30"/>
        </w:rPr>
        <w:t>4</w:t>
      </w:r>
    </w:p>
    <w:p w14:paraId="678B3A16" w14:textId="4D5203EE" w:rsidR="00115133" w:rsidRPr="00AD05E4" w:rsidRDefault="002E23E1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F61259" w14:textId="77777777" w:rsidR="00842F07" w:rsidRPr="00AF10A0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742ACD6D" w14:textId="77777777" w:rsidR="00842F07" w:rsidRPr="00515333" w:rsidRDefault="00842F07" w:rsidP="00467021">
      <w:pPr>
        <w:pStyle w:val="FSBlank"/>
      </w:pPr>
    </w:p>
    <w:p w14:paraId="1E3A48F9" w14:textId="2F0B80C3" w:rsidR="00463C1E" w:rsidRPr="006F159D" w:rsidRDefault="00463C1E" w:rsidP="00463C1E">
      <w:pPr>
        <w:pStyle w:val="FSContent"/>
      </w:pPr>
      <w:r w:rsidRPr="006F159D">
        <w:rPr>
          <w:cs/>
        </w:rPr>
        <w:t>รายการที่สำคัญกับบุคคลหรือกิจการที่เกี่ยวข้องกันสำหรับ</w:t>
      </w:r>
      <w:r w:rsidR="006040B9" w:rsidRPr="006F159D">
        <w:rPr>
          <w:rFonts w:hint="cs"/>
          <w:cs/>
        </w:rPr>
        <w:t>งวด</w:t>
      </w:r>
      <w:r w:rsidR="00695508">
        <w:rPr>
          <w:rFonts w:hint="cs"/>
          <w:cs/>
        </w:rPr>
        <w:t>สามเดือนและ</w:t>
      </w:r>
      <w:r w:rsidR="00E863B3">
        <w:rPr>
          <w:rFonts w:hint="cs"/>
          <w:cs/>
        </w:rPr>
        <w:t>หก</w:t>
      </w:r>
      <w:r w:rsidR="006040B9" w:rsidRPr="006F159D"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="002E23E1" w:rsidRPr="006F159D">
        <w:t>3</w:t>
      </w:r>
      <w:r w:rsidR="00E863B3">
        <w:t xml:space="preserve">0 </w:t>
      </w:r>
      <w:r w:rsidR="00E863B3">
        <w:rPr>
          <w:rFonts w:hint="cs"/>
          <w:cs/>
        </w:rPr>
        <w:t xml:space="preserve">มิถุนายน </w:t>
      </w:r>
      <w:r w:rsidR="00695508">
        <w:rPr>
          <w:cs/>
        </w:rPr>
        <w:br/>
      </w:r>
      <w:r w:rsidRPr="006F159D">
        <w:rPr>
          <w:cs/>
        </w:rPr>
        <w:t>สรุปได้ดังนี้</w:t>
      </w:r>
    </w:p>
    <w:p w14:paraId="1963C796" w14:textId="18D3AAE0" w:rsidR="0021502C" w:rsidRPr="00515333" w:rsidRDefault="0021502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863B3" w:rsidRPr="00D5409B" w14:paraId="57521C50" w14:textId="77777777" w:rsidTr="00B33005">
        <w:trPr>
          <w:tblHeader/>
        </w:trPr>
        <w:tc>
          <w:tcPr>
            <w:tcW w:w="6290" w:type="dxa"/>
          </w:tcPr>
          <w:p w14:paraId="2C68F348" w14:textId="77777777" w:rsidR="00E863B3" w:rsidRPr="00D5409B" w:rsidRDefault="00E863B3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5149CE12" w14:textId="1FCE3113" w:rsidR="00E863B3" w:rsidRPr="00D5409B" w:rsidRDefault="00E863B3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7737C3B" w14:textId="77777777" w:rsidR="00E863B3" w:rsidRPr="00D5409B" w:rsidRDefault="00E863B3" w:rsidP="0051533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71A84B" w14:textId="03A2CCFF" w:rsidR="00E863B3" w:rsidRPr="00D5409B" w:rsidRDefault="00E863B3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63B3" w:rsidRPr="00D5409B" w14:paraId="602B6F87" w14:textId="77777777" w:rsidTr="00B33005">
        <w:trPr>
          <w:tblHeader/>
        </w:trPr>
        <w:tc>
          <w:tcPr>
            <w:tcW w:w="6290" w:type="dxa"/>
          </w:tcPr>
          <w:p w14:paraId="04150574" w14:textId="77777777" w:rsidR="00E863B3" w:rsidRPr="00D5409B" w:rsidRDefault="00E863B3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357EE532" w14:textId="77777777" w:rsidR="00E863B3" w:rsidRPr="00D5409B" w:rsidRDefault="00E863B3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D50" w:rsidRPr="0037579F" w14:paraId="41DFB8D7" w14:textId="77777777" w:rsidTr="00B33005">
        <w:tc>
          <w:tcPr>
            <w:tcW w:w="6290" w:type="dxa"/>
          </w:tcPr>
          <w:p w14:paraId="06792212" w14:textId="77777777" w:rsidR="00F85D50" w:rsidRPr="0037579F" w:rsidRDefault="00F85D50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701CBEF7" w14:textId="77777777" w:rsidR="00F85D50" w:rsidRPr="0037579F" w:rsidRDefault="00F85D50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6ECF0" w14:textId="77777777" w:rsidR="00F85D50" w:rsidRPr="0037579F" w:rsidRDefault="00F85D50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54C798B" w14:textId="77777777" w:rsidR="00F85D50" w:rsidRPr="0037579F" w:rsidRDefault="00F85D50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508" w:rsidRPr="0037579F" w14:paraId="1A7255C6" w14:textId="77777777" w:rsidTr="00B33005">
        <w:tc>
          <w:tcPr>
            <w:tcW w:w="6290" w:type="dxa"/>
          </w:tcPr>
          <w:p w14:paraId="3EC2E6CC" w14:textId="77777777" w:rsidR="00695508" w:rsidRPr="0037579F" w:rsidRDefault="00695508" w:rsidP="0069550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561D0004" w14:textId="2A578DDD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388,042</w:t>
            </w:r>
          </w:p>
        </w:tc>
        <w:tc>
          <w:tcPr>
            <w:tcW w:w="236" w:type="dxa"/>
          </w:tcPr>
          <w:p w14:paraId="3196867A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6B1B4CF" w14:textId="618574A4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390,998</w:t>
            </w:r>
          </w:p>
        </w:tc>
      </w:tr>
      <w:tr w:rsidR="00695508" w:rsidRPr="0037579F" w14:paraId="4B9E078B" w14:textId="77777777" w:rsidTr="00B33005">
        <w:tc>
          <w:tcPr>
            <w:tcW w:w="6290" w:type="dxa"/>
          </w:tcPr>
          <w:p w14:paraId="025AAAB7" w14:textId="77777777" w:rsidR="00695508" w:rsidRPr="0037579F" w:rsidRDefault="00695508" w:rsidP="0069550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6B53D6DD" w14:textId="2DADE0BF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3,408</w:t>
            </w:r>
          </w:p>
        </w:tc>
        <w:tc>
          <w:tcPr>
            <w:tcW w:w="236" w:type="dxa"/>
          </w:tcPr>
          <w:p w14:paraId="0A66D8D2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98B680" w14:textId="7BA2A784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</w:tr>
      <w:tr w:rsidR="00695508" w:rsidRPr="0037579F" w14:paraId="6CE1ED00" w14:textId="77777777" w:rsidTr="00B33005">
        <w:tc>
          <w:tcPr>
            <w:tcW w:w="6290" w:type="dxa"/>
          </w:tcPr>
          <w:p w14:paraId="08943E6F" w14:textId="77777777" w:rsidR="00695508" w:rsidRPr="0037579F" w:rsidRDefault="00695508" w:rsidP="0069550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3A2BE11F" w14:textId="1535A800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  <w:tc>
          <w:tcPr>
            <w:tcW w:w="236" w:type="dxa"/>
          </w:tcPr>
          <w:p w14:paraId="40682FF6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804D811" w14:textId="70E3C18C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1,159</w:t>
            </w:r>
          </w:p>
        </w:tc>
      </w:tr>
      <w:tr w:rsidR="00695508" w:rsidRPr="00515333" w14:paraId="0E109B50" w14:textId="77777777" w:rsidTr="00B33005">
        <w:tc>
          <w:tcPr>
            <w:tcW w:w="6290" w:type="dxa"/>
          </w:tcPr>
          <w:p w14:paraId="324DF756" w14:textId="77777777" w:rsidR="00695508" w:rsidRPr="00515333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74166C17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3DA3FF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C92802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37579F" w14:paraId="6BE4E24A" w14:textId="77777777" w:rsidTr="00B33005">
        <w:tc>
          <w:tcPr>
            <w:tcW w:w="6290" w:type="dxa"/>
          </w:tcPr>
          <w:p w14:paraId="2E230396" w14:textId="77777777" w:rsidR="00695508" w:rsidRPr="0037579F" w:rsidRDefault="00695508" w:rsidP="00695508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04D5BD3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86853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D56F43E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37579F" w14:paraId="5FE8C337" w14:textId="77777777" w:rsidTr="00B33005">
        <w:tc>
          <w:tcPr>
            <w:tcW w:w="6290" w:type="dxa"/>
          </w:tcPr>
          <w:p w14:paraId="46CA13B7" w14:textId="77777777" w:rsidR="00695508" w:rsidRPr="0037579F" w:rsidRDefault="00695508" w:rsidP="0069550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51631D6F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D0FE0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06FB71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37579F" w14:paraId="2AC7FBA3" w14:textId="77777777" w:rsidTr="00B33005">
        <w:tc>
          <w:tcPr>
            <w:tcW w:w="6290" w:type="dxa"/>
          </w:tcPr>
          <w:p w14:paraId="7F95F26A" w14:textId="77777777" w:rsidR="00695508" w:rsidRPr="0037579F" w:rsidRDefault="00695508" w:rsidP="00695508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3681B9C1" w14:textId="4483C2FA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7,990</w:t>
            </w:r>
          </w:p>
        </w:tc>
        <w:tc>
          <w:tcPr>
            <w:tcW w:w="236" w:type="dxa"/>
          </w:tcPr>
          <w:p w14:paraId="29BFF4A9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19BF2D" w14:textId="43FA8711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8,753</w:t>
            </w:r>
          </w:p>
        </w:tc>
      </w:tr>
      <w:tr w:rsidR="00695508" w:rsidRPr="0037579F" w14:paraId="7202119F" w14:textId="77777777" w:rsidTr="00B33005">
        <w:tc>
          <w:tcPr>
            <w:tcW w:w="6290" w:type="dxa"/>
          </w:tcPr>
          <w:p w14:paraId="550D7155" w14:textId="77777777" w:rsidR="00695508" w:rsidRPr="0037579F" w:rsidRDefault="00695508" w:rsidP="00695508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7FC1B0E7" w14:textId="471738E7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44AC84C1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96DBD40" w14:textId="4288AF76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695508" w:rsidRPr="0037579F" w14:paraId="1541C813" w14:textId="77777777" w:rsidTr="00B33005">
        <w:tc>
          <w:tcPr>
            <w:tcW w:w="6290" w:type="dxa"/>
          </w:tcPr>
          <w:p w14:paraId="546AE4A4" w14:textId="77777777" w:rsidR="00695508" w:rsidRPr="0037579F" w:rsidRDefault="00695508" w:rsidP="00695508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3D2465D" w14:textId="3601F445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8,193</w:t>
            </w:r>
          </w:p>
        </w:tc>
        <w:tc>
          <w:tcPr>
            <w:tcW w:w="236" w:type="dxa"/>
          </w:tcPr>
          <w:p w14:paraId="54E22F02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43235AC" w14:textId="47C7A132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9,154</w:t>
            </w:r>
          </w:p>
        </w:tc>
      </w:tr>
    </w:tbl>
    <w:p w14:paraId="17A54A69" w14:textId="77777777" w:rsidR="00E863B3" w:rsidRPr="00515333" w:rsidRDefault="00E863B3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863B3" w:rsidRPr="00D5409B" w14:paraId="7429450A" w14:textId="77777777" w:rsidTr="00C40CEC">
        <w:trPr>
          <w:tblHeader/>
        </w:trPr>
        <w:tc>
          <w:tcPr>
            <w:tcW w:w="6290" w:type="dxa"/>
          </w:tcPr>
          <w:p w14:paraId="3B2458E4" w14:textId="77777777" w:rsidR="00E863B3" w:rsidRPr="00D5409B" w:rsidRDefault="00E863B3" w:rsidP="00B209BE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7C72E5E3" w14:textId="07435A2C" w:rsidR="00E863B3" w:rsidRPr="00D5409B" w:rsidRDefault="00E863B3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EEA251B" w14:textId="77777777" w:rsidR="00E863B3" w:rsidRPr="00D5409B" w:rsidRDefault="00E863B3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79E6F86" w14:textId="64342B67" w:rsidR="00E863B3" w:rsidRPr="00D5409B" w:rsidRDefault="00E863B3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63B3" w:rsidRPr="00D5409B" w14:paraId="2DD004AD" w14:textId="77777777" w:rsidTr="00C40CEC">
        <w:trPr>
          <w:tblHeader/>
        </w:trPr>
        <w:tc>
          <w:tcPr>
            <w:tcW w:w="6290" w:type="dxa"/>
          </w:tcPr>
          <w:p w14:paraId="6E4A76E8" w14:textId="77777777" w:rsidR="00E863B3" w:rsidRPr="00D5409B" w:rsidRDefault="00E863B3" w:rsidP="00B209B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39C0A03D" w14:textId="77777777" w:rsidR="00E863B3" w:rsidRPr="00D5409B" w:rsidRDefault="00E863B3" w:rsidP="00B209B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D50" w:rsidRPr="0037579F" w14:paraId="55ADD862" w14:textId="77777777" w:rsidTr="00C40CEC">
        <w:tc>
          <w:tcPr>
            <w:tcW w:w="6290" w:type="dxa"/>
          </w:tcPr>
          <w:p w14:paraId="430CFC6A" w14:textId="77777777" w:rsidR="00F85D50" w:rsidRPr="0037579F" w:rsidRDefault="00F85D50" w:rsidP="00F85D5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643C3AA2" w14:textId="77777777" w:rsidR="00F85D50" w:rsidRPr="0037579F" w:rsidRDefault="00F85D50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A247AB" w14:textId="77777777" w:rsidR="00F85D50" w:rsidRPr="0037579F" w:rsidRDefault="00F85D50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DA45DC2" w14:textId="77777777" w:rsidR="00F85D50" w:rsidRPr="0037579F" w:rsidRDefault="00F85D50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508" w:rsidRPr="0037579F" w14:paraId="6FF57493" w14:textId="77777777" w:rsidTr="00C40CEC">
        <w:tc>
          <w:tcPr>
            <w:tcW w:w="6290" w:type="dxa"/>
          </w:tcPr>
          <w:p w14:paraId="0952F9A7" w14:textId="77777777" w:rsidR="00695508" w:rsidRPr="0037579F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02B2C" w14:textId="4D5C2913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848,602</w:t>
            </w:r>
          </w:p>
        </w:tc>
        <w:tc>
          <w:tcPr>
            <w:tcW w:w="236" w:type="dxa"/>
          </w:tcPr>
          <w:p w14:paraId="6BC516F7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0EF5B9" w14:textId="238B1E75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757,465</w:t>
            </w:r>
          </w:p>
        </w:tc>
      </w:tr>
      <w:tr w:rsidR="00695508" w:rsidRPr="0037579F" w14:paraId="0EA8A792" w14:textId="77777777" w:rsidTr="00C40CEC">
        <w:tc>
          <w:tcPr>
            <w:tcW w:w="6290" w:type="dxa"/>
          </w:tcPr>
          <w:p w14:paraId="0FFCF643" w14:textId="77777777" w:rsidR="00695508" w:rsidRPr="0037579F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7680251B" w14:textId="71282DAA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6,451</w:t>
            </w:r>
          </w:p>
        </w:tc>
        <w:tc>
          <w:tcPr>
            <w:tcW w:w="236" w:type="dxa"/>
          </w:tcPr>
          <w:p w14:paraId="2D1C6290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4FDFB91" w14:textId="3FFA9ABD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7,893</w:t>
            </w:r>
          </w:p>
        </w:tc>
      </w:tr>
      <w:tr w:rsidR="00695508" w:rsidRPr="0037579F" w14:paraId="49E66A41" w14:textId="77777777" w:rsidTr="00C40CEC">
        <w:tc>
          <w:tcPr>
            <w:tcW w:w="6290" w:type="dxa"/>
          </w:tcPr>
          <w:p w14:paraId="773140DC" w14:textId="77777777" w:rsidR="00695508" w:rsidRPr="0037579F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37923A4C" w14:textId="3BA47F94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3,192</w:t>
            </w:r>
          </w:p>
        </w:tc>
        <w:tc>
          <w:tcPr>
            <w:tcW w:w="236" w:type="dxa"/>
          </w:tcPr>
          <w:p w14:paraId="7FD3518B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8EC3CD3" w14:textId="2E00CE71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2,548</w:t>
            </w:r>
          </w:p>
        </w:tc>
      </w:tr>
      <w:tr w:rsidR="00695508" w:rsidRPr="0037579F" w14:paraId="2C4C87D1" w14:textId="77777777" w:rsidTr="00C40CEC">
        <w:tc>
          <w:tcPr>
            <w:tcW w:w="6290" w:type="dxa"/>
          </w:tcPr>
          <w:p w14:paraId="49466665" w14:textId="77777777" w:rsidR="00695508" w:rsidRPr="006040B9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4" w:type="dxa"/>
          </w:tcPr>
          <w:p w14:paraId="2CD31F10" w14:textId="77777777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B71A5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1238FB2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37579F" w14:paraId="645D188F" w14:textId="77777777" w:rsidTr="00C40CEC">
        <w:tc>
          <w:tcPr>
            <w:tcW w:w="6290" w:type="dxa"/>
          </w:tcPr>
          <w:p w14:paraId="0F0322D6" w14:textId="77777777" w:rsidR="00695508" w:rsidRPr="0037579F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65C3148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B39DA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47177F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37579F" w14:paraId="3A43BBA9" w14:textId="77777777" w:rsidTr="00C40CEC">
        <w:tc>
          <w:tcPr>
            <w:tcW w:w="6290" w:type="dxa"/>
          </w:tcPr>
          <w:p w14:paraId="62841358" w14:textId="77777777" w:rsidR="00695508" w:rsidRPr="0037579F" w:rsidRDefault="00695508" w:rsidP="0069550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7FE6F84C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079F0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E2CF9F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37579F" w14:paraId="7CE122D9" w14:textId="77777777" w:rsidTr="00C40CEC">
        <w:tc>
          <w:tcPr>
            <w:tcW w:w="6290" w:type="dxa"/>
          </w:tcPr>
          <w:p w14:paraId="53832560" w14:textId="77777777" w:rsidR="00695508" w:rsidRPr="0037579F" w:rsidRDefault="00695508" w:rsidP="0069550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693DABB0" w14:textId="492085BC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  <w:tc>
          <w:tcPr>
            <w:tcW w:w="236" w:type="dxa"/>
          </w:tcPr>
          <w:p w14:paraId="7DF07AA4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9DE183" w14:textId="35B980DB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17,483</w:t>
            </w:r>
          </w:p>
        </w:tc>
      </w:tr>
      <w:tr w:rsidR="00695508" w:rsidRPr="0037579F" w14:paraId="3B9F5631" w14:textId="77777777" w:rsidTr="00C40CEC">
        <w:tc>
          <w:tcPr>
            <w:tcW w:w="6290" w:type="dxa"/>
          </w:tcPr>
          <w:p w14:paraId="6402CAE0" w14:textId="77777777" w:rsidR="00695508" w:rsidRPr="0037579F" w:rsidRDefault="00695508" w:rsidP="0069550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5A2DF0E1" w14:textId="6332459F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36" w:type="dxa"/>
          </w:tcPr>
          <w:p w14:paraId="2F7ECB18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E422C04" w14:textId="688FF1F0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695508" w:rsidRPr="0037579F" w14:paraId="17D983C9" w14:textId="77777777" w:rsidTr="00C40CEC">
        <w:tc>
          <w:tcPr>
            <w:tcW w:w="6290" w:type="dxa"/>
          </w:tcPr>
          <w:p w14:paraId="6ABA6D3D" w14:textId="77777777" w:rsidR="00695508" w:rsidRPr="0037579F" w:rsidRDefault="00695508" w:rsidP="0069550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CFDBC64" w14:textId="6833FF0A" w:rsidR="00695508" w:rsidRPr="00695508" w:rsidRDefault="00695508" w:rsidP="00695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16,366</w:t>
            </w:r>
          </w:p>
        </w:tc>
        <w:tc>
          <w:tcPr>
            <w:tcW w:w="236" w:type="dxa"/>
          </w:tcPr>
          <w:p w14:paraId="7D310C23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DAB8350" w14:textId="09A0D198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18,285</w:t>
            </w:r>
          </w:p>
        </w:tc>
      </w:tr>
    </w:tbl>
    <w:p w14:paraId="390EAE84" w14:textId="2B1D1400" w:rsidR="00BF1098" w:rsidRPr="00515333" w:rsidRDefault="00BF1098" w:rsidP="00BF1098">
      <w:pPr>
        <w:pStyle w:val="FSBlank"/>
        <w:rPr>
          <w:rFonts w:asciiTheme="majorBidi" w:hAnsiTheme="majorBidi" w:cstheme="majorBidi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6"/>
        <w:gridCol w:w="1312"/>
      </w:tblGrid>
      <w:tr w:rsidR="00B5291A" w:rsidRPr="0021502C" w14:paraId="1146B554" w14:textId="77777777" w:rsidTr="00515333">
        <w:trPr>
          <w:tblHeader/>
        </w:trPr>
        <w:tc>
          <w:tcPr>
            <w:tcW w:w="6273" w:type="dxa"/>
          </w:tcPr>
          <w:p w14:paraId="06F0EA7C" w14:textId="77777777" w:rsidR="00B5291A" w:rsidRPr="00B5291A" w:rsidRDefault="00B5291A" w:rsidP="009F4393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60583C" w14:textId="1104A1D6" w:rsidR="00B5291A" w:rsidRPr="00D94F60" w:rsidRDefault="00E863B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225D0B0" w14:textId="77777777" w:rsidR="00B5291A" w:rsidRPr="0021502C" w:rsidRDefault="00B5291A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FC3B013" w14:textId="56AC5AF0" w:rsidR="00B5291A" w:rsidRPr="00D94F60" w:rsidRDefault="00B5291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393" w:rsidRPr="0021502C" w14:paraId="306C3296" w14:textId="77777777" w:rsidTr="00515333">
        <w:trPr>
          <w:tblHeader/>
        </w:trPr>
        <w:tc>
          <w:tcPr>
            <w:tcW w:w="6273" w:type="dxa"/>
          </w:tcPr>
          <w:p w14:paraId="56CED892" w14:textId="7A1301D8" w:rsidR="009F4393" w:rsidRPr="00B5291A" w:rsidRDefault="00B5291A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58572D2F" w14:textId="62D21544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6D3D3E" w14:textId="77777777" w:rsidR="009F4393" w:rsidRPr="0021502C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0D32CD8" w14:textId="2C80561F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21502C" w14:paraId="7ABB8437" w14:textId="77777777" w:rsidTr="00515333">
        <w:trPr>
          <w:cantSplit/>
          <w:tblHeader/>
        </w:trPr>
        <w:tc>
          <w:tcPr>
            <w:tcW w:w="6273" w:type="dxa"/>
          </w:tcPr>
          <w:p w14:paraId="5A2D6A4C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1B53D91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393" w:rsidRPr="0021502C" w14:paraId="6C7D78A6" w14:textId="77777777" w:rsidTr="00515333">
        <w:trPr>
          <w:cantSplit/>
        </w:trPr>
        <w:tc>
          <w:tcPr>
            <w:tcW w:w="6273" w:type="dxa"/>
          </w:tcPr>
          <w:p w14:paraId="06CC3BC7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641DF64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4393" w:rsidRPr="0021502C" w14:paraId="10E452C7" w14:textId="77777777" w:rsidTr="00515333">
        <w:tc>
          <w:tcPr>
            <w:tcW w:w="6273" w:type="dxa"/>
            <w:vAlign w:val="bottom"/>
          </w:tcPr>
          <w:p w14:paraId="248A725D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522F93" w14:textId="7061338F" w:rsidR="009F4393" w:rsidRPr="0021502C" w:rsidRDefault="00483924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424,966</w:t>
            </w:r>
          </w:p>
        </w:tc>
        <w:tc>
          <w:tcPr>
            <w:tcW w:w="236" w:type="dxa"/>
            <w:vAlign w:val="bottom"/>
          </w:tcPr>
          <w:p w14:paraId="61F819C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0601DF68" w14:textId="04CA3EAB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402,240</w:t>
            </w:r>
          </w:p>
        </w:tc>
      </w:tr>
      <w:tr w:rsidR="009F4393" w:rsidRPr="00515333" w14:paraId="49A585EC" w14:textId="77777777" w:rsidTr="00515333">
        <w:trPr>
          <w:trHeight w:val="26"/>
        </w:trPr>
        <w:tc>
          <w:tcPr>
            <w:tcW w:w="6273" w:type="dxa"/>
          </w:tcPr>
          <w:p w14:paraId="3769D9A6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CF7404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BA2BEEF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D838581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F4393" w:rsidRPr="0021502C" w14:paraId="0EDB0FE2" w14:textId="77777777" w:rsidTr="00515333">
        <w:trPr>
          <w:trHeight w:val="56"/>
        </w:trPr>
        <w:tc>
          <w:tcPr>
            <w:tcW w:w="6273" w:type="dxa"/>
            <w:vAlign w:val="bottom"/>
          </w:tcPr>
          <w:p w14:paraId="6E0F8353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42E0A20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475AF2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D78D04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393" w:rsidRPr="0021502C" w14:paraId="5E4822FD" w14:textId="77777777" w:rsidTr="00515333">
        <w:tc>
          <w:tcPr>
            <w:tcW w:w="6273" w:type="dxa"/>
            <w:vAlign w:val="bottom"/>
          </w:tcPr>
          <w:p w14:paraId="04FD0DA6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0143C9" w14:textId="3BE1BE77" w:rsidR="009F4393" w:rsidRPr="0021502C" w:rsidRDefault="00483924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6,47</w:t>
            </w:r>
            <w:r w:rsidR="006A52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7A9275D8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5FBFDB2C" w14:textId="1BA0130F" w:rsidR="009F4393" w:rsidRPr="0021502C" w:rsidRDefault="00B5291A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7,044</w:t>
            </w:r>
          </w:p>
        </w:tc>
      </w:tr>
    </w:tbl>
    <w:p w14:paraId="054820CE" w14:textId="77777777" w:rsidR="00367B7E" w:rsidRPr="00515333" w:rsidRDefault="00367B7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68560A7" w14:textId="3FCA0785" w:rsidR="00096CAA" w:rsidRPr="00B5291A" w:rsidRDefault="00330632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5291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5D9A4EF" w14:textId="77777777" w:rsidR="00C978FE" w:rsidRPr="00515333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44"/>
        <w:gridCol w:w="928"/>
        <w:gridCol w:w="1345"/>
        <w:gridCol w:w="236"/>
        <w:gridCol w:w="34"/>
        <w:gridCol w:w="1284"/>
      </w:tblGrid>
      <w:tr w:rsidR="009F4393" w:rsidRPr="0021502C" w14:paraId="0B828C4F" w14:textId="77777777" w:rsidTr="000A6584">
        <w:tc>
          <w:tcPr>
            <w:tcW w:w="5364" w:type="dxa"/>
            <w:shd w:val="clear" w:color="auto" w:fill="auto"/>
          </w:tcPr>
          <w:p w14:paraId="79993C7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06B2752F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746439A" w14:textId="67184C92" w:rsidR="009F4393" w:rsidRPr="0021502C" w:rsidRDefault="0082287F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2D9C0EEA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6F4E1AD" w14:textId="591E32AF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393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393" w:rsidRPr="0021502C" w14:paraId="3999A016" w14:textId="77777777" w:rsidTr="000A6584">
        <w:tc>
          <w:tcPr>
            <w:tcW w:w="5364" w:type="dxa"/>
            <w:shd w:val="clear" w:color="auto" w:fill="auto"/>
          </w:tcPr>
          <w:p w14:paraId="2A4D59B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7478737C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14:paraId="4BF3555B" w14:textId="1CDA4946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C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1E60E5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5780D0E" w14:textId="2EBBA0A3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C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21502C" w14:paraId="0FD119E3" w14:textId="77777777" w:rsidTr="000A6584">
        <w:tc>
          <w:tcPr>
            <w:tcW w:w="5364" w:type="dxa"/>
            <w:shd w:val="clear" w:color="auto" w:fill="auto"/>
          </w:tcPr>
          <w:p w14:paraId="559F4934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5AC8283B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7" w:type="dxa"/>
            <w:gridSpan w:val="4"/>
            <w:shd w:val="clear" w:color="auto" w:fill="auto"/>
          </w:tcPr>
          <w:p w14:paraId="4BBC3F31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4393" w:rsidRPr="0021502C" w14:paraId="28E3D713" w14:textId="77777777" w:rsidTr="000A6584">
        <w:tc>
          <w:tcPr>
            <w:tcW w:w="5364" w:type="dxa"/>
            <w:shd w:val="clear" w:color="auto" w:fill="auto"/>
          </w:tcPr>
          <w:p w14:paraId="63DAE032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30" w:type="dxa"/>
            <w:shd w:val="clear" w:color="auto" w:fill="auto"/>
          </w:tcPr>
          <w:p w14:paraId="5ED7C9FC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76CB100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CF086B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482CC4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393" w:rsidRPr="0021502C" w14:paraId="3E8227B9" w14:textId="77777777" w:rsidTr="000A6584">
        <w:tc>
          <w:tcPr>
            <w:tcW w:w="5364" w:type="dxa"/>
            <w:shd w:val="clear" w:color="auto" w:fill="auto"/>
          </w:tcPr>
          <w:p w14:paraId="47BEC37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C5DF56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B9CB209" w14:textId="35A5442C" w:rsidR="009F4393" w:rsidRPr="0021502C" w:rsidRDefault="00483924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424,966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66C48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28E7743" w14:textId="1D56081D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402,240</w:t>
            </w:r>
          </w:p>
        </w:tc>
      </w:tr>
      <w:tr w:rsidR="009F4393" w:rsidRPr="00422193" w14:paraId="2A010559" w14:textId="77777777" w:rsidTr="000A6584">
        <w:tc>
          <w:tcPr>
            <w:tcW w:w="5364" w:type="dxa"/>
            <w:shd w:val="clear" w:color="auto" w:fill="auto"/>
          </w:tcPr>
          <w:p w14:paraId="223AAAA4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3FB12587" w14:textId="621B062F" w:rsidR="009F4393" w:rsidRPr="0021502C" w:rsidRDefault="003F4BB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97E9E" w14:textId="0DF17780" w:rsidR="009F4393" w:rsidRPr="0021502C" w:rsidRDefault="00483924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424,966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7B2D51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65EC" w14:textId="031DAEBA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402,240</w:t>
            </w:r>
          </w:p>
        </w:tc>
      </w:tr>
      <w:tr w:rsidR="009F4393" w:rsidRPr="00515333" w14:paraId="68503D7F" w14:textId="77777777" w:rsidTr="000A6584">
        <w:tc>
          <w:tcPr>
            <w:tcW w:w="5364" w:type="dxa"/>
            <w:shd w:val="clear" w:color="auto" w:fill="auto"/>
          </w:tcPr>
          <w:p w14:paraId="7FCC0102" w14:textId="20E29804" w:rsidR="009F4393" w:rsidRPr="00515333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504FA31C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A314CE7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600AB0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2F86FACC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1502C" w:rsidRPr="00422193" w14:paraId="4B78B1F6" w14:textId="77777777" w:rsidTr="000A6584">
        <w:tc>
          <w:tcPr>
            <w:tcW w:w="5364" w:type="dxa"/>
            <w:shd w:val="clear" w:color="auto" w:fill="auto"/>
          </w:tcPr>
          <w:p w14:paraId="6798B587" w14:textId="7370CE5F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30" w:type="dxa"/>
            <w:shd w:val="clear" w:color="auto" w:fill="auto"/>
          </w:tcPr>
          <w:p w14:paraId="6878E86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017810D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A804F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7895B19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C3E3FE" w14:textId="77777777" w:rsidTr="000A6584">
        <w:tc>
          <w:tcPr>
            <w:tcW w:w="5364" w:type="dxa"/>
            <w:shd w:val="clear" w:color="auto" w:fill="auto"/>
          </w:tcPr>
          <w:p w14:paraId="695425B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30" w:type="dxa"/>
            <w:shd w:val="clear" w:color="auto" w:fill="auto"/>
          </w:tcPr>
          <w:p w14:paraId="5C381C52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6FA36821" w14:textId="27513CE8" w:rsidR="0021502C" w:rsidRPr="0021502C" w:rsidRDefault="00483924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1,002,375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E9AD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8E8319A" w14:textId="6878E7DB" w:rsidR="0021502C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1,202,827</w:t>
            </w:r>
          </w:p>
        </w:tc>
      </w:tr>
      <w:tr w:rsidR="0021502C" w:rsidRPr="00422193" w14:paraId="08BC851B" w14:textId="77777777" w:rsidTr="000A6584">
        <w:tc>
          <w:tcPr>
            <w:tcW w:w="5364" w:type="dxa"/>
            <w:shd w:val="clear" w:color="auto" w:fill="auto"/>
          </w:tcPr>
          <w:p w14:paraId="3C0E7BA3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30" w:type="dxa"/>
            <w:shd w:val="clear" w:color="auto" w:fill="auto"/>
          </w:tcPr>
          <w:p w14:paraId="12A9F981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DD582D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081AD7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8FA6334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727EDC" w14:textId="77777777" w:rsidTr="000A6584">
        <w:tc>
          <w:tcPr>
            <w:tcW w:w="5364" w:type="dxa"/>
            <w:shd w:val="clear" w:color="auto" w:fill="auto"/>
          </w:tcPr>
          <w:p w14:paraId="434B0DA9" w14:textId="41594F3A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="00B5291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30" w:type="dxa"/>
            <w:shd w:val="clear" w:color="auto" w:fill="auto"/>
          </w:tcPr>
          <w:p w14:paraId="3157F6B8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6A0C105" w14:textId="729A6612" w:rsidR="0021502C" w:rsidRPr="0021502C" w:rsidRDefault="00483924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2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199DE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1CC8761" w14:textId="3AF201EB" w:rsidR="0021502C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1,426</w:t>
            </w:r>
          </w:p>
        </w:tc>
      </w:tr>
      <w:tr w:rsidR="0021502C" w:rsidRPr="00422193" w14:paraId="5E3DD989" w14:textId="77777777" w:rsidTr="000A6584">
        <w:tc>
          <w:tcPr>
            <w:tcW w:w="5364" w:type="dxa"/>
            <w:shd w:val="clear" w:color="auto" w:fill="auto"/>
          </w:tcPr>
          <w:p w14:paraId="0979A9F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1B7A663D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0EF27" w14:textId="565F4382" w:rsidR="0021502C" w:rsidRPr="0021502C" w:rsidRDefault="00483924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1,002,375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37F7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DB8F8" w14:textId="75A0EF08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204,253</w:t>
            </w:r>
          </w:p>
        </w:tc>
      </w:tr>
      <w:tr w:rsidR="0021502C" w:rsidRPr="00515333" w14:paraId="7722ADCA" w14:textId="77777777" w:rsidTr="000A6584">
        <w:tc>
          <w:tcPr>
            <w:tcW w:w="5364" w:type="dxa"/>
            <w:shd w:val="clear" w:color="auto" w:fill="auto"/>
          </w:tcPr>
          <w:p w14:paraId="05CF35A3" w14:textId="77777777" w:rsidR="0021502C" w:rsidRPr="00515333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auto"/>
          </w:tcPr>
          <w:p w14:paraId="79497206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1A838C8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971A02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28CDB843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1502C" w:rsidRPr="00422193" w14:paraId="30B459D2" w14:textId="77777777" w:rsidTr="000A6584">
        <w:tc>
          <w:tcPr>
            <w:tcW w:w="5364" w:type="dxa"/>
            <w:shd w:val="clear" w:color="auto" w:fill="auto"/>
          </w:tcPr>
          <w:p w14:paraId="08721B38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0" w:type="dxa"/>
            <w:shd w:val="clear" w:color="auto" w:fill="auto"/>
          </w:tcPr>
          <w:p w14:paraId="1C8AD82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5927150" w14:textId="654BC08D" w:rsidR="0021502C" w:rsidRPr="0021502C" w:rsidRDefault="00483924" w:rsidP="006955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1,427,341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1BF3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79E065F5" w14:textId="5748458A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02C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606,493</w:t>
            </w:r>
          </w:p>
        </w:tc>
      </w:tr>
    </w:tbl>
    <w:p w14:paraId="266BF6B1" w14:textId="77777777" w:rsidR="00695508" w:rsidRPr="00695508" w:rsidRDefault="00695508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5827F459" w14:textId="3D23EDF0" w:rsidR="006526C5" w:rsidRPr="00B5291A" w:rsidRDefault="006526C5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5291A" w:rsidRPr="00B5291A">
        <w:rPr>
          <w:rFonts w:asciiTheme="majorBidi" w:hAnsiTheme="majorBidi" w:cstheme="majorBidi"/>
          <w:sz w:val="30"/>
          <w:szCs w:val="30"/>
        </w:rPr>
        <w:t>3</w:t>
      </w:r>
      <w:r w:rsidR="0082287F">
        <w:rPr>
          <w:rFonts w:asciiTheme="majorBidi" w:hAnsiTheme="majorBidi" w:cstheme="majorBidi"/>
          <w:sz w:val="30"/>
          <w:szCs w:val="30"/>
        </w:rPr>
        <w:t xml:space="preserve">0 </w:t>
      </w:r>
      <w:r w:rsidR="0082287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5291A" w:rsidRPr="00B5291A">
        <w:rPr>
          <w:rFonts w:asciiTheme="majorBidi" w:hAnsiTheme="majorBidi" w:cstheme="majorBidi"/>
          <w:sz w:val="30"/>
          <w:szCs w:val="30"/>
        </w:rPr>
        <w:t>2565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94F60" w:rsidRPr="00B5291A">
        <w:rPr>
          <w:rFonts w:asciiTheme="majorBidi" w:hAnsiTheme="majorBidi" w:cstheme="majorBidi"/>
          <w:sz w:val="30"/>
          <w:szCs w:val="30"/>
        </w:rPr>
        <w:t>31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94F60" w:rsidRPr="00B5291A">
        <w:rPr>
          <w:rFonts w:asciiTheme="majorBidi" w:hAnsiTheme="majorBidi" w:cstheme="majorBidi"/>
          <w:sz w:val="30"/>
          <w:szCs w:val="30"/>
        </w:rPr>
        <w:t>256</w:t>
      </w:r>
      <w:r w:rsidR="00B5291A" w:rsidRPr="00B5291A">
        <w:rPr>
          <w:rFonts w:asciiTheme="majorBidi" w:hAnsiTheme="majorBidi" w:cstheme="majorBidi"/>
          <w:sz w:val="30"/>
          <w:szCs w:val="30"/>
        </w:rPr>
        <w:t>4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2895500B" w14:textId="168E3534" w:rsidR="00B5291A" w:rsidRPr="00695508" w:rsidRDefault="00B5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8"/>
          <w:szCs w:val="18"/>
          <w:cs/>
        </w:rPr>
      </w:pPr>
    </w:p>
    <w:p w14:paraId="3105F6E7" w14:textId="31125D62" w:rsidR="006E4B1C" w:rsidRPr="00B5291A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2A4E36AF" w14:textId="1594A820" w:rsidR="006E4B1C" w:rsidRPr="00695508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3029138" w14:textId="17261AC6" w:rsidR="006E4B1C" w:rsidRPr="00583FA2" w:rsidRDefault="003F4BBE" w:rsidP="00CE60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2287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2287F">
        <w:rPr>
          <w:rFonts w:asciiTheme="majorBidi" w:hAnsiTheme="majorBidi" w:cstheme="majorBidi"/>
          <w:sz w:val="30"/>
          <w:szCs w:val="30"/>
        </w:rPr>
        <w:t xml:space="preserve">30 </w:t>
      </w:r>
      <w:r w:rsidR="0082287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5291A" w:rsidRPr="00B5291A">
        <w:rPr>
          <w:rFonts w:asciiTheme="majorBidi" w:hAnsiTheme="majorBidi" w:cstheme="majorBidi"/>
          <w:sz w:val="30"/>
          <w:szCs w:val="30"/>
        </w:rPr>
        <w:t xml:space="preserve">2565 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2D9A" w:rsidRPr="00B5291A">
        <w:rPr>
          <w:rFonts w:asciiTheme="majorBidi" w:hAnsiTheme="majorBidi" w:cstheme="majorBidi" w:hint="cs"/>
          <w:sz w:val="30"/>
          <w:szCs w:val="30"/>
          <w:cs/>
        </w:rPr>
        <w:t>ได้โอนสิทธิเรียกร้องที่จะได้รับชำระหนี้จากลูกหนี้จำนวนเงิน</w:t>
      </w:r>
      <w:r w:rsidR="0082287F">
        <w:rPr>
          <w:rFonts w:asciiTheme="majorBidi" w:hAnsiTheme="majorBidi" w:cstheme="majorBidi"/>
          <w:sz w:val="30"/>
          <w:szCs w:val="30"/>
        </w:rPr>
        <w:t xml:space="preserve"> </w:t>
      </w:r>
      <w:r w:rsidR="00483924">
        <w:rPr>
          <w:rFonts w:asciiTheme="majorBidi" w:hAnsiTheme="majorBidi" w:cstheme="majorBidi"/>
          <w:sz w:val="30"/>
          <w:szCs w:val="30"/>
        </w:rPr>
        <w:t>796.66</w:t>
      </w:r>
      <w:r w:rsidR="0082287F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B5291A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าท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5291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5291A">
        <w:rPr>
          <w:rFonts w:asciiTheme="majorBidi" w:hAnsiTheme="majorBidi" w:cstheme="majorBidi"/>
          <w:i/>
          <w:iCs/>
          <w:sz w:val="30"/>
          <w:szCs w:val="30"/>
        </w:rPr>
        <w:t xml:space="preserve">1,128.48 </w:t>
      </w:r>
      <w:r w:rsid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5D7FE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483924">
        <w:rPr>
          <w:rFonts w:asciiTheme="majorBidi" w:hAnsiTheme="majorBidi" w:cstheme="majorBidi"/>
          <w:sz w:val="30"/>
          <w:szCs w:val="30"/>
        </w:rPr>
        <w:t>791.84</w:t>
      </w:r>
      <w:r w:rsidR="00912D9A"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D94F60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1,125.23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สถาบันการเงินซึ่งเป็น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ผู้รับโอนไม่สามารถเรียกเก็บหนี้จากลูกหนี้ที่บร</w:t>
      </w:r>
      <w:r w:rsidR="007621D6">
        <w:rPr>
          <w:rFonts w:asciiTheme="majorBidi" w:hAnsiTheme="majorBidi" w:cstheme="majorBidi" w:hint="cs"/>
          <w:sz w:val="30"/>
          <w:szCs w:val="30"/>
          <w:cs/>
        </w:rPr>
        <w:t>ิ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ษัทโอนสิทธิได้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สถาบันการเงินดังกล่าว</w:t>
      </w:r>
      <w:r w:rsidR="00FA472A" w:rsidRPr="00583FA2">
        <w:rPr>
          <w:rFonts w:asciiTheme="majorBidi" w:hAnsiTheme="majorBidi" w:cstheme="majorBidi" w:hint="cs"/>
          <w:sz w:val="30"/>
          <w:szCs w:val="30"/>
          <w:cs/>
        </w:rPr>
        <w:t>ก็ไม่สามารถเรียกเก็บหนี้จากบริษัทได้อีกในภายหลัง</w:t>
      </w:r>
    </w:p>
    <w:p w14:paraId="1D557E53" w14:textId="689BC1B0" w:rsidR="00096CAA" w:rsidRDefault="00D72DE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73DC0367" w14:textId="77777777" w:rsidR="00C978FE" w:rsidRPr="006F159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82287F" w:rsidRPr="00422193" w14:paraId="47EB6CB6" w14:textId="77777777" w:rsidTr="001C187C">
        <w:tc>
          <w:tcPr>
            <w:tcW w:w="6300" w:type="dxa"/>
          </w:tcPr>
          <w:p w14:paraId="5A7B6AAC" w14:textId="77777777" w:rsidR="0082287F" w:rsidRPr="00DE07C8" w:rsidRDefault="0082287F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7243193C" w14:textId="7C90C976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32C0CDC" w14:textId="77777777" w:rsidR="0082287F" w:rsidRPr="00FF5AEA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BF6035B" w14:textId="3AE7DBF4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287F" w:rsidRPr="00422193" w14:paraId="4518C8ED" w14:textId="77777777" w:rsidTr="001C187C">
        <w:tc>
          <w:tcPr>
            <w:tcW w:w="6300" w:type="dxa"/>
          </w:tcPr>
          <w:p w14:paraId="2DB653DE" w14:textId="77777777" w:rsidR="0082287F" w:rsidRDefault="0082287F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FCF50C" w14:textId="20ED3F26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51997D" w14:textId="77777777" w:rsidR="0082287F" w:rsidRPr="00FF5AEA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67A18DD" w14:textId="31F1DCC6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287F" w:rsidRPr="00F17C44" w14:paraId="24E81071" w14:textId="77777777" w:rsidTr="001C187C">
        <w:tc>
          <w:tcPr>
            <w:tcW w:w="6300" w:type="dxa"/>
          </w:tcPr>
          <w:p w14:paraId="62E102A3" w14:textId="77777777" w:rsidR="0082287F" w:rsidRPr="00A345D5" w:rsidRDefault="0082287F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43DA331F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87F" w:rsidRPr="00F17C44" w14:paraId="21432AB4" w14:textId="77777777" w:rsidTr="001C187C">
        <w:tc>
          <w:tcPr>
            <w:tcW w:w="6300" w:type="dxa"/>
          </w:tcPr>
          <w:p w14:paraId="12075C32" w14:textId="50ABB69A" w:rsidR="0082287F" w:rsidRPr="008B589C" w:rsidRDefault="0082287F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CA5208B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E3F0C" w14:textId="77777777" w:rsidR="0082287F" w:rsidRPr="00F17C44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25A54C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87F" w:rsidRPr="00F17C44" w14:paraId="2EF1A22B" w14:textId="77777777" w:rsidTr="001C187C">
        <w:tc>
          <w:tcPr>
            <w:tcW w:w="6300" w:type="dxa"/>
          </w:tcPr>
          <w:p w14:paraId="1DDD9E34" w14:textId="77777777" w:rsidR="0082287F" w:rsidRPr="008B589C" w:rsidRDefault="0082287F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6F2CB8B7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72E0E" w14:textId="77777777" w:rsidR="0082287F" w:rsidRPr="00F17C44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B6EA662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87F" w:rsidRPr="00F17C44" w14:paraId="63903476" w14:textId="77777777" w:rsidTr="001C187C">
        <w:trPr>
          <w:cantSplit/>
        </w:trPr>
        <w:tc>
          <w:tcPr>
            <w:tcW w:w="6300" w:type="dxa"/>
          </w:tcPr>
          <w:p w14:paraId="06E717AD" w14:textId="77777777" w:rsidR="0082287F" w:rsidRPr="00096CAA" w:rsidRDefault="0082287F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666F8A3" w14:textId="027F8FA8" w:rsidR="0082287F" w:rsidRPr="002B1215" w:rsidRDefault="00483924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1,015,000</w:t>
            </w:r>
          </w:p>
        </w:tc>
        <w:tc>
          <w:tcPr>
            <w:tcW w:w="270" w:type="dxa"/>
          </w:tcPr>
          <w:p w14:paraId="175D8199" w14:textId="77777777" w:rsidR="0082287F" w:rsidRPr="00656B08" w:rsidRDefault="0082287F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79419223" w14:textId="3D4A7CD5" w:rsidR="0082287F" w:rsidRPr="00656B08" w:rsidRDefault="0082287F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  <w:r w:rsidRPr="00656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0922E8D7" w14:textId="77777777" w:rsidR="0044478C" w:rsidRPr="006F159D" w:rsidRDefault="0044478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71FF9" w14:textId="64115CD3" w:rsidR="000C4AA8" w:rsidRPr="006F159D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6D28C9D" w14:textId="77777777" w:rsidR="000C4AA8" w:rsidRPr="006F159D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05B96AC" w14:textId="00E35EBE" w:rsidR="00B57B3A" w:rsidRPr="006F159D" w:rsidRDefault="000C4AA8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5291A" w:rsidRPr="006F159D">
        <w:rPr>
          <w:rFonts w:ascii="Angsana New" w:hAnsi="Angsana New"/>
          <w:spacing w:val="-2"/>
          <w:sz w:val="30"/>
          <w:szCs w:val="30"/>
        </w:rPr>
        <w:t>3</w:t>
      </w:r>
      <w:r w:rsidR="0082287F">
        <w:rPr>
          <w:rFonts w:ascii="Angsana New" w:hAnsi="Angsana New"/>
          <w:spacing w:val="-2"/>
          <w:sz w:val="30"/>
          <w:szCs w:val="30"/>
        </w:rPr>
        <w:t xml:space="preserve">0 </w:t>
      </w:r>
      <w:r w:rsidR="0082287F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B5291A" w:rsidRPr="006F159D">
        <w:rPr>
          <w:rFonts w:ascii="Angsana New" w:hAnsi="Angsana New"/>
          <w:spacing w:val="-2"/>
          <w:sz w:val="30"/>
          <w:szCs w:val="30"/>
        </w:rPr>
        <w:t>2565</w:t>
      </w:r>
      <w:r w:rsidR="00F17C44"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="00FA69F2"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656B08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3924">
        <w:rPr>
          <w:rFonts w:asciiTheme="majorBidi" w:hAnsiTheme="majorBidi" w:cstheme="majorBidi"/>
          <w:spacing w:val="-2"/>
          <w:sz w:val="30"/>
          <w:szCs w:val="30"/>
        </w:rPr>
        <w:t>1,015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บาทมีกำหนดชำระคืน</w:t>
      </w:r>
      <w:r w:rsidR="00C82358"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E6074" w:rsidRPr="006F159D">
        <w:rPr>
          <w:rFonts w:asciiTheme="majorBidi" w:hAnsiTheme="majorBidi" w:cstheme="majorBidi"/>
          <w:spacing w:val="-2"/>
          <w:sz w:val="30"/>
          <w:szCs w:val="30"/>
        </w:rPr>
        <w:br/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="00656B08"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483924" w:rsidRPr="00483924">
        <w:rPr>
          <w:rFonts w:asciiTheme="majorBidi" w:hAnsiTheme="majorBidi" w:cstheme="majorBidi"/>
          <w:spacing w:val="-2"/>
          <w:sz w:val="30"/>
          <w:szCs w:val="30"/>
        </w:rPr>
        <w:t>1.08</w:t>
      </w:r>
      <w:r w:rsidR="00367B7E" w:rsidRPr="0048392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3924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367B7E" w:rsidRPr="0048392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3924" w:rsidRPr="00483924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83924">
        <w:rPr>
          <w:rFonts w:asciiTheme="majorBidi" w:hAnsiTheme="majorBidi" w:cstheme="majorBidi"/>
          <w:spacing w:val="-2"/>
          <w:sz w:val="30"/>
          <w:szCs w:val="30"/>
        </w:rPr>
        <w:t>.33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5291A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6F15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08</w:t>
      </w:r>
      <w:r w:rsidR="007C0405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6F15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67364BD2" w14:textId="77777777" w:rsidR="00AD05E4" w:rsidRPr="006F159D" w:rsidRDefault="00AD05E4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6D3FCB" w14:textId="0964484C" w:rsidR="008C3D67" w:rsidRPr="006F159D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434FC9B" w14:textId="77777777" w:rsidR="00875C81" w:rsidRPr="006F159D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B8013" w14:textId="0DA01EB3" w:rsidR="006E5CA4" w:rsidRPr="006F159D" w:rsidRDefault="00875C81" w:rsidP="006E5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5291A" w:rsidRPr="006F159D">
        <w:rPr>
          <w:rFonts w:ascii="Angsana New" w:hAnsi="Angsana New"/>
          <w:spacing w:val="-2"/>
          <w:sz w:val="30"/>
          <w:szCs w:val="30"/>
        </w:rPr>
        <w:t>3</w:t>
      </w:r>
      <w:r w:rsidR="0082287F">
        <w:rPr>
          <w:rFonts w:ascii="Angsana New" w:hAnsi="Angsana New"/>
          <w:spacing w:val="-2"/>
          <w:sz w:val="30"/>
          <w:szCs w:val="30"/>
        </w:rPr>
        <w:t xml:space="preserve">0 </w:t>
      </w:r>
      <w:r w:rsidR="0082287F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B5291A" w:rsidRPr="006F159D">
        <w:rPr>
          <w:rFonts w:ascii="Angsana New" w:hAnsi="Angsana New"/>
          <w:spacing w:val="-2"/>
          <w:sz w:val="30"/>
          <w:szCs w:val="30"/>
        </w:rPr>
        <w:t>2565</w:t>
      </w:r>
      <w:r w:rsidR="00F17C44"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95508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="00656B08"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483924">
        <w:rPr>
          <w:rFonts w:asciiTheme="majorBidi" w:hAnsiTheme="majorBidi" w:cstheme="majorBidi"/>
          <w:sz w:val="30"/>
          <w:szCs w:val="30"/>
        </w:rPr>
        <w:t xml:space="preserve">1,362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5291A" w:rsidRPr="006F15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56B08"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="00656B08" w:rsidRPr="006F159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B5291A" w:rsidRPr="006F159D">
        <w:rPr>
          <w:rFonts w:asciiTheme="majorBidi" w:hAnsiTheme="majorBidi" w:cstheme="majorBidi"/>
          <w:i/>
          <w:iCs/>
          <w:sz w:val="30"/>
          <w:szCs w:val="30"/>
        </w:rPr>
        <w:t>1,679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6A7E19" w14:textId="77777777" w:rsidR="00FA59EC" w:rsidRDefault="00FA5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7432CC" w14:textId="7DAE7925" w:rsidR="00FA472A" w:rsidRPr="00FA472A" w:rsidRDefault="00BE7E43" w:rsidP="00CE60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5122506" w14:textId="3EC50A4F" w:rsidR="00FA472A" w:rsidRDefault="00FA472A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-52"/>
        <w:tblW w:w="9195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FC60FB" w:rsidRPr="00B57B3A" w14:paraId="7D425A04" w14:textId="77777777" w:rsidTr="00A705C9">
        <w:tc>
          <w:tcPr>
            <w:tcW w:w="2171" w:type="pct"/>
          </w:tcPr>
          <w:p w14:paraId="3CF8ABE9" w14:textId="77777777" w:rsidR="00FC60FB" w:rsidRPr="00860C33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2AE7EE33" w14:textId="77777777" w:rsidR="00FC60FB" w:rsidRPr="00860C33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6" w:type="pct"/>
          </w:tcPr>
          <w:p w14:paraId="1EA9EB3A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77B1DB98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FC60FB" w:rsidRPr="00B57B3A" w14:paraId="400843E8" w14:textId="77777777" w:rsidTr="00A705C9">
        <w:tc>
          <w:tcPr>
            <w:tcW w:w="2171" w:type="pct"/>
          </w:tcPr>
          <w:p w14:paraId="758438C5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6C82DE5E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3999F47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67804C9E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FC60FB" w:rsidRPr="00B57B3A" w14:paraId="665BD81B" w14:textId="77777777" w:rsidTr="00A705C9">
        <w:tc>
          <w:tcPr>
            <w:tcW w:w="2171" w:type="pct"/>
          </w:tcPr>
          <w:p w14:paraId="1821F473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69AB9918" w14:textId="6FCD0BC1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71D2C32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35356B62" w14:textId="0D45191C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D6553C2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134B2C6B" w14:textId="07CBA62E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8" w:type="pct"/>
          </w:tcPr>
          <w:p w14:paraId="45F3D0C6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359D15D8" w14:textId="2B247D66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564</w:t>
            </w:r>
          </w:p>
        </w:tc>
      </w:tr>
      <w:tr w:rsidR="00FC60FB" w:rsidRPr="00B57B3A" w14:paraId="33162EFA" w14:textId="77777777" w:rsidTr="00A705C9">
        <w:tc>
          <w:tcPr>
            <w:tcW w:w="2171" w:type="pct"/>
          </w:tcPr>
          <w:p w14:paraId="6C7E7F70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hideMark/>
          </w:tcPr>
          <w:p w14:paraId="4BEBE0A6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60FB" w:rsidRPr="00B57B3A" w14:paraId="0040B9CA" w14:textId="77777777" w:rsidTr="00A705C9">
        <w:trPr>
          <w:trHeight w:val="74"/>
        </w:trPr>
        <w:tc>
          <w:tcPr>
            <w:tcW w:w="2171" w:type="pct"/>
          </w:tcPr>
          <w:p w14:paraId="159CD0FA" w14:textId="0467CE79" w:rsidR="00FC60FB" w:rsidRPr="0037579F" w:rsidRDefault="00FC60FB" w:rsidP="00FC60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3C09B859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BF20AA4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6F8F2D63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62CD19D0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1641B4C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878318A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26114996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0FB" w:rsidRPr="00B57B3A" w14:paraId="2E0B9A71" w14:textId="77777777" w:rsidTr="00A705C9">
        <w:trPr>
          <w:trHeight w:val="74"/>
        </w:trPr>
        <w:tc>
          <w:tcPr>
            <w:tcW w:w="2171" w:type="pct"/>
          </w:tcPr>
          <w:p w14:paraId="20F53CF1" w14:textId="1D689F72" w:rsidR="00FC60FB" w:rsidRPr="0037579F" w:rsidRDefault="00FC60FB" w:rsidP="00FC60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7B2FBB25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712B7339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2AF04A6B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F63B653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F56649F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05EF2C5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5941C39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5508" w:rsidRPr="00B57B3A" w14:paraId="009379DD" w14:textId="77777777" w:rsidTr="00A705C9">
        <w:trPr>
          <w:trHeight w:val="74"/>
        </w:trPr>
        <w:tc>
          <w:tcPr>
            <w:tcW w:w="2171" w:type="pct"/>
            <w:vAlign w:val="bottom"/>
            <w:hideMark/>
          </w:tcPr>
          <w:p w14:paraId="42853137" w14:textId="77777777" w:rsidR="00695508" w:rsidRPr="00B57B3A" w:rsidRDefault="00695508" w:rsidP="00695508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2" w:type="pct"/>
            <w:vAlign w:val="bottom"/>
          </w:tcPr>
          <w:p w14:paraId="0ABDDCCE" w14:textId="567E6494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1,096,780</w:t>
            </w:r>
          </w:p>
        </w:tc>
        <w:tc>
          <w:tcPr>
            <w:tcW w:w="146" w:type="pct"/>
            <w:vAlign w:val="bottom"/>
          </w:tcPr>
          <w:p w14:paraId="30CC8BCD" w14:textId="77777777" w:rsidR="00695508" w:rsidRPr="00695508" w:rsidRDefault="00695508" w:rsidP="0069550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  <w:hideMark/>
          </w:tcPr>
          <w:p w14:paraId="321BFD75" w14:textId="7FD850E4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1,075,764</w:t>
            </w:r>
          </w:p>
        </w:tc>
        <w:tc>
          <w:tcPr>
            <w:tcW w:w="146" w:type="pct"/>
            <w:vAlign w:val="bottom"/>
          </w:tcPr>
          <w:p w14:paraId="76D73E01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3A7297A9" w14:textId="3D3A8D85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2,361,093</w:t>
            </w:r>
          </w:p>
        </w:tc>
        <w:tc>
          <w:tcPr>
            <w:tcW w:w="138" w:type="pct"/>
            <w:vAlign w:val="bottom"/>
          </w:tcPr>
          <w:p w14:paraId="59310C6E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49B6B03A" w14:textId="51C06418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2,104,226</w:t>
            </w:r>
          </w:p>
        </w:tc>
      </w:tr>
      <w:tr w:rsidR="00695508" w:rsidRPr="00B57B3A" w14:paraId="1197980C" w14:textId="77777777" w:rsidTr="00A705C9">
        <w:tc>
          <w:tcPr>
            <w:tcW w:w="2171" w:type="pct"/>
            <w:vAlign w:val="bottom"/>
            <w:hideMark/>
          </w:tcPr>
          <w:p w14:paraId="34B6D021" w14:textId="77777777" w:rsidR="00695508" w:rsidRPr="00B57B3A" w:rsidRDefault="00695508" w:rsidP="00695508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645B4858" w14:textId="36ED0D7E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145,446</w:t>
            </w:r>
          </w:p>
        </w:tc>
        <w:tc>
          <w:tcPr>
            <w:tcW w:w="146" w:type="pct"/>
            <w:vAlign w:val="bottom"/>
          </w:tcPr>
          <w:p w14:paraId="1CF352D1" w14:textId="77777777" w:rsidR="00695508" w:rsidRPr="00695508" w:rsidRDefault="00695508" w:rsidP="0069550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3DBCDADE" w14:textId="0076249A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137,576</w:t>
            </w:r>
          </w:p>
        </w:tc>
        <w:tc>
          <w:tcPr>
            <w:tcW w:w="146" w:type="pct"/>
            <w:vAlign w:val="bottom"/>
          </w:tcPr>
          <w:p w14:paraId="1125404E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D20B904" w14:textId="35590E4D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425,152</w:t>
            </w:r>
          </w:p>
        </w:tc>
        <w:tc>
          <w:tcPr>
            <w:tcW w:w="138" w:type="pct"/>
            <w:vAlign w:val="bottom"/>
          </w:tcPr>
          <w:p w14:paraId="4B66AFA2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3D6CCA3F" w14:textId="234A1146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315,613</w:t>
            </w:r>
          </w:p>
        </w:tc>
      </w:tr>
      <w:tr w:rsidR="00695508" w:rsidRPr="00B57B3A" w14:paraId="07566871" w14:textId="77777777" w:rsidTr="00A705C9">
        <w:tc>
          <w:tcPr>
            <w:tcW w:w="2171" w:type="pct"/>
            <w:vAlign w:val="bottom"/>
            <w:hideMark/>
          </w:tcPr>
          <w:p w14:paraId="7FB0D0EF" w14:textId="77777777" w:rsidR="00695508" w:rsidRPr="00B57B3A" w:rsidRDefault="00695508" w:rsidP="00695508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3D4C5317" w14:textId="7ADCEBFF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96,140</w:t>
            </w:r>
          </w:p>
        </w:tc>
        <w:tc>
          <w:tcPr>
            <w:tcW w:w="146" w:type="pct"/>
            <w:vAlign w:val="bottom"/>
          </w:tcPr>
          <w:p w14:paraId="341C7358" w14:textId="77777777" w:rsidR="00695508" w:rsidRPr="00695508" w:rsidRDefault="00695508" w:rsidP="0069550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4281D694" w14:textId="7AD0C118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103,446</w:t>
            </w:r>
          </w:p>
        </w:tc>
        <w:tc>
          <w:tcPr>
            <w:tcW w:w="146" w:type="pct"/>
            <w:vAlign w:val="bottom"/>
          </w:tcPr>
          <w:p w14:paraId="0A11BCEB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5892BFB" w14:textId="7023A7F6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177,371</w:t>
            </w:r>
          </w:p>
        </w:tc>
        <w:tc>
          <w:tcPr>
            <w:tcW w:w="138" w:type="pct"/>
            <w:vAlign w:val="bottom"/>
          </w:tcPr>
          <w:p w14:paraId="5A692741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0F13D81C" w14:textId="59294870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172,627</w:t>
            </w:r>
          </w:p>
        </w:tc>
      </w:tr>
      <w:tr w:rsidR="00695508" w:rsidRPr="00B57B3A" w14:paraId="67CB2A1C" w14:textId="77777777" w:rsidTr="00A705C9">
        <w:tc>
          <w:tcPr>
            <w:tcW w:w="2171" w:type="pct"/>
            <w:vAlign w:val="bottom"/>
            <w:hideMark/>
          </w:tcPr>
          <w:p w14:paraId="18F1685B" w14:textId="77777777" w:rsidR="00695508" w:rsidRPr="00B57B3A" w:rsidRDefault="00695508" w:rsidP="00695508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D3278" w14:textId="1222E4F2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581,929</w:t>
            </w:r>
          </w:p>
        </w:tc>
        <w:tc>
          <w:tcPr>
            <w:tcW w:w="146" w:type="pct"/>
          </w:tcPr>
          <w:p w14:paraId="46C5DD0A" w14:textId="77777777" w:rsidR="00695508" w:rsidRPr="00695508" w:rsidRDefault="00695508" w:rsidP="0069550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DB25C" w14:textId="5DF4D9BB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500,330</w:t>
            </w:r>
          </w:p>
        </w:tc>
        <w:tc>
          <w:tcPr>
            <w:tcW w:w="146" w:type="pct"/>
            <w:vAlign w:val="bottom"/>
          </w:tcPr>
          <w:p w14:paraId="1B70409A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B0ADE" w14:textId="7A7702C3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1,020,712</w:t>
            </w:r>
          </w:p>
        </w:tc>
        <w:tc>
          <w:tcPr>
            <w:tcW w:w="138" w:type="pct"/>
          </w:tcPr>
          <w:p w14:paraId="718CC5F4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323A4" w14:textId="3F83A1A5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964,945</w:t>
            </w:r>
          </w:p>
        </w:tc>
      </w:tr>
      <w:tr w:rsidR="00695508" w:rsidRPr="00B57B3A" w14:paraId="2AA9ECFE" w14:textId="77777777" w:rsidTr="00A705C9">
        <w:tc>
          <w:tcPr>
            <w:tcW w:w="2171" w:type="pct"/>
            <w:vAlign w:val="bottom"/>
            <w:hideMark/>
          </w:tcPr>
          <w:p w14:paraId="781B64B6" w14:textId="77777777" w:rsidR="00695508" w:rsidRPr="00B57B3A" w:rsidRDefault="00695508" w:rsidP="00695508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9393" w14:textId="33BD5E27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1,920,295</w:t>
            </w:r>
          </w:p>
        </w:tc>
        <w:tc>
          <w:tcPr>
            <w:tcW w:w="146" w:type="pct"/>
            <w:vAlign w:val="bottom"/>
          </w:tcPr>
          <w:p w14:paraId="1471592E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76E6F7" w14:textId="45E00757" w:rsidR="00695508" w:rsidRPr="00695508" w:rsidRDefault="00695508" w:rsidP="0069550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1,817,116</w:t>
            </w:r>
          </w:p>
        </w:tc>
        <w:tc>
          <w:tcPr>
            <w:tcW w:w="146" w:type="pct"/>
            <w:vAlign w:val="bottom"/>
          </w:tcPr>
          <w:p w14:paraId="7B8786D7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4CE2A4" w14:textId="46A11014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3,984,328</w:t>
            </w:r>
          </w:p>
        </w:tc>
        <w:tc>
          <w:tcPr>
            <w:tcW w:w="138" w:type="pct"/>
            <w:vAlign w:val="bottom"/>
          </w:tcPr>
          <w:p w14:paraId="359F5CDC" w14:textId="77777777" w:rsidR="00695508" w:rsidRPr="00695508" w:rsidRDefault="00695508" w:rsidP="0069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BA2F00" w14:textId="19BB268C" w:rsidR="00695508" w:rsidRPr="00695508" w:rsidRDefault="00695508" w:rsidP="0069550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3,557,411</w:t>
            </w:r>
          </w:p>
        </w:tc>
      </w:tr>
    </w:tbl>
    <w:p w14:paraId="64A2559A" w14:textId="68FA5114" w:rsidR="00505C0C" w:rsidRDefault="00505C0C" w:rsidP="00AD0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F3C61CD" w14:textId="0E3E12C4" w:rsidR="00293947" w:rsidRDefault="00293947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2E8C66" w14:textId="77777777" w:rsidR="00A705C9" w:rsidRDefault="00A705C9" w:rsidP="00A705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CCF72C" w14:textId="77777777" w:rsidR="00A705C9" w:rsidRDefault="00A705C9" w:rsidP="00A705C9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3033562F" w14:textId="77777777" w:rsidR="00A705C9" w:rsidRDefault="00A705C9" w:rsidP="00A705C9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24"/>
          <w:szCs w:val="24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C7E2503" w14:textId="77777777" w:rsidR="00A705C9" w:rsidRDefault="00A705C9" w:rsidP="00A705C9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A705C9" w14:paraId="0A574BEE" w14:textId="77777777" w:rsidTr="00A705C9">
        <w:tc>
          <w:tcPr>
            <w:tcW w:w="2070" w:type="dxa"/>
          </w:tcPr>
          <w:p w14:paraId="4E5EB90F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22EE4D8B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2B217FD9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3F328412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10017105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2259956D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61C62A72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A705C9" w14:paraId="0696BF5E" w14:textId="77777777" w:rsidTr="00A705C9">
        <w:tc>
          <w:tcPr>
            <w:tcW w:w="2070" w:type="dxa"/>
          </w:tcPr>
          <w:p w14:paraId="5208AE3F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321176FC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30E820D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3EA02B21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21A354E0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11FBDE95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705C9" w14:paraId="01E2570D" w14:textId="77777777" w:rsidTr="00A705C9">
        <w:tc>
          <w:tcPr>
            <w:tcW w:w="2070" w:type="dxa"/>
            <w:vAlign w:val="bottom"/>
            <w:hideMark/>
          </w:tcPr>
          <w:p w14:paraId="60382654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64" w:type="dxa"/>
            <w:vAlign w:val="bottom"/>
          </w:tcPr>
          <w:p w14:paraId="652352A9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726F7B0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CF8C9B1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F5E7253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6554D0FD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5C9" w14:paraId="52ED4B0E" w14:textId="77777777" w:rsidTr="00A705C9">
        <w:tc>
          <w:tcPr>
            <w:tcW w:w="2070" w:type="dxa"/>
            <w:hideMark/>
          </w:tcPr>
          <w:p w14:paraId="633238BB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18B741D1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29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4964BE46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E46AFB" w14:textId="77777777" w:rsidR="00A705C9" w:rsidRPr="0080487C" w:rsidRDefault="00A705C9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vAlign w:val="bottom"/>
          </w:tcPr>
          <w:p w14:paraId="2DE8FA13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CE6B0A" w14:textId="77777777" w:rsidR="00A705C9" w:rsidRPr="0080487C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87C">
              <w:rPr>
                <w:rFonts w:asciiTheme="majorBidi" w:hAnsiTheme="majorBidi" w:cstheme="majorBidi"/>
                <w:sz w:val="30"/>
                <w:szCs w:val="30"/>
              </w:rPr>
              <w:t>126,</w:t>
            </w:r>
            <w:r w:rsidRPr="00804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705C9" w14:paraId="372382A2" w14:textId="77777777" w:rsidTr="00A705C9">
        <w:tc>
          <w:tcPr>
            <w:tcW w:w="2070" w:type="dxa"/>
          </w:tcPr>
          <w:p w14:paraId="74652B8E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844CDC3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2969053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2B9BDD" w14:textId="77777777" w:rsidR="00A705C9" w:rsidRPr="0080487C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50753B7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235293" w14:textId="77777777" w:rsidR="00A705C9" w:rsidRPr="0080487C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5C9" w14:paraId="0A1DDFA7" w14:textId="77777777" w:rsidTr="00A705C9">
        <w:tc>
          <w:tcPr>
            <w:tcW w:w="2070" w:type="dxa"/>
            <w:hideMark/>
          </w:tcPr>
          <w:p w14:paraId="6857414A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64" w:type="dxa"/>
            <w:vAlign w:val="bottom"/>
          </w:tcPr>
          <w:p w14:paraId="767095D0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83035E9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C911478" w14:textId="77777777" w:rsidR="00A705C9" w:rsidRPr="0080487C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4CB1DDA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2F45215E" w14:textId="77777777" w:rsidR="00A705C9" w:rsidRPr="0080487C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5C9" w14:paraId="43B91541" w14:textId="77777777" w:rsidTr="00A705C9">
        <w:tc>
          <w:tcPr>
            <w:tcW w:w="2070" w:type="dxa"/>
            <w:hideMark/>
          </w:tcPr>
          <w:p w14:paraId="3719CE9A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7417C7FA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4F5FC073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66D4B8" w14:textId="77777777" w:rsidR="00A705C9" w:rsidRPr="0080487C" w:rsidRDefault="00A705C9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048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4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34" w:type="dxa"/>
            <w:vAlign w:val="bottom"/>
          </w:tcPr>
          <w:p w14:paraId="2EFB61A0" w14:textId="77777777" w:rsidR="00A705C9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DCF53D" w14:textId="77777777" w:rsidR="00A705C9" w:rsidRPr="0080487C" w:rsidRDefault="00A705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8048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7E62AFC8" w14:textId="77777777" w:rsidR="00A705C9" w:rsidRDefault="00A705C9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E6C1DB7" w14:textId="22D7E36C" w:rsidR="00FA59EC" w:rsidRDefault="00FA59EC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FA59EC" w:rsidSect="00827A88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2"/>
          <w:cols w:space="720"/>
          <w:docGrid w:linePitch="245"/>
        </w:sectPr>
      </w:pPr>
    </w:p>
    <w:p w14:paraId="3CDA7B06" w14:textId="4CB3864F" w:rsidR="0059655D" w:rsidRPr="00166199" w:rsidRDefault="0059655D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7A4AAFE1" w14:textId="77777777" w:rsidR="00C978FE" w:rsidRPr="007C3D64" w:rsidRDefault="00C978FE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1E4A5176" w14:textId="77777777" w:rsidR="00C978FE" w:rsidRPr="00E8622D" w:rsidRDefault="00C978FE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423E620" w14:textId="77777777" w:rsidR="00C978FE" w:rsidRPr="007C3D64" w:rsidRDefault="00C978FE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02A0FB8D" w14:textId="54A20294" w:rsidR="00426768" w:rsidRDefault="00C978FE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6649BE9B" w14:textId="77777777" w:rsidR="00426768" w:rsidRPr="00426768" w:rsidRDefault="00426768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293947" w14:paraId="1953596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E2D5E9E" w14:textId="77777777" w:rsidR="00426768" w:rsidRPr="00426768" w:rsidRDefault="00426768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2CC64CB1" w14:textId="62DB3B3A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78DE65" w14:textId="77777777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0E5CCDE4" w14:textId="0F7C0BE5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93947" w:rsidRPr="00293947" w14:paraId="5D760914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0EB79D84" w14:textId="4FE1CA4D" w:rsidR="00293947" w:rsidRPr="00426768" w:rsidRDefault="00293947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1D503E18" w14:textId="18EBBF8D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2053E0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A066FB" w14:textId="1F959F18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0E9BA1CC" w14:textId="77777777" w:rsidR="00293947" w:rsidRPr="00426768" w:rsidRDefault="00293947" w:rsidP="001C187C">
            <w:pPr>
              <w:pStyle w:val="NoSpacin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039AD745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412278" w14:textId="4915D41B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D43C78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3022DB22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3D720E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44D609A" w14:textId="7C0A14C1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77F9B6F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57AC099" w14:textId="7AAA30E5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13B8E2A" w14:textId="77777777" w:rsidR="00293947" w:rsidRPr="00426768" w:rsidRDefault="00293947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54C9C044" w14:textId="17D1DF6D" w:rsidR="00293947" w:rsidRPr="00426768" w:rsidRDefault="00293947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E1D6D4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4FB72F6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293947" w14:paraId="20D7E759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55883F6" w14:textId="77777777" w:rsidR="00426768" w:rsidRPr="00426768" w:rsidRDefault="00426768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577439BD" w14:textId="6FF2A82D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1C187C" w:rsidRPr="00293947" w14:paraId="58511CC7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1A7828C" w14:textId="7271C6BC" w:rsidR="001C187C" w:rsidRPr="00426768" w:rsidRDefault="001C187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551" w:type="dxa"/>
          </w:tcPr>
          <w:p w14:paraId="42483C1B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6836AC67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480C808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86A1DD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66FC75A6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E3A3D6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52083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512B6A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9F5B168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1A3B7F9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0D5B974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38637D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4DB62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87C" w:rsidRPr="00293947" w14:paraId="0BA27AD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57F2D926" w14:textId="77777777" w:rsidR="001C187C" w:rsidRPr="00426768" w:rsidRDefault="001C187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1A81773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C6A4AF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6A8C084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2EE540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BA0C4E9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1AF22BE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D4C16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B0C088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AFC570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D361B8D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BBD1A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224FD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D5E745A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E5F6E" w:rsidRPr="00293947" w14:paraId="430511C7" w14:textId="77777777" w:rsidTr="00A40BF9">
        <w:trPr>
          <w:trHeight w:val="261"/>
          <w:tblHeader/>
        </w:trPr>
        <w:tc>
          <w:tcPr>
            <w:tcW w:w="5670" w:type="dxa"/>
            <w:vAlign w:val="bottom"/>
          </w:tcPr>
          <w:p w14:paraId="4A2E3917" w14:textId="705650B7" w:rsidR="00BE5F6E" w:rsidRPr="00426768" w:rsidRDefault="00BE5F6E" w:rsidP="00BE5F6E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  <w:vAlign w:val="bottom"/>
          </w:tcPr>
          <w:p w14:paraId="6A5110DA" w14:textId="05E0BB5E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13,030</w:t>
            </w:r>
          </w:p>
        </w:tc>
        <w:tc>
          <w:tcPr>
            <w:tcW w:w="236" w:type="dxa"/>
          </w:tcPr>
          <w:p w14:paraId="430071CF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031ADA49" w14:textId="799F5625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3834CBF5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4BC7EDD" w14:textId="7B5581A9" w:rsidR="00BE5F6E" w:rsidRPr="00BE5F6E" w:rsidRDefault="00BE5F6E" w:rsidP="00BE5F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13,140</w:t>
            </w:r>
          </w:p>
        </w:tc>
        <w:tc>
          <w:tcPr>
            <w:tcW w:w="236" w:type="dxa"/>
            <w:vAlign w:val="bottom"/>
          </w:tcPr>
          <w:p w14:paraId="7E5BCFBB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33D250F" w14:textId="257C413A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C3681E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7E4588" w14:textId="43DBFCCB" w:rsidR="00BE5F6E" w:rsidRPr="00BE5F6E" w:rsidRDefault="00BE5F6E" w:rsidP="00BE5F6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13,140</w:t>
            </w:r>
          </w:p>
        </w:tc>
        <w:tc>
          <w:tcPr>
            <w:tcW w:w="236" w:type="dxa"/>
            <w:vAlign w:val="bottom"/>
          </w:tcPr>
          <w:p w14:paraId="113E24FC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81DA254" w14:textId="19B6267D" w:rsidR="00BE5F6E" w:rsidRPr="00BE5F6E" w:rsidRDefault="00BE5F6E" w:rsidP="00BE5F6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E92EA2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3AEC694" w14:textId="244D3EA6" w:rsidR="00BE5F6E" w:rsidRPr="00BE5F6E" w:rsidRDefault="00BE5F6E" w:rsidP="00BE5F6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13,140</w:t>
            </w:r>
          </w:p>
        </w:tc>
      </w:tr>
      <w:tr w:rsidR="00BE5F6E" w:rsidRPr="00293947" w14:paraId="5EC03D33" w14:textId="77777777" w:rsidTr="00A40BF9">
        <w:trPr>
          <w:trHeight w:val="261"/>
          <w:tblHeader/>
        </w:trPr>
        <w:tc>
          <w:tcPr>
            <w:tcW w:w="5670" w:type="dxa"/>
            <w:vAlign w:val="bottom"/>
          </w:tcPr>
          <w:p w14:paraId="3487DC5B" w14:textId="77777777" w:rsidR="00BE5F6E" w:rsidRPr="00426768" w:rsidRDefault="00BE5F6E" w:rsidP="00BE5F6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5B1D5976" w14:textId="55931961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198,660</w:t>
            </w:r>
          </w:p>
        </w:tc>
        <w:tc>
          <w:tcPr>
            <w:tcW w:w="236" w:type="dxa"/>
          </w:tcPr>
          <w:p w14:paraId="0FFDEBDF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1B4E81FC" w14:textId="75ED65D5" w:rsidR="00BE5F6E" w:rsidRPr="00BE5F6E" w:rsidRDefault="00BE5F6E" w:rsidP="00BE5F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2DDD6E53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340E2B8" w14:textId="57E7B8EE" w:rsidR="00BE5F6E" w:rsidRPr="00BE5F6E" w:rsidRDefault="00BE5F6E" w:rsidP="00BE5F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198,660</w:t>
            </w:r>
          </w:p>
        </w:tc>
        <w:tc>
          <w:tcPr>
            <w:tcW w:w="236" w:type="dxa"/>
            <w:vAlign w:val="bottom"/>
          </w:tcPr>
          <w:p w14:paraId="2B46930C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8403E8" w14:textId="1116C62B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96BF3C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E33467A" w14:textId="74792070" w:rsidR="00BE5F6E" w:rsidRPr="00BE5F6E" w:rsidRDefault="00BE5F6E" w:rsidP="00BE5F6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198,660</w:t>
            </w:r>
          </w:p>
        </w:tc>
        <w:tc>
          <w:tcPr>
            <w:tcW w:w="236" w:type="dxa"/>
            <w:vAlign w:val="bottom"/>
          </w:tcPr>
          <w:p w14:paraId="30237C74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6A4894" w14:textId="1F3FD20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6F38D1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</w:tcPr>
          <w:p w14:paraId="69E3AF12" w14:textId="07907EBF" w:rsidR="00BE5F6E" w:rsidRPr="00BE5F6E" w:rsidRDefault="00BE5F6E" w:rsidP="00BE5F6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198,660</w:t>
            </w:r>
          </w:p>
        </w:tc>
      </w:tr>
      <w:tr w:rsidR="00BE5F6E" w:rsidRPr="00293947" w14:paraId="087A3990" w14:textId="77777777" w:rsidTr="00A40BF9">
        <w:trPr>
          <w:trHeight w:val="261"/>
          <w:tblHeader/>
        </w:trPr>
        <w:tc>
          <w:tcPr>
            <w:tcW w:w="5670" w:type="dxa"/>
            <w:vAlign w:val="bottom"/>
          </w:tcPr>
          <w:p w14:paraId="0FF8AA71" w14:textId="77777777" w:rsidR="00BE5F6E" w:rsidRPr="00426768" w:rsidRDefault="00BE5F6E" w:rsidP="00BE5F6E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F6D84" w14:textId="3877233F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211,690</w:t>
            </w:r>
          </w:p>
        </w:tc>
        <w:tc>
          <w:tcPr>
            <w:tcW w:w="236" w:type="dxa"/>
          </w:tcPr>
          <w:p w14:paraId="52095132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CC8C0" w14:textId="26A24522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302E4292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70D9" w14:textId="37E12058" w:rsidR="00BE5F6E" w:rsidRPr="00BE5F6E" w:rsidRDefault="00BE5F6E" w:rsidP="00BE5F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F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211,800</w:t>
            </w:r>
          </w:p>
        </w:tc>
        <w:tc>
          <w:tcPr>
            <w:tcW w:w="236" w:type="dxa"/>
            <w:vAlign w:val="bottom"/>
          </w:tcPr>
          <w:p w14:paraId="50200C0C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B12AE" w14:textId="2F507FCB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8893C0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98EE04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EFCAF2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49884C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CFE920A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</w:tcPr>
          <w:p w14:paraId="7D357FF1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E5F6E" w:rsidRPr="001C187C" w14:paraId="747D5085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53FF0A46" w14:textId="77777777" w:rsidR="00BE5F6E" w:rsidRPr="00BE5F6E" w:rsidRDefault="00BE5F6E" w:rsidP="00BE5F6E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7A3A0BC6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236" w:type="dxa"/>
          </w:tcPr>
          <w:p w14:paraId="1FE29DCC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53CC601E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629043E6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786390A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346F9B8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4E6CD74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6564AB29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20743CC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4BC0C545" w14:textId="77777777" w:rsidR="00BE5F6E" w:rsidRPr="00BE5F6E" w:rsidRDefault="00BE5F6E" w:rsidP="00BE5F6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4" w:type="dxa"/>
            <w:vAlign w:val="bottom"/>
          </w:tcPr>
          <w:p w14:paraId="3D5CD1F1" w14:textId="77777777" w:rsidR="00BE5F6E" w:rsidRPr="00BE5F6E" w:rsidRDefault="00BE5F6E" w:rsidP="00BE5F6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2CEED747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C598A1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BE5F6E" w:rsidRPr="00293947" w14:paraId="036B8E7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686FE13" w14:textId="77777777" w:rsidR="00BE5F6E" w:rsidRPr="00426768" w:rsidRDefault="00BE5F6E" w:rsidP="00BE5F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03CDC6D8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851F8D4" w14:textId="77777777" w:rsidR="00BE5F6E" w:rsidRPr="00426768" w:rsidRDefault="00BE5F6E" w:rsidP="00BE5F6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4BC3A4DF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8E045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6D4AE90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39A4D4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6751CAC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5D9F384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55FBA57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7C559A" w14:textId="77777777" w:rsidR="00BE5F6E" w:rsidRPr="00426768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0ECBF0E" w14:textId="4A5C2CD4" w:rsidR="00BE5F6E" w:rsidRPr="00426768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6A21DA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3A170A7" w14:textId="77777777" w:rsidR="00BE5F6E" w:rsidRPr="00426768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E5F6E" w:rsidRPr="00293947" w14:paraId="1763E3BB" w14:textId="77777777" w:rsidTr="00C70D2E">
        <w:trPr>
          <w:trHeight w:val="261"/>
          <w:tblHeader/>
        </w:trPr>
        <w:tc>
          <w:tcPr>
            <w:tcW w:w="5670" w:type="dxa"/>
            <w:vAlign w:val="bottom"/>
          </w:tcPr>
          <w:p w14:paraId="33CDA73C" w14:textId="349D961A" w:rsidR="00BE5F6E" w:rsidRPr="00426768" w:rsidRDefault="00BE5F6E" w:rsidP="00BE5F6E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  <w:vAlign w:val="bottom"/>
          </w:tcPr>
          <w:p w14:paraId="73957E70" w14:textId="044F29CF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(1,298)</w:t>
            </w:r>
          </w:p>
        </w:tc>
        <w:tc>
          <w:tcPr>
            <w:tcW w:w="236" w:type="dxa"/>
          </w:tcPr>
          <w:p w14:paraId="49208021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EE04C20" w14:textId="62DE7AD8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(4,475)</w:t>
            </w:r>
          </w:p>
        </w:tc>
        <w:tc>
          <w:tcPr>
            <w:tcW w:w="236" w:type="dxa"/>
          </w:tcPr>
          <w:p w14:paraId="7DD5552B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0DA21967" w14:textId="1A3C2BDA" w:rsidR="00BE5F6E" w:rsidRPr="00BE5F6E" w:rsidRDefault="00BE5F6E" w:rsidP="00BE5F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(5,773)</w:t>
            </w:r>
          </w:p>
        </w:tc>
        <w:tc>
          <w:tcPr>
            <w:tcW w:w="236" w:type="dxa"/>
            <w:vAlign w:val="bottom"/>
          </w:tcPr>
          <w:p w14:paraId="1EB532F3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706667" w14:textId="2151EECC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1533E3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748DB0" w14:textId="1B64B210" w:rsidR="00BE5F6E" w:rsidRPr="00BE5F6E" w:rsidRDefault="00BE5F6E" w:rsidP="00BE5F6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(5,773)</w:t>
            </w:r>
          </w:p>
        </w:tc>
        <w:tc>
          <w:tcPr>
            <w:tcW w:w="236" w:type="dxa"/>
            <w:vAlign w:val="bottom"/>
          </w:tcPr>
          <w:p w14:paraId="4D6C8D73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87B6000" w14:textId="58D450BD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1EB712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61E391" w14:textId="43F550E9" w:rsidR="00BE5F6E" w:rsidRPr="00BE5F6E" w:rsidRDefault="00BE5F6E" w:rsidP="00BE5F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(5,773)</w:t>
            </w:r>
          </w:p>
        </w:tc>
      </w:tr>
      <w:tr w:rsidR="00BE5F6E" w:rsidRPr="00293947" w14:paraId="7AFB9A55" w14:textId="77777777" w:rsidTr="00C70D2E">
        <w:trPr>
          <w:trHeight w:val="261"/>
          <w:tblHeader/>
        </w:trPr>
        <w:tc>
          <w:tcPr>
            <w:tcW w:w="5670" w:type="dxa"/>
            <w:vAlign w:val="bottom"/>
          </w:tcPr>
          <w:p w14:paraId="725DCD18" w14:textId="2F5E3004" w:rsidR="00BE5F6E" w:rsidRPr="00426768" w:rsidRDefault="00BE5F6E" w:rsidP="00BE5F6E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vAlign w:val="bottom"/>
          </w:tcPr>
          <w:p w14:paraId="13920C74" w14:textId="066EE16A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(134,660)</w:t>
            </w:r>
          </w:p>
        </w:tc>
        <w:tc>
          <w:tcPr>
            <w:tcW w:w="236" w:type="dxa"/>
          </w:tcPr>
          <w:p w14:paraId="64F485FF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3C568E6" w14:textId="78EFF576" w:rsidR="00BE5F6E" w:rsidRPr="00BE5F6E" w:rsidRDefault="00BE5F6E" w:rsidP="00BE5F6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55EA31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56061AD6" w14:textId="6763D7B8" w:rsidR="00BE5F6E" w:rsidRPr="00BE5F6E" w:rsidRDefault="00BE5F6E" w:rsidP="00BE5F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(134,660)</w:t>
            </w:r>
          </w:p>
        </w:tc>
        <w:tc>
          <w:tcPr>
            <w:tcW w:w="236" w:type="dxa"/>
            <w:vAlign w:val="bottom"/>
          </w:tcPr>
          <w:p w14:paraId="4340770F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2442D5" w14:textId="7452BC90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24AAB0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EB4FC73" w14:textId="2A40488C" w:rsidR="00BE5F6E" w:rsidRPr="00BE5F6E" w:rsidRDefault="00BE5F6E" w:rsidP="00BE5F6E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(134,660)</w:t>
            </w:r>
          </w:p>
        </w:tc>
        <w:tc>
          <w:tcPr>
            <w:tcW w:w="236" w:type="dxa"/>
            <w:vAlign w:val="bottom"/>
          </w:tcPr>
          <w:p w14:paraId="3045B1CD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CC2E035" w14:textId="50B6284F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0502E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1B0E987" w14:textId="50CF4BE8" w:rsidR="00BE5F6E" w:rsidRPr="00BE5F6E" w:rsidRDefault="00BE5F6E" w:rsidP="00BE5F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sz w:val="26"/>
                <w:szCs w:val="26"/>
              </w:rPr>
              <w:t>(134,660)</w:t>
            </w:r>
          </w:p>
        </w:tc>
      </w:tr>
      <w:tr w:rsidR="00BE5F6E" w:rsidRPr="00293947" w14:paraId="57337064" w14:textId="77777777" w:rsidTr="00C70D2E">
        <w:trPr>
          <w:trHeight w:val="254"/>
          <w:tblHeader/>
        </w:trPr>
        <w:tc>
          <w:tcPr>
            <w:tcW w:w="5670" w:type="dxa"/>
            <w:vAlign w:val="bottom"/>
          </w:tcPr>
          <w:p w14:paraId="579FF613" w14:textId="77777777" w:rsidR="00BE5F6E" w:rsidRPr="00426768" w:rsidRDefault="00BE5F6E" w:rsidP="00BE5F6E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02D24" w14:textId="7F93B8B0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5F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(135,958)</w:t>
            </w:r>
          </w:p>
        </w:tc>
        <w:tc>
          <w:tcPr>
            <w:tcW w:w="236" w:type="dxa"/>
          </w:tcPr>
          <w:p w14:paraId="37C089AE" w14:textId="77777777" w:rsidR="00BE5F6E" w:rsidRPr="00BE5F6E" w:rsidRDefault="00BE5F6E" w:rsidP="00BE5F6E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BC9D" w14:textId="524B50A2" w:rsidR="00BE5F6E" w:rsidRPr="00BE5F6E" w:rsidRDefault="00BE5F6E" w:rsidP="00BE5F6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(4,475)</w:t>
            </w:r>
          </w:p>
        </w:tc>
        <w:tc>
          <w:tcPr>
            <w:tcW w:w="236" w:type="dxa"/>
          </w:tcPr>
          <w:p w14:paraId="6346BC28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CA8AA" w14:textId="65757B5A" w:rsidR="00BE5F6E" w:rsidRPr="00BE5F6E" w:rsidRDefault="00BE5F6E" w:rsidP="00BE5F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E5F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(140,433)</w:t>
            </w:r>
          </w:p>
        </w:tc>
        <w:tc>
          <w:tcPr>
            <w:tcW w:w="236" w:type="dxa"/>
            <w:vAlign w:val="bottom"/>
          </w:tcPr>
          <w:p w14:paraId="777F4C9C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AAE81E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97B305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BBA4C7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3AD3797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3A78C5" w14:textId="77777777" w:rsidR="00BE5F6E" w:rsidRPr="00BE5F6E" w:rsidRDefault="00BE5F6E" w:rsidP="00BE5F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937DA09" w14:textId="77777777" w:rsidR="00BE5F6E" w:rsidRPr="00BE5F6E" w:rsidRDefault="00BE5F6E" w:rsidP="00BE5F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EB45526" w14:textId="77777777" w:rsidR="00BE5F6E" w:rsidRPr="00BE5F6E" w:rsidRDefault="00BE5F6E" w:rsidP="00BE5F6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564200C2" w14:textId="77777777" w:rsidR="002E1453" w:rsidRDefault="002E1453" w:rsidP="002E1453"/>
    <w:p w14:paraId="6B6B8125" w14:textId="7CF175D2" w:rsidR="007C3D64" w:rsidRPr="007C3D64" w:rsidRDefault="007C3D64" w:rsidP="007C3D64">
      <w:pPr>
        <w:sectPr w:rsidR="007C3D64" w:rsidRPr="007C3D64" w:rsidSect="007C3D64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36"/>
        <w:gridCol w:w="1564"/>
        <w:gridCol w:w="236"/>
        <w:gridCol w:w="111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D33292" w14:paraId="762850D7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6FEE7C9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</w:tcPr>
          <w:p w14:paraId="20F2032D" w14:textId="55A1CF0B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70884C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7DD0C28" w14:textId="3B90BE86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6768" w:rsidRPr="00D33292" w14:paraId="4F47B838" w14:textId="77777777" w:rsidTr="00426768">
        <w:trPr>
          <w:trHeight w:val="261"/>
          <w:tblHeader/>
        </w:trPr>
        <w:tc>
          <w:tcPr>
            <w:tcW w:w="5760" w:type="dxa"/>
            <w:vAlign w:val="bottom"/>
            <w:hideMark/>
          </w:tcPr>
          <w:p w14:paraId="4EDF9F77" w14:textId="3769CF95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83DB07B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833F5" w14:textId="77777777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DECDCE" w14:textId="1CDDFD3F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D8A27EF" w14:textId="77777777" w:rsidR="00426768" w:rsidRPr="00426768" w:rsidRDefault="00426768" w:rsidP="00426768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0E52E649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F5380EB" w14:textId="1D593AD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BA87858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91DAEF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2CF3D2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36B1808" w14:textId="3669370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85AA38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8E012D7" w14:textId="0BDB1B13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73F9C8B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3E65638D" w14:textId="6762930F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2A8F702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718D8F3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D33292" w14:paraId="57F5ACED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1832CCD5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0" w:type="dxa"/>
            <w:gridSpan w:val="13"/>
          </w:tcPr>
          <w:p w14:paraId="400697AD" w14:textId="68CD30E8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505C0C" w:rsidRPr="00D33292" w14:paraId="2BB4BC11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8F25BFC" w14:textId="4F9F9026" w:rsidR="00505C0C" w:rsidRPr="00426768" w:rsidRDefault="00505C0C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0" w:type="dxa"/>
            <w:gridSpan w:val="13"/>
          </w:tcPr>
          <w:p w14:paraId="64BFC350" w14:textId="77777777" w:rsidR="00505C0C" w:rsidRPr="00426768" w:rsidRDefault="00505C0C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426768" w:rsidRPr="00D33292" w14:paraId="6EFC517C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40A93601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6898DA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0BBF24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1BB0BDD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83EBA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F4C1C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7BBEF2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D2738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7A7AD8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B914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564656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92AE5C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137AAA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9AC17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29457191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A9B3024" w14:textId="2EE4D9CF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5E92C159" w14:textId="28C0C7F9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3,593</w:t>
            </w:r>
          </w:p>
        </w:tc>
        <w:tc>
          <w:tcPr>
            <w:tcW w:w="236" w:type="dxa"/>
          </w:tcPr>
          <w:p w14:paraId="3F105F3B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7222237C" w14:textId="59466A95" w:rsidR="00B531CF" w:rsidRPr="00426768" w:rsidRDefault="00B531CF" w:rsidP="0036795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798</w:t>
            </w:r>
          </w:p>
        </w:tc>
        <w:tc>
          <w:tcPr>
            <w:tcW w:w="236" w:type="dxa"/>
            <w:vAlign w:val="bottom"/>
          </w:tcPr>
          <w:p w14:paraId="22B8501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3E49E7B" w14:textId="4AED0E3D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236" w:type="dxa"/>
          </w:tcPr>
          <w:p w14:paraId="44A0834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D986F9" w14:textId="22E54C3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1BD72D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1A8F38" w14:textId="7D11B930" w:rsidR="00B531CF" w:rsidRPr="00426768" w:rsidRDefault="00B531CF" w:rsidP="00B531C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236" w:type="dxa"/>
          </w:tcPr>
          <w:p w14:paraId="00F54831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DF220B" w14:textId="113B077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29DA35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BA5233C" w14:textId="24EB5186" w:rsidR="00B531CF" w:rsidRPr="00426768" w:rsidRDefault="00B531CF" w:rsidP="00B531C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</w:tr>
      <w:tr w:rsidR="00B531CF" w:rsidRPr="00D33292" w14:paraId="4C206E88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0CEF3DC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6E3BD3" w14:textId="0F158841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12,300</w:t>
            </w:r>
          </w:p>
        </w:tc>
        <w:tc>
          <w:tcPr>
            <w:tcW w:w="236" w:type="dxa"/>
          </w:tcPr>
          <w:p w14:paraId="65FA05FC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3C489F6" w14:textId="7D73B12A" w:rsidR="00B531CF" w:rsidRPr="00426768" w:rsidRDefault="00B531CF" w:rsidP="00B531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1084E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EF858A1" w14:textId="7BB7C35C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  <w:tc>
          <w:tcPr>
            <w:tcW w:w="236" w:type="dxa"/>
          </w:tcPr>
          <w:p w14:paraId="686CC61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F95E7E" w14:textId="51A9A548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CAAC957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EFABF9D" w14:textId="2BFA5E8D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  <w:tc>
          <w:tcPr>
            <w:tcW w:w="236" w:type="dxa"/>
          </w:tcPr>
          <w:p w14:paraId="44959592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97C9F9" w14:textId="2099458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C175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98771AB" w14:textId="72A343B0" w:rsidR="00B531CF" w:rsidRPr="00426768" w:rsidRDefault="00B531CF" w:rsidP="00B531CF">
            <w:pPr>
              <w:pStyle w:val="acctfourfigures"/>
              <w:tabs>
                <w:tab w:val="left" w:pos="626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</w:tr>
      <w:tr w:rsidR="00B531CF" w:rsidRPr="00D33292" w14:paraId="3B8AF8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33D4734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E149AB" w14:textId="27DEBE32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15,893</w:t>
            </w:r>
          </w:p>
        </w:tc>
        <w:tc>
          <w:tcPr>
            <w:tcW w:w="236" w:type="dxa"/>
          </w:tcPr>
          <w:p w14:paraId="4DD3EC4D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D353D" w14:textId="091C2E6F" w:rsidR="00B531CF" w:rsidRPr="00426768" w:rsidRDefault="00B531CF" w:rsidP="0036795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798</w:t>
            </w:r>
          </w:p>
        </w:tc>
        <w:tc>
          <w:tcPr>
            <w:tcW w:w="236" w:type="dxa"/>
            <w:vAlign w:val="bottom"/>
          </w:tcPr>
          <w:p w14:paraId="4B53A7A0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8375" w14:textId="521303DF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16,691</w:t>
            </w:r>
          </w:p>
        </w:tc>
        <w:tc>
          <w:tcPr>
            <w:tcW w:w="236" w:type="dxa"/>
          </w:tcPr>
          <w:p w14:paraId="6F8A13A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20694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9727AA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D8B15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F18FBF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C8677EA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B30F4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95E8E6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4C10E073" w14:textId="77777777" w:rsidTr="00426768">
        <w:trPr>
          <w:trHeight w:val="141"/>
          <w:tblHeader/>
        </w:trPr>
        <w:tc>
          <w:tcPr>
            <w:tcW w:w="5760" w:type="dxa"/>
            <w:vAlign w:val="bottom"/>
          </w:tcPr>
          <w:p w14:paraId="5D5F33CE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5349C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1E42B010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7F691BF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C1B44F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12F1E82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7B2129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8092A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08828C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90B9A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52E017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  <w:vAlign w:val="bottom"/>
          </w:tcPr>
          <w:p w14:paraId="10FB4A57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35F94B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4DA0C2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B531CF" w:rsidRPr="00D33292" w14:paraId="0936A8E7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3E7F8307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CD288E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DB965B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4A240BF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F4A8F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31034747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5D23B1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30F7E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AA44FD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C98821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1C2832B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E2EDCEA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DDE41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984DD9D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236812E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ACEC5A4" w14:textId="29060E5F" w:rsidR="00B531CF" w:rsidRPr="00426768" w:rsidRDefault="00B531CF" w:rsidP="00B531C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0980ED69" w14:textId="4C551733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(1,904)</w:t>
            </w:r>
          </w:p>
        </w:tc>
        <w:tc>
          <w:tcPr>
            <w:tcW w:w="236" w:type="dxa"/>
          </w:tcPr>
          <w:p w14:paraId="32209DE7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285668B5" w14:textId="084E3B41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(1,543)</w:t>
            </w:r>
          </w:p>
        </w:tc>
        <w:tc>
          <w:tcPr>
            <w:tcW w:w="236" w:type="dxa"/>
            <w:vAlign w:val="bottom"/>
          </w:tcPr>
          <w:p w14:paraId="39A49B8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AEEB37F" w14:textId="2E15571D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36" w:type="dxa"/>
          </w:tcPr>
          <w:p w14:paraId="32691735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4AC20B4" w14:textId="7436AA0C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A6F41B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9386596" w14:textId="5C3877C7" w:rsidR="00B531CF" w:rsidRPr="00426768" w:rsidRDefault="00B531CF" w:rsidP="00B531CF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36" w:type="dxa"/>
          </w:tcPr>
          <w:p w14:paraId="039E2B7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5F67DB9" w14:textId="330C3C55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4207F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C383578" w14:textId="5A6BB69F" w:rsidR="00B531CF" w:rsidRPr="00426768" w:rsidRDefault="00B531CF" w:rsidP="00B531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</w:tr>
      <w:tr w:rsidR="00B531CF" w:rsidRPr="00D33292" w14:paraId="3993F3D6" w14:textId="77777777" w:rsidTr="00426768">
        <w:trPr>
          <w:trHeight w:val="254"/>
          <w:tblHeader/>
        </w:trPr>
        <w:tc>
          <w:tcPr>
            <w:tcW w:w="5760" w:type="dxa"/>
            <w:vAlign w:val="bottom"/>
          </w:tcPr>
          <w:p w14:paraId="6AAA5812" w14:textId="77777777" w:rsidR="00B531CF" w:rsidRPr="00426768" w:rsidRDefault="00B531CF" w:rsidP="00B531C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1AC2B" w14:textId="45793DF6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6F36AA3C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F2DBDFA" w14:textId="3C43D839" w:rsidR="00B531CF" w:rsidRPr="00426768" w:rsidRDefault="00B531CF" w:rsidP="00B531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DA688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A8414" w14:textId="4EC10040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1C49B07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20447E2" w14:textId="702687F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4683D8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3CA7AB" w14:textId="7D57E1BC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3EF93FC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B10D4D0" w14:textId="777353E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C124C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FABB6E3" w14:textId="7149DE2E" w:rsidR="00B531CF" w:rsidRPr="00426768" w:rsidRDefault="00B531CF" w:rsidP="00B531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</w:tr>
      <w:tr w:rsidR="00B531CF" w:rsidRPr="00D33292" w14:paraId="031747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7BFE3C9E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687E78" w14:textId="7C6FDBC5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(16,767)</w:t>
            </w:r>
          </w:p>
        </w:tc>
        <w:tc>
          <w:tcPr>
            <w:tcW w:w="236" w:type="dxa"/>
          </w:tcPr>
          <w:p w14:paraId="3AC8B236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99BAE" w14:textId="0B478F4D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(1,543)</w:t>
            </w:r>
          </w:p>
        </w:tc>
        <w:tc>
          <w:tcPr>
            <w:tcW w:w="236" w:type="dxa"/>
            <w:vAlign w:val="bottom"/>
          </w:tcPr>
          <w:p w14:paraId="450674E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F107" w14:textId="56555687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(18,310)</w:t>
            </w:r>
          </w:p>
        </w:tc>
        <w:tc>
          <w:tcPr>
            <w:tcW w:w="236" w:type="dxa"/>
          </w:tcPr>
          <w:p w14:paraId="158E5FF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04C9C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BD5D2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AE7F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2930B2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E1F0DF6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6784D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65EEF8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2F11D02E" w14:textId="77777777" w:rsidR="00E8622D" w:rsidRDefault="00E8622D" w:rsidP="00E8622D">
      <w:pPr>
        <w:pStyle w:val="FSBlank"/>
        <w:ind w:left="0"/>
        <w:rPr>
          <w:b/>
          <w:bCs/>
          <w:sz w:val="30"/>
          <w:szCs w:val="30"/>
          <w:cs/>
        </w:rPr>
        <w:sectPr w:rsidR="00E8622D" w:rsidSect="00E8622D">
          <w:headerReference w:type="default" r:id="rId11"/>
          <w:foot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27A76716" w14:textId="36BB941F" w:rsidR="009C5045" w:rsidRPr="00505C0C" w:rsidRDefault="00505C0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F159D">
        <w:br/>
      </w:r>
      <w:r>
        <w:rPr>
          <w:rFonts w:hint="cs"/>
          <w:cs/>
        </w:rPr>
        <w:t>งบแสดงฐานะการเงิน</w:t>
      </w:r>
    </w:p>
    <w:p w14:paraId="3DED3A07" w14:textId="77777777" w:rsidR="00505C0C" w:rsidRPr="006F159D" w:rsidRDefault="00505C0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14:paraId="22FF4F2C" w14:textId="77777777" w:rsidTr="006D4B2C">
        <w:trPr>
          <w:tblHeader/>
        </w:trPr>
        <w:tc>
          <w:tcPr>
            <w:tcW w:w="2340" w:type="dxa"/>
          </w:tcPr>
          <w:p w14:paraId="5C2A7601" w14:textId="77777777" w:rsidR="007111D9" w:rsidRPr="00A41284" w:rsidRDefault="007111D9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3FDFB59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1A0704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14:paraId="1BB3F769" w14:textId="77777777" w:rsidTr="006D4B2C">
        <w:tc>
          <w:tcPr>
            <w:tcW w:w="2340" w:type="dxa"/>
          </w:tcPr>
          <w:p w14:paraId="378D117E" w14:textId="77777777"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39E4E5B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D4C85C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14:paraId="0595098F" w14:textId="77777777" w:rsidTr="006D4B2C">
        <w:tc>
          <w:tcPr>
            <w:tcW w:w="2340" w:type="dxa"/>
          </w:tcPr>
          <w:p w14:paraId="622736C2" w14:textId="77777777"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156C927C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013C6901" w14:textId="77777777"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419C5D49" w14:textId="77777777" w:rsidR="00330632" w:rsidRPr="00C0675D" w:rsidRDefault="00330632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6B3908C" w14:textId="77777777" w:rsidR="00330632" w:rsidRPr="00D301A8" w:rsidRDefault="00330632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1BD08F9" w14:textId="77777777" w:rsidR="0066016B" w:rsidRPr="006F159D" w:rsidRDefault="0066016B" w:rsidP="003153C0">
      <w:pPr>
        <w:pStyle w:val="FSBlank"/>
        <w:rPr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484F1E" w14:paraId="3147AF56" w14:textId="77777777" w:rsidTr="006D4B2C">
        <w:trPr>
          <w:tblHeader/>
        </w:trPr>
        <w:tc>
          <w:tcPr>
            <w:tcW w:w="6696" w:type="dxa"/>
          </w:tcPr>
          <w:p w14:paraId="5C0E288C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678E0" w14:textId="2ACF196A" w:rsidR="00CF1E9F" w:rsidRPr="00484F1E" w:rsidRDefault="00FC60FB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2C7E013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EC034F" w14:textId="6D066F20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484F1E" w14:paraId="04217CDB" w14:textId="77777777" w:rsidTr="006D4B2C">
        <w:trPr>
          <w:tblHeader/>
        </w:trPr>
        <w:tc>
          <w:tcPr>
            <w:tcW w:w="6696" w:type="dxa"/>
          </w:tcPr>
          <w:p w14:paraId="261E5494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F7F8A" w14:textId="60A37C71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531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5ECBFCE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6870041" w14:textId="799B8959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531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52EF5" w:rsidRPr="00484F1E" w14:paraId="5AF098E2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13BF9CBA" w14:textId="77777777" w:rsidR="00752EF5" w:rsidRPr="00484F1E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EC43C4" w14:textId="77777777" w:rsidR="00752EF5" w:rsidRPr="00484F1E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2D" w:rsidRPr="00484F1E" w14:paraId="49763A26" w14:textId="77777777" w:rsidTr="006D4B2C">
        <w:tc>
          <w:tcPr>
            <w:tcW w:w="6696" w:type="dxa"/>
          </w:tcPr>
          <w:p w14:paraId="5B25F868" w14:textId="6943ABCF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B53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5AB7939C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9BB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B19A3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2D" w:rsidRPr="00484F1E" w14:paraId="773EB6F1" w14:textId="77777777" w:rsidTr="006D4B2C">
        <w:tc>
          <w:tcPr>
            <w:tcW w:w="6696" w:type="dxa"/>
          </w:tcPr>
          <w:p w14:paraId="57A19B8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DD9183B" w14:textId="74C61FB7" w:rsidR="00E8622D" w:rsidRPr="00484F1E" w:rsidRDefault="006A521A" w:rsidP="009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3C838F7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247239" w14:textId="76530E2D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E8622D" w:rsidRPr="00484F1E" w14:paraId="3ED5B91B" w14:textId="77777777" w:rsidTr="006D4B2C">
        <w:tc>
          <w:tcPr>
            <w:tcW w:w="6696" w:type="dxa"/>
          </w:tcPr>
          <w:p w14:paraId="3BFD2B4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1C94F" w14:textId="6741F396" w:rsidR="00E8622D" w:rsidRPr="00484F1E" w:rsidRDefault="00F021BB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7A44D45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92ABCD" w14:textId="4733D7BE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E8622D" w:rsidRPr="00484F1E" w14:paraId="35530A57" w14:textId="77777777" w:rsidTr="006D4B2C">
        <w:tc>
          <w:tcPr>
            <w:tcW w:w="6696" w:type="dxa"/>
          </w:tcPr>
          <w:p w14:paraId="282B0E49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CFD951" w14:textId="3EF47959" w:rsidR="00E8622D" w:rsidRPr="00484F1E" w:rsidRDefault="00F021BB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</w:t>
            </w:r>
            <w:r w:rsidR="0080658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3ED0C740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8BF62" w14:textId="5057C7A2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13,423</w:t>
            </w:r>
          </w:p>
        </w:tc>
      </w:tr>
    </w:tbl>
    <w:p w14:paraId="41634113" w14:textId="55307CB5" w:rsidR="005B3986" w:rsidRDefault="005B3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402D1D92" w14:textId="1DD44082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72BB863A" w14:textId="1F195875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2A633DDF" w14:textId="3C4964C9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66AC4583" w14:textId="79F3B244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150AC853" w14:textId="59B3E819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65DC0004" w14:textId="43F979BC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54C00ACC" w14:textId="666B045B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2930581" w14:textId="4D46F5A9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64B3F65" w14:textId="77777777" w:rsidR="00E5741A" w:rsidRDefault="00E5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4A4DE41B" w14:textId="30F1A567" w:rsidR="005B3986" w:rsidRPr="006F159D" w:rsidRDefault="005B3986" w:rsidP="005B3986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6F159D">
        <w:rPr>
          <w:b/>
          <w:bCs/>
          <w:i/>
          <w:iCs/>
          <w:sz w:val="30"/>
          <w:szCs w:val="30"/>
          <w:cs/>
        </w:rPr>
        <w:t>สำคัญกับกิจการที่ไม่เกี่ยวข้องกัน</w:t>
      </w:r>
    </w:p>
    <w:p w14:paraId="2934A9C4" w14:textId="77777777" w:rsidR="005B3986" w:rsidRPr="006F159D" w:rsidRDefault="005B3986" w:rsidP="005B3986">
      <w:pPr>
        <w:pStyle w:val="FSBlank"/>
        <w:rPr>
          <w:sz w:val="30"/>
          <w:szCs w:val="30"/>
        </w:rPr>
      </w:pPr>
    </w:p>
    <w:p w14:paraId="64618264" w14:textId="77777777" w:rsidR="005B3986" w:rsidRPr="006F159D" w:rsidRDefault="005B3986" w:rsidP="005B3986">
      <w:pPr>
        <w:pStyle w:val="FSBlank"/>
        <w:rPr>
          <w:sz w:val="30"/>
          <w:szCs w:val="30"/>
          <w:u w:val="single"/>
        </w:rPr>
      </w:pPr>
      <w:r w:rsidRPr="006F159D">
        <w:rPr>
          <w:sz w:val="30"/>
          <w:szCs w:val="30"/>
          <w:u w:val="single"/>
          <w:cs/>
        </w:rPr>
        <w:t>สัญญาป้องกันความเสี่ยง</w:t>
      </w:r>
    </w:p>
    <w:p w14:paraId="0BD42D65" w14:textId="77777777" w:rsidR="005B3986" w:rsidRPr="006F159D" w:rsidRDefault="005B3986" w:rsidP="005B3986">
      <w:pPr>
        <w:pStyle w:val="FSBlank"/>
        <w:rPr>
          <w:sz w:val="30"/>
          <w:szCs w:val="30"/>
        </w:rPr>
      </w:pPr>
    </w:p>
    <w:p w14:paraId="00A59912" w14:textId="3D5D4845" w:rsidR="00B531CF" w:rsidRDefault="005B3986" w:rsidP="00A705C9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proofErr w:type="spellStart"/>
      <w:r>
        <w:rPr>
          <w:sz w:val="30"/>
          <w:szCs w:val="30"/>
        </w:rPr>
        <w:t>Triland</w:t>
      </w:r>
      <w:proofErr w:type="spellEnd"/>
      <w:r>
        <w:rPr>
          <w:sz w:val="30"/>
          <w:szCs w:val="30"/>
        </w:rPr>
        <w:t xml:space="preserve">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sectPr w:rsidR="00B531CF" w:rsidSect="007C3D64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56E6" w14:textId="77777777" w:rsidR="004240A1" w:rsidRDefault="004240A1">
      <w:r>
        <w:separator/>
      </w:r>
    </w:p>
  </w:endnote>
  <w:endnote w:type="continuationSeparator" w:id="0">
    <w:p w14:paraId="0B159153" w14:textId="77777777" w:rsidR="004240A1" w:rsidRDefault="004240A1">
      <w:r>
        <w:continuationSeparator/>
      </w:r>
    </w:p>
  </w:endnote>
  <w:endnote w:type="continuationNotice" w:id="1">
    <w:p w14:paraId="7EF2D0F5" w14:textId="77777777" w:rsidR="004240A1" w:rsidRDefault="004240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21DB" w14:textId="055963B1" w:rsidR="00FC13B3" w:rsidRPr="00890FC5" w:rsidRDefault="00FC13B3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7150" w14:textId="77777777" w:rsidR="007C3D64" w:rsidRPr="00890FC5" w:rsidRDefault="007C3D64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3DBE" w14:textId="77777777" w:rsidR="007C3D64" w:rsidRPr="00890FC5" w:rsidRDefault="007C3D64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93C6" w14:textId="4EFC6B21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0322B" w14:textId="33D2522C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BF1B" w14:textId="77777777" w:rsidR="004240A1" w:rsidRDefault="004240A1">
      <w:r>
        <w:separator/>
      </w:r>
    </w:p>
  </w:footnote>
  <w:footnote w:type="continuationSeparator" w:id="0">
    <w:p w14:paraId="080C67E4" w14:textId="77777777" w:rsidR="004240A1" w:rsidRDefault="004240A1">
      <w:r>
        <w:continuationSeparator/>
      </w:r>
    </w:p>
  </w:footnote>
  <w:footnote w:type="continuationNotice" w:id="1">
    <w:p w14:paraId="43901EDC" w14:textId="77777777" w:rsidR="004240A1" w:rsidRDefault="004240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F88E" w14:textId="77777777" w:rsidR="00FC13B3" w:rsidRPr="00A81676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4445CCB" w14:textId="77777777" w:rsidR="00FC13B3" w:rsidRPr="006C5D17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DA89F3B" w14:textId="401E55F9" w:rsidR="00FC13B3" w:rsidRPr="00A86E49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6615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CF6615" w:rsidRPr="00CF6615">
      <w:rPr>
        <w:rFonts w:ascii="Angsana New" w:hAnsi="Angsana New"/>
        <w:b/>
        <w:bCs/>
        <w:sz w:val="32"/>
        <w:szCs w:val="32"/>
      </w:rPr>
      <w:t xml:space="preserve">30 </w:t>
    </w:r>
    <w:r w:rsidR="00CF6615"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0"/>
  <w:bookmarkEnd w:id="1"/>
  <w:p w14:paraId="18F158DA" w14:textId="77777777" w:rsidR="00FC13B3" w:rsidRPr="00AB510F" w:rsidRDefault="00FC13B3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B5CAA" w14:textId="77777777" w:rsidR="00FC13B3" w:rsidRPr="00A81676" w:rsidRDefault="00FC13B3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FEEC3F0" w14:textId="77777777" w:rsidR="00FC13B3" w:rsidRPr="006C5D17" w:rsidRDefault="00FC13B3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C323A38" w14:textId="7FBAD651" w:rsidR="00FC13B3" w:rsidRDefault="007C3D64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32375E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1D85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13FA5A4A" w:rsidR="00FC13B3" w:rsidRPr="00A86E49" w:rsidRDefault="007C3D64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48B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5A6BB3A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0687D78" w14:textId="48046CD4" w:rsidR="00FC13B3" w:rsidRDefault="007C3D64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D6B032A" w14:textId="69626846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4A7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613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0A1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4F60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3924"/>
    <w:rsid w:val="00484A4A"/>
    <w:rsid w:val="00484A70"/>
    <w:rsid w:val="00484E04"/>
    <w:rsid w:val="00484F1E"/>
    <w:rsid w:val="004858DE"/>
    <w:rsid w:val="00485930"/>
    <w:rsid w:val="00485D17"/>
    <w:rsid w:val="0048611A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508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21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87C"/>
    <w:rsid w:val="00804D6F"/>
    <w:rsid w:val="00804EB4"/>
    <w:rsid w:val="00805250"/>
    <w:rsid w:val="00806443"/>
    <w:rsid w:val="0080651F"/>
    <w:rsid w:val="0080658C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7A8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2D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5C9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646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5F6E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CEC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693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59EF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145E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41A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21BB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0BB1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42A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1733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2022-07-23T07:18:00Z</cp:lastPrinted>
  <dcterms:created xsi:type="dcterms:W3CDTF">2022-08-04T04:57:00Z</dcterms:created>
  <dcterms:modified xsi:type="dcterms:W3CDTF">2022-08-04T04:58:00Z</dcterms:modified>
</cp:coreProperties>
</file>