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3522AE7C" w:rsidR="009E45D4" w:rsidRPr="00BF1313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BF1313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BF1313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BF1313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5492499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2CF26E" w14:textId="2DB11E57" w:rsidR="0013199C" w:rsidRPr="00BF1313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BF131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5E1EB589" w14:textId="2641DFB3" w:rsidR="00E533B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82FA646" w14:textId="3C5DB9F3" w:rsidR="00D92B16" w:rsidRPr="00BF1313" w:rsidRDefault="00384E5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  <w:lang w:bidi="th-TH"/>
        </w:rPr>
        <w:t>เงินลงทุนใน</w:t>
      </w:r>
      <w:r w:rsidR="00EA0EF4">
        <w:rPr>
          <w:rFonts w:asciiTheme="majorBidi" w:hAnsiTheme="majorBidi" w:hint="cs"/>
          <w:sz w:val="30"/>
          <w:szCs w:val="30"/>
          <w:cs/>
          <w:lang w:bidi="th-TH"/>
        </w:rPr>
        <w:t>บริษัทร่วม</w:t>
      </w:r>
    </w:p>
    <w:p w14:paraId="16C8ABF9" w14:textId="1338DBF3" w:rsidR="007D2D60" w:rsidRPr="00BF1313" w:rsidRDefault="007D2D6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6118A484" w14:textId="7A78873B" w:rsidR="00C45349" w:rsidRPr="00BF131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2711E5DD" w14:textId="2871E06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3B9E5D8" w14:textId="09D923E3" w:rsidR="00996947" w:rsidRDefault="00996947" w:rsidP="0099694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96947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300BC6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6A426619" w14:textId="125BFD55" w:rsidR="005E558C" w:rsidRPr="00996947" w:rsidRDefault="005E558C" w:rsidP="00996947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87343DF" w14:textId="709D865E" w:rsidR="001C2C9E" w:rsidRPr="00BF1313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132D9F8E" w14:textId="61C4D6B6" w:rsidR="00182B35" w:rsidRDefault="00182B35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306BB3BB" w14:textId="1D2B2663" w:rsidR="00C40742" w:rsidRPr="00BF1313" w:rsidRDefault="00C40742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E00FD58" w14:textId="61B4E6D1" w:rsidR="00404D39" w:rsidRPr="00BF1313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BF1313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br w:type="page"/>
      </w:r>
      <w:r w:rsidRPr="00BF1313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>
        <w:rPr>
          <w:rFonts w:asciiTheme="majorBidi" w:hAnsiTheme="majorBidi" w:cstheme="majorBidi" w:hint="cs"/>
          <w:cs/>
        </w:rPr>
        <w:t>ระหว่างกาล</w:t>
      </w:r>
      <w:r w:rsidRPr="00BF1313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DF6B17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8"/>
          <w:szCs w:val="18"/>
        </w:rPr>
      </w:pPr>
    </w:p>
    <w:p w14:paraId="56988514" w14:textId="4D2B2BE9" w:rsidR="009E45D4" w:rsidRPr="00BF1313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งบการเงิน</w:t>
      </w:r>
      <w:r w:rsidR="00C17493">
        <w:rPr>
          <w:rFonts w:asciiTheme="majorBidi" w:hAnsiTheme="majorBidi" w:cstheme="majorBidi" w:hint="cs"/>
          <w:cs/>
        </w:rPr>
        <w:t>ระหว่างกาล</w:t>
      </w:r>
      <w:r w:rsidRPr="00BF1313">
        <w:rPr>
          <w:rFonts w:asciiTheme="majorBidi" w:hAnsiTheme="majorBidi" w:cstheme="majorBidi"/>
          <w:cs/>
        </w:rPr>
        <w:t>นี้ได้รับอนุมัติให้ออกงบการเงินจาก</w:t>
      </w:r>
      <w:r w:rsidRPr="00CE43A8">
        <w:rPr>
          <w:rFonts w:asciiTheme="majorBidi" w:hAnsiTheme="majorBidi" w:cstheme="majorBidi"/>
          <w:cs/>
        </w:rPr>
        <w:t>คณะกรรมการบริษัทเมื่อวันที่</w:t>
      </w:r>
      <w:r w:rsidR="008D290F" w:rsidRPr="00CE43A8">
        <w:rPr>
          <w:rFonts w:asciiTheme="majorBidi" w:hAnsiTheme="majorBidi" w:cstheme="majorBidi"/>
        </w:rPr>
        <w:t xml:space="preserve"> </w:t>
      </w:r>
      <w:r w:rsidR="005E558C">
        <w:rPr>
          <w:rFonts w:asciiTheme="majorBidi" w:hAnsiTheme="majorBidi" w:cstheme="majorBidi"/>
        </w:rPr>
        <w:t>9</w:t>
      </w:r>
      <w:r w:rsidR="00147BF8">
        <w:rPr>
          <w:rFonts w:asciiTheme="majorBidi" w:hAnsiTheme="majorBidi" w:cstheme="majorBidi" w:hint="cs"/>
          <w:cs/>
        </w:rPr>
        <w:t xml:space="preserve"> </w:t>
      </w:r>
      <w:r w:rsidR="00465676" w:rsidRPr="00CE43A8">
        <w:rPr>
          <w:rFonts w:asciiTheme="majorBidi" w:hAnsiTheme="majorBidi" w:cstheme="majorBidi" w:hint="cs"/>
          <w:cs/>
        </w:rPr>
        <w:t>สิงหาคม</w:t>
      </w:r>
      <w:r w:rsidR="008D290F" w:rsidRPr="00CE43A8">
        <w:rPr>
          <w:rFonts w:asciiTheme="majorBidi" w:hAnsiTheme="majorBidi" w:cstheme="majorBidi"/>
          <w:cs/>
        </w:rPr>
        <w:t xml:space="preserve"> </w:t>
      </w:r>
      <w:r w:rsidR="002C02FA" w:rsidRPr="00CE43A8">
        <w:rPr>
          <w:rFonts w:asciiTheme="majorBidi" w:hAnsiTheme="majorBidi" w:cstheme="majorBidi"/>
        </w:rPr>
        <w:t>2</w:t>
      </w:r>
      <w:r w:rsidR="00C6181F" w:rsidRPr="00C6181F">
        <w:rPr>
          <w:rFonts w:asciiTheme="majorBidi" w:hAnsiTheme="majorBidi" w:cstheme="majorBidi"/>
        </w:rPr>
        <w:t>5</w:t>
      </w:r>
      <w:r w:rsidR="002C02FA" w:rsidRPr="00CE43A8">
        <w:rPr>
          <w:rFonts w:asciiTheme="majorBidi" w:hAnsiTheme="majorBidi" w:cstheme="majorBidi"/>
        </w:rPr>
        <w:t>6</w:t>
      </w:r>
      <w:r w:rsidR="00D902A1">
        <w:rPr>
          <w:rFonts w:asciiTheme="majorBidi" w:hAnsiTheme="majorBidi" w:cstheme="majorBidi"/>
        </w:rPr>
        <w:t>5</w:t>
      </w:r>
    </w:p>
    <w:p w14:paraId="2A1AD09A" w14:textId="77777777" w:rsidR="00626A0F" w:rsidRPr="00DF6B17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6BC7F39D" w14:textId="5FC88172" w:rsidR="00AB0686" w:rsidRPr="00BF1313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70D9B44F" w14:textId="77777777" w:rsidR="0036548A" w:rsidRPr="00DF6B17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6AE738A7" w14:textId="77777777" w:rsidR="009E45D4" w:rsidRPr="0029306B" w:rsidRDefault="004762B0" w:rsidP="003C298B">
      <w:pPr>
        <w:pStyle w:val="ListParagraph"/>
        <w:numPr>
          <w:ilvl w:val="0"/>
          <w:numId w:val="5"/>
        </w:numPr>
        <w:tabs>
          <w:tab w:val="left" w:pos="540"/>
        </w:tabs>
        <w:ind w:hanging="144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DF6B17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8"/>
          <w:szCs w:val="18"/>
        </w:rPr>
      </w:pPr>
    </w:p>
    <w:p w14:paraId="1A0FA6F5" w14:textId="126D1668" w:rsidR="00C17493" w:rsidRPr="00C17493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C17493">
        <w:rPr>
          <w:cs/>
        </w:rPr>
        <w:t>งบการเงินระหว่างกาล</w:t>
      </w:r>
      <w:r w:rsidR="007C5789">
        <w:rPr>
          <w:rFonts w:hint="cs"/>
          <w:cs/>
        </w:rPr>
        <w:t>แบบย่อ</w:t>
      </w:r>
      <w:r w:rsidRPr="00C17493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>
        <w:br/>
      </w:r>
      <w:r w:rsidRPr="00C17493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>
        <w:t>34</w:t>
      </w:r>
      <w:r w:rsidRPr="00C17493">
        <w:t xml:space="preserve"> </w:t>
      </w:r>
      <w:r w:rsidRPr="00C17493">
        <w:rPr>
          <w:cs/>
        </w:rPr>
        <w:t xml:space="preserve">เรื่อง </w:t>
      </w:r>
      <w:r w:rsidRPr="00C17493">
        <w:rPr>
          <w:i/>
          <w:iCs/>
          <w:cs/>
        </w:rPr>
        <w:t>การรายงานทางการเงินระหว่างกาล</w:t>
      </w:r>
      <w:r w:rsidRPr="00C17493">
        <w:rPr>
          <w:cs/>
        </w:rPr>
        <w:t xml:space="preserve"> </w:t>
      </w:r>
      <w:r w:rsidRPr="00C17493">
        <w:t xml:space="preserve"> </w:t>
      </w:r>
      <w:r w:rsidRPr="00C17493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C17493">
        <w:rPr>
          <w:color w:val="FF0000"/>
          <w:cs/>
        </w:rPr>
        <w:t xml:space="preserve"> </w:t>
      </w:r>
      <w:r w:rsidRPr="00C17493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17493">
        <w:t xml:space="preserve"> </w:t>
      </w:r>
      <w:r w:rsidR="001347F2" w:rsidRPr="001347F2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1347F2">
        <w:t xml:space="preserve">31 </w:t>
      </w:r>
      <w:r w:rsidR="001347F2" w:rsidRPr="001347F2">
        <w:rPr>
          <w:cs/>
        </w:rPr>
        <w:t xml:space="preserve">ธันวาคม </w:t>
      </w:r>
      <w:r w:rsidR="001347F2" w:rsidRPr="001347F2">
        <w:t>2</w:t>
      </w:r>
      <w:r w:rsidR="00C6181F" w:rsidRPr="00C6181F">
        <w:t>5</w:t>
      </w:r>
      <w:r w:rsidR="001347F2" w:rsidRPr="001347F2">
        <w:t>6</w:t>
      </w:r>
      <w:r w:rsidR="00D902A1">
        <w:t>4</w:t>
      </w:r>
      <w:r w:rsidR="001347F2" w:rsidRPr="001347F2">
        <w:t xml:space="preserve">  </w:t>
      </w:r>
    </w:p>
    <w:p w14:paraId="62A27150" w14:textId="77777777" w:rsidR="00D4157E" w:rsidRPr="00DF6B17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8"/>
          <w:szCs w:val="18"/>
        </w:rPr>
      </w:pPr>
    </w:p>
    <w:p w14:paraId="5AD930AE" w14:textId="40B30350" w:rsidR="00212CBB" w:rsidRPr="0029306B" w:rsidRDefault="00212CBB" w:rsidP="00212CBB">
      <w:pPr>
        <w:pStyle w:val="ListParagraph"/>
        <w:numPr>
          <w:ilvl w:val="0"/>
          <w:numId w:val="5"/>
        </w:numPr>
        <w:tabs>
          <w:tab w:val="left" w:pos="540"/>
          <w:tab w:val="left" w:pos="630"/>
        </w:tabs>
        <w:ind w:left="630" w:hanging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</w:t>
      </w:r>
      <w:r w:rsidR="0043650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29306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626A0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และนโยบายบัญชี</w:t>
      </w:r>
    </w:p>
    <w:p w14:paraId="3D93BF2B" w14:textId="08B33774" w:rsidR="009E45D4" w:rsidRPr="00DF6B17" w:rsidRDefault="00212CBB" w:rsidP="00AC5EDC">
      <w:pPr>
        <w:pStyle w:val="ListParagraph"/>
        <w:rPr>
          <w:rFonts w:asciiTheme="majorBidi" w:hAnsiTheme="majorBidi" w:cstheme="majorBidi"/>
          <w:sz w:val="18"/>
          <w:szCs w:val="18"/>
        </w:rPr>
      </w:pPr>
      <w:r w:rsidRPr="00B02932" w:rsidDel="00212CBB"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t xml:space="preserve"> </w:t>
      </w:r>
    </w:p>
    <w:p w14:paraId="11D5A0CE" w14:textId="5237DDC7" w:rsidR="00DA35B4" w:rsidRPr="0045407C" w:rsidRDefault="00DA35B4" w:rsidP="00454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</w:pPr>
      <w:r w:rsidRPr="009D45BC">
        <w:rPr>
          <w:cs/>
        </w:rPr>
        <w:t>ในการจัดทำงบการเงินระหว่างกาล ผู้บริหารได้มีการใช้วิจารณญาณ</w:t>
      </w:r>
      <w:r w:rsidRPr="00AC5EDC">
        <w:rPr>
          <w:cs/>
        </w:rPr>
        <w:t>และการประมาณการ</w:t>
      </w:r>
      <w:r w:rsidRPr="009D45BC">
        <w:rPr>
          <w:cs/>
        </w:rPr>
        <w:t>ในการถือปฏิบัติตามนโยบายการบัญชีของกลุ่มบริษัท ซึ่งผลที่เกิดขึ้นจริงอา</w:t>
      </w:r>
      <w:r>
        <w:rPr>
          <w:rFonts w:hint="cs"/>
          <w:cs/>
        </w:rPr>
        <w:t>จ</w:t>
      </w:r>
      <w:r w:rsidRPr="009D45BC">
        <w:rPr>
          <w:cs/>
        </w:rPr>
        <w:t xml:space="preserve">แตกต่างจากที่ประมาณการไว้ </w:t>
      </w:r>
      <w:r w:rsidRPr="00AC5EDC">
        <w:rPr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hint="cs"/>
          <w:cs/>
        </w:rPr>
        <w:t>ไม่แตกต่างจากที่ได้อธิบายไว้ใน</w:t>
      </w:r>
      <w:r w:rsidRPr="009D45BC">
        <w:rPr>
          <w:cs/>
        </w:rPr>
        <w:t>งบการเงินสำหรับปี</w:t>
      </w:r>
      <w:r w:rsidRPr="002F55FE">
        <w:rPr>
          <w:cs/>
        </w:rPr>
        <w:t xml:space="preserve">สิ้นสุดวันที่ </w:t>
      </w:r>
      <w:r w:rsidRPr="002F55FE">
        <w:t xml:space="preserve">31 </w:t>
      </w:r>
      <w:r w:rsidRPr="002F55FE">
        <w:rPr>
          <w:rFonts w:hint="cs"/>
          <w:cs/>
        </w:rPr>
        <w:t xml:space="preserve">ธันวาคม </w:t>
      </w:r>
      <w:r w:rsidRPr="002F55FE">
        <w:t>2</w:t>
      </w:r>
      <w:r w:rsidR="00C6181F" w:rsidRPr="00C6181F">
        <w:t>5</w:t>
      </w:r>
      <w:r w:rsidRPr="002F55FE">
        <w:t>6</w:t>
      </w:r>
      <w:r w:rsidR="00D902A1">
        <w:t>4</w:t>
      </w:r>
    </w:p>
    <w:p w14:paraId="1668EE18" w14:textId="77777777" w:rsidR="00115AF6" w:rsidRPr="00DF6B17" w:rsidRDefault="00115AF6" w:rsidP="00477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sz w:val="18"/>
          <w:szCs w:val="18"/>
        </w:rPr>
      </w:pPr>
    </w:p>
    <w:p w14:paraId="7DF5CF66" w14:textId="77777777" w:rsidR="002667D7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DF6B17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0FB1CA5F" w14:textId="1C0B939C" w:rsidR="005E558C" w:rsidRDefault="005E558C" w:rsidP="00060FB6">
      <w:pPr>
        <w:spacing w:line="240" w:lineRule="auto"/>
        <w:ind w:left="540" w:right="-108"/>
        <w:jc w:val="thaiDistribute"/>
        <w:rPr>
          <w:bCs/>
        </w:rPr>
      </w:pPr>
      <w:r w:rsidRPr="005E558C">
        <w:rPr>
          <w:rFonts w:hint="cs"/>
          <w:b/>
          <w:cs/>
        </w:rPr>
        <w:t>ความสัมพันธ์ที่มีกับ</w:t>
      </w:r>
      <w:r w:rsidR="00EA0EF4">
        <w:rPr>
          <w:rFonts w:hint="cs"/>
          <w:b/>
          <w:cs/>
        </w:rPr>
        <w:t>บริษัท</w:t>
      </w:r>
      <w:r w:rsidR="00E47FB6">
        <w:rPr>
          <w:rFonts w:hint="cs"/>
          <w:b/>
          <w:cs/>
        </w:rPr>
        <w:t>ร่วม</w:t>
      </w:r>
      <w:r w:rsidRPr="005E558C">
        <w:rPr>
          <w:rFonts w:hint="cs"/>
          <w:b/>
          <w:cs/>
        </w:rPr>
        <w:t>ที่มีการเปลี่ยนแปลงอย่างมีสาระสำคัญได้เปิดเผยในหมายเหตุข้อ</w:t>
      </w:r>
      <w:r w:rsidRPr="005E558C">
        <w:rPr>
          <w:rFonts w:hint="cs"/>
          <w:bCs/>
          <w:cs/>
        </w:rPr>
        <w:t xml:space="preserve"> </w:t>
      </w:r>
      <w:r>
        <w:rPr>
          <w:bCs/>
        </w:rPr>
        <w:t xml:space="preserve">7 </w:t>
      </w:r>
    </w:p>
    <w:p w14:paraId="038316BF" w14:textId="77777777" w:rsidR="005E558C" w:rsidRPr="00DF6B17" w:rsidRDefault="005E558C" w:rsidP="00060FB6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18"/>
          <w:szCs w:val="18"/>
        </w:rPr>
      </w:pPr>
    </w:p>
    <w:p w14:paraId="76E44C5A" w14:textId="77777777" w:rsidR="00060FB6" w:rsidRDefault="00060FB6" w:rsidP="00060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>
        <w:rPr>
          <w:rFonts w:asciiTheme="majorBidi" w:hAnsiTheme="majorBidi" w:cstheme="majorBidi" w:hint="cs"/>
          <w:cs/>
        </w:rPr>
        <w:t>งวดหกเดือน</w:t>
      </w:r>
      <w:r w:rsidRPr="00BF1313">
        <w:rPr>
          <w:rFonts w:asciiTheme="majorBidi" w:hAnsiTheme="majorBidi" w:cstheme="majorBidi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>3</w:t>
      </w:r>
      <w:r w:rsidRPr="00C6181F">
        <w:rPr>
          <w:rFonts w:asciiTheme="majorBidi" w:hAnsiTheme="majorBidi" w:cstheme="majorBidi"/>
        </w:rPr>
        <w:t>0</w:t>
      </w:r>
      <w:r w:rsidRPr="006C1AEE">
        <w:rPr>
          <w:rFonts w:asciiTheme="majorBidi" w:hAnsiTheme="majorBidi" w:cstheme="majorBidi"/>
        </w:rPr>
        <w:t xml:space="preserve"> </w:t>
      </w:r>
      <w:r w:rsidRPr="006C1AEE">
        <w:rPr>
          <w:rFonts w:asciiTheme="majorBidi" w:hAnsiTheme="majorBidi"/>
          <w:cs/>
        </w:rPr>
        <w:t xml:space="preserve">มิถุนายน </w:t>
      </w:r>
      <w:r w:rsidRPr="00BF1313">
        <w:rPr>
          <w:rFonts w:asciiTheme="majorBidi" w:hAnsiTheme="majorBidi" w:cstheme="majorBidi"/>
          <w:cs/>
        </w:rPr>
        <w:t>สรุปได้ดังนี้</w:t>
      </w:r>
    </w:p>
    <w:p w14:paraId="2F520E1C" w14:textId="77777777" w:rsidR="00060FB6" w:rsidRPr="00DF6B17" w:rsidRDefault="00060FB6" w:rsidP="00060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60FB6" w:rsidRPr="00BF1313" w14:paraId="72A1F28E" w14:textId="77777777" w:rsidTr="00866F84">
        <w:trPr>
          <w:tblHeader/>
        </w:trPr>
        <w:tc>
          <w:tcPr>
            <w:tcW w:w="2267" w:type="pct"/>
            <w:shd w:val="clear" w:color="auto" w:fill="auto"/>
          </w:tcPr>
          <w:p w14:paraId="79F413EC" w14:textId="77777777" w:rsidR="00060FB6" w:rsidRPr="00BF1313" w:rsidRDefault="00060FB6" w:rsidP="00866F8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23AD3714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726B4EF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32F81748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60FB6" w:rsidRPr="00BF1313" w14:paraId="114DA846" w14:textId="77777777" w:rsidTr="00866F84">
        <w:trPr>
          <w:tblHeader/>
        </w:trPr>
        <w:tc>
          <w:tcPr>
            <w:tcW w:w="2267" w:type="pct"/>
            <w:shd w:val="clear" w:color="auto" w:fill="auto"/>
          </w:tcPr>
          <w:p w14:paraId="49E323C7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F7701B">
              <w:rPr>
                <w:rFonts w:asciiTheme="majorBidi" w:hAnsiTheme="majorBidi" w:hint="cs"/>
                <w:b/>
                <w:bCs/>
                <w:i/>
                <w:iCs/>
                <w:cs/>
              </w:rPr>
              <w:t>หก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>
              <w:rPr>
                <w:rFonts w:asciiTheme="majorBidi" w:hAnsiTheme="majorBidi"/>
                <w:b/>
                <w:bCs/>
                <w:i/>
                <w:iCs/>
              </w:rPr>
              <w:t xml:space="preserve"> 3</w:t>
            </w:r>
            <w:r w:rsidRPr="00C6181F">
              <w:rPr>
                <w:rFonts w:asciiTheme="majorBidi" w:hAnsiTheme="majorBidi"/>
                <w:b/>
                <w:bCs/>
                <w:i/>
                <w:iCs/>
              </w:rPr>
              <w:t>0</w:t>
            </w:r>
            <w:r w:rsidRPr="00F7701B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577" w:type="pct"/>
            <w:shd w:val="clear" w:color="auto" w:fill="auto"/>
          </w:tcPr>
          <w:p w14:paraId="29E05C3E" w14:textId="6B54E049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C3739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1F3F6CEC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F426EA0" w14:textId="0B7C6934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C3739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129AE89D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5BDA8582" w14:textId="2FBC529C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C37398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6940A816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707D485A" w14:textId="05FBED6B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6</w:t>
            </w:r>
            <w:r w:rsidR="00C37398">
              <w:rPr>
                <w:rFonts w:asciiTheme="majorBidi" w:hAnsiTheme="majorBidi" w:cstheme="majorBidi"/>
              </w:rPr>
              <w:t>4</w:t>
            </w:r>
          </w:p>
        </w:tc>
      </w:tr>
      <w:tr w:rsidR="00060FB6" w:rsidRPr="00BF1313" w14:paraId="1B813D5F" w14:textId="77777777" w:rsidTr="00866F84">
        <w:trPr>
          <w:tblHeader/>
        </w:trPr>
        <w:tc>
          <w:tcPr>
            <w:tcW w:w="2267" w:type="pct"/>
          </w:tcPr>
          <w:p w14:paraId="6B3D3768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683708B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60FB6" w:rsidRPr="00BF1313" w14:paraId="3EB70390" w14:textId="77777777" w:rsidTr="00866F84">
        <w:tc>
          <w:tcPr>
            <w:tcW w:w="2267" w:type="pct"/>
          </w:tcPr>
          <w:p w14:paraId="481C13D1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78311C81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0F1F6A11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334C28D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5A1873C9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71EDAAE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5B83E4B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83AB177" w14:textId="77777777" w:rsidR="00060FB6" w:rsidRPr="00BF1313" w:rsidRDefault="00060FB6" w:rsidP="00866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37398" w:rsidRPr="00BF1313" w14:paraId="478A62E5" w14:textId="77777777" w:rsidTr="00866F84">
        <w:tc>
          <w:tcPr>
            <w:tcW w:w="2267" w:type="pct"/>
          </w:tcPr>
          <w:p w14:paraId="0E108348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A891E13" w14:textId="5E48C55C" w:rsidR="00C37398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6,078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1E152D" w:rsidRPr="001E152D">
              <w:rPr>
                <w:rFonts w:asciiTheme="majorBidi" w:hAnsiTheme="majorBidi" w:cstheme="majorBidi" w:hint="cs"/>
              </w:rPr>
              <w:t>20</w:t>
            </w:r>
          </w:p>
        </w:tc>
        <w:tc>
          <w:tcPr>
            <w:tcW w:w="144" w:type="pct"/>
            <w:gridSpan w:val="2"/>
          </w:tcPr>
          <w:p w14:paraId="69538C3A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37784B" w14:textId="557559C2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/>
              </w:rPr>
              <w:t>5</w:t>
            </w:r>
            <w:r w:rsidRPr="00A22CCA">
              <w:rPr>
                <w:rFonts w:asciiTheme="majorBidi" w:hAnsiTheme="majorBidi" w:cstheme="majorBidi"/>
              </w:rPr>
              <w:t>,787.44</w:t>
            </w:r>
          </w:p>
        </w:tc>
        <w:tc>
          <w:tcPr>
            <w:tcW w:w="144" w:type="pct"/>
          </w:tcPr>
          <w:p w14:paraId="7C0EAC4F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9F55573" w14:textId="0E9F594C" w:rsidR="00C37398" w:rsidRPr="00A22CCA" w:rsidRDefault="00261671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146" w:type="pct"/>
          </w:tcPr>
          <w:p w14:paraId="33DBF545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85D1F67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36045">
              <w:t>-</w:t>
            </w:r>
          </w:p>
        </w:tc>
      </w:tr>
      <w:tr w:rsidR="00C37398" w:rsidRPr="00BF1313" w14:paraId="78711A79" w14:textId="77777777" w:rsidTr="00866F84">
        <w:tc>
          <w:tcPr>
            <w:tcW w:w="2267" w:type="pct"/>
          </w:tcPr>
          <w:p w14:paraId="2300D90A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293130C" w14:textId="29386FF7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15</w:t>
            </w:r>
            <w:r w:rsidR="008B03C6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52</w:t>
            </w:r>
          </w:p>
        </w:tc>
        <w:tc>
          <w:tcPr>
            <w:tcW w:w="144" w:type="pct"/>
            <w:gridSpan w:val="2"/>
          </w:tcPr>
          <w:p w14:paraId="0F4E98F7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54EFAE5" w14:textId="572A9B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1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A22CCA">
              <w:rPr>
                <w:rFonts w:asciiTheme="majorBidi" w:hAnsiTheme="majorBidi" w:cstheme="majorBidi"/>
              </w:rPr>
              <w:t>.</w:t>
            </w:r>
            <w:r w:rsidRPr="00C6181F">
              <w:rPr>
                <w:rFonts w:asciiTheme="majorBidi" w:hAnsiTheme="majorBidi" w:cstheme="majorBidi"/>
              </w:rPr>
              <w:t>0</w:t>
            </w:r>
            <w:r w:rsidRPr="00A22CC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" w:type="pct"/>
          </w:tcPr>
          <w:p w14:paraId="51FC01C0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BDC056E" w14:textId="7FB67091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14</w:t>
            </w:r>
            <w:r w:rsidR="00736ABF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73</w:t>
            </w:r>
          </w:p>
        </w:tc>
        <w:tc>
          <w:tcPr>
            <w:tcW w:w="146" w:type="pct"/>
          </w:tcPr>
          <w:p w14:paraId="52C92F44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B272989" w14:textId="4A01E7B0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14.37</w:t>
            </w:r>
          </w:p>
        </w:tc>
      </w:tr>
      <w:tr w:rsidR="00866F84" w:rsidRPr="00BF1313" w14:paraId="512583AA" w14:textId="77777777" w:rsidTr="00866F84">
        <w:tc>
          <w:tcPr>
            <w:tcW w:w="2267" w:type="pct"/>
          </w:tcPr>
          <w:p w14:paraId="2DDA873F" w14:textId="5B31C660" w:rsidR="00866F84" w:rsidRPr="00BF1313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33835A99" w14:textId="72AB152C" w:rsidR="00866F84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97</w:t>
            </w:r>
            <w:r w:rsidR="00DF407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59</w:t>
            </w:r>
          </w:p>
        </w:tc>
        <w:tc>
          <w:tcPr>
            <w:tcW w:w="144" w:type="pct"/>
            <w:gridSpan w:val="2"/>
          </w:tcPr>
          <w:p w14:paraId="513769D6" w14:textId="77777777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5E410CE" w14:textId="79313755" w:rsidR="00866F84" w:rsidRPr="00A22CCA" w:rsidRDefault="00C51B7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60.77</w:t>
            </w:r>
          </w:p>
        </w:tc>
        <w:tc>
          <w:tcPr>
            <w:tcW w:w="144" w:type="pct"/>
          </w:tcPr>
          <w:p w14:paraId="2965956A" w14:textId="77777777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921D089" w14:textId="17E25350" w:rsidR="00866F84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97</w:t>
            </w:r>
            <w:r w:rsidR="00DF407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59</w:t>
            </w:r>
          </w:p>
        </w:tc>
        <w:tc>
          <w:tcPr>
            <w:tcW w:w="146" w:type="pct"/>
          </w:tcPr>
          <w:p w14:paraId="6149E71E" w14:textId="77777777" w:rsidR="00866F84" w:rsidRPr="00BF1313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B345172" w14:textId="28A95D5A" w:rsidR="00866F84" w:rsidRPr="00A22CCA" w:rsidRDefault="00C51B7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60.77</w:t>
            </w:r>
          </w:p>
        </w:tc>
      </w:tr>
      <w:tr w:rsidR="00C37398" w:rsidRPr="00BF1313" w14:paraId="2F9FF0D5" w14:textId="77777777" w:rsidTr="00866F84">
        <w:tc>
          <w:tcPr>
            <w:tcW w:w="2267" w:type="pct"/>
          </w:tcPr>
          <w:p w14:paraId="2E3A20BE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ผู้ถือหุ้นอื่น</w:t>
            </w:r>
          </w:p>
        </w:tc>
        <w:tc>
          <w:tcPr>
            <w:tcW w:w="577" w:type="pct"/>
          </w:tcPr>
          <w:p w14:paraId="0706D652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C58AB3B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ADCD0D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6A044AB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D76F889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829843F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BC354FB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4344D5F3" w14:textId="77777777" w:rsidTr="00866F84">
        <w:tc>
          <w:tcPr>
            <w:tcW w:w="2267" w:type="pct"/>
          </w:tcPr>
          <w:p w14:paraId="25E6F871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8D5D175" w14:textId="67D1FD1D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465</w:t>
            </w:r>
            <w:r w:rsidR="000B3B5F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27</w:t>
            </w:r>
          </w:p>
        </w:tc>
        <w:tc>
          <w:tcPr>
            <w:tcW w:w="144" w:type="pct"/>
            <w:gridSpan w:val="2"/>
          </w:tcPr>
          <w:p w14:paraId="2DD13724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E3D3E6A" w14:textId="0E289DAB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429.89</w:t>
            </w:r>
          </w:p>
        </w:tc>
        <w:tc>
          <w:tcPr>
            <w:tcW w:w="144" w:type="pct"/>
          </w:tcPr>
          <w:p w14:paraId="1E903649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7F56D4" w14:textId="2EF1855F" w:rsidR="00C37398" w:rsidRPr="00A22CCA" w:rsidRDefault="000B3B5F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932C15B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B309EB1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C37398" w:rsidRPr="00BF1313" w14:paraId="4114185D" w14:textId="77777777" w:rsidTr="00866F84">
        <w:tc>
          <w:tcPr>
            <w:tcW w:w="2267" w:type="pct"/>
          </w:tcPr>
          <w:p w14:paraId="42D0A99D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5A07B9CF" w14:textId="631C7054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4</w:t>
            </w:r>
            <w:r w:rsidR="008B03C6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29</w:t>
            </w:r>
          </w:p>
        </w:tc>
        <w:tc>
          <w:tcPr>
            <w:tcW w:w="144" w:type="pct"/>
            <w:gridSpan w:val="2"/>
          </w:tcPr>
          <w:p w14:paraId="757028DE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ADCB15A" w14:textId="6872A59E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3.71</w:t>
            </w:r>
          </w:p>
        </w:tc>
        <w:tc>
          <w:tcPr>
            <w:tcW w:w="144" w:type="pct"/>
          </w:tcPr>
          <w:p w14:paraId="2F8CA855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222883D" w14:textId="0322C734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3</w:t>
            </w:r>
            <w:r w:rsidR="008B03C6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146" w:type="pct"/>
          </w:tcPr>
          <w:p w14:paraId="41D17150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F4EC25" w14:textId="278BA3DB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2.68</w:t>
            </w:r>
          </w:p>
        </w:tc>
      </w:tr>
      <w:tr w:rsidR="00866F84" w:rsidRPr="00BF1313" w14:paraId="53008FF3" w14:textId="77777777" w:rsidTr="00866F84">
        <w:tc>
          <w:tcPr>
            <w:tcW w:w="2267" w:type="pct"/>
          </w:tcPr>
          <w:p w14:paraId="0AF1B741" w14:textId="112DBA44" w:rsidR="00866F84" w:rsidRPr="00BF1313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760FFEE5" w14:textId="11357EEB" w:rsidR="00866F84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64</w:t>
            </w:r>
            <w:r w:rsidR="00DF407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144" w:type="pct"/>
            <w:gridSpan w:val="2"/>
          </w:tcPr>
          <w:p w14:paraId="5EB27F91" w14:textId="77777777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D4B891" w14:textId="53D1C9B4" w:rsidR="00866F84" w:rsidRPr="00A22CCA" w:rsidRDefault="00C51B7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40.51</w:t>
            </w:r>
          </w:p>
        </w:tc>
        <w:tc>
          <w:tcPr>
            <w:tcW w:w="144" w:type="pct"/>
          </w:tcPr>
          <w:p w14:paraId="7BB952D0" w14:textId="77777777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AE1FD" w14:textId="1F033C37" w:rsidR="00866F84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64</w:t>
            </w:r>
            <w:r w:rsidR="00DF407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146" w:type="pct"/>
          </w:tcPr>
          <w:p w14:paraId="29AC5FA2" w14:textId="77777777" w:rsidR="00866F84" w:rsidRPr="00BF1313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4DD9095" w14:textId="2A3DD176" w:rsidR="00866F84" w:rsidRPr="00A22CCA" w:rsidRDefault="002B3621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40.51</w:t>
            </w:r>
          </w:p>
        </w:tc>
      </w:tr>
      <w:tr w:rsidR="00C37398" w:rsidRPr="003C3791" w14:paraId="29A14843" w14:textId="77777777" w:rsidTr="00866F84">
        <w:tc>
          <w:tcPr>
            <w:tcW w:w="2267" w:type="pct"/>
          </w:tcPr>
          <w:p w14:paraId="3AF78838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7" w:type="pct"/>
          </w:tcPr>
          <w:p w14:paraId="45319D6B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B70D9E1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3635591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24D68ACC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59775E5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E92BE77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EA1A0C3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7D2B6C8D" w14:textId="77777777" w:rsidTr="00866F84">
        <w:tc>
          <w:tcPr>
            <w:tcW w:w="2267" w:type="pct"/>
          </w:tcPr>
          <w:p w14:paraId="2B5DE9A3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CD8EE00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92F6365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A04FB05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C1EED25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97C87B9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96F9189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82EF9A1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34F58765" w14:textId="77777777" w:rsidTr="00866F84">
        <w:tc>
          <w:tcPr>
            <w:tcW w:w="2267" w:type="pct"/>
          </w:tcPr>
          <w:p w14:paraId="05F05FFA" w14:textId="77777777" w:rsidR="00C37398" w:rsidRPr="008164B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719EABF2" w14:textId="1D66E4CD" w:rsidR="00C37398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6F37509B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81C4784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2FF05A83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CD18F9" w14:textId="283D25E1" w:rsidR="00C37398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143E9F1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5728218" w14:textId="7F7D1DD9" w:rsidR="00C37398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279.81</w:t>
            </w:r>
          </w:p>
        </w:tc>
      </w:tr>
      <w:tr w:rsidR="00866F84" w:rsidRPr="00BF1313" w14:paraId="17F4FED2" w14:textId="77777777" w:rsidTr="00866F84">
        <w:tc>
          <w:tcPr>
            <w:tcW w:w="2267" w:type="pct"/>
          </w:tcPr>
          <w:p w14:paraId="4C14C4D1" w14:textId="5A0E35C9" w:rsidR="00866F84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3CF6F80" w14:textId="0C785D93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7F558B7" w14:textId="77777777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A594ECD" w14:textId="1AF7515D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4F310502" w14:textId="77777777" w:rsidR="00866F84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69A055B" w14:textId="7A86D081" w:rsidR="00866F84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1E152D">
              <w:rPr>
                <w:rFonts w:asciiTheme="majorBidi" w:hAnsiTheme="majorBidi" w:cstheme="majorBidi" w:hint="cs"/>
              </w:rPr>
              <w:t>11</w:t>
            </w:r>
            <w:r w:rsidR="00866F84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146" w:type="pct"/>
          </w:tcPr>
          <w:p w14:paraId="7DCC2F8C" w14:textId="77777777" w:rsidR="00866F84" w:rsidRPr="00BF1313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D49169B" w14:textId="1BA2A1B9" w:rsidR="00866F84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</w:t>
            </w:r>
            <w:r w:rsidR="00866F84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95</w:t>
            </w:r>
          </w:p>
        </w:tc>
      </w:tr>
      <w:tr w:rsidR="00C37398" w:rsidRPr="00BF1313" w14:paraId="7AF0541B" w14:textId="77777777" w:rsidTr="00866F84">
        <w:tc>
          <w:tcPr>
            <w:tcW w:w="2267" w:type="pct"/>
          </w:tcPr>
          <w:p w14:paraId="4A580745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2E1BAE88" w14:textId="39CBF080" w:rsidR="00C37398" w:rsidRPr="00A22CCA" w:rsidRDefault="00866F84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7036C12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955F87B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22A6FF5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115EBB6" w14:textId="1349AA25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21</w:t>
            </w:r>
            <w:r w:rsidR="00866F84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58</w:t>
            </w:r>
          </w:p>
        </w:tc>
        <w:tc>
          <w:tcPr>
            <w:tcW w:w="146" w:type="pct"/>
          </w:tcPr>
          <w:p w14:paraId="01007991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A4457FE" w14:textId="57D4B730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23.7</w:t>
            </w:r>
            <w:r w:rsidRPr="00C6181F">
              <w:rPr>
                <w:rFonts w:asciiTheme="majorBidi" w:hAnsiTheme="majorBidi" w:cstheme="majorBidi"/>
              </w:rPr>
              <w:t>0</w:t>
            </w:r>
          </w:p>
        </w:tc>
      </w:tr>
      <w:tr w:rsidR="00C37398" w:rsidRPr="00BF1313" w14:paraId="68638D80" w14:textId="77777777" w:rsidTr="00866F84">
        <w:tc>
          <w:tcPr>
            <w:tcW w:w="2267" w:type="pct"/>
          </w:tcPr>
          <w:p w14:paraId="70D79B49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1A6D3157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A0A86C8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0E19EFE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5A9D452C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E738D16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1F8789C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437B691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7DF9F1AF" w14:textId="77777777" w:rsidTr="00866F84">
        <w:tc>
          <w:tcPr>
            <w:tcW w:w="2267" w:type="pct"/>
          </w:tcPr>
          <w:p w14:paraId="1A66FBE3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7BD9F267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335496F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E4F1671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B1CD547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C2ED1AC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B2E74E5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04764FB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7AED7ECA" w14:textId="77777777" w:rsidTr="00866F84">
        <w:tc>
          <w:tcPr>
            <w:tcW w:w="2267" w:type="pct"/>
          </w:tcPr>
          <w:p w14:paraId="78B9B431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0742B21E" w14:textId="588BC386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</w:t>
            </w:r>
            <w:r w:rsidR="00D567D4">
              <w:rPr>
                <w:rFonts w:asciiTheme="majorBidi" w:hAnsiTheme="majorBidi" w:cstheme="majorBidi"/>
              </w:rPr>
              <w:t>5</w:t>
            </w:r>
            <w:r w:rsidR="00866F84">
              <w:rPr>
                <w:rFonts w:asciiTheme="majorBidi" w:hAnsiTheme="majorBidi" w:cstheme="majorBidi" w:hint="cs"/>
                <w:cs/>
              </w:rPr>
              <w:t>.</w:t>
            </w:r>
            <w:r w:rsidR="00D567D4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44" w:type="pct"/>
            <w:gridSpan w:val="2"/>
          </w:tcPr>
          <w:p w14:paraId="24B7D52F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7A2CF6" w14:textId="65740B56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9.49</w:t>
            </w:r>
          </w:p>
        </w:tc>
        <w:tc>
          <w:tcPr>
            <w:tcW w:w="144" w:type="pct"/>
          </w:tcPr>
          <w:p w14:paraId="591BBEBE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717603" w14:textId="7972B114" w:rsidR="00C37398" w:rsidRPr="00A22CCA" w:rsidRDefault="00ED4FBB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</w:t>
            </w:r>
          </w:p>
        </w:tc>
        <w:tc>
          <w:tcPr>
            <w:tcW w:w="146" w:type="pct"/>
          </w:tcPr>
          <w:p w14:paraId="53C915A6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5062DC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36045">
              <w:t>-</w:t>
            </w:r>
          </w:p>
        </w:tc>
      </w:tr>
      <w:tr w:rsidR="00C37398" w:rsidRPr="00BF1313" w14:paraId="255E7304" w14:textId="77777777" w:rsidTr="00866F84">
        <w:tc>
          <w:tcPr>
            <w:tcW w:w="2267" w:type="pct"/>
          </w:tcPr>
          <w:p w14:paraId="042608AB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42273035" w14:textId="06E6804F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424</w:t>
            </w:r>
            <w:r w:rsidR="000B3B5F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144" w:type="pct"/>
            <w:gridSpan w:val="2"/>
          </w:tcPr>
          <w:p w14:paraId="747141E9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7FA6D9F" w14:textId="50AD2C8A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22CCA">
              <w:rPr>
                <w:rFonts w:asciiTheme="majorBidi" w:hAnsiTheme="majorBidi" w:cstheme="majorBidi"/>
              </w:rPr>
              <w:t>241.3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" w:type="pct"/>
          </w:tcPr>
          <w:p w14:paraId="1D4C4ED8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3798565" w14:textId="6A68FB07" w:rsidR="00C37398" w:rsidRPr="00A22CCA" w:rsidRDefault="000B3B5F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7FF2DC3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38B62E9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736045">
              <w:t>-</w:t>
            </w:r>
          </w:p>
        </w:tc>
      </w:tr>
      <w:tr w:rsidR="00C37398" w:rsidRPr="00BF1313" w14:paraId="2FF1F3AB" w14:textId="77777777" w:rsidTr="00866F84">
        <w:tc>
          <w:tcPr>
            <w:tcW w:w="2267" w:type="pct"/>
          </w:tcPr>
          <w:p w14:paraId="336F2949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</w:rPr>
            </w:pPr>
            <w:proofErr w:type="spellStart"/>
            <w:r w:rsidRPr="00BF1313">
              <w:rPr>
                <w:rFonts w:asciiTheme="majorBidi" w:hAnsiTheme="majorBidi" w:cstheme="majorBidi"/>
                <w:sz w:val="2"/>
                <w:szCs w:val="2"/>
              </w:rPr>
              <w:t>Ik</w:t>
            </w:r>
            <w:proofErr w:type="spellEnd"/>
            <w:r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A8F9E46" w14:textId="5C8E032F" w:rsidR="00C37398" w:rsidRPr="00A22CCA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9</w:t>
            </w:r>
            <w:r w:rsidR="001E7CF9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67</w:t>
            </w:r>
          </w:p>
        </w:tc>
        <w:tc>
          <w:tcPr>
            <w:tcW w:w="144" w:type="pct"/>
            <w:gridSpan w:val="2"/>
          </w:tcPr>
          <w:p w14:paraId="02B7CB96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09D909" w14:textId="765673B2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9.67</w:t>
            </w:r>
          </w:p>
        </w:tc>
        <w:tc>
          <w:tcPr>
            <w:tcW w:w="144" w:type="pct"/>
          </w:tcPr>
          <w:p w14:paraId="74D81A2A" w14:textId="77777777" w:rsidR="00C37398" w:rsidRPr="00A22CCA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170C3AE" w14:textId="2BA9379E" w:rsidR="00C37398" w:rsidRPr="00A22CCA" w:rsidRDefault="001E7CF9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E0FBEF4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D1D8130" w14:textId="77777777" w:rsidR="00C37398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37398" w:rsidRPr="00BF1313" w14:paraId="7E0A0FC2" w14:textId="77777777" w:rsidTr="00866F84">
        <w:tc>
          <w:tcPr>
            <w:tcW w:w="2267" w:type="pct"/>
          </w:tcPr>
          <w:p w14:paraId="701DA9CE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D083700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7F32DBE1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D2A419F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39244668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FADCEDC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09E5A7EA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A677541" w14:textId="77777777" w:rsidR="00C37398" w:rsidRPr="00B248C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D8295F" w14:paraId="4613D804" w14:textId="77777777" w:rsidTr="00866F84">
        <w:trPr>
          <w:trHeight w:val="398"/>
        </w:trPr>
        <w:tc>
          <w:tcPr>
            <w:tcW w:w="2267" w:type="pct"/>
          </w:tcPr>
          <w:p w14:paraId="630B7AD0" w14:textId="77777777" w:rsidR="00C37398" w:rsidRPr="00D8295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A7368C9" w14:textId="77777777" w:rsidR="00C37398" w:rsidRPr="006C54F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4887BE16" w14:textId="77777777" w:rsidR="00C37398" w:rsidRPr="00D8295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1A942E62" w14:textId="77777777" w:rsidR="00C37398" w:rsidRPr="00D8295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41C417A7" w14:textId="77777777" w:rsidR="00C37398" w:rsidRPr="00D8295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1ACC4866" w14:textId="77777777" w:rsidR="00C37398" w:rsidRPr="006C54F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6" w:type="pct"/>
          </w:tcPr>
          <w:p w14:paraId="2A0225A8" w14:textId="77777777" w:rsidR="00C37398" w:rsidRPr="00D8295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2F6B6524" w14:textId="77777777" w:rsidR="00C37398" w:rsidRPr="00D8295F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7398" w:rsidRPr="00BF1313" w14:paraId="79092A48" w14:textId="77777777" w:rsidTr="00866F84">
        <w:tc>
          <w:tcPr>
            <w:tcW w:w="2267" w:type="pct"/>
          </w:tcPr>
          <w:p w14:paraId="0252E54D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41337844" w14:textId="77777777" w:rsidR="00C37398" w:rsidRPr="006C54F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" w:type="pct"/>
            <w:gridSpan w:val="2"/>
          </w:tcPr>
          <w:p w14:paraId="6E999282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49672DA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C0BEC7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F63D139" w14:textId="77777777" w:rsidR="00C37398" w:rsidRPr="006C54F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6" w:type="pct"/>
          </w:tcPr>
          <w:p w14:paraId="335E7E5B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B222C45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609ECA99" w14:textId="77777777" w:rsidTr="00866F84">
        <w:tc>
          <w:tcPr>
            <w:tcW w:w="2267" w:type="pct"/>
          </w:tcPr>
          <w:p w14:paraId="6FA7F67A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19A79CEF" w14:textId="1EA9FFBB" w:rsidR="00C37398" w:rsidRPr="004036CB" w:rsidRDefault="00911C07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26.85</w:t>
            </w:r>
          </w:p>
        </w:tc>
        <w:tc>
          <w:tcPr>
            <w:tcW w:w="144" w:type="pct"/>
            <w:gridSpan w:val="2"/>
          </w:tcPr>
          <w:p w14:paraId="4E3C44FB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92F27F3" w14:textId="62E4800E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4036CB">
              <w:rPr>
                <w:rFonts w:asciiTheme="majorBidi" w:hAnsiTheme="majorBidi" w:cstheme="majorBidi"/>
              </w:rPr>
              <w:t>34.39</w:t>
            </w:r>
          </w:p>
        </w:tc>
        <w:tc>
          <w:tcPr>
            <w:tcW w:w="144" w:type="pct"/>
          </w:tcPr>
          <w:p w14:paraId="211C7C28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3CD24" w14:textId="687235CA" w:rsidR="00C37398" w:rsidRPr="004036CB" w:rsidRDefault="00911C07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18.58</w:t>
            </w:r>
          </w:p>
        </w:tc>
        <w:tc>
          <w:tcPr>
            <w:tcW w:w="146" w:type="pct"/>
          </w:tcPr>
          <w:p w14:paraId="4471CA46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69C45B" w14:textId="741BFE66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4036CB">
              <w:rPr>
                <w:rFonts w:asciiTheme="majorBidi" w:hAnsiTheme="majorBidi" w:cstheme="majorBidi"/>
              </w:rPr>
              <w:t>24.41</w:t>
            </w:r>
          </w:p>
        </w:tc>
      </w:tr>
      <w:tr w:rsidR="00C37398" w:rsidRPr="00BF1313" w14:paraId="1C843C0C" w14:textId="77777777" w:rsidTr="00866F84">
        <w:tc>
          <w:tcPr>
            <w:tcW w:w="2267" w:type="pct"/>
          </w:tcPr>
          <w:p w14:paraId="46CF2CDE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14F91FF6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44BD5A4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4FD409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D8646D7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358A3B0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A8C5AE6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587F9BB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C37398" w:rsidRPr="00BF1313" w14:paraId="46302CC4" w14:textId="77777777" w:rsidTr="00866F84">
        <w:tc>
          <w:tcPr>
            <w:tcW w:w="2267" w:type="pct"/>
          </w:tcPr>
          <w:p w14:paraId="18006C48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 xml:space="preserve">        </w:t>
            </w:r>
            <w:r w:rsidRPr="00BF1313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6346CA6A" w14:textId="0E87309D" w:rsidR="00C37398" w:rsidRPr="004036CB" w:rsidRDefault="00911C07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2.23</w:t>
            </w:r>
          </w:p>
        </w:tc>
        <w:tc>
          <w:tcPr>
            <w:tcW w:w="144" w:type="pct"/>
            <w:gridSpan w:val="2"/>
          </w:tcPr>
          <w:p w14:paraId="2DD0308E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6E38E94" w14:textId="7F39425A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/>
              </w:rPr>
              <w:t>0</w:t>
            </w:r>
            <w:r w:rsidRPr="004036CB">
              <w:rPr>
                <w:rFonts w:asciiTheme="majorBidi" w:hAnsiTheme="majorBidi" w:cstheme="majorBidi"/>
              </w:rPr>
              <w:t>.69</w:t>
            </w:r>
          </w:p>
        </w:tc>
        <w:tc>
          <w:tcPr>
            <w:tcW w:w="144" w:type="pct"/>
          </w:tcPr>
          <w:p w14:paraId="02E19930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3BE7C9D" w14:textId="4D3084C6" w:rsidR="00C37398" w:rsidRPr="004036CB" w:rsidRDefault="00911C07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0.21</w:t>
            </w:r>
          </w:p>
        </w:tc>
        <w:tc>
          <w:tcPr>
            <w:tcW w:w="146" w:type="pct"/>
          </w:tcPr>
          <w:p w14:paraId="5DBF5306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FE102AC" w14:textId="7C5D9809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/>
              </w:rPr>
              <w:t>0</w:t>
            </w:r>
            <w:r w:rsidRPr="004036CB">
              <w:rPr>
                <w:rFonts w:asciiTheme="majorBidi" w:hAnsiTheme="majorBidi" w:cstheme="majorBidi"/>
              </w:rPr>
              <w:t>.19</w:t>
            </w:r>
          </w:p>
        </w:tc>
      </w:tr>
      <w:tr w:rsidR="00C37398" w:rsidRPr="00BF1313" w14:paraId="20C7ED86" w14:textId="77777777" w:rsidTr="00866F84">
        <w:tc>
          <w:tcPr>
            <w:tcW w:w="2267" w:type="pct"/>
          </w:tcPr>
          <w:p w14:paraId="41324274" w14:textId="77777777" w:rsidR="00C37398" w:rsidRPr="00BF1313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402C4185" w14:textId="7E502642" w:rsidR="00C37398" w:rsidRPr="004036CB" w:rsidRDefault="00AD65C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29.08</w:t>
            </w:r>
          </w:p>
        </w:tc>
        <w:tc>
          <w:tcPr>
            <w:tcW w:w="144" w:type="pct"/>
            <w:gridSpan w:val="2"/>
          </w:tcPr>
          <w:p w14:paraId="7CDA5BF0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005F11C" w14:textId="4AB41DFD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36CB">
              <w:rPr>
                <w:rFonts w:asciiTheme="majorBidi" w:hAnsiTheme="majorBidi" w:cstheme="majorBidi"/>
                <w:b/>
                <w:bCs/>
              </w:rPr>
              <w:t>3</w:t>
            </w:r>
            <w:r w:rsidRPr="00C6181F">
              <w:rPr>
                <w:rFonts w:asciiTheme="majorBidi" w:hAnsiTheme="majorBidi" w:cstheme="majorBidi"/>
                <w:b/>
                <w:bCs/>
              </w:rPr>
              <w:t>5</w:t>
            </w:r>
            <w:r w:rsidRPr="004036CB">
              <w:rPr>
                <w:rFonts w:asciiTheme="majorBidi" w:hAnsiTheme="majorBidi" w:cstheme="majorBidi"/>
                <w:b/>
                <w:bCs/>
              </w:rPr>
              <w:t>.</w:t>
            </w:r>
            <w:r w:rsidRPr="00C6181F">
              <w:rPr>
                <w:rFonts w:asciiTheme="majorBidi" w:hAnsiTheme="majorBidi" w:cstheme="majorBidi"/>
                <w:b/>
                <w:bCs/>
              </w:rPr>
              <w:t>0</w:t>
            </w:r>
            <w:r w:rsidRPr="004036CB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44" w:type="pct"/>
          </w:tcPr>
          <w:p w14:paraId="5EFFA0CD" w14:textId="77777777" w:rsidR="00C37398" w:rsidRPr="004036CB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C8CC51" w14:textId="5BBBB4FA" w:rsidR="00C37398" w:rsidRPr="004036CB" w:rsidRDefault="00AD65C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18.79</w:t>
            </w:r>
          </w:p>
        </w:tc>
        <w:tc>
          <w:tcPr>
            <w:tcW w:w="146" w:type="pct"/>
          </w:tcPr>
          <w:p w14:paraId="2552EBDC" w14:textId="77777777" w:rsidR="00C37398" w:rsidRPr="00AC5EDC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92F25BE" w14:textId="35F22FB5" w:rsidR="00C37398" w:rsidRPr="00AC5EDC" w:rsidRDefault="00C37398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36CB">
              <w:rPr>
                <w:rFonts w:asciiTheme="majorBidi" w:hAnsiTheme="majorBidi" w:cstheme="majorBidi"/>
                <w:b/>
                <w:bCs/>
              </w:rPr>
              <w:t>24.6</w:t>
            </w:r>
            <w:r w:rsidRPr="00C6181F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</w:tbl>
    <w:p w14:paraId="7660F9AC" w14:textId="77777777" w:rsidR="00060FB6" w:rsidRDefault="00060FB6" w:rsidP="0043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</w:p>
    <w:p w14:paraId="1D773F25" w14:textId="77777777" w:rsidR="00AD19CC" w:rsidRDefault="00AD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023859F8" w14:textId="42F4835A" w:rsidR="00871A4A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D902A1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7398">
        <w:t>3</w:t>
      </w:r>
      <w:r w:rsidR="00C37398" w:rsidRPr="00C6181F">
        <w:t>0</w:t>
      </w:r>
      <w:r w:rsidR="00C37398" w:rsidRPr="00D258DE">
        <w:t xml:space="preserve"> </w:t>
      </w:r>
      <w:r w:rsidR="00C37398">
        <w:rPr>
          <w:rFonts w:hint="cs"/>
          <w:cs/>
        </w:rPr>
        <w:t>มิถุนายน</w:t>
      </w:r>
      <w:r w:rsidRPr="00D902A1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2565</w:t>
      </w:r>
      <w:r w:rsidRPr="00D902A1">
        <w:rPr>
          <w:rFonts w:asciiTheme="majorBidi" w:hAnsiTheme="majorBidi"/>
          <w:cs/>
        </w:rPr>
        <w:t xml:space="preserve"> และ </w:t>
      </w:r>
      <w:r>
        <w:rPr>
          <w:rFonts w:asciiTheme="majorBidi" w:hAnsiTheme="majorBidi"/>
        </w:rPr>
        <w:t>31</w:t>
      </w:r>
      <w:r w:rsidRPr="00D902A1">
        <w:rPr>
          <w:rFonts w:asciiTheme="majorBidi" w:hAnsiTheme="majorBidi"/>
          <w:cs/>
        </w:rPr>
        <w:t xml:space="preserve"> ธันวาคม </w:t>
      </w:r>
      <w:r>
        <w:rPr>
          <w:rFonts w:asciiTheme="majorBidi" w:hAnsiTheme="majorBidi"/>
        </w:rPr>
        <w:t>2564</w:t>
      </w:r>
      <w:r w:rsidRPr="00D902A1">
        <w:rPr>
          <w:rFonts w:asciiTheme="majorBidi" w:hAnsiTheme="majorBidi"/>
          <w:cs/>
        </w:rPr>
        <w:t xml:space="preserve"> มีดังนี้</w:t>
      </w:r>
    </w:p>
    <w:p w14:paraId="7C7DBBEA" w14:textId="77777777" w:rsidR="00D902A1" w:rsidRPr="00EF2B15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48"/>
        <w:gridCol w:w="22"/>
        <w:gridCol w:w="1083"/>
        <w:gridCol w:w="271"/>
        <w:gridCol w:w="1149"/>
        <w:gridCol w:w="273"/>
        <w:gridCol w:w="1070"/>
      </w:tblGrid>
      <w:tr w:rsidR="00F1347A" w:rsidRPr="00BF1313" w14:paraId="196ED831" w14:textId="77777777" w:rsidTr="00497102">
        <w:trPr>
          <w:tblHeader/>
        </w:trPr>
        <w:tc>
          <w:tcPr>
            <w:tcW w:w="2216" w:type="pct"/>
            <w:shd w:val="clear" w:color="auto" w:fill="auto"/>
          </w:tcPr>
          <w:p w14:paraId="216E4350" w14:textId="77777777" w:rsidR="00F1347A" w:rsidRPr="00BF1313" w:rsidRDefault="00F1347A" w:rsidP="009E63E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05" w:type="pct"/>
            <w:gridSpan w:val="4"/>
            <w:shd w:val="clear" w:color="auto" w:fill="auto"/>
          </w:tcPr>
          <w:p w14:paraId="1E190A1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5" w:type="pct"/>
            <w:shd w:val="clear" w:color="auto" w:fill="auto"/>
          </w:tcPr>
          <w:p w14:paraId="41A4C668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695C6A8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902A1" w:rsidRPr="00BF1313" w14:paraId="564B6B1B" w14:textId="77777777" w:rsidTr="00497102">
        <w:trPr>
          <w:tblHeader/>
        </w:trPr>
        <w:tc>
          <w:tcPr>
            <w:tcW w:w="2216" w:type="pct"/>
            <w:shd w:val="clear" w:color="auto" w:fill="auto"/>
          </w:tcPr>
          <w:p w14:paraId="4C6896E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63722A94" w14:textId="1BCB5718" w:rsidR="00D902A1" w:rsidRPr="00BF1313" w:rsidRDefault="00C37398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33" w:type="pct"/>
            <w:shd w:val="clear" w:color="auto" w:fill="auto"/>
          </w:tcPr>
          <w:p w14:paraId="2DD869FA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6266591C" w14:textId="43FC834E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0B757758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shd w:val="clear" w:color="auto" w:fill="auto"/>
          </w:tcPr>
          <w:p w14:paraId="34701B39" w14:textId="3D62A0A6" w:rsidR="00D902A1" w:rsidRPr="00BF1313" w:rsidRDefault="00C37398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4BD132A6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3390D516" w14:textId="192F3BA8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D902A1" w:rsidRPr="00BF1313" w14:paraId="023AA90E" w14:textId="77777777" w:rsidTr="00497102">
        <w:trPr>
          <w:tblHeader/>
        </w:trPr>
        <w:tc>
          <w:tcPr>
            <w:tcW w:w="2216" w:type="pct"/>
            <w:shd w:val="clear" w:color="auto" w:fill="auto"/>
          </w:tcPr>
          <w:p w14:paraId="59B7B360" w14:textId="537BB681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7769564B" w14:textId="0BA8E45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1F207515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3B386798" w14:textId="383E35A3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7DEAF83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shd w:val="clear" w:color="auto" w:fill="auto"/>
          </w:tcPr>
          <w:p w14:paraId="3A40AF65" w14:textId="22360616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E957AB3" w14:textId="77777777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shd w:val="clear" w:color="auto" w:fill="auto"/>
          </w:tcPr>
          <w:p w14:paraId="27910A08" w14:textId="0B4787C0" w:rsidR="00D902A1" w:rsidRPr="00BF1313" w:rsidRDefault="00D902A1" w:rsidP="00D9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F1347A" w:rsidRPr="00BF1313" w14:paraId="60405ABC" w14:textId="77777777" w:rsidTr="00BD504C">
        <w:trPr>
          <w:tblHeader/>
        </w:trPr>
        <w:tc>
          <w:tcPr>
            <w:tcW w:w="2216" w:type="pct"/>
          </w:tcPr>
          <w:p w14:paraId="2658DAE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84" w:type="pct"/>
            <w:gridSpan w:val="8"/>
          </w:tcPr>
          <w:p w14:paraId="39D29F9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65E4B" w:rsidRPr="00BF1313" w14:paraId="13938687" w14:textId="77777777" w:rsidTr="00BD504C">
        <w:tc>
          <w:tcPr>
            <w:tcW w:w="2216" w:type="pct"/>
          </w:tcPr>
          <w:p w14:paraId="688AEE6F" w14:textId="4C15511F" w:rsidR="00665E4B" w:rsidRPr="00BF1313" w:rsidRDefault="00665E4B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784" w:type="pct"/>
            <w:gridSpan w:val="8"/>
          </w:tcPr>
          <w:p w14:paraId="34EA177B" w14:textId="77777777" w:rsidR="00665E4B" w:rsidRPr="00BF1313" w:rsidRDefault="00665E4B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F2B15" w:rsidRPr="00BF1313" w14:paraId="4E88FF93" w14:textId="77777777" w:rsidTr="00497102">
        <w:tc>
          <w:tcPr>
            <w:tcW w:w="2216" w:type="pct"/>
          </w:tcPr>
          <w:p w14:paraId="52196F3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0" w:type="pct"/>
          </w:tcPr>
          <w:p w14:paraId="34CD6E13" w14:textId="5C63DBCF" w:rsidR="00EF2B15" w:rsidRPr="00BF1313" w:rsidRDefault="009617D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581.12</w:t>
            </w:r>
          </w:p>
        </w:tc>
        <w:tc>
          <w:tcPr>
            <w:tcW w:w="145" w:type="pct"/>
            <w:gridSpan w:val="2"/>
          </w:tcPr>
          <w:p w14:paraId="48048C7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718EA373" w14:textId="2EF8D05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849.19</w:t>
            </w:r>
          </w:p>
        </w:tc>
        <w:tc>
          <w:tcPr>
            <w:tcW w:w="145" w:type="pct"/>
          </w:tcPr>
          <w:p w14:paraId="08215F4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0350DADF" w14:textId="4CE6DF24" w:rsidR="00EF2B15" w:rsidRPr="00BF1313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FE959B4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46232D2D" w14:textId="0D41CD88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</w:tr>
      <w:tr w:rsidR="00EF2B15" w:rsidRPr="00BF1313" w14:paraId="03BE6834" w14:textId="77777777" w:rsidTr="00497102">
        <w:tc>
          <w:tcPr>
            <w:tcW w:w="2216" w:type="pct"/>
          </w:tcPr>
          <w:p w14:paraId="78C1774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09C692" w14:textId="3093E1C3" w:rsidR="00EF2B15" w:rsidRPr="00BF1313" w:rsidRDefault="009617D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0.92</w:t>
            </w:r>
          </w:p>
        </w:tc>
        <w:tc>
          <w:tcPr>
            <w:tcW w:w="145" w:type="pct"/>
            <w:gridSpan w:val="2"/>
          </w:tcPr>
          <w:p w14:paraId="5F13988B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DCFED9B" w14:textId="1A5C692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2.19</w:t>
            </w:r>
          </w:p>
        </w:tc>
        <w:tc>
          <w:tcPr>
            <w:tcW w:w="145" w:type="pct"/>
          </w:tcPr>
          <w:p w14:paraId="7CDB165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BF603CA" w14:textId="15BCCFBD" w:rsidR="00BE752B" w:rsidRPr="00BF1313" w:rsidRDefault="00AD65C5" w:rsidP="00BE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46" w:type="pct"/>
          </w:tcPr>
          <w:p w14:paraId="27FC4F1A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5734F85" w14:textId="30768498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F2B15" w:rsidRPr="00BF1313" w14:paraId="3F0B7322" w14:textId="77777777" w:rsidTr="00497102">
        <w:tc>
          <w:tcPr>
            <w:tcW w:w="2216" w:type="pct"/>
          </w:tcPr>
          <w:p w14:paraId="3AB03FEC" w14:textId="540E63A1" w:rsidR="00EF2B15" w:rsidRPr="00562FF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562FF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69120F2" w14:textId="056AD817" w:rsidR="00EF2B15" w:rsidRPr="009A567C" w:rsidRDefault="009617D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582.04</w:t>
            </w:r>
          </w:p>
        </w:tc>
        <w:tc>
          <w:tcPr>
            <w:tcW w:w="145" w:type="pct"/>
            <w:gridSpan w:val="2"/>
          </w:tcPr>
          <w:p w14:paraId="58A9A015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E6F19FF" w14:textId="663AB9B5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5" w:type="pct"/>
          </w:tcPr>
          <w:p w14:paraId="074539B6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5C3A827" w14:textId="29FFA4DB" w:rsidR="00EF2B15" w:rsidRPr="009A567C" w:rsidRDefault="00AD65C5" w:rsidP="00626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</w:t>
            </w:r>
            <w:r w:rsidR="0062691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6" w:type="pct"/>
          </w:tcPr>
          <w:p w14:paraId="3E169A03" w14:textId="77777777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41F47A0" w14:textId="4DC978CF" w:rsidR="00EF2B15" w:rsidRPr="009A567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BF1313" w14:paraId="78C73909" w14:textId="77777777" w:rsidTr="00497102">
        <w:trPr>
          <w:trHeight w:val="452"/>
        </w:trPr>
        <w:tc>
          <w:tcPr>
            <w:tcW w:w="2216" w:type="pct"/>
          </w:tcPr>
          <w:p w14:paraId="354CA70F" w14:textId="0CB5AF3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20" w:hanging="43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8B1BDC5" w14:textId="48428D72" w:rsidR="00EF2B15" w:rsidRPr="00BF1313" w:rsidRDefault="009617D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5CA07C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29A507D" w14:textId="75F34BF6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150E9F6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D062402" w14:textId="3B51CE28" w:rsidR="00EF2B15" w:rsidRPr="00BF1313" w:rsidRDefault="00AD65C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FA048A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310061C" w14:textId="452C82E0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8F0BC9">
              <w:rPr>
                <w:rFonts w:hint="cs"/>
                <w:cs/>
              </w:rPr>
              <w:t>-</w:t>
            </w:r>
          </w:p>
        </w:tc>
      </w:tr>
      <w:tr w:rsidR="00EF2B15" w:rsidRPr="00BF1313" w14:paraId="161EBAE3" w14:textId="77777777" w:rsidTr="00497102">
        <w:tc>
          <w:tcPr>
            <w:tcW w:w="2216" w:type="pct"/>
          </w:tcPr>
          <w:p w14:paraId="0DE3F872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DBEEFB9" w14:textId="638CD5B3" w:rsidR="00EF2B15" w:rsidRPr="00AC5EDC" w:rsidRDefault="009617D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582.04</w:t>
            </w:r>
          </w:p>
        </w:tc>
        <w:tc>
          <w:tcPr>
            <w:tcW w:w="145" w:type="pct"/>
            <w:gridSpan w:val="2"/>
          </w:tcPr>
          <w:p w14:paraId="20FF82E5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54D5A3F" w14:textId="11B61C33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5" w:type="pct"/>
          </w:tcPr>
          <w:p w14:paraId="038BC834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48C37E7" w14:textId="73E4E5D8" w:rsidR="00EF2B15" w:rsidRPr="00AC5EDC" w:rsidRDefault="00AD65C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</w:t>
            </w:r>
            <w:r w:rsidR="0062691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46" w:type="pct"/>
          </w:tcPr>
          <w:p w14:paraId="3249578F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B0DD18" w14:textId="57A5B7DF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3C3791" w14:paraId="19B5A02A" w14:textId="77777777" w:rsidTr="00497102">
        <w:tc>
          <w:tcPr>
            <w:tcW w:w="2216" w:type="pct"/>
          </w:tcPr>
          <w:p w14:paraId="33F44FC9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EA5AA23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747CCB91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29A651F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28264263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5ECD87A3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0DD9507C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15779" w14:textId="118798F9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2B15" w:rsidRPr="00115AF6" w14:paraId="70395D76" w14:textId="77777777" w:rsidTr="00497102">
        <w:trPr>
          <w:trHeight w:val="89"/>
        </w:trPr>
        <w:tc>
          <w:tcPr>
            <w:tcW w:w="2216" w:type="pct"/>
            <w:vAlign w:val="center"/>
          </w:tcPr>
          <w:p w14:paraId="1CBC1E39" w14:textId="785B4E5B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</w:t>
            </w:r>
            <w:r w:rsidR="00EA1F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หมุนเวียน</w:t>
            </w: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80" w:type="pct"/>
          </w:tcPr>
          <w:p w14:paraId="77E031E4" w14:textId="3ED8A644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gridSpan w:val="2"/>
          </w:tcPr>
          <w:p w14:paraId="6EE6F914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</w:tcPr>
          <w:p w14:paraId="2DEE5AD8" w14:textId="5E42AC4B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2C1FDD92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5D84005B" w14:textId="7FF111BE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" w:type="pct"/>
          </w:tcPr>
          <w:p w14:paraId="2C0E867D" w14:textId="7777777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3" w:type="pct"/>
          </w:tcPr>
          <w:p w14:paraId="444A44AC" w14:textId="06B59A67" w:rsidR="00EF2B15" w:rsidRPr="00115AF6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2B15" w:rsidRPr="00BF1313" w14:paraId="232988F4" w14:textId="77777777" w:rsidTr="00497102">
        <w:tc>
          <w:tcPr>
            <w:tcW w:w="2216" w:type="pct"/>
          </w:tcPr>
          <w:p w14:paraId="64C225EC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0" w:type="pct"/>
          </w:tcPr>
          <w:p w14:paraId="0735B4CA" w14:textId="369EAC57" w:rsidR="00EF2B15" w:rsidRPr="00BF1313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35.49</w:t>
            </w:r>
          </w:p>
        </w:tc>
        <w:tc>
          <w:tcPr>
            <w:tcW w:w="145" w:type="pct"/>
            <w:gridSpan w:val="2"/>
          </w:tcPr>
          <w:p w14:paraId="32656BFF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77ECDB78" w14:textId="16C21AF8" w:rsidR="00EF2B15" w:rsidRPr="00943D88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54AC6F8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763F34EE" w14:textId="36278583" w:rsidR="00EF2B15" w:rsidRPr="00BF1313" w:rsidRDefault="009617D6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71DE72B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7DE3B1D1" w14:textId="7A71BBE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EF2B15" w:rsidRPr="00BF1313" w14:paraId="3D9C6912" w14:textId="77777777" w:rsidTr="00497102">
        <w:tc>
          <w:tcPr>
            <w:tcW w:w="2216" w:type="pct"/>
          </w:tcPr>
          <w:p w14:paraId="0B77AD0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0" w:type="pct"/>
          </w:tcPr>
          <w:p w14:paraId="09354B06" w14:textId="759092EB" w:rsidR="00EF2B15" w:rsidRPr="00BF1313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5C8BCD1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7A48CA9E" w14:textId="2F915FC1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5591FD9E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5CBB77BB" w14:textId="27048C2C" w:rsidR="00EF2B15" w:rsidRPr="00BF1313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23.16</w:t>
            </w:r>
          </w:p>
        </w:tc>
        <w:tc>
          <w:tcPr>
            <w:tcW w:w="146" w:type="pct"/>
          </w:tcPr>
          <w:p w14:paraId="1EED18E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08E112D7" w14:textId="7841C4A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11.66</w:t>
            </w:r>
          </w:p>
        </w:tc>
      </w:tr>
      <w:tr w:rsidR="00EF2B15" w:rsidRPr="00BF1313" w14:paraId="02CE3C6B" w14:textId="77777777" w:rsidTr="00497102">
        <w:tc>
          <w:tcPr>
            <w:tcW w:w="2216" w:type="pct"/>
          </w:tcPr>
          <w:p w14:paraId="4AC8238D" w14:textId="45DAC4A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580" w:type="pct"/>
          </w:tcPr>
          <w:p w14:paraId="7B08BC19" w14:textId="770CDCC5" w:rsidR="00EF2B15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0.71</w:t>
            </w:r>
          </w:p>
        </w:tc>
        <w:tc>
          <w:tcPr>
            <w:tcW w:w="145" w:type="pct"/>
            <w:gridSpan w:val="2"/>
          </w:tcPr>
          <w:p w14:paraId="1925102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3DE998C9" w14:textId="771349C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t>0.13</w:t>
            </w:r>
          </w:p>
        </w:tc>
        <w:tc>
          <w:tcPr>
            <w:tcW w:w="145" w:type="pct"/>
          </w:tcPr>
          <w:p w14:paraId="45973115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</w:tcPr>
          <w:p w14:paraId="5442D934" w14:textId="59800FE1" w:rsidR="00EF2B15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0.71</w:t>
            </w:r>
          </w:p>
        </w:tc>
        <w:tc>
          <w:tcPr>
            <w:tcW w:w="146" w:type="pct"/>
          </w:tcPr>
          <w:p w14:paraId="23939348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</w:tcPr>
          <w:p w14:paraId="6F860081" w14:textId="0E2369E2" w:rsidR="00EF2B15" w:rsidRDefault="00EF2B15" w:rsidP="00AF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0.13</w:t>
            </w:r>
          </w:p>
        </w:tc>
      </w:tr>
      <w:tr w:rsidR="00EF2B15" w:rsidRPr="00BF1313" w14:paraId="35F01261" w14:textId="77777777" w:rsidTr="00497102">
        <w:tc>
          <w:tcPr>
            <w:tcW w:w="2216" w:type="pct"/>
          </w:tcPr>
          <w:p w14:paraId="34779C6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BB7CC1E" w14:textId="3498B769" w:rsidR="00EF2B15" w:rsidRPr="00BF1313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40.29</w:t>
            </w:r>
          </w:p>
        </w:tc>
        <w:tc>
          <w:tcPr>
            <w:tcW w:w="145" w:type="pct"/>
            <w:gridSpan w:val="2"/>
          </w:tcPr>
          <w:p w14:paraId="051E9DA7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292C1CD" w14:textId="3A0228E4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t>0.20</w:t>
            </w:r>
          </w:p>
        </w:tc>
        <w:tc>
          <w:tcPr>
            <w:tcW w:w="145" w:type="pct"/>
          </w:tcPr>
          <w:p w14:paraId="53217671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5C9A3E5" w14:textId="456D8019" w:rsidR="00EF2B15" w:rsidRPr="00BF1313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3A166AD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1ECD68F" w14:textId="7FA1C3C3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EF2B15" w:rsidRPr="00BF1313" w14:paraId="3BDBCA56" w14:textId="77777777" w:rsidTr="00497102">
        <w:tc>
          <w:tcPr>
            <w:tcW w:w="2216" w:type="pct"/>
          </w:tcPr>
          <w:p w14:paraId="361E05CC" w14:textId="494DB6B2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8D13143" w14:textId="10DCE2EB" w:rsidR="00EF2B15" w:rsidRPr="00D8295F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76.49</w:t>
            </w:r>
          </w:p>
        </w:tc>
        <w:tc>
          <w:tcPr>
            <w:tcW w:w="145" w:type="pct"/>
            <w:gridSpan w:val="2"/>
          </w:tcPr>
          <w:p w14:paraId="4C5B9C20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18147B8" w14:textId="7FE78552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5" w:type="pct"/>
          </w:tcPr>
          <w:p w14:paraId="07A964B8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08899886" w14:textId="65D3A5C9" w:rsidR="00EF2B15" w:rsidRPr="00D8295F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23.87</w:t>
            </w:r>
          </w:p>
        </w:tc>
        <w:tc>
          <w:tcPr>
            <w:tcW w:w="146" w:type="pct"/>
          </w:tcPr>
          <w:p w14:paraId="21AD1091" w14:textId="7777777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76153E2" w14:textId="7BE006AC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b/>
                <w:bCs/>
              </w:rPr>
              <w:t>11.79</w:t>
            </w:r>
          </w:p>
        </w:tc>
      </w:tr>
      <w:tr w:rsidR="00EF2B15" w:rsidRPr="00BF1313" w14:paraId="70D18600" w14:textId="77777777" w:rsidTr="00497102">
        <w:tc>
          <w:tcPr>
            <w:tcW w:w="2216" w:type="pct"/>
          </w:tcPr>
          <w:p w14:paraId="0ECDB075" w14:textId="30E99C1F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20" w:hanging="45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3F73C8B" w14:textId="6D04959D" w:rsidR="00EF2B15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EDA5146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86CCDC9" w14:textId="6FF29A77" w:rsidR="00EF2B15" w:rsidRPr="00EC2F40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5" w:type="pct"/>
          </w:tcPr>
          <w:p w14:paraId="611F6C50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D8B202B" w14:textId="03817D36" w:rsidR="00EF2B15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D5DC2B3" w14:textId="77777777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325E5" w14:textId="5C6CF7FB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t>-</w:t>
            </w:r>
          </w:p>
        </w:tc>
      </w:tr>
      <w:tr w:rsidR="00EF2B15" w:rsidRPr="00BF1313" w14:paraId="212D482E" w14:textId="77777777" w:rsidTr="00497102">
        <w:tc>
          <w:tcPr>
            <w:tcW w:w="2216" w:type="pct"/>
            <w:vAlign w:val="center"/>
          </w:tcPr>
          <w:p w14:paraId="55FDD254" w14:textId="7FC6B927" w:rsidR="00EF2B15" w:rsidRPr="00D8295F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8295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57AB81C" w14:textId="5BE8379D" w:rsidR="00EF2B15" w:rsidRPr="00AC5EDC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76.49</w:t>
            </w:r>
          </w:p>
        </w:tc>
        <w:tc>
          <w:tcPr>
            <w:tcW w:w="145" w:type="pct"/>
            <w:gridSpan w:val="2"/>
          </w:tcPr>
          <w:p w14:paraId="4FF5CA9C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36AA49B" w14:textId="491CB4DA" w:rsidR="00EF2B15" w:rsidRPr="00BF131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5" w:type="pct"/>
          </w:tcPr>
          <w:p w14:paraId="4D39914B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87D2EC" w14:textId="06B46EDF" w:rsidR="00EF2B15" w:rsidRPr="00AC5EDC" w:rsidRDefault="0062691F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23.8</w:t>
            </w:r>
            <w:r w:rsidR="00C76D8C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46" w:type="pct"/>
          </w:tcPr>
          <w:p w14:paraId="59B3780E" w14:textId="77777777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511A67F" w14:textId="5B724FFE" w:rsidR="00EF2B15" w:rsidRPr="00AC5EDC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11.79</w:t>
            </w:r>
          </w:p>
        </w:tc>
      </w:tr>
      <w:tr w:rsidR="00EF2B15" w:rsidRPr="00BF1313" w14:paraId="0E8840BB" w14:textId="77777777" w:rsidTr="00942C45">
        <w:tc>
          <w:tcPr>
            <w:tcW w:w="2216" w:type="pct"/>
            <w:vAlign w:val="center"/>
          </w:tcPr>
          <w:p w14:paraId="400E5BD3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1E57D3B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5" w:type="pct"/>
            <w:gridSpan w:val="2"/>
          </w:tcPr>
          <w:p w14:paraId="5C01F029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16749C9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5" w:type="pct"/>
          </w:tcPr>
          <w:p w14:paraId="02867C4A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C5AD54E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43B61AE8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C3313B8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</w:tbl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36"/>
        <w:gridCol w:w="1115"/>
        <w:gridCol w:w="236"/>
        <w:gridCol w:w="1026"/>
        <w:gridCol w:w="236"/>
        <w:gridCol w:w="1116"/>
      </w:tblGrid>
      <w:tr w:rsidR="00443E61" w:rsidRPr="00443E61" w14:paraId="35BF5606" w14:textId="77777777" w:rsidTr="00443E61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35D01C1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045" w:type="dxa"/>
            <w:gridSpan w:val="7"/>
            <w:vAlign w:val="bottom"/>
          </w:tcPr>
          <w:p w14:paraId="2D191174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443E61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443E61" w:rsidRPr="00443E61" w14:paraId="7462C509" w14:textId="77777777" w:rsidTr="00443E61">
        <w:trPr>
          <w:tblHeader/>
        </w:trPr>
        <w:tc>
          <w:tcPr>
            <w:tcW w:w="4230" w:type="dxa"/>
            <w:vAlign w:val="bottom"/>
          </w:tcPr>
          <w:p w14:paraId="0853F794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75641D33" w14:textId="77777777" w:rsidR="00443E61" w:rsidRPr="00443E61" w:rsidRDefault="00443E61" w:rsidP="00EF2B15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CC12843" w14:textId="77777777" w:rsidR="00443E61" w:rsidRPr="00443E61" w:rsidRDefault="00443E61" w:rsidP="00EF2B15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 xml:space="preserve">1 </w:t>
            </w:r>
            <w:r w:rsidRPr="00443E61">
              <w:rPr>
                <w:rFonts w:asciiTheme="majorBidi" w:hAnsiTheme="majorBidi" w:cstheme="majorBidi"/>
                <w:cs/>
              </w:rPr>
              <w:t>มกราคม</w:t>
            </w:r>
          </w:p>
          <w:p w14:paraId="39325A32" w14:textId="26772448" w:rsidR="00443E61" w:rsidRPr="00443E61" w:rsidRDefault="00443E61" w:rsidP="00EF2B15">
            <w:pPr>
              <w:ind w:hanging="42"/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bottom"/>
          </w:tcPr>
          <w:p w14:paraId="5BBB116B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32982D3C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30C17D6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vAlign w:val="bottom"/>
          </w:tcPr>
          <w:p w14:paraId="51FB39B1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DE12A0C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3216D3AB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0C321A3" w14:textId="5CF4177D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 xml:space="preserve">30 </w:t>
            </w:r>
            <w:r w:rsidRPr="00443E61">
              <w:rPr>
                <w:rFonts w:asciiTheme="majorBidi" w:hAnsiTheme="majorBidi" w:cstheme="majorBidi"/>
                <w:cs/>
              </w:rPr>
              <w:t>มิถุนายน</w:t>
            </w:r>
          </w:p>
          <w:p w14:paraId="48EE2DE0" w14:textId="74C8009B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2565</w:t>
            </w:r>
          </w:p>
        </w:tc>
      </w:tr>
      <w:tr w:rsidR="00443E61" w:rsidRPr="00443E61" w14:paraId="63784B8C" w14:textId="77777777" w:rsidTr="00443E61">
        <w:trPr>
          <w:tblHeader/>
        </w:trPr>
        <w:tc>
          <w:tcPr>
            <w:tcW w:w="4230" w:type="dxa"/>
            <w:vAlign w:val="bottom"/>
          </w:tcPr>
          <w:p w14:paraId="0C2DE23C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045" w:type="dxa"/>
            <w:gridSpan w:val="7"/>
            <w:vAlign w:val="bottom"/>
          </w:tcPr>
          <w:p w14:paraId="37055AC7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43E6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43E61" w:rsidRPr="00443E61" w14:paraId="5CE832F1" w14:textId="77777777" w:rsidTr="00443E61">
        <w:trPr>
          <w:tblHeader/>
        </w:trPr>
        <w:tc>
          <w:tcPr>
            <w:tcW w:w="4230" w:type="dxa"/>
            <w:vAlign w:val="bottom"/>
          </w:tcPr>
          <w:p w14:paraId="18F73019" w14:textId="44974204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443E6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045" w:type="dxa"/>
            <w:gridSpan w:val="7"/>
            <w:vAlign w:val="bottom"/>
          </w:tcPr>
          <w:p w14:paraId="4D29EFFA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443E61" w:rsidRPr="00443E61" w14:paraId="525C8650" w14:textId="77777777" w:rsidTr="00443E61">
        <w:tc>
          <w:tcPr>
            <w:tcW w:w="4230" w:type="dxa"/>
          </w:tcPr>
          <w:p w14:paraId="52F741AF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80" w:type="dxa"/>
          </w:tcPr>
          <w:p w14:paraId="73ACDF43" w14:textId="10C934FF" w:rsidR="00443E61" w:rsidRPr="00443E61" w:rsidRDefault="00443E61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744.00</w:t>
            </w:r>
          </w:p>
        </w:tc>
        <w:tc>
          <w:tcPr>
            <w:tcW w:w="236" w:type="dxa"/>
          </w:tcPr>
          <w:p w14:paraId="49FE09F2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</w:tcPr>
          <w:p w14:paraId="31D06574" w14:textId="3C034E38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1,352.00</w:t>
            </w:r>
          </w:p>
        </w:tc>
        <w:tc>
          <w:tcPr>
            <w:tcW w:w="236" w:type="dxa"/>
          </w:tcPr>
          <w:p w14:paraId="22D0D322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14:paraId="40407779" w14:textId="4FD075F7" w:rsidR="00443E61" w:rsidRPr="00443E61" w:rsidRDefault="00443E61" w:rsidP="0013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43438AC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26EDE8C" w14:textId="15CED365" w:rsidR="00443E61" w:rsidRPr="00443E61" w:rsidRDefault="00443E61" w:rsidP="00EA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2,096.00</w:t>
            </w:r>
          </w:p>
        </w:tc>
      </w:tr>
      <w:tr w:rsidR="00443E61" w:rsidRPr="00443E61" w14:paraId="78686B34" w14:textId="77777777" w:rsidTr="00443E61">
        <w:tc>
          <w:tcPr>
            <w:tcW w:w="4230" w:type="dxa"/>
          </w:tcPr>
          <w:p w14:paraId="429982A7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43E6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950887" w14:textId="77777777" w:rsidR="00443E61" w:rsidRPr="00443E61" w:rsidRDefault="00443E61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E74E608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5A98338" w14:textId="2508D2D2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31BCBAB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C612E2C" w14:textId="4982771E" w:rsidR="00443E61" w:rsidRPr="00443E61" w:rsidRDefault="00443E61" w:rsidP="0013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73519A9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B2653C5" w14:textId="1C23AD76" w:rsidR="00443E61" w:rsidRPr="00443E61" w:rsidRDefault="00443E61" w:rsidP="00AF5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-</w:t>
            </w:r>
          </w:p>
        </w:tc>
      </w:tr>
      <w:tr w:rsidR="00443E61" w:rsidRPr="00443E61" w14:paraId="158E545F" w14:textId="77777777" w:rsidTr="00443E61">
        <w:tc>
          <w:tcPr>
            <w:tcW w:w="4230" w:type="dxa"/>
          </w:tcPr>
          <w:p w14:paraId="58E5A466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E41E6" w14:textId="34A83A72" w:rsidR="00443E61" w:rsidRPr="00443E61" w:rsidRDefault="00443E61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744.00</w:t>
            </w:r>
          </w:p>
        </w:tc>
        <w:tc>
          <w:tcPr>
            <w:tcW w:w="236" w:type="dxa"/>
          </w:tcPr>
          <w:p w14:paraId="44F2E8B3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35D5F431" w14:textId="5C2D1288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1,352.00</w:t>
            </w:r>
          </w:p>
        </w:tc>
        <w:tc>
          <w:tcPr>
            <w:tcW w:w="236" w:type="dxa"/>
          </w:tcPr>
          <w:p w14:paraId="6C05DB7B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37C1FC2A" w14:textId="1140CBAA" w:rsidR="00443E61" w:rsidRPr="00443E61" w:rsidRDefault="00443E61" w:rsidP="00136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7F3A21D" w14:textId="77777777" w:rsidR="00443E61" w:rsidRPr="00443E61" w:rsidRDefault="00443E61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89EF79E" w14:textId="69B1F935" w:rsidR="00443E61" w:rsidRPr="00443E61" w:rsidRDefault="00443E61" w:rsidP="00EA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2,096.00</w:t>
            </w:r>
          </w:p>
        </w:tc>
      </w:tr>
    </w:tbl>
    <w:tbl>
      <w:tblPr>
        <w:tblW w:w="935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4140"/>
        <w:gridCol w:w="1077"/>
        <w:gridCol w:w="262"/>
        <w:gridCol w:w="1103"/>
        <w:gridCol w:w="279"/>
        <w:gridCol w:w="1081"/>
        <w:gridCol w:w="279"/>
        <w:gridCol w:w="1129"/>
      </w:tblGrid>
      <w:tr w:rsidR="00EF2B15" w:rsidRPr="008F0BC9" w14:paraId="6D2C1A26" w14:textId="77777777" w:rsidTr="00EF2B15">
        <w:trPr>
          <w:tblHeader/>
        </w:trPr>
        <w:tc>
          <w:tcPr>
            <w:tcW w:w="2214" w:type="pct"/>
          </w:tcPr>
          <w:p w14:paraId="308FD37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06" w:type="pct"/>
            <w:gridSpan w:val="3"/>
          </w:tcPr>
          <w:p w14:paraId="18B174D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ADCE33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1331" w:type="pct"/>
            <w:gridSpan w:val="3"/>
          </w:tcPr>
          <w:p w14:paraId="37059B8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2B15" w:rsidRPr="008F0BC9" w14:paraId="1F94B012" w14:textId="77777777" w:rsidTr="00EF2B15">
        <w:trPr>
          <w:tblHeader/>
        </w:trPr>
        <w:tc>
          <w:tcPr>
            <w:tcW w:w="2214" w:type="pct"/>
          </w:tcPr>
          <w:p w14:paraId="4FF4260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6463CF0E" w14:textId="7F1D8714" w:rsidR="00EF2B15" w:rsidRPr="008F0BC9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0" w:type="pct"/>
          </w:tcPr>
          <w:p w14:paraId="640B373B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90" w:type="pct"/>
          </w:tcPr>
          <w:p w14:paraId="1D52C8E6" w14:textId="07DD4458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9" w:type="pct"/>
          </w:tcPr>
          <w:p w14:paraId="0BF1D9B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78" w:type="pct"/>
          </w:tcPr>
          <w:p w14:paraId="58398011" w14:textId="233D1363" w:rsidR="00EF2B15" w:rsidRPr="008F0BC9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cs/>
              </w:rPr>
            </w:pPr>
            <w:r>
              <w:t>3</w:t>
            </w:r>
            <w:r w:rsidRPr="00C6181F">
              <w:t>0</w:t>
            </w:r>
            <w:r w:rsidRPr="00D258DE">
              <w:t xml:space="preserve"> </w:t>
            </w:r>
            <w:r>
              <w:rPr>
                <w:rFonts w:hint="cs"/>
                <w:cs/>
              </w:rPr>
              <w:t>มิถุนายน</w:t>
            </w:r>
          </w:p>
        </w:tc>
        <w:tc>
          <w:tcPr>
            <w:tcW w:w="149" w:type="pct"/>
          </w:tcPr>
          <w:p w14:paraId="30F2F66D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604" w:type="pct"/>
          </w:tcPr>
          <w:p w14:paraId="73E47CCD" w14:textId="2CAABD9F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cs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EF2B15" w:rsidRPr="008F0BC9" w14:paraId="025851C7" w14:textId="77777777" w:rsidTr="00EF2B15">
        <w:trPr>
          <w:tblHeader/>
        </w:trPr>
        <w:tc>
          <w:tcPr>
            <w:tcW w:w="2214" w:type="pct"/>
          </w:tcPr>
          <w:p w14:paraId="4CD1951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76" w:type="pct"/>
          </w:tcPr>
          <w:p w14:paraId="1F51CB75" w14:textId="2D39472B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" w:type="pct"/>
          </w:tcPr>
          <w:p w14:paraId="1FF7062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90" w:type="pct"/>
          </w:tcPr>
          <w:p w14:paraId="62B38D96" w14:textId="096BFE43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9" w:type="pct"/>
          </w:tcPr>
          <w:p w14:paraId="1D4B8CA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78" w:type="pct"/>
          </w:tcPr>
          <w:p w14:paraId="765FE8B6" w14:textId="0F060851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</w:pP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9" w:type="pct"/>
          </w:tcPr>
          <w:p w14:paraId="586F8C9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604" w:type="pct"/>
          </w:tcPr>
          <w:p w14:paraId="4A71946F" w14:textId="7579B2D6" w:rsid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</w:pP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EF2B15" w:rsidRPr="008F0BC9" w14:paraId="59591338" w14:textId="77777777" w:rsidTr="00EF2B15">
        <w:trPr>
          <w:tblHeader/>
        </w:trPr>
        <w:tc>
          <w:tcPr>
            <w:tcW w:w="2214" w:type="pct"/>
          </w:tcPr>
          <w:p w14:paraId="2633761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86" w:type="pct"/>
            <w:gridSpan w:val="7"/>
          </w:tcPr>
          <w:p w14:paraId="1F45F1C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F2B15" w:rsidRPr="008F0BC9" w14:paraId="4EC01917" w14:textId="77777777" w:rsidTr="00EF2B15">
        <w:tc>
          <w:tcPr>
            <w:tcW w:w="2214" w:type="pct"/>
          </w:tcPr>
          <w:p w14:paraId="4943207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2F4135E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73BD62A9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437EF0B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77E692E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639E4E48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4B2DF9F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3DDC7D4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EF2B15" w:rsidRPr="008F0BC9" w14:paraId="545BF235" w14:textId="77777777" w:rsidTr="00EF2B15">
        <w:tc>
          <w:tcPr>
            <w:tcW w:w="2214" w:type="pct"/>
          </w:tcPr>
          <w:p w14:paraId="3A8F5595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76" w:type="pct"/>
          </w:tcPr>
          <w:p w14:paraId="27D300E2" w14:textId="089E8D9F" w:rsidR="00EF2B15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109.76</w:t>
            </w:r>
          </w:p>
        </w:tc>
        <w:tc>
          <w:tcPr>
            <w:tcW w:w="140" w:type="pct"/>
          </w:tcPr>
          <w:p w14:paraId="64D5AA1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73EAA225" w14:textId="116A86AD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14.82</w:t>
            </w:r>
          </w:p>
        </w:tc>
        <w:tc>
          <w:tcPr>
            <w:tcW w:w="149" w:type="pct"/>
          </w:tcPr>
          <w:p w14:paraId="0B5B605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4B8B25CC" w14:textId="6065BCC2" w:rsidR="00EF2B15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3435CE3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0F33E16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294FC7F9" w14:textId="77777777" w:rsidTr="00EF2B15">
        <w:tc>
          <w:tcPr>
            <w:tcW w:w="2214" w:type="pct"/>
          </w:tcPr>
          <w:p w14:paraId="6667AC6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24DBA65" w14:textId="38E15A3F" w:rsidR="00EF2B15" w:rsidRPr="008827A2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88.11</w:t>
            </w:r>
          </w:p>
        </w:tc>
        <w:tc>
          <w:tcPr>
            <w:tcW w:w="140" w:type="pct"/>
          </w:tcPr>
          <w:p w14:paraId="6AF47966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FE22D8C" w14:textId="00418E84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62FA387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455EB14" w14:textId="627CB5E1" w:rsidR="00EF2B15" w:rsidRPr="008827A2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5F2825A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23A154C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827A2">
              <w:rPr>
                <w:rFonts w:hint="cs"/>
              </w:rPr>
              <w:t>-</w:t>
            </w:r>
          </w:p>
        </w:tc>
      </w:tr>
      <w:tr w:rsidR="00EF2B15" w:rsidRPr="008F0BC9" w14:paraId="3BE45C5C" w14:textId="77777777" w:rsidTr="00EF2B15">
        <w:tc>
          <w:tcPr>
            <w:tcW w:w="2214" w:type="pct"/>
          </w:tcPr>
          <w:p w14:paraId="74B75A3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90E04F8" w14:textId="4CAB7BD6" w:rsidR="00EF2B15" w:rsidRPr="008827A2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197.87</w:t>
            </w:r>
          </w:p>
        </w:tc>
        <w:tc>
          <w:tcPr>
            <w:tcW w:w="140" w:type="pct"/>
          </w:tcPr>
          <w:p w14:paraId="69E16F17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86FACC3" w14:textId="54F029D2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14.82</w:t>
            </w:r>
          </w:p>
        </w:tc>
        <w:tc>
          <w:tcPr>
            <w:tcW w:w="149" w:type="pct"/>
          </w:tcPr>
          <w:p w14:paraId="3F435B6E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175358" w14:textId="14BA8A81" w:rsidR="00EF2B15" w:rsidRPr="008827A2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9" w:type="pct"/>
          </w:tcPr>
          <w:p w14:paraId="17E51C48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B7AAA4E" w14:textId="77777777" w:rsidR="00EF2B15" w:rsidRPr="008827A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8827A2">
              <w:rPr>
                <w:rFonts w:hint="cs"/>
                <w:b/>
                <w:bCs/>
              </w:rPr>
              <w:t>-</w:t>
            </w:r>
          </w:p>
        </w:tc>
      </w:tr>
      <w:tr w:rsidR="00EF2B15" w:rsidRPr="008F0BC9" w14:paraId="27F5C557" w14:textId="77777777" w:rsidTr="00EF2B15">
        <w:tc>
          <w:tcPr>
            <w:tcW w:w="2214" w:type="pct"/>
          </w:tcPr>
          <w:p w14:paraId="42B81016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2A4DED97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0AA08C4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C325224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9" w:type="pct"/>
          </w:tcPr>
          <w:p w14:paraId="4185FA75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BE62A01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57E6377D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35EB890F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</w:tr>
      <w:tr w:rsidR="00EF2B15" w:rsidRPr="008F0BC9" w14:paraId="4A3924B3" w14:textId="77777777" w:rsidTr="00EF2B15">
        <w:tc>
          <w:tcPr>
            <w:tcW w:w="2214" w:type="pct"/>
          </w:tcPr>
          <w:p w14:paraId="1AA0599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</w:t>
            </w:r>
            <w:r>
              <w:rPr>
                <w:rFonts w:hint="cs"/>
                <w:b/>
                <w:bCs/>
                <w:i/>
                <w:iCs/>
                <w:cs/>
              </w:rPr>
              <w:t>หมุนเวียน</w:t>
            </w:r>
            <w:r w:rsidRPr="008F0BC9">
              <w:rPr>
                <w:rFonts w:hint="cs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76" w:type="pct"/>
          </w:tcPr>
          <w:p w14:paraId="149AF96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0" w:type="pct"/>
          </w:tcPr>
          <w:p w14:paraId="185E0F87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6B86693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1E800FA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31E5EA1D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9" w:type="pct"/>
          </w:tcPr>
          <w:p w14:paraId="5C532FF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7E63802C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EF2B15" w:rsidRPr="008F0BC9" w14:paraId="458AB2F9" w14:textId="77777777" w:rsidTr="00EF2B15">
        <w:tc>
          <w:tcPr>
            <w:tcW w:w="2214" w:type="pct"/>
          </w:tcPr>
          <w:p w14:paraId="0D41C5AA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บริษัทใหญ่</w:t>
            </w:r>
          </w:p>
        </w:tc>
        <w:tc>
          <w:tcPr>
            <w:tcW w:w="576" w:type="pct"/>
          </w:tcPr>
          <w:p w14:paraId="2F48CE0B" w14:textId="69F7F37E" w:rsidR="00EF2B15" w:rsidRPr="008F0BC9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1E152D">
              <w:rPr>
                <w:rFonts w:hint="cs"/>
              </w:rPr>
              <w:t>3</w:t>
            </w:r>
            <w:r w:rsidR="00C76D8C">
              <w:rPr>
                <w:rFonts w:hint="cs"/>
                <w:cs/>
              </w:rPr>
              <w:t>.</w:t>
            </w:r>
            <w:r w:rsidRPr="001E152D">
              <w:rPr>
                <w:rFonts w:hint="cs"/>
              </w:rPr>
              <w:t>77</w:t>
            </w:r>
          </w:p>
        </w:tc>
        <w:tc>
          <w:tcPr>
            <w:tcW w:w="140" w:type="pct"/>
          </w:tcPr>
          <w:p w14:paraId="17155A2F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29317CEA" w14:textId="65729A3B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11.80</w:t>
            </w:r>
          </w:p>
        </w:tc>
        <w:tc>
          <w:tcPr>
            <w:tcW w:w="149" w:type="pct"/>
          </w:tcPr>
          <w:p w14:paraId="6A91ED8E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7B534489" w14:textId="6AA2E783" w:rsidR="00EF2B15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</w:pPr>
            <w:r>
              <w:t>3.12</w:t>
            </w:r>
          </w:p>
        </w:tc>
        <w:tc>
          <w:tcPr>
            <w:tcW w:w="149" w:type="pct"/>
          </w:tcPr>
          <w:p w14:paraId="447947D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7BC4BCC4" w14:textId="3F3BA180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11.28</w:t>
            </w:r>
          </w:p>
        </w:tc>
      </w:tr>
      <w:tr w:rsidR="00EF2B15" w:rsidRPr="008F0BC9" w14:paraId="3534A185" w14:textId="77777777" w:rsidTr="00EF2B15">
        <w:tc>
          <w:tcPr>
            <w:tcW w:w="2214" w:type="pct"/>
          </w:tcPr>
          <w:p w14:paraId="7500D96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76" w:type="pct"/>
          </w:tcPr>
          <w:p w14:paraId="3CA0B07D" w14:textId="5D5DDEDB" w:rsidR="00EF2B15" w:rsidRPr="008F0BC9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1E152D">
              <w:rPr>
                <w:rFonts w:hint="cs"/>
              </w:rPr>
              <w:t>0</w:t>
            </w:r>
            <w:r w:rsidR="00C76D8C">
              <w:rPr>
                <w:rFonts w:hint="cs"/>
                <w:cs/>
              </w:rPr>
              <w:t>.</w:t>
            </w:r>
            <w:r w:rsidRPr="001E152D">
              <w:rPr>
                <w:rFonts w:hint="cs"/>
              </w:rPr>
              <w:t>53</w:t>
            </w:r>
          </w:p>
        </w:tc>
        <w:tc>
          <w:tcPr>
            <w:tcW w:w="140" w:type="pct"/>
          </w:tcPr>
          <w:p w14:paraId="7B9F7942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2FFBCE9E" w14:textId="52EE65F9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0.57</w:t>
            </w:r>
          </w:p>
        </w:tc>
        <w:tc>
          <w:tcPr>
            <w:tcW w:w="149" w:type="pct"/>
          </w:tcPr>
          <w:p w14:paraId="6A323DC4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24787527" w14:textId="2A140B6F" w:rsidR="00EF2B15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0.4</w:t>
            </w:r>
            <w:r w:rsidR="001E152D" w:rsidRPr="001E152D">
              <w:rPr>
                <w:rFonts w:hint="cs"/>
              </w:rPr>
              <w:t>6</w:t>
            </w:r>
          </w:p>
        </w:tc>
        <w:tc>
          <w:tcPr>
            <w:tcW w:w="149" w:type="pct"/>
          </w:tcPr>
          <w:p w14:paraId="3C3310B1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0E1420A2" w14:textId="7F9B834B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0.48</w:t>
            </w:r>
          </w:p>
        </w:tc>
      </w:tr>
      <w:tr w:rsidR="00C76D8C" w:rsidRPr="008F0BC9" w14:paraId="09F04BA1" w14:textId="77777777" w:rsidTr="00EF2B15">
        <w:tc>
          <w:tcPr>
            <w:tcW w:w="2214" w:type="pct"/>
          </w:tcPr>
          <w:p w14:paraId="680D68A4" w14:textId="28BBEB67" w:rsidR="00C76D8C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5745CD4" w14:textId="1ECCD45F" w:rsidR="00C76D8C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0" w:type="pct"/>
          </w:tcPr>
          <w:p w14:paraId="3C1A1785" w14:textId="77777777" w:rsidR="00C76D8C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</w:tcPr>
          <w:p w14:paraId="50050F60" w14:textId="2833C2ED" w:rsidR="00C76D8C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6D2BA958" w14:textId="77777777" w:rsidR="00C76D8C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</w:tcPr>
          <w:p w14:paraId="3F0C7C25" w14:textId="5E470543" w:rsidR="00C76D8C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</w:pPr>
            <w:r w:rsidRPr="001E152D">
              <w:rPr>
                <w:rFonts w:hint="cs"/>
              </w:rPr>
              <w:t>0</w:t>
            </w:r>
            <w:r w:rsidR="00C76D8C">
              <w:rPr>
                <w:rFonts w:hint="cs"/>
                <w:cs/>
              </w:rPr>
              <w:t>.</w:t>
            </w:r>
            <w:r w:rsidRPr="001E152D">
              <w:rPr>
                <w:rFonts w:hint="cs"/>
              </w:rPr>
              <w:t>02</w:t>
            </w:r>
          </w:p>
        </w:tc>
        <w:tc>
          <w:tcPr>
            <w:tcW w:w="149" w:type="pct"/>
          </w:tcPr>
          <w:p w14:paraId="5D0375ED" w14:textId="77777777" w:rsidR="00C76D8C" w:rsidRPr="008F0BC9" w:rsidRDefault="00C76D8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</w:tcPr>
          <w:p w14:paraId="68CFE0CF" w14:textId="6A04CD8D" w:rsidR="00C76D8C" w:rsidRDefault="00C76D8C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</w:pPr>
            <w:r>
              <w:rPr>
                <w:rFonts w:hint="cs"/>
                <w:cs/>
              </w:rPr>
              <w:t>-</w:t>
            </w:r>
          </w:p>
        </w:tc>
      </w:tr>
      <w:tr w:rsidR="00EF2B15" w:rsidRPr="008F0BC9" w14:paraId="3802302A" w14:textId="77777777" w:rsidTr="00EF2B15">
        <w:tc>
          <w:tcPr>
            <w:tcW w:w="2214" w:type="pct"/>
          </w:tcPr>
          <w:p w14:paraId="7ED5B3E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7629C06" w14:textId="48F8DF12" w:rsidR="00EF2B15" w:rsidRPr="008F0BC9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1E152D">
              <w:rPr>
                <w:rFonts w:hint="cs"/>
              </w:rPr>
              <w:t>4</w:t>
            </w:r>
            <w:r w:rsidR="00C76D8C">
              <w:rPr>
                <w:rFonts w:hint="cs"/>
                <w:cs/>
              </w:rPr>
              <w:t>.</w:t>
            </w:r>
            <w:r w:rsidRPr="001E152D">
              <w:rPr>
                <w:rFonts w:hint="cs"/>
              </w:rPr>
              <w:t>30</w:t>
            </w:r>
          </w:p>
        </w:tc>
        <w:tc>
          <w:tcPr>
            <w:tcW w:w="140" w:type="pct"/>
          </w:tcPr>
          <w:p w14:paraId="4D087190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7F983EB" w14:textId="753817EA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18.11</w:t>
            </w:r>
          </w:p>
        </w:tc>
        <w:tc>
          <w:tcPr>
            <w:tcW w:w="149" w:type="pct"/>
          </w:tcPr>
          <w:p w14:paraId="1A46A9B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3E96EB4" w14:textId="4ADAFCC4" w:rsidR="00EF2B15" w:rsidRPr="008F0BC9" w:rsidRDefault="00C76D8C" w:rsidP="00BE7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9" w:type="pct"/>
          </w:tcPr>
          <w:p w14:paraId="4D48C316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B70F8B5" w14:textId="1E142F18" w:rsidR="00EF2B15" w:rsidRPr="008F0BC9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</w:tr>
      <w:tr w:rsidR="00EF2B15" w:rsidRPr="008F0BC9" w14:paraId="0A36F019" w14:textId="77777777" w:rsidTr="00EF2B15">
        <w:tc>
          <w:tcPr>
            <w:tcW w:w="2214" w:type="pct"/>
          </w:tcPr>
          <w:p w14:paraId="46FE9133" w14:textId="7777777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F15387B" w14:textId="2FD18810" w:rsidR="00EF2B15" w:rsidRPr="00994012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1E152D">
              <w:rPr>
                <w:rFonts w:hint="cs"/>
                <w:b/>
                <w:bCs/>
              </w:rPr>
              <w:t>8</w:t>
            </w:r>
            <w:r w:rsidR="003D248B">
              <w:rPr>
                <w:rFonts w:hint="cs"/>
                <w:b/>
                <w:bCs/>
                <w:cs/>
              </w:rPr>
              <w:t>.</w:t>
            </w:r>
            <w:r w:rsidRPr="001E152D">
              <w:rPr>
                <w:rFonts w:hint="cs"/>
                <w:b/>
                <w:bCs/>
              </w:rPr>
              <w:t>60</w:t>
            </w:r>
          </w:p>
        </w:tc>
        <w:tc>
          <w:tcPr>
            <w:tcW w:w="140" w:type="pct"/>
          </w:tcPr>
          <w:p w14:paraId="5C249030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1BC628C" w14:textId="39E51C0E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94012">
              <w:rPr>
                <w:b/>
                <w:bCs/>
              </w:rPr>
              <w:t>30.48</w:t>
            </w:r>
          </w:p>
        </w:tc>
        <w:tc>
          <w:tcPr>
            <w:tcW w:w="149" w:type="pct"/>
          </w:tcPr>
          <w:p w14:paraId="331D57EC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7C2C205" w14:textId="70A28BA3" w:rsidR="00EF2B15" w:rsidRPr="00994012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1E152D">
              <w:rPr>
                <w:rFonts w:hint="cs"/>
                <w:b/>
                <w:bCs/>
              </w:rPr>
              <w:t>3</w:t>
            </w:r>
            <w:r w:rsidR="00C76D8C">
              <w:rPr>
                <w:rFonts w:hint="cs"/>
                <w:b/>
                <w:bCs/>
                <w:cs/>
              </w:rPr>
              <w:t>.</w:t>
            </w:r>
            <w:r w:rsidRPr="001E152D">
              <w:rPr>
                <w:rFonts w:hint="cs"/>
                <w:b/>
                <w:bCs/>
              </w:rPr>
              <w:t>60</w:t>
            </w:r>
          </w:p>
        </w:tc>
        <w:tc>
          <w:tcPr>
            <w:tcW w:w="149" w:type="pct"/>
          </w:tcPr>
          <w:p w14:paraId="5599F6A8" w14:textId="77777777" w:rsidR="00EF2B15" w:rsidRPr="00994012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0E9877C1" w14:textId="73B69199" w:rsidR="00EF2B15" w:rsidRPr="00994012" w:rsidRDefault="00EF2B15" w:rsidP="00994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94012">
              <w:rPr>
                <w:b/>
                <w:bCs/>
              </w:rPr>
              <w:t>11.76</w:t>
            </w:r>
          </w:p>
        </w:tc>
      </w:tr>
      <w:tr w:rsidR="00EF2B15" w:rsidRPr="008F0BC9" w14:paraId="64D7F4D9" w14:textId="77777777" w:rsidTr="00EF2B15">
        <w:tc>
          <w:tcPr>
            <w:tcW w:w="2214" w:type="pct"/>
          </w:tcPr>
          <w:p w14:paraId="78A59F68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" w:type="pct"/>
          </w:tcPr>
          <w:p w14:paraId="04E15F0F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0" w:type="pct"/>
          </w:tcPr>
          <w:p w14:paraId="550862B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90" w:type="pct"/>
          </w:tcPr>
          <w:p w14:paraId="3DC0F7E1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9" w:type="pct"/>
          </w:tcPr>
          <w:p w14:paraId="2EF238F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8" w:type="pct"/>
          </w:tcPr>
          <w:p w14:paraId="1D7F7D53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9" w:type="pct"/>
          </w:tcPr>
          <w:p w14:paraId="3EF791B9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604" w:type="pct"/>
          </w:tcPr>
          <w:p w14:paraId="3A9E455E" w14:textId="77777777" w:rsidR="00EF2B15" w:rsidRPr="00EF2B15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EF2B15" w:rsidRPr="008F0BC9" w14:paraId="7815A447" w14:textId="77777777" w:rsidTr="00EF2B15">
        <w:tc>
          <w:tcPr>
            <w:tcW w:w="2214" w:type="pct"/>
          </w:tcPr>
          <w:p w14:paraId="0757276C" w14:textId="2CDE4244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3590059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14:paraId="71345EC1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01240296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D83DA54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</w:tcPr>
          <w:p w14:paraId="265BBE4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28A089F5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31D94AC1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EF2B15" w:rsidRPr="008F0BC9" w14:paraId="4229C0F2" w14:textId="77777777" w:rsidTr="00EF2B15">
        <w:tc>
          <w:tcPr>
            <w:tcW w:w="2214" w:type="pct"/>
          </w:tcPr>
          <w:p w14:paraId="0B95A06B" w14:textId="65A0F6D4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</w:tcPr>
          <w:p w14:paraId="0637EDA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0" w:type="pct"/>
          </w:tcPr>
          <w:p w14:paraId="2AA51622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1A4ED080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CA1702D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</w:tcPr>
          <w:p w14:paraId="3859589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9" w:type="pct"/>
          </w:tcPr>
          <w:p w14:paraId="56A8AEC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</w:tcPr>
          <w:p w14:paraId="2046409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EF2B15" w:rsidRPr="008F0BC9" w14:paraId="6829C230" w14:textId="77777777" w:rsidTr="00221CD5">
        <w:tc>
          <w:tcPr>
            <w:tcW w:w="2214" w:type="pct"/>
          </w:tcPr>
          <w:p w14:paraId="544543D0" w14:textId="6B2A11D5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56"/>
              <w:jc w:val="thaiDistribute"/>
              <w:rPr>
                <w:b/>
                <w:bCs/>
                <w:sz w:val="22"/>
                <w:szCs w:val="22"/>
                <w:cs/>
              </w:rPr>
            </w:pPr>
            <w:r w:rsidRPr="008F0BC9">
              <w:rPr>
                <w:rFonts w:hint="cs"/>
                <w:cs/>
              </w:rPr>
              <w:t>ส่วนที่หมุนเวียน</w:t>
            </w:r>
          </w:p>
        </w:tc>
        <w:tc>
          <w:tcPr>
            <w:tcW w:w="576" w:type="pct"/>
            <w:vAlign w:val="center"/>
          </w:tcPr>
          <w:p w14:paraId="00475AD5" w14:textId="74437E4C" w:rsidR="00EF2B15" w:rsidRPr="00221CD5" w:rsidRDefault="00C00316" w:rsidP="00221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0" w:type="pct"/>
          </w:tcPr>
          <w:p w14:paraId="4C744FCE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2526750B" w14:textId="04E2955D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</w:rPr>
              <w:t>-</w:t>
            </w:r>
          </w:p>
        </w:tc>
        <w:tc>
          <w:tcPr>
            <w:tcW w:w="149" w:type="pct"/>
          </w:tcPr>
          <w:p w14:paraId="4F64FBBD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  <w:vAlign w:val="bottom"/>
          </w:tcPr>
          <w:p w14:paraId="701A6C35" w14:textId="6D156886" w:rsidR="00EF2B15" w:rsidRPr="003320B7" w:rsidRDefault="0030571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3320B7"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40B61255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  <w:vAlign w:val="bottom"/>
          </w:tcPr>
          <w:p w14:paraId="23EA2212" w14:textId="2FB03D98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4A622289" w14:textId="77777777" w:rsidTr="00EF2B15">
        <w:tc>
          <w:tcPr>
            <w:tcW w:w="2214" w:type="pct"/>
          </w:tcPr>
          <w:p w14:paraId="7E3539D6" w14:textId="31D3D157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 w:firstLine="156"/>
              <w:jc w:val="thaiDistribute"/>
              <w:rPr>
                <w:cs/>
              </w:rPr>
            </w:pPr>
            <w:r w:rsidRPr="008F0BC9">
              <w:rPr>
                <w:rFonts w:hint="cs"/>
                <w:cs/>
              </w:rPr>
              <w:t>ส่วนที่ไม่หมุนเวียน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AF8C60B" w14:textId="6654B617" w:rsidR="00EF2B15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1E152D">
              <w:rPr>
                <w:rFonts w:hint="cs"/>
              </w:rPr>
              <w:t>380</w:t>
            </w:r>
            <w:r w:rsidR="00646BE5">
              <w:rPr>
                <w:rFonts w:hint="cs"/>
                <w:cs/>
              </w:rPr>
              <w:t>.</w:t>
            </w:r>
            <w:r w:rsidRPr="001E152D">
              <w:rPr>
                <w:rFonts w:hint="cs"/>
              </w:rPr>
              <w:t>10</w:t>
            </w:r>
          </w:p>
        </w:tc>
        <w:tc>
          <w:tcPr>
            <w:tcW w:w="140" w:type="pct"/>
          </w:tcPr>
          <w:p w14:paraId="14D28537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B4D5410" w14:textId="35D5423F" w:rsidR="00EF2B15" w:rsidRDefault="005A6829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5A6829">
              <w:rPr>
                <w:rFonts w:hint="cs"/>
              </w:rPr>
              <w:t>37</w:t>
            </w:r>
            <w:r w:rsidR="00221CD5">
              <w:t>0</w:t>
            </w:r>
            <w:r w:rsidR="00EF2B15" w:rsidRPr="00692F20">
              <w:rPr>
                <w:rFonts w:hint="cs"/>
                <w:cs/>
              </w:rPr>
              <w:t>.</w:t>
            </w:r>
            <w:r w:rsidRPr="005A6829">
              <w:rPr>
                <w:rFonts w:hint="cs"/>
              </w:rPr>
              <w:t>4</w:t>
            </w:r>
            <w:r w:rsidR="00221CD5">
              <w:t>4</w:t>
            </w:r>
          </w:p>
        </w:tc>
        <w:tc>
          <w:tcPr>
            <w:tcW w:w="149" w:type="pct"/>
          </w:tcPr>
          <w:p w14:paraId="109ED5CA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387C501E" w14:textId="02B7F439" w:rsidR="00EF2B15" w:rsidRPr="008F0BC9" w:rsidRDefault="0030571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9" w:type="pct"/>
          </w:tcPr>
          <w:p w14:paraId="141A6F69" w14:textId="77777777" w:rsidR="00EF2B15" w:rsidRPr="001F5763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530C0D2" w14:textId="62603610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</w:rPr>
              <w:t>-</w:t>
            </w:r>
          </w:p>
        </w:tc>
      </w:tr>
      <w:tr w:rsidR="00EF2B15" w:rsidRPr="008F0BC9" w14:paraId="4C6DFB6A" w14:textId="77777777" w:rsidTr="00EF2B15">
        <w:tc>
          <w:tcPr>
            <w:tcW w:w="2214" w:type="pct"/>
          </w:tcPr>
          <w:p w14:paraId="605F1DC0" w14:textId="3252E654" w:rsidR="00EF2B15" w:rsidRPr="008F0BC9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C05388D" w14:textId="0B678C77" w:rsidR="00EF2B15" w:rsidRPr="00DC44AE" w:rsidRDefault="001E152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1E152D">
              <w:rPr>
                <w:rFonts w:hint="cs"/>
                <w:b/>
                <w:bCs/>
              </w:rPr>
              <w:t>380</w:t>
            </w:r>
            <w:r w:rsidR="00646BE5">
              <w:rPr>
                <w:rFonts w:hint="cs"/>
                <w:b/>
                <w:bCs/>
                <w:cs/>
              </w:rPr>
              <w:t>.</w:t>
            </w:r>
            <w:r w:rsidRPr="001E152D">
              <w:rPr>
                <w:rFonts w:hint="cs"/>
                <w:b/>
                <w:bCs/>
              </w:rPr>
              <w:t>10</w:t>
            </w:r>
          </w:p>
        </w:tc>
        <w:tc>
          <w:tcPr>
            <w:tcW w:w="140" w:type="pct"/>
          </w:tcPr>
          <w:p w14:paraId="2F573EFB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1180125" w14:textId="7DC1F311" w:rsidR="00EF2B15" w:rsidRPr="00DC44AE" w:rsidRDefault="005A6829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37</w:t>
            </w:r>
            <w:r w:rsidR="00221CD5">
              <w:rPr>
                <w:b/>
                <w:bCs/>
              </w:rPr>
              <w:t>0</w:t>
            </w:r>
            <w:r w:rsidR="00EF2B15" w:rsidRPr="00DC44AE">
              <w:rPr>
                <w:b/>
                <w:bCs/>
              </w:rPr>
              <w:t>.4</w:t>
            </w:r>
            <w:r w:rsidR="00221CD5">
              <w:rPr>
                <w:b/>
                <w:bCs/>
              </w:rPr>
              <w:t>4</w:t>
            </w:r>
          </w:p>
        </w:tc>
        <w:tc>
          <w:tcPr>
            <w:tcW w:w="149" w:type="pct"/>
          </w:tcPr>
          <w:p w14:paraId="50F0B9BD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26492" w14:textId="6D825A53" w:rsidR="00EF2B15" w:rsidRPr="00DC44AE" w:rsidRDefault="0030571D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9" w:type="pct"/>
          </w:tcPr>
          <w:p w14:paraId="62A917DE" w14:textId="77777777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58FE5" w14:textId="463EE3A3" w:rsidR="00EF2B15" w:rsidRPr="00DC44AE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DC44AE">
              <w:rPr>
                <w:rFonts w:hint="cs"/>
                <w:b/>
                <w:bCs/>
              </w:rPr>
              <w:t>-</w:t>
            </w:r>
          </w:p>
        </w:tc>
      </w:tr>
    </w:tbl>
    <w:p w14:paraId="171A16CE" w14:textId="77777777" w:rsidR="00EF2B15" w:rsidRDefault="00EF2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045C6F41" w14:textId="3BFDA5FE" w:rsidR="00870CCC" w:rsidRPr="0013199C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3199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6924CEE0" w14:textId="77777777" w:rsidR="009E45D4" w:rsidRPr="00443E61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cs/>
          <w:lang w:val="en-US" w:bidi="th-TH"/>
        </w:rPr>
      </w:pPr>
    </w:p>
    <w:tbl>
      <w:tblPr>
        <w:tblW w:w="9297" w:type="dxa"/>
        <w:tblInd w:w="532" w:type="dxa"/>
        <w:tblLayout w:type="fixed"/>
        <w:tblLook w:val="0000" w:firstRow="0" w:lastRow="0" w:firstColumn="0" w:lastColumn="0" w:noHBand="0" w:noVBand="0"/>
      </w:tblPr>
      <w:tblGrid>
        <w:gridCol w:w="3357"/>
        <w:gridCol w:w="879"/>
        <w:gridCol w:w="1013"/>
        <w:gridCol w:w="271"/>
        <w:gridCol w:w="1086"/>
        <w:gridCol w:w="266"/>
        <w:gridCol w:w="1084"/>
        <w:gridCol w:w="240"/>
        <w:gridCol w:w="1101"/>
      </w:tblGrid>
      <w:tr w:rsidR="009C0CAC" w:rsidRPr="00BF1313" w14:paraId="3F5BF4BC" w14:textId="77777777" w:rsidTr="00C37398">
        <w:trPr>
          <w:trHeight w:val="408"/>
        </w:trPr>
        <w:tc>
          <w:tcPr>
            <w:tcW w:w="1805" w:type="pct"/>
          </w:tcPr>
          <w:p w14:paraId="44216568" w14:textId="77777777" w:rsidR="009E45D4" w:rsidRPr="00BF1313" w:rsidRDefault="009E45D4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503C0E30" w14:textId="77777777" w:rsidR="009E45D4" w:rsidRPr="00BF1313" w:rsidRDefault="009E45D4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2AF92540" w14:textId="77777777" w:rsidR="009E45D4" w:rsidRPr="00BF1313" w:rsidRDefault="004762B0" w:rsidP="00C73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316CB9D" w14:textId="77777777" w:rsidR="009E45D4" w:rsidRPr="00BF1313" w:rsidRDefault="009E45D4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0C8E04D4" w14:textId="77777777" w:rsidR="009E45D4" w:rsidRPr="00BF1313" w:rsidRDefault="004762B0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B15" w:rsidRPr="00BF1313" w14:paraId="2F0CE705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2B8CBFF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51AC56CB" w14:textId="1D0780B0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5B8A8635" w14:textId="7DA83C97" w:rsidR="00EF2B15" w:rsidRPr="00C37398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3739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6C4B7EA3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74615D3" w14:textId="4BA39DC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</w:tcPr>
          <w:p w14:paraId="46BFF4A0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D188813" w14:textId="54F6692B" w:rsidR="00EF2B15" w:rsidRPr="00EF2B15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3739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41291499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008074C" w14:textId="342A2994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2B15" w:rsidRPr="00BF1313" w14:paraId="679BB4ED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5EB72D5C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3454118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5" w:type="pct"/>
            <w:shd w:val="clear" w:color="auto" w:fill="auto"/>
          </w:tcPr>
          <w:p w14:paraId="1831C349" w14:textId="55FC0B58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481D8D6D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0C77A7F" w14:textId="1BB8CD5C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6FB32330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59EC76" w14:textId="08C508F0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02D146CF" w14:textId="77777777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19621CE" w14:textId="062CDB20" w:rsidR="00EF2B15" w:rsidRP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C0CAC" w:rsidRPr="00BF1313" w14:paraId="52E8007F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5B78D7D0" w14:textId="77777777" w:rsidR="00F61426" w:rsidRPr="00BF1313" w:rsidRDefault="00F61426" w:rsidP="00F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" w:type="pct"/>
          </w:tcPr>
          <w:p w14:paraId="45FC4019" w14:textId="77777777" w:rsidR="00F61426" w:rsidRPr="00BF1313" w:rsidRDefault="00F61426" w:rsidP="004E2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2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22" w:type="pct"/>
            <w:gridSpan w:val="7"/>
            <w:shd w:val="clear" w:color="auto" w:fill="auto"/>
          </w:tcPr>
          <w:p w14:paraId="7933CA62" w14:textId="77777777" w:rsidR="00F61426" w:rsidRPr="00BF1313" w:rsidRDefault="00F61426" w:rsidP="00AC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B15" w:rsidRPr="00BF1313" w14:paraId="1BB3D1EA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2967DB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3" w:type="pct"/>
          </w:tcPr>
          <w:p w14:paraId="105810E0" w14:textId="7649D0E3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45" w:type="pct"/>
            <w:shd w:val="clear" w:color="auto" w:fill="auto"/>
          </w:tcPr>
          <w:p w14:paraId="1D8C25C9" w14:textId="57C4E92D" w:rsidR="00EF2B15" w:rsidRPr="006A5924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582</w:t>
            </w:r>
            <w:r w:rsidR="00646BE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46" w:type="pct"/>
            <w:shd w:val="clear" w:color="auto" w:fill="auto"/>
          </w:tcPr>
          <w:p w14:paraId="249263A4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F055955" w14:textId="68770792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851.38</w:t>
            </w:r>
          </w:p>
        </w:tc>
        <w:tc>
          <w:tcPr>
            <w:tcW w:w="143" w:type="pct"/>
            <w:shd w:val="clear" w:color="auto" w:fill="auto"/>
          </w:tcPr>
          <w:p w14:paraId="2B40C1AF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E532C11" w14:textId="2C048DD0" w:rsidR="00EF2B15" w:rsidRPr="00AC5EDC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646BE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129" w:type="pct"/>
            <w:shd w:val="clear" w:color="auto" w:fill="auto"/>
          </w:tcPr>
          <w:p w14:paraId="07CE6BAF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1505D472" w14:textId="79E4035B" w:rsidR="00EF2B15" w:rsidRPr="00AC5EDC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</w:tr>
      <w:tr w:rsidR="00EF2B15" w:rsidRPr="00BF1313" w14:paraId="1D5427EA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5C88AFD5" w14:textId="1496DB53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3" w:type="pct"/>
          </w:tcPr>
          <w:p w14:paraId="02CE7691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5A759A3" w14:textId="26C52880" w:rsidR="00EF2B15" w:rsidRPr="006A5924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211</w:t>
            </w:r>
            <w:r w:rsidR="00696F8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46" w:type="pct"/>
            <w:shd w:val="clear" w:color="auto" w:fill="auto"/>
          </w:tcPr>
          <w:p w14:paraId="4026AE90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703ADD2" w14:textId="396A590F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270.87</w:t>
            </w:r>
          </w:p>
        </w:tc>
        <w:tc>
          <w:tcPr>
            <w:tcW w:w="143" w:type="pct"/>
            <w:shd w:val="clear" w:color="auto" w:fill="auto"/>
          </w:tcPr>
          <w:p w14:paraId="53300D28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5759663" w14:textId="31824537" w:rsidR="00EF2B15" w:rsidRPr="00AC5EDC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696F8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129" w:type="pct"/>
            <w:shd w:val="clear" w:color="auto" w:fill="auto"/>
          </w:tcPr>
          <w:p w14:paraId="3B175285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8C58A37" w14:textId="2BFD5313" w:rsidR="00EF2B15" w:rsidRPr="00AC5EDC" w:rsidRDefault="00EF2B15" w:rsidP="00443E6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2B15" w:rsidRPr="00BF1313" w14:paraId="1F17A965" w14:textId="77777777" w:rsidTr="00C37398">
        <w:trPr>
          <w:trHeight w:val="408"/>
        </w:trPr>
        <w:tc>
          <w:tcPr>
            <w:tcW w:w="1805" w:type="pct"/>
            <w:shd w:val="clear" w:color="auto" w:fill="auto"/>
          </w:tcPr>
          <w:p w14:paraId="408BFDD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3" w:type="pct"/>
          </w:tcPr>
          <w:p w14:paraId="559720E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21D58C3E" w14:textId="0A953592" w:rsidR="00EF2B15" w:rsidRPr="00BF1313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793</w:t>
            </w:r>
            <w:r w:rsidR="00696F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46" w:type="pct"/>
            <w:shd w:val="clear" w:color="auto" w:fill="auto"/>
          </w:tcPr>
          <w:p w14:paraId="1871EFF5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660F3DC7" w14:textId="3FE7794E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3" w:type="pct"/>
            <w:shd w:val="clear" w:color="auto" w:fill="auto"/>
          </w:tcPr>
          <w:p w14:paraId="71C1E8D6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70E4903" w14:textId="2BDF4E15" w:rsidR="00EF2B15" w:rsidRPr="001106EE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696F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29" w:type="pct"/>
            <w:shd w:val="clear" w:color="auto" w:fill="auto"/>
          </w:tcPr>
          <w:p w14:paraId="3A13C7E4" w14:textId="77777777" w:rsidR="00EF2B15" w:rsidRPr="001106EE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23E83A77" w14:textId="40D806CF" w:rsidR="00EF2B15" w:rsidRPr="001106EE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0B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0.14</w:t>
            </w:r>
          </w:p>
        </w:tc>
      </w:tr>
      <w:tr w:rsidR="00EF2B15" w:rsidRPr="00BF1313" w14:paraId="46F69326" w14:textId="77777777" w:rsidTr="00C37398">
        <w:trPr>
          <w:trHeight w:val="408"/>
        </w:trPr>
        <w:tc>
          <w:tcPr>
            <w:tcW w:w="1805" w:type="pct"/>
          </w:tcPr>
          <w:p w14:paraId="34222FB2" w14:textId="77777777" w:rsidR="00EF2B15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7" w:right="-1203" w:hanging="437"/>
              <w:rPr>
                <w:rFonts w:asciiTheme="majorBidi" w:hAnsiTheme="majorBidi" w:cstheme="majorBidi"/>
                <w:sz w:val="30"/>
                <w:szCs w:val="30"/>
              </w:rPr>
            </w:pPr>
            <w:r w:rsidRPr="00191F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91F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D0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69CA4A13" w14:textId="66F354AD" w:rsidR="00EF2B15" w:rsidRPr="00191F61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7" w:right="-1203" w:firstLine="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066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473" w:type="pct"/>
            <w:shd w:val="clear" w:color="auto" w:fill="auto"/>
          </w:tcPr>
          <w:p w14:paraId="1088B88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10C8173" w14:textId="77777777" w:rsidR="0033545F" w:rsidRDefault="0033545F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81D10E0" w14:textId="2916F326" w:rsidR="00696F86" w:rsidRPr="00AC5EDC" w:rsidRDefault="00696F86" w:rsidP="00443E6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E1D53CA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E256B8C" w14:textId="77777777" w:rsidR="00EF2B15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0624543D" w14:textId="6C9B94E7" w:rsidR="00EF2B15" w:rsidRPr="00AC5EDC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C05232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8692132" w14:textId="77777777" w:rsidR="0033545F" w:rsidRDefault="0033545F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1E1E2E" w14:textId="4E1B32EB" w:rsidR="00696F86" w:rsidRPr="00AC5EDC" w:rsidRDefault="00696F86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12"/>
              <w:rPr>
                <w:rFonts w:asciiTheme="majorBidi" w:hAnsiTheme="majorBidi" w:cstheme="majorBidi"/>
                <w:rtl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</w:tcPr>
          <w:p w14:paraId="4178B8A2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C8AB128" w14:textId="77777777" w:rsidR="00EF2B15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4FE44F" w14:textId="4FBB3F85" w:rsidR="00EF2B15" w:rsidRPr="00AC5EDC" w:rsidRDefault="00EF2B15" w:rsidP="00443E6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F2B15" w:rsidRPr="00BF1313" w14:paraId="19E1DB87" w14:textId="77777777" w:rsidTr="00C37398">
        <w:trPr>
          <w:trHeight w:val="423"/>
        </w:trPr>
        <w:tc>
          <w:tcPr>
            <w:tcW w:w="1805" w:type="pct"/>
          </w:tcPr>
          <w:p w14:paraId="7C77FA9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3" w:type="pct"/>
            <w:shd w:val="clear" w:color="auto" w:fill="auto"/>
          </w:tcPr>
          <w:p w14:paraId="21D527E8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968B9D7" w14:textId="1B9C72DE" w:rsidR="00EF2B15" w:rsidRPr="00BF1313" w:rsidRDefault="001E152D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793</w:t>
            </w:r>
            <w:r w:rsidR="00696F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46" w:type="pct"/>
          </w:tcPr>
          <w:p w14:paraId="11AE1652" w14:textId="77777777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E9AF784" w14:textId="27AC40DB" w:rsidR="00EF2B15" w:rsidRPr="00BF1313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3" w:type="pct"/>
          </w:tcPr>
          <w:p w14:paraId="7A1677D7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B005ABB" w14:textId="512888F6" w:rsidR="00EF2B15" w:rsidRPr="00BF1313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</w:rPr>
              <w:t>0</w:t>
            </w:r>
            <w:r w:rsidR="00696F86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</w:rPr>
              <w:t>06</w:t>
            </w:r>
          </w:p>
        </w:tc>
        <w:tc>
          <w:tcPr>
            <w:tcW w:w="129" w:type="pct"/>
          </w:tcPr>
          <w:p w14:paraId="67A599DD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70C9CA2" w14:textId="2D3B634E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</w:tr>
      <w:tr w:rsidR="00EF2B15" w:rsidRPr="00BF1313" w14:paraId="45EAC851" w14:textId="77777777" w:rsidTr="00443E61">
        <w:trPr>
          <w:trHeight w:val="170"/>
        </w:trPr>
        <w:tc>
          <w:tcPr>
            <w:tcW w:w="1805" w:type="pct"/>
          </w:tcPr>
          <w:p w14:paraId="3C7C48BB" w14:textId="77777777" w:rsidR="00EF2B15" w:rsidRPr="00443E61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3" w:type="pct"/>
            <w:shd w:val="clear" w:color="auto" w:fill="auto"/>
          </w:tcPr>
          <w:p w14:paraId="06FF0AC6" w14:textId="77777777" w:rsidR="00EF2B15" w:rsidRPr="00443E61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5" w:type="pct"/>
            <w:tcBorders>
              <w:top w:val="double" w:sz="4" w:space="0" w:color="auto"/>
            </w:tcBorders>
          </w:tcPr>
          <w:p w14:paraId="014D036F" w14:textId="77777777" w:rsidR="00EF2B15" w:rsidRPr="00443E61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028960F7" w14:textId="77777777" w:rsidR="00EF2B15" w:rsidRPr="00443E61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B599A94" w14:textId="77777777" w:rsidR="00EF2B15" w:rsidRPr="00443E61" w:rsidRDefault="00EF2B15" w:rsidP="00C3739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3" w:type="pct"/>
          </w:tcPr>
          <w:p w14:paraId="678C039A" w14:textId="77777777" w:rsidR="00EF2B15" w:rsidRPr="00443E61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17328C1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" w:type="pct"/>
          </w:tcPr>
          <w:p w14:paraId="39EF269E" w14:textId="77777777" w:rsidR="00EF2B15" w:rsidRPr="00443E61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6A93F36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</w:tbl>
    <w:p w14:paraId="282500CE" w14:textId="0F2A595E" w:rsidR="007D5445" w:rsidRPr="00BF1313" w:rsidRDefault="004762B0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การวิเคราะห์อายุของลูกหนี้การค้า มีดังนี้</w:t>
      </w:r>
    </w:p>
    <w:p w14:paraId="2E9CAABD" w14:textId="77777777" w:rsidR="00616CB3" w:rsidRPr="00443E61" w:rsidRDefault="00616CB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0"/>
        <w:gridCol w:w="1083"/>
        <w:gridCol w:w="269"/>
        <w:gridCol w:w="1083"/>
        <w:gridCol w:w="274"/>
        <w:gridCol w:w="1085"/>
        <w:gridCol w:w="269"/>
        <w:gridCol w:w="1072"/>
      </w:tblGrid>
      <w:tr w:rsidR="009C0CAC" w:rsidRPr="00443E61" w14:paraId="65056A9E" w14:textId="77777777" w:rsidTr="00BD0663">
        <w:trPr>
          <w:tblHeader/>
        </w:trPr>
        <w:tc>
          <w:tcPr>
            <w:tcW w:w="2250" w:type="pct"/>
            <w:shd w:val="clear" w:color="auto" w:fill="auto"/>
          </w:tcPr>
          <w:p w14:paraId="5BCD0046" w14:textId="77777777" w:rsidR="009C0CAC" w:rsidRPr="00443E61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62906414" w14:textId="77777777" w:rsidR="009C0CAC" w:rsidRPr="00443E61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585C4D9F" w14:textId="77777777" w:rsidR="009C0CAC" w:rsidRPr="00443E61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681ABE5A" w14:textId="77777777" w:rsidR="009C0CAC" w:rsidRPr="00443E61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2B15" w:rsidRPr="00443E61" w14:paraId="5628C94E" w14:textId="77777777" w:rsidTr="00BD0663">
        <w:trPr>
          <w:tblHeader/>
        </w:trPr>
        <w:tc>
          <w:tcPr>
            <w:tcW w:w="2250" w:type="pct"/>
            <w:shd w:val="clear" w:color="auto" w:fill="auto"/>
          </w:tcPr>
          <w:p w14:paraId="476EE27A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03F333D9" w14:textId="383DF72D" w:rsidR="00EF2B15" w:rsidRPr="00443E61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 xml:space="preserve">30 </w:t>
            </w:r>
            <w:r w:rsidRPr="00443E6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2418B0EC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shd w:val="clear" w:color="auto" w:fill="auto"/>
          </w:tcPr>
          <w:p w14:paraId="62482433" w14:textId="77B8340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 xml:space="preserve">31 </w:t>
            </w:r>
            <w:r w:rsidRPr="00443E6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04A1A9E6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48FF8936" w14:textId="49AF9D1F" w:rsidR="00EF2B15" w:rsidRPr="00443E61" w:rsidRDefault="00C37398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 xml:space="preserve">30 </w:t>
            </w:r>
            <w:r w:rsidRPr="00443E61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0E3FC05A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shd w:val="clear" w:color="auto" w:fill="auto"/>
          </w:tcPr>
          <w:p w14:paraId="3EC2E71B" w14:textId="352C8E06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 xml:space="preserve">31 </w:t>
            </w:r>
            <w:r w:rsidRPr="00443E6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F2B15" w:rsidRPr="00443E61" w14:paraId="67BB04F2" w14:textId="77777777" w:rsidTr="00BD0663">
        <w:trPr>
          <w:tblHeader/>
        </w:trPr>
        <w:tc>
          <w:tcPr>
            <w:tcW w:w="2250" w:type="pct"/>
            <w:shd w:val="clear" w:color="auto" w:fill="auto"/>
          </w:tcPr>
          <w:p w14:paraId="1BD82D21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shd w:val="clear" w:color="auto" w:fill="auto"/>
          </w:tcPr>
          <w:p w14:paraId="4F481CE2" w14:textId="1155045F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C88F866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shd w:val="clear" w:color="auto" w:fill="auto"/>
          </w:tcPr>
          <w:p w14:paraId="4DAE22EB" w14:textId="4DB9C323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C7E5E40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06F27EAB" w14:textId="4794BD96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1FF20931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shd w:val="clear" w:color="auto" w:fill="auto"/>
          </w:tcPr>
          <w:p w14:paraId="23575094" w14:textId="3DEBDE34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2564</w:t>
            </w:r>
          </w:p>
        </w:tc>
      </w:tr>
      <w:tr w:rsidR="00994FDC" w:rsidRPr="00443E61" w14:paraId="0ACCC724" w14:textId="77777777" w:rsidTr="00BD0663">
        <w:trPr>
          <w:tblHeader/>
        </w:trPr>
        <w:tc>
          <w:tcPr>
            <w:tcW w:w="2250" w:type="pct"/>
          </w:tcPr>
          <w:p w14:paraId="0CB9A730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50" w:type="pct"/>
            <w:gridSpan w:val="7"/>
          </w:tcPr>
          <w:p w14:paraId="494F85CC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D0663" w:rsidRPr="00443E61" w14:paraId="7BD14023" w14:textId="77777777" w:rsidTr="00BD0663">
        <w:tc>
          <w:tcPr>
            <w:tcW w:w="2250" w:type="pct"/>
          </w:tcPr>
          <w:p w14:paraId="6D00765C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80" w:type="pct"/>
          </w:tcPr>
          <w:p w14:paraId="45C98FCC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609E5FFF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36D5A024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3C6D4B23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47E8512F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367F5F40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4F75F8A9" w14:textId="77777777" w:rsidR="00994FDC" w:rsidRPr="00443E61" w:rsidRDefault="00994FDC" w:rsidP="00994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443E61" w14:paraId="36BF8C4F" w14:textId="77777777" w:rsidTr="00BD0663">
        <w:tc>
          <w:tcPr>
            <w:tcW w:w="2250" w:type="pct"/>
          </w:tcPr>
          <w:p w14:paraId="25966944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cs/>
              </w:rPr>
              <w:t>ยังไม่</w:t>
            </w:r>
            <w:r w:rsidRPr="00443E6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14:paraId="16511492" w14:textId="69296822" w:rsidR="00EF2B15" w:rsidRPr="00443E61" w:rsidRDefault="001E152D" w:rsidP="00443E6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E61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696F86" w:rsidRPr="00443E6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443E61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44" w:type="pct"/>
          </w:tcPr>
          <w:p w14:paraId="3F8EE7BA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685C975F" w14:textId="0A5021FE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851.38</w:t>
            </w:r>
          </w:p>
        </w:tc>
        <w:tc>
          <w:tcPr>
            <w:tcW w:w="147" w:type="pct"/>
          </w:tcPr>
          <w:p w14:paraId="4327F852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6F6E2F56" w14:textId="7957BB7F" w:rsidR="00EF2B15" w:rsidRPr="00443E61" w:rsidRDefault="001E152D" w:rsidP="0069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0</w:t>
            </w:r>
            <w:r w:rsidR="00696F86" w:rsidRPr="00443E61">
              <w:rPr>
                <w:rFonts w:asciiTheme="majorBidi" w:hAnsiTheme="majorBidi" w:cstheme="majorBidi"/>
                <w:cs/>
              </w:rPr>
              <w:t>.</w:t>
            </w:r>
            <w:r w:rsidRPr="00443E61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44" w:type="pct"/>
          </w:tcPr>
          <w:p w14:paraId="711AF65E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326A655E" w14:textId="059588A6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0.14</w:t>
            </w:r>
          </w:p>
        </w:tc>
      </w:tr>
      <w:tr w:rsidR="00EF2B15" w:rsidRPr="00443E61" w14:paraId="2F4CE5A4" w14:textId="77777777" w:rsidTr="00443E61">
        <w:tc>
          <w:tcPr>
            <w:tcW w:w="2250" w:type="pct"/>
          </w:tcPr>
          <w:p w14:paraId="4070BDCE" w14:textId="27E7C11B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43E6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</w:p>
          <w:p w14:paraId="35ED44A8" w14:textId="272F3AD6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</w:rPr>
              <w:t xml:space="preserve">          </w:t>
            </w:r>
            <w:r w:rsidRPr="00443E61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059CFD8" w14:textId="77777777" w:rsidR="000E6BFD" w:rsidRPr="00443E61" w:rsidRDefault="000E6BFD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6A6FA750" w14:textId="5950491A" w:rsidR="00696F86" w:rsidRPr="00443E61" w:rsidRDefault="00696F86" w:rsidP="00443E6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E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8729070" w14:textId="77777777" w:rsidR="00EF2B15" w:rsidRPr="00443E61" w:rsidRDefault="00EF2B15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2BFFE67" w14:textId="77777777" w:rsidR="00EF2B15" w:rsidRPr="00443E61" w:rsidRDefault="00EF2B15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3E1BF380" w14:textId="5A8F92C7" w:rsidR="00EF2B15" w:rsidRPr="00443E61" w:rsidRDefault="00EF2B15" w:rsidP="00443E6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E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595508" w14:textId="77777777" w:rsidR="00EF2B15" w:rsidRPr="00443E61" w:rsidRDefault="00EF2B15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438456E" w14:textId="77777777" w:rsidR="000E6BFD" w:rsidRPr="00443E61" w:rsidRDefault="000E6BFD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6B200472" w14:textId="60DEC503" w:rsidR="00696F86" w:rsidRPr="00443E61" w:rsidRDefault="00696F86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465782DF" w14:textId="77777777" w:rsidR="00EF2B15" w:rsidRPr="00443E61" w:rsidRDefault="00EF2B15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42DED4C" w14:textId="77777777" w:rsidR="00EF2B15" w:rsidRPr="00443E61" w:rsidRDefault="00EF2B15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26448FC9" w14:textId="70F53960" w:rsidR="00EF2B15" w:rsidRPr="00443E61" w:rsidRDefault="00EF2B15" w:rsidP="00443E6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E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2B15" w:rsidRPr="00443E61" w14:paraId="55E8D3A3" w14:textId="77777777" w:rsidTr="00BD0663">
        <w:tc>
          <w:tcPr>
            <w:tcW w:w="2250" w:type="pct"/>
          </w:tcPr>
          <w:p w14:paraId="34129354" w14:textId="6DFAFAA3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7AAD3AF" w14:textId="59BDCE35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582</w:t>
            </w:r>
            <w:r w:rsidR="00696F86" w:rsidRPr="00443E6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443E61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  <w:tc>
          <w:tcPr>
            <w:tcW w:w="144" w:type="pct"/>
          </w:tcPr>
          <w:p w14:paraId="7F87B61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4608DAF" w14:textId="50FEC292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851.38</w:t>
            </w:r>
          </w:p>
        </w:tc>
        <w:tc>
          <w:tcPr>
            <w:tcW w:w="147" w:type="pct"/>
          </w:tcPr>
          <w:p w14:paraId="57282E71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B8A83E9" w14:textId="395A1DEA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0</w:t>
            </w:r>
            <w:r w:rsidR="00696F86" w:rsidRPr="00443E6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443E61">
              <w:rPr>
                <w:rFonts w:asciiTheme="majorBidi" w:hAnsiTheme="majorBidi" w:cstheme="majorBidi"/>
                <w:b/>
                <w:bCs/>
              </w:rPr>
              <w:t>02</w:t>
            </w:r>
          </w:p>
        </w:tc>
        <w:tc>
          <w:tcPr>
            <w:tcW w:w="144" w:type="pct"/>
          </w:tcPr>
          <w:p w14:paraId="4BF359D6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1CA3890" w14:textId="435CD6BD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</w:tr>
      <w:tr w:rsidR="00EF2B15" w:rsidRPr="00443E61" w14:paraId="6914D8C4" w14:textId="77777777" w:rsidTr="00EF2B15">
        <w:tc>
          <w:tcPr>
            <w:tcW w:w="2250" w:type="pct"/>
          </w:tcPr>
          <w:p w14:paraId="0474F2FE" w14:textId="1241A576" w:rsidR="001F110C" w:rsidRPr="00443E61" w:rsidRDefault="001F110C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59AAC54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69D1D2E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193DCB4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14:paraId="1086AC8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19946C71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" w:type="pct"/>
          </w:tcPr>
          <w:p w14:paraId="6E10D888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174FBD1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F2B15" w:rsidRPr="00443E61" w14:paraId="64A89CC0" w14:textId="77777777" w:rsidTr="00BD0663">
        <w:tc>
          <w:tcPr>
            <w:tcW w:w="2250" w:type="pct"/>
          </w:tcPr>
          <w:p w14:paraId="25762AF1" w14:textId="7A68B446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80" w:type="pct"/>
          </w:tcPr>
          <w:p w14:paraId="415A1919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38819ABD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5F1A2983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09B7732A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5DC9CD4D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21D5E1E9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25486071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</w:p>
        </w:tc>
      </w:tr>
      <w:tr w:rsidR="00EF2B15" w:rsidRPr="00443E61" w14:paraId="7874C6FC" w14:textId="77777777" w:rsidTr="00BD0663">
        <w:tc>
          <w:tcPr>
            <w:tcW w:w="2250" w:type="pct"/>
          </w:tcPr>
          <w:p w14:paraId="33925974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cs/>
              </w:rPr>
              <w:t>ยังไม่</w:t>
            </w:r>
            <w:r w:rsidRPr="00443E6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14:paraId="107E799B" w14:textId="0CB35359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211</w:t>
            </w:r>
            <w:r w:rsidR="00696F86" w:rsidRPr="00443E61">
              <w:rPr>
                <w:rFonts w:asciiTheme="majorBidi" w:hAnsiTheme="majorBidi" w:cstheme="majorBidi"/>
                <w:cs/>
              </w:rPr>
              <w:t>.</w:t>
            </w:r>
            <w:r w:rsidRPr="00443E61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44" w:type="pct"/>
          </w:tcPr>
          <w:p w14:paraId="5F0BE734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66B1A30F" w14:textId="6B2AE9BA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270.87</w:t>
            </w:r>
          </w:p>
        </w:tc>
        <w:tc>
          <w:tcPr>
            <w:tcW w:w="147" w:type="pct"/>
          </w:tcPr>
          <w:p w14:paraId="47C9693D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14D72D7E" w14:textId="0D94FACC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>0</w:t>
            </w:r>
            <w:r w:rsidR="00696F86" w:rsidRPr="00443E61">
              <w:rPr>
                <w:rFonts w:asciiTheme="majorBidi" w:hAnsiTheme="majorBidi" w:cstheme="majorBidi"/>
                <w:cs/>
              </w:rPr>
              <w:t>.</w:t>
            </w:r>
            <w:r w:rsidRPr="00443E61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44" w:type="pct"/>
          </w:tcPr>
          <w:p w14:paraId="1DF8F692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7317F090" w14:textId="641CC907" w:rsidR="00EF2B15" w:rsidRPr="00443E61" w:rsidRDefault="00EF2B15" w:rsidP="00443E6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3E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2B15" w:rsidRPr="00443E61" w14:paraId="4A3BA994" w14:textId="77777777" w:rsidTr="00BD0663">
        <w:tc>
          <w:tcPr>
            <w:tcW w:w="2250" w:type="pct"/>
          </w:tcPr>
          <w:p w14:paraId="160F94D2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0" w:right="20" w:hanging="410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43E6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</w:p>
          <w:p w14:paraId="57CEC811" w14:textId="6ECCED4A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0" w:right="20" w:hanging="500"/>
              <w:rPr>
                <w:rFonts w:asciiTheme="majorBidi" w:hAnsiTheme="majorBidi" w:cstheme="majorBidi"/>
                <w:cs/>
              </w:rPr>
            </w:pPr>
            <w:r w:rsidRPr="00443E61">
              <w:rPr>
                <w:rFonts w:asciiTheme="majorBidi" w:hAnsiTheme="majorBidi" w:cstheme="majorBidi"/>
              </w:rPr>
              <w:t xml:space="preserve">          </w:t>
            </w:r>
            <w:r w:rsidRPr="00443E61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580" w:type="pct"/>
          </w:tcPr>
          <w:p w14:paraId="60F3951B" w14:textId="77777777" w:rsidR="00746226" w:rsidRPr="008D6E20" w:rsidRDefault="00746226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32DE0660" w14:textId="7393333A" w:rsidR="00696F86" w:rsidRPr="008D6E20" w:rsidRDefault="00696F86" w:rsidP="00443E6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D6E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A74E52" w14:textId="77777777" w:rsidR="00EF2B15" w:rsidRPr="008D6E20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</w:tcPr>
          <w:p w14:paraId="5074678C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4F74512B" w14:textId="1CB53E0D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C5AACFF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0A84FC8C" w14:textId="77777777" w:rsidR="000E6BFD" w:rsidRPr="00443E61" w:rsidRDefault="000E6BF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</w:p>
          <w:p w14:paraId="7DAB8C53" w14:textId="6DE3579D" w:rsidR="00696F86" w:rsidRPr="00443E61" w:rsidRDefault="00696F86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12"/>
              <w:rPr>
                <w:rFonts w:asciiTheme="majorBidi" w:hAnsiTheme="majorBidi" w:cstheme="majorBidi"/>
              </w:rPr>
            </w:pPr>
            <w:r w:rsidRPr="00443E6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3933364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</w:rPr>
            </w:pPr>
          </w:p>
        </w:tc>
        <w:tc>
          <w:tcPr>
            <w:tcW w:w="574" w:type="pct"/>
          </w:tcPr>
          <w:p w14:paraId="59444BA6" w14:textId="77777777" w:rsidR="00EF2B15" w:rsidRPr="00443E61" w:rsidRDefault="00EF2B15" w:rsidP="00443E6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B516E1" w14:textId="2C170369" w:rsidR="00EF2B15" w:rsidRPr="00443E61" w:rsidRDefault="00EF2B15" w:rsidP="00443E61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43E6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2B15" w:rsidRPr="00443E61" w14:paraId="67C948BB" w14:textId="77777777" w:rsidTr="00BD0663">
        <w:tc>
          <w:tcPr>
            <w:tcW w:w="2250" w:type="pct"/>
          </w:tcPr>
          <w:p w14:paraId="48A22A4F" w14:textId="506E1FF2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103E0606" w14:textId="1BC23E99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211</w:t>
            </w:r>
            <w:r w:rsidR="00696F86" w:rsidRPr="00443E6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443E61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  <w:tc>
          <w:tcPr>
            <w:tcW w:w="144" w:type="pct"/>
          </w:tcPr>
          <w:p w14:paraId="3679C82E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90168CB" w14:textId="701A4A8B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270.87</w:t>
            </w:r>
          </w:p>
        </w:tc>
        <w:tc>
          <w:tcPr>
            <w:tcW w:w="147" w:type="pct"/>
          </w:tcPr>
          <w:p w14:paraId="461E3D04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1117934E" w14:textId="123C2BD3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0</w:t>
            </w:r>
            <w:r w:rsidR="00696F86" w:rsidRPr="00443E6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443E61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  <w:tc>
          <w:tcPr>
            <w:tcW w:w="144" w:type="pct"/>
          </w:tcPr>
          <w:p w14:paraId="507ACA7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11B4FFE2" w14:textId="09EAA066" w:rsidR="00EF2B15" w:rsidRPr="00443E61" w:rsidRDefault="00EF2B15" w:rsidP="0044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EF2B15" w:rsidRPr="00443E61" w14:paraId="6457B942" w14:textId="77777777" w:rsidTr="00BD0663">
        <w:tc>
          <w:tcPr>
            <w:tcW w:w="2250" w:type="pct"/>
          </w:tcPr>
          <w:p w14:paraId="2FF820A6" w14:textId="77777777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D095DAA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4B5B2909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34215CA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</w:tcPr>
          <w:p w14:paraId="194A9FDB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EE35440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5223F4DD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875A56A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F2B15" w:rsidRPr="00443E61" w14:paraId="47F1D0B9" w14:textId="77777777" w:rsidTr="00BD0663">
        <w:trPr>
          <w:trHeight w:val="281"/>
        </w:trPr>
        <w:tc>
          <w:tcPr>
            <w:tcW w:w="2250" w:type="pct"/>
          </w:tcPr>
          <w:p w14:paraId="146B0C72" w14:textId="2BCC73F0" w:rsidR="00EF2B15" w:rsidRPr="00443E61" w:rsidRDefault="00EF2B15" w:rsidP="00EF2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69C9215E" w14:textId="36D5F49F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793</w:t>
            </w:r>
            <w:r w:rsidR="005B5307" w:rsidRPr="00443E6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443E61">
              <w:rPr>
                <w:rFonts w:asciiTheme="majorBidi" w:hAnsiTheme="majorBidi" w:cstheme="majorBidi"/>
                <w:b/>
                <w:bCs/>
              </w:rPr>
              <w:t>83</w:t>
            </w:r>
          </w:p>
        </w:tc>
        <w:tc>
          <w:tcPr>
            <w:tcW w:w="144" w:type="pct"/>
          </w:tcPr>
          <w:p w14:paraId="6411F694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02D6708" w14:textId="3BAA9DD3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1,122.25</w:t>
            </w:r>
          </w:p>
        </w:tc>
        <w:tc>
          <w:tcPr>
            <w:tcW w:w="147" w:type="pct"/>
          </w:tcPr>
          <w:p w14:paraId="08D65A87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25B9E7F" w14:textId="7DE47F41" w:rsidR="00EF2B15" w:rsidRPr="00443E61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0</w:t>
            </w:r>
            <w:r w:rsidR="005B5307" w:rsidRPr="00443E6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443E61">
              <w:rPr>
                <w:rFonts w:asciiTheme="majorBidi" w:hAnsiTheme="majorBidi" w:cstheme="majorBidi"/>
                <w:b/>
                <w:bCs/>
              </w:rPr>
              <w:t>06</w:t>
            </w:r>
          </w:p>
        </w:tc>
        <w:tc>
          <w:tcPr>
            <w:tcW w:w="144" w:type="pct"/>
          </w:tcPr>
          <w:p w14:paraId="2FDC437B" w14:textId="77777777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0159B41" w14:textId="091826F3" w:rsidR="00EF2B15" w:rsidRPr="00443E61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cs/>
              </w:rPr>
            </w:pPr>
            <w:r w:rsidRPr="00443E61"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</w:tr>
    </w:tbl>
    <w:p w14:paraId="4A1C948D" w14:textId="77777777" w:rsidR="00443E61" w:rsidRPr="00443E61" w:rsidRDefault="00443E61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sz w:val="20"/>
          <w:szCs w:val="20"/>
        </w:rPr>
      </w:pPr>
    </w:p>
    <w:p w14:paraId="799AD8BE" w14:textId="1B48922D" w:rsidR="009E45D4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BF1313">
        <w:rPr>
          <w:rFonts w:asciiTheme="majorBidi" w:hAnsiTheme="majorBidi" w:cstheme="majorBidi"/>
          <w:cs/>
        </w:rPr>
        <w:t>กลุ่ม</w:t>
      </w:r>
      <w:r w:rsidRPr="00BF1313">
        <w:rPr>
          <w:rFonts w:asciiTheme="majorBidi" w:hAnsiTheme="majorBidi" w:cstheme="majorBidi"/>
          <w:cs/>
          <w:lang w:val="th-TH"/>
        </w:rPr>
        <w:t>บริษัท</w:t>
      </w:r>
      <w:r w:rsidRPr="00BF1313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>
        <w:rPr>
          <w:rFonts w:asciiTheme="majorBidi" w:hAnsiTheme="majorBidi" w:cstheme="majorBidi"/>
        </w:rPr>
        <w:t>7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 xml:space="preserve">วันถึง </w:t>
      </w:r>
      <w:r w:rsidR="008463F1">
        <w:rPr>
          <w:rFonts w:asciiTheme="majorBidi" w:hAnsiTheme="majorBidi" w:cstheme="majorBidi"/>
        </w:rPr>
        <w:t>4</w:t>
      </w:r>
      <w:r w:rsidR="00C6181F" w:rsidRPr="00C6181F">
        <w:rPr>
          <w:rFonts w:asciiTheme="majorBidi" w:hAnsiTheme="majorBidi" w:cstheme="majorBidi"/>
        </w:rPr>
        <w:t>5</w:t>
      </w:r>
      <w:r w:rsidRPr="00BF1313">
        <w:rPr>
          <w:rFonts w:asciiTheme="majorBidi" w:hAnsiTheme="majorBidi" w:cstheme="majorBidi"/>
          <w:cs/>
        </w:rPr>
        <w:t xml:space="preserve"> วัน</w:t>
      </w:r>
    </w:p>
    <w:p w14:paraId="1D6D9BAC" w14:textId="70F25A06" w:rsidR="00870CCC" w:rsidRPr="00BF1313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77777777" w:rsidR="009E45D4" w:rsidRPr="00994FDC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179"/>
        <w:gridCol w:w="1082"/>
        <w:gridCol w:w="275"/>
        <w:gridCol w:w="1091"/>
        <w:gridCol w:w="275"/>
        <w:gridCol w:w="1065"/>
        <w:gridCol w:w="250"/>
        <w:gridCol w:w="1103"/>
      </w:tblGrid>
      <w:tr w:rsidR="00AF4170" w:rsidRPr="00BF1313" w14:paraId="63E55300" w14:textId="77777777" w:rsidTr="00D8320E">
        <w:trPr>
          <w:trHeight w:val="408"/>
          <w:tblHeader/>
        </w:trPr>
        <w:tc>
          <w:tcPr>
            <w:tcW w:w="1665" w:type="pct"/>
          </w:tcPr>
          <w:p w14:paraId="5A65AE1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9D57E7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5E61F665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F3665FE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14F3B14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B15" w:rsidRPr="00BF1313" w14:paraId="164B3EFD" w14:textId="77777777" w:rsidTr="00D8320E">
        <w:trPr>
          <w:trHeight w:val="408"/>
          <w:tblHeader/>
        </w:trPr>
        <w:tc>
          <w:tcPr>
            <w:tcW w:w="1665" w:type="pct"/>
            <w:shd w:val="clear" w:color="auto" w:fill="auto"/>
          </w:tcPr>
          <w:p w14:paraId="42F5AEC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663EA417" w14:textId="5FBC360B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C29EF1C" w14:textId="12FA085A" w:rsidR="00EF2B15" w:rsidRPr="00BF1313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3739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3FC6B61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544CE60" w14:textId="2F7F3E4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7BAE04E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5DFFDFF2" w14:textId="4CAD04A1" w:rsidR="00EF2B15" w:rsidRPr="00BF1313" w:rsidRDefault="00C37398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3739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  <w:shd w:val="clear" w:color="auto" w:fill="auto"/>
          </w:tcPr>
          <w:p w14:paraId="3C3F3DD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133AB9B" w14:textId="2CCC9C7F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F2B15" w:rsidRPr="00BF1313" w14:paraId="1C1EA163" w14:textId="77777777" w:rsidTr="00D8320E">
        <w:trPr>
          <w:trHeight w:val="408"/>
          <w:tblHeader/>
        </w:trPr>
        <w:tc>
          <w:tcPr>
            <w:tcW w:w="1665" w:type="pct"/>
            <w:shd w:val="clear" w:color="auto" w:fill="auto"/>
          </w:tcPr>
          <w:p w14:paraId="6FAE0F2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388111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1" w:type="pct"/>
            <w:shd w:val="clear" w:color="auto" w:fill="auto"/>
          </w:tcPr>
          <w:p w14:paraId="1603F1E0" w14:textId="50C32435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3062EE66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609898" w14:textId="5FF2BD39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ACADB6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134F021D" w14:textId="3017806A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  <w:shd w:val="clear" w:color="auto" w:fill="auto"/>
          </w:tcPr>
          <w:p w14:paraId="5910DF4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51E72D" w14:textId="5551A966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E1" w:rsidRPr="00BF1313" w14:paraId="4FD162FF" w14:textId="77777777" w:rsidTr="00D8320E">
        <w:trPr>
          <w:trHeight w:val="408"/>
          <w:tblHeader/>
        </w:trPr>
        <w:tc>
          <w:tcPr>
            <w:tcW w:w="1665" w:type="pct"/>
            <w:shd w:val="clear" w:color="auto" w:fill="auto"/>
          </w:tcPr>
          <w:p w14:paraId="5E22062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A526F3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2782610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2B15" w:rsidRPr="00BF1313" w14:paraId="613C6F32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2ECFAA7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2" w:type="pct"/>
          </w:tcPr>
          <w:p w14:paraId="6FCBDBFD" w14:textId="050F2D98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1" w:type="pct"/>
            <w:shd w:val="clear" w:color="auto" w:fill="auto"/>
          </w:tcPr>
          <w:p w14:paraId="7AC378A9" w14:textId="76E0E2A7" w:rsidR="00EF2B15" w:rsidRPr="00AC5EDC" w:rsidRDefault="001E152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76</w:t>
            </w:r>
            <w:r w:rsidR="005B53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5" w:type="pct"/>
            <w:shd w:val="clear" w:color="auto" w:fill="auto"/>
          </w:tcPr>
          <w:p w14:paraId="37F8E00F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1B8723E" w14:textId="36CF1B8F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45" w:type="pct"/>
            <w:shd w:val="clear" w:color="auto" w:fill="auto"/>
          </w:tcPr>
          <w:p w14:paraId="7C03A9B5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33928841" w14:textId="167DC9A0" w:rsidR="00EF2B15" w:rsidRPr="00AC5EDC" w:rsidRDefault="001E152D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  <w:r w:rsidR="005B53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32" w:type="pct"/>
            <w:shd w:val="clear" w:color="auto" w:fill="auto"/>
          </w:tcPr>
          <w:p w14:paraId="1781F710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FEFE54B" w14:textId="531BCB85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11.79</w:t>
            </w:r>
          </w:p>
        </w:tc>
      </w:tr>
      <w:tr w:rsidR="00EF2B15" w:rsidRPr="00BF1313" w14:paraId="21358D5B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6682C23B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622" w:type="pct"/>
          </w:tcPr>
          <w:p w14:paraId="41622EF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6EAFC7C3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88F797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3341E0D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171C5AB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64B90F01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2A818A0F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69A1C1E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B15" w:rsidRPr="00BF1313" w14:paraId="37D903CA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186AB3D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622" w:type="pct"/>
          </w:tcPr>
          <w:p w14:paraId="508312D4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4F763E49" w14:textId="6754A8BA" w:rsidR="00EF2B15" w:rsidRPr="00BF1313" w:rsidRDefault="005B5307" w:rsidP="008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640463F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AD39C8D" w14:textId="42610C39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435.76</w:t>
            </w:r>
          </w:p>
        </w:tc>
        <w:tc>
          <w:tcPr>
            <w:tcW w:w="145" w:type="pct"/>
            <w:shd w:val="clear" w:color="auto" w:fill="auto"/>
          </w:tcPr>
          <w:p w14:paraId="5329B9DE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02CC622D" w14:textId="65182575" w:rsidR="00EF2B15" w:rsidRPr="00BF1313" w:rsidRDefault="005B5307" w:rsidP="008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75DF1ABB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B117598" w14:textId="6C5B9CCF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2B15" w:rsidRPr="00BF1313" w14:paraId="5682D64D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1E7CA976" w14:textId="4E9451BA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622" w:type="pct"/>
          </w:tcPr>
          <w:p w14:paraId="2F7DDFB2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0AFB829D" w14:textId="1AD8EA19" w:rsidR="00EF2B15" w:rsidRPr="00BF1313" w:rsidRDefault="001E152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 w:rsidR="005B53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53</w:t>
            </w:r>
          </w:p>
        </w:tc>
        <w:tc>
          <w:tcPr>
            <w:tcW w:w="145" w:type="pct"/>
            <w:shd w:val="clear" w:color="auto" w:fill="auto"/>
          </w:tcPr>
          <w:p w14:paraId="6DCE776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4C8B238" w14:textId="201EC74B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32.64</w:t>
            </w:r>
          </w:p>
        </w:tc>
        <w:tc>
          <w:tcPr>
            <w:tcW w:w="145" w:type="pct"/>
            <w:shd w:val="clear" w:color="auto" w:fill="auto"/>
          </w:tcPr>
          <w:p w14:paraId="4269E08A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72D7F1EF" w14:textId="159E7FF5" w:rsidR="00EF2B15" w:rsidRPr="00BF1313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57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22</w:t>
            </w:r>
            <w:r w:rsidR="005B530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73</w:t>
            </w:r>
          </w:p>
        </w:tc>
        <w:tc>
          <w:tcPr>
            <w:tcW w:w="132" w:type="pct"/>
            <w:shd w:val="clear" w:color="auto" w:fill="auto"/>
          </w:tcPr>
          <w:p w14:paraId="61695BED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F887EA" w14:textId="119B95D5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15.80</w:t>
            </w:r>
          </w:p>
        </w:tc>
      </w:tr>
      <w:tr w:rsidR="00EF2B15" w:rsidRPr="00BF1313" w14:paraId="6C4DEB76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37CBEC25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22" w:type="pct"/>
          </w:tcPr>
          <w:p w14:paraId="252F1BD0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14:paraId="1B4AC245" w14:textId="585C9A11" w:rsidR="00EF2B15" w:rsidRPr="00BF1313" w:rsidRDefault="001E152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5B53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99</w:t>
            </w:r>
          </w:p>
        </w:tc>
        <w:tc>
          <w:tcPr>
            <w:tcW w:w="145" w:type="pct"/>
            <w:shd w:val="clear" w:color="auto" w:fill="auto"/>
          </w:tcPr>
          <w:p w14:paraId="1E0BA464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FAE4334" w14:textId="57D040E4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2.37</w:t>
            </w:r>
          </w:p>
        </w:tc>
        <w:tc>
          <w:tcPr>
            <w:tcW w:w="145" w:type="pct"/>
            <w:shd w:val="clear" w:color="auto" w:fill="auto"/>
          </w:tcPr>
          <w:p w14:paraId="1B55088C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14:paraId="2835907E" w14:textId="72A2DBB3" w:rsidR="00EF2B15" w:rsidRPr="00BF1313" w:rsidRDefault="001E152D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57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</w:t>
            </w:r>
            <w:r w:rsidR="005B530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132" w:type="pct"/>
            <w:shd w:val="clear" w:color="auto" w:fill="auto"/>
          </w:tcPr>
          <w:p w14:paraId="29F4FD01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69AD0ED" w14:textId="18CFBDC2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</w:tr>
      <w:tr w:rsidR="00EF2B15" w:rsidRPr="00BF1313" w14:paraId="22B31F05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044F0622" w14:textId="2B102BCE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2" w:type="pct"/>
          </w:tcPr>
          <w:p w14:paraId="66AAE7FE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</w:tcPr>
          <w:p w14:paraId="4592EA78" w14:textId="78F448F9" w:rsidR="00EF2B15" w:rsidRPr="00BF1313" w:rsidRDefault="001E152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5B5307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3039C65A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37B2C7C" w14:textId="6B5650F4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23.67</w:t>
            </w:r>
          </w:p>
        </w:tc>
        <w:tc>
          <w:tcPr>
            <w:tcW w:w="145" w:type="pct"/>
            <w:shd w:val="clear" w:color="auto" w:fill="auto"/>
          </w:tcPr>
          <w:p w14:paraId="176656F5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C22BA89" w14:textId="0366AEE1" w:rsidR="00EF2B15" w:rsidRPr="00BF1313" w:rsidRDefault="001E152D" w:rsidP="0096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57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0</w:t>
            </w:r>
            <w:r w:rsidR="005B5307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06</w:t>
            </w:r>
          </w:p>
        </w:tc>
        <w:tc>
          <w:tcPr>
            <w:tcW w:w="132" w:type="pct"/>
            <w:shd w:val="clear" w:color="auto" w:fill="auto"/>
          </w:tcPr>
          <w:p w14:paraId="6B5B0930" w14:textId="77777777" w:rsidR="00EF2B15" w:rsidRPr="00BF1313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E7C541A" w14:textId="74AF89D9" w:rsidR="00EF2B15" w:rsidRPr="00BF1313" w:rsidRDefault="00EF2B15" w:rsidP="00C37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F2B15" w:rsidRPr="00BF1313" w14:paraId="5390766A" w14:textId="77777777" w:rsidTr="00D8320E">
        <w:trPr>
          <w:trHeight w:val="408"/>
        </w:trPr>
        <w:tc>
          <w:tcPr>
            <w:tcW w:w="1665" w:type="pct"/>
            <w:shd w:val="clear" w:color="auto" w:fill="auto"/>
          </w:tcPr>
          <w:p w14:paraId="4CB9D7C9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</w:tcPr>
          <w:p w14:paraId="1098131D" w14:textId="77777777" w:rsidR="00EF2B15" w:rsidRPr="00BF1313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1F1E3" w14:textId="5DFC8568" w:rsidR="00EF2B15" w:rsidRPr="00AC5EDC" w:rsidRDefault="001E152D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189</w:t>
            </w:r>
            <w:r w:rsidR="000A18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5" w:type="pct"/>
            <w:shd w:val="clear" w:color="auto" w:fill="auto"/>
          </w:tcPr>
          <w:p w14:paraId="72496DB3" w14:textId="77777777" w:rsidR="00EF2B15" w:rsidRPr="00AC5EDC" w:rsidRDefault="00EF2B15" w:rsidP="00EF2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25CE0" w14:textId="696C9095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494.77</w:t>
            </w:r>
          </w:p>
        </w:tc>
        <w:tc>
          <w:tcPr>
            <w:tcW w:w="145" w:type="pct"/>
            <w:shd w:val="clear" w:color="auto" w:fill="auto"/>
          </w:tcPr>
          <w:p w14:paraId="23B19FC5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0A5A" w14:textId="39C4A4BD" w:rsidR="00EF2B15" w:rsidRPr="00AC5EDC" w:rsidRDefault="001E152D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  <w:r w:rsidR="009643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32" w:type="pct"/>
            <w:shd w:val="clear" w:color="auto" w:fill="auto"/>
          </w:tcPr>
          <w:p w14:paraId="09D90AF8" w14:textId="77777777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691B3" w14:textId="0D4849E3" w:rsidR="00EF2B15" w:rsidRPr="00AC5EDC" w:rsidRDefault="00EF2B15" w:rsidP="00C373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27.62</w:t>
            </w:r>
          </w:p>
        </w:tc>
      </w:tr>
    </w:tbl>
    <w:p w14:paraId="66C2BB01" w14:textId="33F57829" w:rsidR="00AF4170" w:rsidRDefault="00AF4170"/>
    <w:p w14:paraId="14D2AA85" w14:textId="0DDE01E9" w:rsidR="00870CCC" w:rsidRPr="00BF1313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70E460A5" w14:textId="77777777" w:rsidR="009E63E1" w:rsidRPr="00994FDC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813"/>
        <w:gridCol w:w="1068"/>
        <w:gridCol w:w="265"/>
        <w:gridCol w:w="1189"/>
        <w:gridCol w:w="263"/>
        <w:gridCol w:w="1041"/>
        <w:gridCol w:w="236"/>
        <w:gridCol w:w="1066"/>
      </w:tblGrid>
      <w:tr w:rsidR="00F44449" w:rsidRPr="00BF1313" w14:paraId="6417F7E1" w14:textId="77777777" w:rsidTr="001E0436">
        <w:trPr>
          <w:trHeight w:val="408"/>
        </w:trPr>
        <w:tc>
          <w:tcPr>
            <w:tcW w:w="1857" w:type="pct"/>
          </w:tcPr>
          <w:p w14:paraId="045C90D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0" w:type="pct"/>
            <w:shd w:val="clear" w:color="auto" w:fill="auto"/>
          </w:tcPr>
          <w:p w14:paraId="6E2DDF3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70D97A5A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237B738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14:paraId="0E7CC82C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958" w:rsidRPr="00BF1313" w14:paraId="1DB4D239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2AADD130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693EDEA6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2BF079B2" w14:textId="4E785255" w:rsidR="009F5958" w:rsidRPr="00BF1313" w:rsidRDefault="005407B5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3739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</w:tcPr>
          <w:p w14:paraId="43797103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4F167A5" w14:textId="6AEE8E5E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shd w:val="clear" w:color="auto" w:fill="auto"/>
          </w:tcPr>
          <w:p w14:paraId="5C21D977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9A090BC" w14:textId="5ED1437B" w:rsidR="009F5958" w:rsidRPr="00BF1313" w:rsidRDefault="005407B5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739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C3739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  <w:shd w:val="clear" w:color="auto" w:fill="auto"/>
          </w:tcPr>
          <w:p w14:paraId="3FDD425B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6477088" w14:textId="3AD09DDE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2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5958" w:rsidRPr="00BF1313" w14:paraId="5AEFAEA8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068D5FEA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78A53A11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5B1A8DD" w14:textId="296A482D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3BA82EE1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E1B4CAC" w14:textId="0C1511DB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385941A5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33824A4" w14:textId="76C5C56B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</w:tcPr>
          <w:p w14:paraId="2BE28F48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D9F7F9E" w14:textId="033A5630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2B1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E63E1" w:rsidRPr="00BF1313" w14:paraId="70AE7844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380C503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0" w:type="pct"/>
          </w:tcPr>
          <w:p w14:paraId="4B6DA75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3" w:type="pct"/>
            <w:gridSpan w:val="7"/>
            <w:shd w:val="clear" w:color="auto" w:fill="auto"/>
          </w:tcPr>
          <w:p w14:paraId="48B8B2C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5958" w:rsidRPr="00BF1313" w14:paraId="76A4D3AF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7048C6F4" w14:textId="77777777" w:rsidR="009F5958" w:rsidRPr="00AC5EDC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30" w:type="pct"/>
          </w:tcPr>
          <w:p w14:paraId="33058164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541B1D1" w14:textId="224E5B17" w:rsidR="009F5958" w:rsidRPr="00BF1313" w:rsidRDefault="001E152D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905</w:t>
            </w:r>
            <w:r w:rsidR="002B722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</w:p>
        </w:tc>
        <w:tc>
          <w:tcPr>
            <w:tcW w:w="140" w:type="pct"/>
            <w:shd w:val="clear" w:color="auto" w:fill="auto"/>
          </w:tcPr>
          <w:p w14:paraId="744F8C9E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AD2869B" w14:textId="5796C0B1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316.85</w:t>
            </w:r>
          </w:p>
        </w:tc>
        <w:tc>
          <w:tcPr>
            <w:tcW w:w="139" w:type="pct"/>
            <w:shd w:val="clear" w:color="auto" w:fill="auto"/>
          </w:tcPr>
          <w:p w14:paraId="6982AFDD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55A19D08" w14:textId="4460C686" w:rsidR="009F5958" w:rsidRPr="00BF1313" w:rsidRDefault="001E152D" w:rsidP="009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0</w:t>
            </w:r>
            <w:r w:rsidR="002B722B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67</w:t>
            </w:r>
          </w:p>
        </w:tc>
        <w:tc>
          <w:tcPr>
            <w:tcW w:w="125" w:type="pct"/>
            <w:shd w:val="clear" w:color="auto" w:fill="auto"/>
          </w:tcPr>
          <w:p w14:paraId="34121D64" w14:textId="77777777" w:rsidR="009F5958" w:rsidRPr="00BF1313" w:rsidRDefault="009F5958" w:rsidP="009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5FE44DE" w14:textId="369757AE" w:rsidR="009F5958" w:rsidRPr="00BF1313" w:rsidRDefault="009F5958" w:rsidP="009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0195A" w:rsidRPr="00BF1313" w14:paraId="3B97E5C8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2C59D504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30" w:type="pct"/>
          </w:tcPr>
          <w:p w14:paraId="0D4DB86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79A8C306" w14:textId="779D5C9F" w:rsidR="0000195A" w:rsidRPr="00BF1313" w:rsidRDefault="001E152D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801</w:t>
            </w:r>
            <w:r w:rsidR="002B722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140" w:type="pct"/>
            <w:shd w:val="clear" w:color="auto" w:fill="auto"/>
          </w:tcPr>
          <w:p w14:paraId="5A4EBB6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796DB7" w14:textId="362CE036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539.35</w:t>
            </w:r>
          </w:p>
        </w:tc>
        <w:tc>
          <w:tcPr>
            <w:tcW w:w="139" w:type="pct"/>
            <w:shd w:val="clear" w:color="auto" w:fill="auto"/>
          </w:tcPr>
          <w:p w14:paraId="6272B78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65F7C322" w14:textId="5133F8A7" w:rsidR="0000195A" w:rsidRPr="00BF1313" w:rsidRDefault="002B722B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D05CA50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122F4C89" w14:textId="012EE5F5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565AE189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02C06C09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430" w:type="pct"/>
          </w:tcPr>
          <w:p w14:paraId="2AFD49A5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51FF1782" w14:textId="2CEB3C27" w:rsidR="0000195A" w:rsidRPr="00BF1313" w:rsidRDefault="001E152D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116</w:t>
            </w:r>
            <w:r w:rsidR="002B722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</w:p>
        </w:tc>
        <w:tc>
          <w:tcPr>
            <w:tcW w:w="140" w:type="pct"/>
            <w:shd w:val="clear" w:color="auto" w:fill="auto"/>
          </w:tcPr>
          <w:p w14:paraId="4235BB8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22681A10" w14:textId="24073C5F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127.12</w:t>
            </w:r>
          </w:p>
        </w:tc>
        <w:tc>
          <w:tcPr>
            <w:tcW w:w="139" w:type="pct"/>
            <w:shd w:val="clear" w:color="auto" w:fill="auto"/>
          </w:tcPr>
          <w:p w14:paraId="0EBCA07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7565E2F4" w14:textId="79DF292F" w:rsidR="0000195A" w:rsidRPr="00BF1313" w:rsidRDefault="002B722B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60C09B0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58086D6D" w14:textId="3D3BF141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5A0F1B74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6EF85941" w14:textId="3A437E0D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สินค้าซื้อมาเพื่อขาย </w:t>
            </w:r>
          </w:p>
        </w:tc>
        <w:tc>
          <w:tcPr>
            <w:tcW w:w="430" w:type="pct"/>
          </w:tcPr>
          <w:p w14:paraId="488509AD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14:paraId="32D0FD74" w14:textId="058146EE" w:rsidR="0000195A" w:rsidRDefault="001E152D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2B722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140" w:type="pct"/>
            <w:shd w:val="clear" w:color="auto" w:fill="auto"/>
          </w:tcPr>
          <w:p w14:paraId="1698092F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1A512D5" w14:textId="3C66F549" w:rsidR="0000195A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00195A">
              <w:rPr>
                <w:rFonts w:asciiTheme="majorBidi" w:hAnsiTheme="majorBidi" w:cstheme="majorBidi"/>
                <w:sz w:val="30"/>
                <w:szCs w:val="30"/>
              </w:rPr>
              <w:t>0.42</w:t>
            </w:r>
          </w:p>
        </w:tc>
        <w:tc>
          <w:tcPr>
            <w:tcW w:w="139" w:type="pct"/>
            <w:shd w:val="clear" w:color="auto" w:fill="auto"/>
          </w:tcPr>
          <w:p w14:paraId="14D06F84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1B52D147" w14:textId="2867F4B9" w:rsidR="0000195A" w:rsidRDefault="001E152D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1</w:t>
            </w:r>
            <w:r w:rsidR="002B722B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19</w:t>
            </w:r>
          </w:p>
        </w:tc>
        <w:tc>
          <w:tcPr>
            <w:tcW w:w="125" w:type="pct"/>
            <w:shd w:val="clear" w:color="auto" w:fill="auto"/>
          </w:tcPr>
          <w:p w14:paraId="53335EB8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74C58F15" w14:textId="2213A8CC" w:rsidR="0000195A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0.42</w:t>
            </w:r>
          </w:p>
        </w:tc>
      </w:tr>
      <w:tr w:rsidR="0000195A" w:rsidRPr="00BF1313" w14:paraId="30615C73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0EC724B2" w14:textId="266D5282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EDC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430" w:type="pct"/>
          </w:tcPr>
          <w:p w14:paraId="08D78B39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004B2EB" w14:textId="244DDB7C" w:rsidR="0000195A" w:rsidRPr="00BF1313" w:rsidRDefault="001E152D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  <w:r w:rsidR="002B722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sz w:val="30"/>
                <w:szCs w:val="30"/>
              </w:rPr>
              <w:t>46</w:t>
            </w:r>
          </w:p>
        </w:tc>
        <w:tc>
          <w:tcPr>
            <w:tcW w:w="140" w:type="pct"/>
            <w:shd w:val="clear" w:color="auto" w:fill="auto"/>
          </w:tcPr>
          <w:p w14:paraId="5F50B776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369B1EC2" w14:textId="44A3BED6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43.11</w:t>
            </w:r>
          </w:p>
        </w:tc>
        <w:tc>
          <w:tcPr>
            <w:tcW w:w="139" w:type="pct"/>
            <w:shd w:val="clear" w:color="auto" w:fill="auto"/>
          </w:tcPr>
          <w:p w14:paraId="77F7B9B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59D6983" w14:textId="76473EE5" w:rsidR="0000195A" w:rsidRPr="00BF1313" w:rsidRDefault="002B722B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2E5CF7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5559C7E" w14:textId="3FA3153E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219C7236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222476FB" w14:textId="5C174753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0" w:type="pct"/>
          </w:tcPr>
          <w:p w14:paraId="6BF52E6F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38033B75" w14:textId="28301191" w:rsidR="0000195A" w:rsidRPr="00361EF9" w:rsidRDefault="001E152D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B72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870</w:t>
            </w:r>
            <w:r w:rsidR="002B72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0" w:type="pct"/>
            <w:shd w:val="clear" w:color="auto" w:fill="auto"/>
          </w:tcPr>
          <w:p w14:paraId="6F0CB6F7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55D41C2A" w14:textId="58DCE5AB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1,026.85</w:t>
            </w:r>
          </w:p>
        </w:tc>
        <w:tc>
          <w:tcPr>
            <w:tcW w:w="139" w:type="pct"/>
            <w:shd w:val="clear" w:color="auto" w:fill="auto"/>
          </w:tcPr>
          <w:p w14:paraId="4549499B" w14:textId="77777777" w:rsidR="0000195A" w:rsidRPr="00361EF9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27998AB0" w14:textId="5203F5D9" w:rsidR="0000195A" w:rsidRPr="00361EF9" w:rsidRDefault="001E152D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2B72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</w:rPr>
              <w:t>86</w:t>
            </w:r>
          </w:p>
        </w:tc>
        <w:tc>
          <w:tcPr>
            <w:tcW w:w="125" w:type="pct"/>
            <w:shd w:val="clear" w:color="auto" w:fill="auto"/>
          </w:tcPr>
          <w:p w14:paraId="486A5170" w14:textId="77777777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31C304D0" w14:textId="6E72C210" w:rsidR="0000195A" w:rsidRPr="00361EF9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417F"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</w:tr>
      <w:tr w:rsidR="0000195A" w:rsidRPr="00BF1313" w14:paraId="2FF75A5D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09D64282" w14:textId="4FC04250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  <w:r w:rsidR="001E043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E04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1E0436" w:rsidRPr="001E0436">
              <w:rPr>
                <w:rFonts w:asciiTheme="majorBidi" w:hAnsiTheme="majorBidi"/>
                <w:sz w:val="30"/>
                <w:szCs w:val="30"/>
                <w:cs/>
              </w:rPr>
              <w:t>ให้เป็นมูลค่าสุทธิที่คาดว่าจะได้รับ</w:t>
            </w:r>
          </w:p>
        </w:tc>
        <w:tc>
          <w:tcPr>
            <w:tcW w:w="430" w:type="pct"/>
          </w:tcPr>
          <w:p w14:paraId="7BC2343D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3402FFA1" w14:textId="77777777" w:rsidR="00CD3120" w:rsidRDefault="00CD3120" w:rsidP="008E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44"/>
              <w:jc w:val="right"/>
              <w:rPr>
                <w:rFonts w:asciiTheme="majorBidi" w:hAnsiTheme="majorBidi" w:cstheme="majorBidi"/>
              </w:rPr>
            </w:pPr>
          </w:p>
          <w:p w14:paraId="645AFF25" w14:textId="3B2921D0" w:rsidR="0000195A" w:rsidRPr="00BF1313" w:rsidRDefault="002B722B" w:rsidP="008E7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08" w:right="-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1E152D" w:rsidRPr="001E152D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="001E152D" w:rsidRPr="001E152D">
              <w:rPr>
                <w:rFonts w:asciiTheme="majorBidi" w:hAnsiTheme="majorBidi" w:cstheme="majorBidi" w:hint="cs"/>
              </w:rPr>
              <w:t>93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0" w:type="pct"/>
            <w:shd w:val="clear" w:color="auto" w:fill="auto"/>
          </w:tcPr>
          <w:p w14:paraId="11FB195E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42A32CCA" w14:textId="77777777" w:rsidR="00CD3120" w:rsidRDefault="00CD3120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08E657" w14:textId="72159FDF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(2.07)</w:t>
            </w:r>
          </w:p>
        </w:tc>
        <w:tc>
          <w:tcPr>
            <w:tcW w:w="139" w:type="pct"/>
            <w:shd w:val="clear" w:color="auto" w:fill="auto"/>
          </w:tcPr>
          <w:p w14:paraId="1579847B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133C" w14:textId="79A30B88" w:rsidR="0000195A" w:rsidRPr="00BF1313" w:rsidRDefault="002B722B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2DAD99D" w14:textId="77777777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7FE19522" w14:textId="77777777" w:rsidR="00CD3120" w:rsidRDefault="00CD3120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  <w:p w14:paraId="40DB1668" w14:textId="08FA281D" w:rsidR="0000195A" w:rsidRPr="00BF1313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0195A" w:rsidRPr="00BF1313" w14:paraId="394F3D5D" w14:textId="77777777" w:rsidTr="001E0436">
        <w:trPr>
          <w:trHeight w:val="408"/>
        </w:trPr>
        <w:tc>
          <w:tcPr>
            <w:tcW w:w="1857" w:type="pct"/>
            <w:shd w:val="clear" w:color="auto" w:fill="auto"/>
          </w:tcPr>
          <w:p w14:paraId="3F527FAC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0" w:type="pct"/>
          </w:tcPr>
          <w:p w14:paraId="5AF8B3D0" w14:textId="77777777" w:rsidR="0000195A" w:rsidRPr="00BF1313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71399" w14:textId="22DDB06C" w:rsidR="0000195A" w:rsidRPr="00AC5EDC" w:rsidRDefault="001E152D" w:rsidP="002B7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2B72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809</w:t>
            </w:r>
            <w:r w:rsidR="002B72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40" w:type="pct"/>
            <w:shd w:val="clear" w:color="auto" w:fill="auto"/>
          </w:tcPr>
          <w:p w14:paraId="1A5790AD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60A40" w14:textId="6318773F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1,024.78</w:t>
            </w:r>
          </w:p>
        </w:tc>
        <w:tc>
          <w:tcPr>
            <w:tcW w:w="139" w:type="pct"/>
            <w:shd w:val="clear" w:color="auto" w:fill="auto"/>
          </w:tcPr>
          <w:p w14:paraId="7BD40513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3A337" w14:textId="59155D63" w:rsidR="0000195A" w:rsidRPr="00AC5EDC" w:rsidRDefault="001E152D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E152D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2B722B">
              <w:rPr>
                <w:rFonts w:asciiTheme="majorBidi" w:hAnsiTheme="majorBidi" w:cstheme="majorBidi" w:hint="cs"/>
                <w:b/>
                <w:bCs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  <w:b/>
                <w:bCs/>
              </w:rPr>
              <w:t>86</w:t>
            </w:r>
          </w:p>
        </w:tc>
        <w:tc>
          <w:tcPr>
            <w:tcW w:w="125" w:type="pct"/>
            <w:shd w:val="clear" w:color="auto" w:fill="auto"/>
          </w:tcPr>
          <w:p w14:paraId="45292B74" w14:textId="77777777" w:rsidR="0000195A" w:rsidRPr="00AC5EDC" w:rsidRDefault="0000195A" w:rsidP="00001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DD00" w14:textId="66EFF8DA" w:rsidR="0000195A" w:rsidRPr="00AC5EDC" w:rsidRDefault="0000195A" w:rsidP="00001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</w:tr>
    </w:tbl>
    <w:p w14:paraId="6E2B152A" w14:textId="2333B9F7" w:rsidR="00443E61" w:rsidRDefault="00443E61" w:rsidP="0028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lang w:val="th-TH"/>
        </w:rPr>
      </w:pPr>
      <w:bookmarkStart w:id="1" w:name="OLE_LINK11"/>
      <w:bookmarkStart w:id="2" w:name="OLE_LINK12"/>
    </w:p>
    <w:p w14:paraId="1271F38D" w14:textId="77777777" w:rsidR="00443E61" w:rsidRDefault="00443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lang w:val="th-TH"/>
        </w:rPr>
      </w:pPr>
      <w:r>
        <w:rPr>
          <w:rFonts w:asciiTheme="majorBidi" w:hAnsiTheme="majorBidi"/>
          <w:cs/>
          <w:lang w:val="th-TH"/>
        </w:rPr>
        <w:br w:type="page"/>
      </w:r>
    </w:p>
    <w:p w14:paraId="33F55853" w14:textId="30BDC0E2" w:rsidR="007D5111" w:rsidRPr="009C4D03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A55D2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2C760C61" w14:textId="0462B13E" w:rsidR="00B42BF9" w:rsidRPr="00EC73C7" w:rsidRDefault="00C21CD6" w:rsidP="003C298B">
      <w:pPr>
        <w:rPr>
          <w:rFonts w:asciiTheme="majorBidi" w:hAnsiTheme="majorBidi" w:cstheme="majorBidi"/>
        </w:rPr>
      </w:pPr>
      <w:r w:rsidRPr="001837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272D23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7284A9E7" w:rsidR="00987710" w:rsidRPr="007E63AD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>
              <w:rPr>
                <w:b/>
                <w:bCs/>
                <w:i/>
                <w:iCs/>
                <w:cs/>
              </w:rPr>
              <w:br/>
            </w:r>
            <w:r w:rsidR="005407B5">
              <w:rPr>
                <w:b/>
                <w:bCs/>
                <w:i/>
                <w:iCs/>
                <w:cs/>
              </w:rPr>
              <w:t>สำหรับงวด</w:t>
            </w:r>
            <w:r w:rsidR="005407B5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="005407B5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="005407B5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5407B5">
              <w:rPr>
                <w:b/>
                <w:bCs/>
                <w:i/>
                <w:iCs/>
              </w:rPr>
              <w:t>3</w:t>
            </w:r>
            <w:r w:rsidR="005407B5" w:rsidRPr="00C6181F">
              <w:rPr>
                <w:b/>
                <w:bCs/>
                <w:i/>
                <w:iCs/>
              </w:rPr>
              <w:t>0</w:t>
            </w:r>
            <w:r w:rsidR="005407B5">
              <w:rPr>
                <w:b/>
                <w:bCs/>
                <w:i/>
                <w:iCs/>
              </w:rPr>
              <w:t xml:space="preserve"> </w:t>
            </w:r>
            <w:r w:rsidR="005407B5">
              <w:rPr>
                <w:rFonts w:hint="cs"/>
                <w:b/>
                <w:bCs/>
                <w:i/>
                <w:iCs/>
                <w:cs/>
              </w:rPr>
              <w:t xml:space="preserve">มิถุนายน </w:t>
            </w:r>
            <w:r w:rsidR="009F5958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873" w:type="pct"/>
          </w:tcPr>
          <w:p w14:paraId="3A7B9959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B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892BEA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892BEA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B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272D23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9F5958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59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F59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272D23" w14:paraId="5C5BB896" w14:textId="77777777" w:rsidTr="00987710">
        <w:trPr>
          <w:tblHeader/>
        </w:trPr>
        <w:tc>
          <w:tcPr>
            <w:tcW w:w="3058" w:type="pct"/>
          </w:tcPr>
          <w:p w14:paraId="3E3EC6E4" w14:textId="321FF1D6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73" w:type="pct"/>
          </w:tcPr>
          <w:p w14:paraId="0960F18C" w14:textId="6649C6CB" w:rsidR="008258C2" w:rsidRPr="00FB6FE0" w:rsidRDefault="001E152D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 w:rsidRPr="001E152D">
              <w:rPr>
                <w:rFonts w:hint="cs"/>
              </w:rPr>
              <w:t>210</w:t>
            </w:r>
            <w:r w:rsidR="00D01783">
              <w:rPr>
                <w:rFonts w:hint="cs"/>
                <w:cs/>
              </w:rPr>
              <w:t>.</w:t>
            </w:r>
            <w:r>
              <w:t>53</w:t>
            </w:r>
          </w:p>
        </w:tc>
        <w:tc>
          <w:tcPr>
            <w:tcW w:w="129" w:type="pct"/>
          </w:tcPr>
          <w:p w14:paraId="671F3DBB" w14:textId="77777777" w:rsidR="008258C2" w:rsidRPr="00FB6FE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4A7F8AD8" w:rsidR="008258C2" w:rsidRPr="00FB6FE0" w:rsidRDefault="002A491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>
              <w:t>0.17</w:t>
            </w:r>
          </w:p>
        </w:tc>
      </w:tr>
      <w:tr w:rsidR="008258C2" w:rsidRPr="00272D23" w14:paraId="1D9C43AA" w14:textId="77777777" w:rsidTr="00987710">
        <w:trPr>
          <w:tblHeader/>
        </w:trPr>
        <w:tc>
          <w:tcPr>
            <w:tcW w:w="3058" w:type="pct"/>
          </w:tcPr>
          <w:p w14:paraId="3A2C7649" w14:textId="00077667" w:rsidR="008258C2" w:rsidRPr="007F0592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7F0592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1BF4892A" w:rsidR="008258C2" w:rsidRPr="00FB6FE0" w:rsidRDefault="002A491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t>(0.47)</w:t>
            </w:r>
          </w:p>
        </w:tc>
        <w:tc>
          <w:tcPr>
            <w:tcW w:w="129" w:type="pct"/>
          </w:tcPr>
          <w:p w14:paraId="014C4AEE" w14:textId="77777777" w:rsidR="008258C2" w:rsidRPr="00FB6FE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228F44FE" w:rsidR="008258C2" w:rsidRPr="00FB6FE0" w:rsidRDefault="002A491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>
              <w:t>-</w:t>
            </w:r>
          </w:p>
        </w:tc>
      </w:tr>
    </w:tbl>
    <w:p w14:paraId="20B7594B" w14:textId="77777777" w:rsidR="00C21CD6" w:rsidRPr="00D258DE" w:rsidRDefault="00C21CD6" w:rsidP="00C21CD6">
      <w:pPr>
        <w:spacing w:line="240" w:lineRule="auto"/>
        <w:rPr>
          <w:sz w:val="2"/>
          <w:szCs w:val="2"/>
        </w:rPr>
      </w:pPr>
    </w:p>
    <w:p w14:paraId="4B0A5FCD" w14:textId="77777777" w:rsidR="00EB0ACE" w:rsidRPr="00EC73C7" w:rsidRDefault="00EB0ACE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315B4F9" w14:textId="49CC6B5C" w:rsidR="00C21CD6" w:rsidRPr="00D8320E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0534E6">
        <w:rPr>
          <w:rFonts w:asciiTheme="majorBidi" w:hAnsiTheme="majorBidi"/>
          <w:cs/>
          <w:lang w:val="th-TH"/>
        </w:rPr>
        <w:t xml:space="preserve">ณ วันที่ </w:t>
      </w:r>
      <w:r w:rsidR="005407B5">
        <w:rPr>
          <w:lang w:val="en-GB" w:bidi="ar-SA"/>
        </w:rPr>
        <w:t>3</w:t>
      </w:r>
      <w:r w:rsidR="005407B5" w:rsidRPr="00C6181F">
        <w:t>0</w:t>
      </w:r>
      <w:r w:rsidR="005407B5" w:rsidRPr="00F405C6">
        <w:rPr>
          <w:cs/>
          <w:lang w:val="en-GB"/>
        </w:rPr>
        <w:t xml:space="preserve"> </w:t>
      </w:r>
      <w:r w:rsidR="005407B5" w:rsidRPr="00F405C6">
        <w:rPr>
          <w:rFonts w:hint="cs"/>
          <w:cs/>
          <w:lang w:val="en-GB"/>
        </w:rPr>
        <w:t>มิถุนายน</w:t>
      </w:r>
      <w:r w:rsidRPr="000534E6">
        <w:rPr>
          <w:rFonts w:asciiTheme="majorBidi" w:hAnsiTheme="majorBidi"/>
          <w:cs/>
          <w:lang w:val="th-TH"/>
        </w:rPr>
        <w:t xml:space="preserve"> </w:t>
      </w:r>
      <w:r w:rsidR="00D8320E" w:rsidRPr="00D8320E">
        <w:rPr>
          <w:rFonts w:asciiTheme="majorBidi" w:hAnsiTheme="majorBidi"/>
        </w:rPr>
        <w:t>256</w:t>
      </w:r>
      <w:r w:rsidR="009F5958">
        <w:rPr>
          <w:rFonts w:asciiTheme="majorBidi" w:hAnsiTheme="majorBidi"/>
        </w:rPr>
        <w:t>5</w:t>
      </w:r>
      <w:r w:rsidRPr="000534E6">
        <w:rPr>
          <w:rFonts w:asciiTheme="majorBidi" w:hAnsiTheme="majorBidi"/>
          <w:cs/>
          <w:lang w:val="th-TH"/>
        </w:rPr>
        <w:t xml:space="preserve"> </w:t>
      </w:r>
      <w:r w:rsidRPr="000534E6">
        <w:rPr>
          <w:rFonts w:asciiTheme="majorBidi" w:hAnsiTheme="majorBidi" w:hint="cs"/>
          <w:cs/>
          <w:lang w:val="th-TH"/>
        </w:rPr>
        <w:t>ทรัพย์สิน</w:t>
      </w:r>
      <w:r w:rsidRPr="000534E6">
        <w:rPr>
          <w:rFonts w:asciiTheme="majorBidi" w:hAnsiTheme="majorBidi"/>
          <w:cs/>
          <w:lang w:val="th-TH"/>
        </w:rPr>
        <w:t>ขอ</w:t>
      </w:r>
      <w:r w:rsidR="00D01783">
        <w:rPr>
          <w:rFonts w:asciiTheme="majorBidi" w:hAnsiTheme="majorBidi"/>
          <w:cs/>
          <w:lang w:val="th-TH"/>
        </w:rPr>
        <w:t xml:space="preserve">งกลุ่มบริษัทมูลค่าตามบัญชีจำนวน </w:t>
      </w:r>
      <w:r w:rsidR="001E152D" w:rsidRPr="001E152D">
        <w:rPr>
          <w:rFonts w:asciiTheme="majorBidi" w:hAnsiTheme="majorBidi"/>
        </w:rPr>
        <w:t>2</w:t>
      </w:r>
      <w:r w:rsidR="00D01783">
        <w:rPr>
          <w:rFonts w:asciiTheme="majorBidi" w:hAnsiTheme="majorBidi"/>
          <w:cs/>
          <w:lang w:val="th-TH"/>
        </w:rPr>
        <w:t>,</w:t>
      </w:r>
      <w:r w:rsidR="001E152D" w:rsidRPr="001E152D">
        <w:rPr>
          <w:rFonts w:asciiTheme="majorBidi" w:hAnsiTheme="majorBidi"/>
        </w:rPr>
        <w:t>752</w:t>
      </w:r>
      <w:r w:rsidR="00D01783">
        <w:rPr>
          <w:rFonts w:asciiTheme="majorBidi" w:hAnsiTheme="majorBidi"/>
          <w:cs/>
          <w:lang w:val="th-TH"/>
        </w:rPr>
        <w:t>.</w:t>
      </w:r>
      <w:r w:rsidR="001E152D" w:rsidRPr="001E152D">
        <w:rPr>
          <w:rFonts w:asciiTheme="majorBidi" w:hAnsiTheme="majorBidi" w:hint="cs"/>
        </w:rPr>
        <w:t>54</w:t>
      </w:r>
      <w:r w:rsidRPr="000534E6">
        <w:rPr>
          <w:rFonts w:asciiTheme="majorBidi" w:hAnsiTheme="majorBidi"/>
          <w:cs/>
          <w:lang w:val="th-TH"/>
        </w:rPr>
        <w:t xml:space="preserve"> ล้านบาท ได้จดทะเบียนเพื่อเป็นหลักประกันเงินกู้ยืมสถาบันการเงิน </w:t>
      </w:r>
      <w:r w:rsidRPr="000534E6">
        <w:rPr>
          <w:rFonts w:asciiTheme="majorBidi" w:hAnsiTheme="majorBidi"/>
          <w:i/>
          <w:iCs/>
          <w:cs/>
          <w:lang w:val="th-TH"/>
        </w:rPr>
        <w:t>(</w:t>
      </w:r>
      <w:r w:rsidR="00D8320E" w:rsidRPr="00D8320E">
        <w:rPr>
          <w:rFonts w:asciiTheme="majorBidi" w:hAnsiTheme="majorBidi"/>
          <w:i/>
          <w:iCs/>
        </w:rPr>
        <w:t>31</w:t>
      </w:r>
      <w:r w:rsidRPr="000534E6">
        <w:rPr>
          <w:rFonts w:asciiTheme="majorBidi" w:hAnsiTheme="majorBidi"/>
          <w:i/>
          <w:iCs/>
          <w:cs/>
          <w:lang w:val="th-TH"/>
        </w:rPr>
        <w:t xml:space="preserve"> </w:t>
      </w:r>
      <w:r w:rsidRPr="000534E6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D8320E">
        <w:rPr>
          <w:rFonts w:asciiTheme="majorBidi" w:hAnsiTheme="majorBidi"/>
          <w:i/>
          <w:iCs/>
        </w:rPr>
        <w:t>256</w:t>
      </w:r>
      <w:r w:rsidR="005A6829" w:rsidRPr="005A6829">
        <w:rPr>
          <w:rFonts w:asciiTheme="majorBidi" w:hAnsiTheme="majorBidi" w:hint="cs"/>
          <w:i/>
          <w:iCs/>
        </w:rPr>
        <w:t>4</w:t>
      </w:r>
      <w:r w:rsidRPr="000534E6">
        <w:rPr>
          <w:rFonts w:asciiTheme="majorBidi" w:hAnsiTheme="majorBidi"/>
          <w:i/>
          <w:iCs/>
          <w:cs/>
          <w:lang w:val="th-TH"/>
        </w:rPr>
        <w:t>:</w:t>
      </w:r>
      <w:r w:rsidR="009B6CF8" w:rsidRPr="000534E6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="005A6829" w:rsidRPr="005A6829">
        <w:rPr>
          <w:rFonts w:asciiTheme="majorBidi" w:hAnsiTheme="majorBidi"/>
          <w:i/>
          <w:iCs/>
        </w:rPr>
        <w:t>2</w:t>
      </w:r>
      <w:r w:rsidR="009F5958" w:rsidRPr="009F5958">
        <w:rPr>
          <w:rFonts w:asciiTheme="majorBidi" w:hAnsiTheme="majorBidi"/>
          <w:i/>
          <w:iCs/>
          <w:cs/>
          <w:lang w:val="th-TH"/>
        </w:rPr>
        <w:t>,</w:t>
      </w:r>
      <w:r w:rsidR="005A6829" w:rsidRPr="005A6829">
        <w:rPr>
          <w:rFonts w:asciiTheme="majorBidi" w:hAnsiTheme="majorBidi"/>
          <w:i/>
          <w:iCs/>
        </w:rPr>
        <w:t>857</w:t>
      </w:r>
      <w:r w:rsidR="009F5958" w:rsidRPr="009F5958">
        <w:rPr>
          <w:rFonts w:asciiTheme="majorBidi" w:hAnsiTheme="majorBidi"/>
          <w:i/>
          <w:iCs/>
          <w:cs/>
          <w:lang w:val="th-TH"/>
        </w:rPr>
        <w:t>.</w:t>
      </w:r>
      <w:r w:rsidR="005A6829" w:rsidRPr="005A6829">
        <w:rPr>
          <w:rFonts w:asciiTheme="majorBidi" w:hAnsiTheme="majorBidi"/>
          <w:i/>
          <w:iCs/>
        </w:rPr>
        <w:t>26</w:t>
      </w:r>
      <w:r w:rsidR="009F5958" w:rsidRPr="009F5958">
        <w:rPr>
          <w:rFonts w:asciiTheme="majorBidi" w:hAnsiTheme="majorBidi"/>
          <w:i/>
          <w:iCs/>
          <w:cs/>
          <w:lang w:val="th-TH"/>
        </w:rPr>
        <w:t xml:space="preserve"> </w:t>
      </w:r>
      <w:r w:rsidRPr="000534E6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0534E6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AC5EDC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AC5EDC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AC5EDC">
        <w:rPr>
          <w:rFonts w:asciiTheme="majorBidi" w:eastAsia="Arial" w:hAnsiTheme="majorBidi" w:cstheme="majorBidi"/>
          <w:sz w:val="2"/>
          <w:szCs w:val="2"/>
        </w:rPr>
        <w:tab/>
      </w:r>
    </w:p>
    <w:bookmarkEnd w:id="1"/>
    <w:bookmarkEnd w:id="2"/>
    <w:p w14:paraId="5FCCBDF1" w14:textId="7303BEE3" w:rsidR="003443C8" w:rsidRPr="00EC73C7" w:rsidRDefault="003443C8" w:rsidP="00221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</w:rPr>
      </w:pPr>
    </w:p>
    <w:p w14:paraId="0A09F1E2" w14:textId="0C6D8305" w:rsidR="00D92B16" w:rsidRPr="00D92B16" w:rsidRDefault="00384E54" w:rsidP="0028417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/>
          <w:b/>
          <w:bCs/>
          <w:sz w:val="30"/>
          <w:szCs w:val="30"/>
          <w:cs/>
          <w:lang w:bidi="th-TH"/>
        </w:rPr>
        <w:t>เงินลงทุนใน</w:t>
      </w:r>
      <w:r w:rsidR="00EA0EF4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บริษัท</w:t>
      </w:r>
      <w:r>
        <w:rPr>
          <w:rFonts w:asciiTheme="majorBidi" w:hAnsiTheme="majorBidi"/>
          <w:b/>
          <w:bCs/>
          <w:sz w:val="30"/>
          <w:szCs w:val="30"/>
          <w:cs/>
          <w:lang w:bidi="th-TH"/>
        </w:rPr>
        <w:t>ร่วม</w:t>
      </w:r>
    </w:p>
    <w:p w14:paraId="3AF893D4" w14:textId="325B4EAE" w:rsidR="00D92B16" w:rsidRPr="00EC73C7" w:rsidRDefault="00D92B16" w:rsidP="00D92B1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73E646CB" w14:textId="699CD8F5" w:rsidR="00D92B16" w:rsidRPr="00D92B16" w:rsidRDefault="00D92B16" w:rsidP="00D92B16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>
        <w:rPr>
          <w:rFonts w:hint="cs"/>
          <w:color w:val="000000"/>
          <w:cs/>
        </w:rPr>
        <w:t>ใน</w:t>
      </w:r>
      <w:r w:rsidRPr="0088659F">
        <w:rPr>
          <w:rFonts w:hint="cs"/>
          <w:color w:val="000000"/>
          <w:cs/>
        </w:rPr>
        <w:t xml:space="preserve">วันที่ </w:t>
      </w:r>
      <w:r w:rsidRPr="0088659F">
        <w:rPr>
          <w:rFonts w:hint="cs"/>
          <w:color w:val="000000"/>
        </w:rPr>
        <w:t>7</w:t>
      </w:r>
      <w:r w:rsidRPr="0088659F">
        <w:rPr>
          <w:rFonts w:hint="cs"/>
          <w:color w:val="000000"/>
          <w:cs/>
        </w:rPr>
        <w:t xml:space="preserve"> เมษายน </w:t>
      </w:r>
      <w:r w:rsidRPr="0088659F">
        <w:rPr>
          <w:rFonts w:hint="cs"/>
          <w:color w:val="000000"/>
        </w:rPr>
        <w:t>2565</w:t>
      </w:r>
      <w:r w:rsidRPr="0088659F">
        <w:rPr>
          <w:rFonts w:hint="cs"/>
          <w:color w:val="000000"/>
          <w:cs/>
        </w:rPr>
        <w:t xml:space="preserve"> </w:t>
      </w:r>
      <w:r w:rsidRPr="0088659F">
        <w:rPr>
          <w:color w:val="000000"/>
          <w:cs/>
        </w:rPr>
        <w:t>บริษัทได้เข้าลงนามในสัญญาร่วมทุนกับบริษัท ไบโอม จำกัด (“ไบโอม”)</w:t>
      </w:r>
      <w:r w:rsidRPr="0088659F">
        <w:rPr>
          <w:color w:val="000000"/>
        </w:rPr>
        <w:t xml:space="preserve"> </w:t>
      </w:r>
      <w:r w:rsidRPr="0088659F">
        <w:rPr>
          <w:color w:val="000000"/>
          <w:cs/>
        </w:rPr>
        <w:t xml:space="preserve">โดยการร่วมทุนในครั้งนี้บริษัทจะดำเนินการซื้อหุ้นเพิ่มทุนของไบโอมในวงเงินไม่เกิน </w:t>
      </w:r>
      <w:r w:rsidRPr="0088659F">
        <w:rPr>
          <w:color w:val="000000"/>
        </w:rPr>
        <w:t>83</w:t>
      </w:r>
      <w:r w:rsidRPr="0088659F">
        <w:rPr>
          <w:color w:val="000000"/>
          <w:cs/>
        </w:rPr>
        <w:t xml:space="preserve"> ล้านบาท ทำให้บริษัทมีสัดส่วน</w:t>
      </w:r>
      <w:r>
        <w:rPr>
          <w:color w:val="000000"/>
          <w:cs/>
        </w:rPr>
        <w:br/>
      </w:r>
      <w:r w:rsidRPr="0088659F">
        <w:rPr>
          <w:color w:val="000000"/>
          <w:cs/>
        </w:rPr>
        <w:t xml:space="preserve">การถือหุ้นร้อยละ </w:t>
      </w:r>
      <w:r w:rsidRPr="0088659F">
        <w:rPr>
          <w:color w:val="000000"/>
        </w:rPr>
        <w:t>20</w:t>
      </w:r>
      <w:r w:rsidRPr="0088659F">
        <w:rPr>
          <w:color w:val="000000"/>
          <w:cs/>
        </w:rPr>
        <w:t xml:space="preserve"> และกลุ่มผู้ถือหุ้นเดิมของไบโอมมีสัดส่วนการถือหุ้นร้อยละ </w:t>
      </w:r>
      <w:r w:rsidRPr="0088659F">
        <w:rPr>
          <w:color w:val="000000"/>
        </w:rPr>
        <w:t>80</w:t>
      </w:r>
      <w:r w:rsidRPr="0088659F">
        <w:rPr>
          <w:color w:val="000000"/>
          <w:cs/>
        </w:rPr>
        <w:t xml:space="preserve"> ของจำนวนหุ้นที่ออกและจำหน่ายทั้งหมด ซึ่ง</w:t>
      </w:r>
      <w:r>
        <w:rPr>
          <w:rFonts w:hint="cs"/>
          <w:color w:val="000000"/>
          <w:cs/>
        </w:rPr>
        <w:t>บริษัทได้ชำระ</w:t>
      </w:r>
      <w:r w:rsidRPr="0088659F">
        <w:rPr>
          <w:color w:val="000000"/>
          <w:cs/>
        </w:rPr>
        <w:t xml:space="preserve">ค่าหุ้นเพิ่มทุนครั้งแรกจำนวน </w:t>
      </w:r>
      <w:r w:rsidRPr="0088659F">
        <w:rPr>
          <w:color w:val="000000"/>
        </w:rPr>
        <w:t>30</w:t>
      </w:r>
      <w:r w:rsidRPr="0088659F">
        <w:rPr>
          <w:color w:val="000000"/>
          <w:cs/>
        </w:rPr>
        <w:t xml:space="preserve"> ล้านบาท </w:t>
      </w:r>
      <w:r w:rsidRPr="0088659F">
        <w:rPr>
          <w:rFonts w:hint="cs"/>
          <w:color w:val="000000"/>
          <w:cs/>
        </w:rPr>
        <w:t>แล้วเมื่อวันที่</w:t>
      </w:r>
      <w:r w:rsidRPr="0088659F">
        <w:rPr>
          <w:color w:val="000000"/>
          <w:cs/>
        </w:rPr>
        <w:t xml:space="preserve"> </w:t>
      </w:r>
      <w:r w:rsidRPr="0088659F">
        <w:rPr>
          <w:color w:val="000000"/>
        </w:rPr>
        <w:t>29</w:t>
      </w:r>
      <w:r w:rsidRPr="0088659F">
        <w:rPr>
          <w:color w:val="000000"/>
          <w:cs/>
        </w:rPr>
        <w:t xml:space="preserve"> เมษายน </w:t>
      </w:r>
      <w:r w:rsidRPr="0088659F">
        <w:rPr>
          <w:color w:val="000000"/>
        </w:rPr>
        <w:t>2565</w:t>
      </w:r>
      <w:r w:rsidRPr="0088659F">
        <w:rPr>
          <w:color w:val="000000"/>
          <w:cs/>
        </w:rPr>
        <w:t xml:space="preserve"> และ</w:t>
      </w:r>
      <w:r>
        <w:rPr>
          <w:color w:val="000000"/>
          <w:cs/>
        </w:rPr>
        <w:br/>
      </w:r>
      <w:r w:rsidR="00EC73C7">
        <w:rPr>
          <w:rFonts w:hint="cs"/>
          <w:color w:val="000000"/>
          <w:cs/>
        </w:rPr>
        <w:t>มี</w:t>
      </w:r>
      <w:r w:rsidR="00B367AE">
        <w:rPr>
          <w:rFonts w:hint="cs"/>
          <w:color w:val="000000"/>
          <w:cs/>
        </w:rPr>
        <w:t xml:space="preserve">สิ่งตอบแทนที่คาดว่าจะต้องจ่ายจำนวน </w:t>
      </w:r>
      <w:r w:rsidR="00B367AE">
        <w:rPr>
          <w:color w:val="000000"/>
        </w:rPr>
        <w:t xml:space="preserve">53 </w:t>
      </w:r>
      <w:r w:rsidR="00B367AE">
        <w:rPr>
          <w:rFonts w:hint="cs"/>
          <w:color w:val="000000"/>
          <w:cs/>
        </w:rPr>
        <w:t xml:space="preserve">ล้านบาท </w:t>
      </w:r>
      <w:r w:rsidR="00564EC7" w:rsidRPr="00564EC7">
        <w:rPr>
          <w:rFonts w:hint="cs"/>
          <w:color w:val="000000"/>
          <w:cs/>
        </w:rPr>
        <w:t xml:space="preserve">ตั้งแต่ปี </w:t>
      </w:r>
      <w:r w:rsidR="00564EC7">
        <w:rPr>
          <w:color w:val="000000"/>
        </w:rPr>
        <w:t>2567</w:t>
      </w:r>
      <w:r w:rsidR="00564EC7" w:rsidRPr="00564EC7">
        <w:rPr>
          <w:rFonts w:hint="cs"/>
          <w:color w:val="000000"/>
          <w:cs/>
        </w:rPr>
        <w:t xml:space="preserve"> และ </w:t>
      </w:r>
      <w:r w:rsidR="00564EC7">
        <w:rPr>
          <w:color w:val="000000"/>
        </w:rPr>
        <w:t>2570</w:t>
      </w:r>
      <w:r w:rsidR="00564EC7" w:rsidRPr="00564EC7">
        <w:rPr>
          <w:rFonts w:hint="cs"/>
          <w:color w:val="000000"/>
          <w:cs/>
        </w:rPr>
        <w:t xml:space="preserve"> เป็นต้นไป โดย</w:t>
      </w:r>
      <w:r w:rsidR="00B367AE">
        <w:rPr>
          <w:rFonts w:hint="cs"/>
          <w:color w:val="000000"/>
          <w:cs/>
        </w:rPr>
        <w:t xml:space="preserve">แบ่งชำระครั้งแรกจำนวน </w:t>
      </w:r>
      <w:r w:rsidR="00B367AE">
        <w:rPr>
          <w:color w:val="000000"/>
        </w:rPr>
        <w:t xml:space="preserve">10 </w:t>
      </w:r>
      <w:r w:rsidR="00B367AE">
        <w:rPr>
          <w:rFonts w:hint="cs"/>
          <w:color w:val="000000"/>
          <w:cs/>
        </w:rPr>
        <w:t xml:space="preserve">ล้านบาท และครั้งที่สองจำนวน </w:t>
      </w:r>
      <w:r w:rsidR="00B367AE">
        <w:rPr>
          <w:color w:val="000000"/>
        </w:rPr>
        <w:t xml:space="preserve">43 </w:t>
      </w:r>
      <w:r w:rsidR="00B367AE">
        <w:rPr>
          <w:rFonts w:hint="cs"/>
          <w:color w:val="000000"/>
          <w:cs/>
        </w:rPr>
        <w:t xml:space="preserve">ล้านบาท </w:t>
      </w:r>
      <w:r w:rsidR="00564EC7">
        <w:rPr>
          <w:rFonts w:hint="cs"/>
          <w:color w:val="000000"/>
          <w:cs/>
        </w:rPr>
        <w:t xml:space="preserve">ตามลำดับ </w:t>
      </w:r>
      <w:r w:rsidR="00B367AE">
        <w:rPr>
          <w:rFonts w:hint="cs"/>
          <w:color w:val="000000"/>
          <w:cs/>
        </w:rPr>
        <w:t>เมื่อไบโอมสามารถสร้างผลงานตามดัชนีชี้วัด</w:t>
      </w:r>
      <w:r w:rsidR="00564EC7">
        <w:rPr>
          <w:color w:val="000000"/>
          <w:cs/>
        </w:rPr>
        <w:br/>
      </w:r>
      <w:r w:rsidR="00B367AE">
        <w:rPr>
          <w:rFonts w:hint="cs"/>
          <w:color w:val="000000"/>
          <w:cs/>
        </w:rPr>
        <w:t xml:space="preserve">ผลงานหรือความสำเร็จของงาน </w:t>
      </w:r>
      <w:r w:rsidR="00B367AE">
        <w:rPr>
          <w:color w:val="000000"/>
        </w:rPr>
        <w:t xml:space="preserve">(KPI) </w:t>
      </w:r>
      <w:r w:rsidR="00B367AE">
        <w:rPr>
          <w:rFonts w:hint="cs"/>
          <w:color w:val="000000"/>
          <w:cs/>
        </w:rPr>
        <w:t>ได้ตามเงื่อนไขที่ระบุในสัญญา</w:t>
      </w:r>
      <w:r w:rsidR="00B91C83">
        <w:rPr>
          <w:rFonts w:hint="cs"/>
          <w:color w:val="000000"/>
          <w:cs/>
        </w:rPr>
        <w:t xml:space="preserve"> </w:t>
      </w:r>
      <w:r w:rsidR="00EA0EF4">
        <w:rPr>
          <w:rFonts w:hint="cs"/>
          <w:color w:val="000000"/>
          <w:cs/>
        </w:rPr>
        <w:t xml:space="preserve">ณ วันที่ </w:t>
      </w:r>
      <w:r w:rsidR="00EA0EF4">
        <w:rPr>
          <w:color w:val="000000"/>
        </w:rPr>
        <w:t xml:space="preserve">30 </w:t>
      </w:r>
      <w:r w:rsidR="00EA0EF4">
        <w:rPr>
          <w:rFonts w:hint="cs"/>
          <w:color w:val="000000"/>
          <w:cs/>
        </w:rPr>
        <w:t xml:space="preserve">มิถุนายน </w:t>
      </w:r>
      <w:r w:rsidR="00EA0EF4">
        <w:rPr>
          <w:color w:val="000000"/>
        </w:rPr>
        <w:t>2565</w:t>
      </w:r>
      <w:r w:rsidR="00EA0EF4">
        <w:rPr>
          <w:rFonts w:hint="cs"/>
          <w:color w:val="000000"/>
          <w:cs/>
        </w:rPr>
        <w:t xml:space="preserve"> </w:t>
      </w:r>
      <w:r w:rsidR="00B367AE">
        <w:rPr>
          <w:rFonts w:hint="cs"/>
          <w:color w:val="000000"/>
          <w:cs/>
        </w:rPr>
        <w:t>กลุ่มบริษัทและบริษัทได้รับรู้สิ่งตอบแทนที่คาดว่าจะต้องจ่ายดังกล่าวเป็นหนี้สิน</w:t>
      </w:r>
      <w:r w:rsidR="00EA0EF4">
        <w:rPr>
          <w:rFonts w:hint="cs"/>
          <w:color w:val="000000"/>
          <w:cs/>
        </w:rPr>
        <w:t>ทางการเงิน</w:t>
      </w:r>
      <w:r w:rsidR="00B367AE">
        <w:rPr>
          <w:rFonts w:hint="cs"/>
          <w:color w:val="000000"/>
          <w:cs/>
        </w:rPr>
        <w:t>ไม่หมุนเวียนอื่นในงบแสดงฐานะการเงินรวมและงบการเงินเฉพาะกิจการ</w:t>
      </w:r>
      <w:r w:rsidR="00EC73C7">
        <w:rPr>
          <w:rFonts w:hint="cs"/>
          <w:color w:val="000000"/>
          <w:cs/>
        </w:rPr>
        <w:t xml:space="preserve"> </w:t>
      </w:r>
    </w:p>
    <w:p w14:paraId="2693799E" w14:textId="19DEF771" w:rsidR="00EC73C7" w:rsidRDefault="00EC7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383E70F" w14:textId="161DA32F" w:rsidR="00284176" w:rsidRPr="00284176" w:rsidRDefault="00284176" w:rsidP="0028417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84176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8417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ทุนเรือนหุ้น</w:t>
      </w:r>
    </w:p>
    <w:p w14:paraId="03BB81CA" w14:textId="77777777" w:rsidR="00221CD5" w:rsidRPr="00EC73C7" w:rsidRDefault="00221CD5" w:rsidP="007D2D60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1B830DF3" w14:textId="117D8482" w:rsidR="007D2D60" w:rsidRDefault="007D2D60" w:rsidP="007D2D60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CD5F53">
        <w:rPr>
          <w:color w:val="000000"/>
          <w:cs/>
        </w:rPr>
        <w:t xml:space="preserve">วันที่ </w:t>
      </w:r>
      <w:r>
        <w:rPr>
          <w:color w:val="000000"/>
        </w:rPr>
        <w:t>24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ธันวาคม </w:t>
      </w:r>
      <w:r w:rsidRPr="00CD5F53">
        <w:rPr>
          <w:color w:val="000000"/>
        </w:rPr>
        <w:t xml:space="preserve">2564 </w:t>
      </w:r>
      <w:r w:rsidRPr="00CD5F53">
        <w:rPr>
          <w:color w:val="000000"/>
          <w:cs/>
        </w:rPr>
        <w:t>ที่ประชุม</w:t>
      </w:r>
      <w:r>
        <w:rPr>
          <w:rFonts w:hint="cs"/>
          <w:color w:val="000000"/>
          <w:cs/>
        </w:rPr>
        <w:t>วิ</w:t>
      </w:r>
      <w:r w:rsidRPr="00CD5F53">
        <w:rPr>
          <w:color w:val="000000"/>
          <w:cs/>
        </w:rPr>
        <w:t>สามัญผู้ถือหุ้น</w:t>
      </w:r>
      <w:r>
        <w:rPr>
          <w:rFonts w:hint="cs"/>
          <w:color w:val="000000"/>
          <w:cs/>
        </w:rPr>
        <w:t xml:space="preserve"> ครั้งที่ </w:t>
      </w:r>
      <w:r>
        <w:rPr>
          <w:color w:val="000000"/>
        </w:rPr>
        <w:t xml:space="preserve">2/2564 </w:t>
      </w:r>
      <w:r w:rsidRPr="00CD5F53">
        <w:rPr>
          <w:color w:val="000000"/>
          <w:cs/>
        </w:rPr>
        <w:t xml:space="preserve">ของบริษัทมีมติอนุมัติเปลี่ยนแปลงมูลค่าหุ้นที่ตราไว้ของบริษัทจากเดิมมูลค่าหุ้นละ </w:t>
      </w:r>
      <w:r>
        <w:rPr>
          <w:color w:val="000000"/>
        </w:rPr>
        <w:t>5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เป็นมูลค่าหุ้นละ </w:t>
      </w:r>
      <w:r>
        <w:rPr>
          <w:color w:val="000000"/>
        </w:rPr>
        <w:t>2.50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</w:t>
      </w:r>
      <w:r w:rsidR="00EF512C">
        <w:rPr>
          <w:rFonts w:hint="cs"/>
          <w:color w:val="000000"/>
          <w:cs/>
        </w:rPr>
        <w:t xml:space="preserve">ต่อมาในวันที่ </w:t>
      </w:r>
      <w:r w:rsidR="00EF512C">
        <w:rPr>
          <w:color w:val="000000"/>
        </w:rPr>
        <w:t>6</w:t>
      </w:r>
      <w:r w:rsidR="00EF512C">
        <w:rPr>
          <w:rFonts w:hint="cs"/>
          <w:color w:val="000000"/>
          <w:cs/>
        </w:rPr>
        <w:t xml:space="preserve"> มกราคม </w:t>
      </w:r>
      <w:r w:rsidR="00EF512C">
        <w:rPr>
          <w:color w:val="000000"/>
        </w:rPr>
        <w:t xml:space="preserve">2565 </w:t>
      </w:r>
      <w:r w:rsidRPr="00CD5F53">
        <w:rPr>
          <w:color w:val="000000"/>
          <w:cs/>
        </w:rPr>
        <w:t>บริษัทได้</w:t>
      </w:r>
      <w:r w:rsidR="00EF512C">
        <w:rPr>
          <w:color w:val="000000"/>
        </w:rPr>
        <w:br/>
      </w:r>
      <w:r w:rsidRPr="00CD5F53">
        <w:rPr>
          <w:color w:val="000000"/>
          <w:cs/>
        </w:rPr>
        <w:t>จดทะเบียน</w:t>
      </w:r>
      <w:r w:rsidR="00EF512C">
        <w:rPr>
          <w:rFonts w:hint="cs"/>
          <w:color w:val="000000"/>
          <w:cs/>
        </w:rPr>
        <w:t>เรื่อง</w:t>
      </w:r>
      <w:r w:rsidRPr="00CD5F53">
        <w:rPr>
          <w:color w:val="000000"/>
          <w:cs/>
        </w:rPr>
        <w:t>ดังกล่าวต่อ</w:t>
      </w:r>
      <w:r w:rsidR="00CB02A4" w:rsidRPr="00CB02A4">
        <w:rPr>
          <w:color w:val="000000"/>
          <w:cs/>
        </w:rPr>
        <w:t>กรมพัฒนาธุรกิจการค้า</w:t>
      </w:r>
      <w:r w:rsidRPr="00CD5F53">
        <w:rPr>
          <w:color w:val="000000"/>
          <w:cs/>
        </w:rPr>
        <w:t>เรียบร้อยแล้ว ทั้งนี้การเปลี่ยนแปลงมูลค่าหุ้นที่ตราไว้ดังกล่าวมีผลให้จำนวนหุ้น</w:t>
      </w:r>
      <w:r w:rsidR="00EF512C">
        <w:rPr>
          <w:rFonts w:hint="cs"/>
          <w:color w:val="000000"/>
          <w:cs/>
        </w:rPr>
        <w:t>ที่ชำระแล้ว</w:t>
      </w:r>
      <w:r w:rsidRPr="00CD5F53">
        <w:rPr>
          <w:color w:val="000000"/>
          <w:cs/>
        </w:rPr>
        <w:t xml:space="preserve">ของบริษัทเพิ่มขึ้นจากเดิม </w:t>
      </w:r>
      <w:r>
        <w:rPr>
          <w:color w:val="000000"/>
        </w:rPr>
        <w:t>506.40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ล้านหุ้น เป็น </w:t>
      </w:r>
      <w:r>
        <w:rPr>
          <w:color w:val="000000"/>
        </w:rPr>
        <w:t>1,012.80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>ล้านหุ้น</w:t>
      </w:r>
    </w:p>
    <w:p w14:paraId="4EC6CD30" w14:textId="77777777" w:rsidR="00496DD5" w:rsidRPr="00EC73C7" w:rsidRDefault="00496DD5" w:rsidP="00496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05B01253" w14:textId="148B5448" w:rsidR="00496DD5" w:rsidRDefault="00496DD5" w:rsidP="003A2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496DD5" w:rsidSect="00810FB5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408"/>
        </w:sectPr>
      </w:pPr>
      <w:r w:rsidRPr="00496DD5">
        <w:rPr>
          <w:rFonts w:asciiTheme="majorBidi" w:hAnsiTheme="majorBidi"/>
          <w:cs/>
        </w:rPr>
        <w:t xml:space="preserve">เมื่อวันที่ </w:t>
      </w:r>
      <w:r w:rsidRPr="00496DD5">
        <w:rPr>
          <w:rFonts w:asciiTheme="majorBidi" w:hAnsiTheme="majorBidi" w:cstheme="majorBidi"/>
        </w:rPr>
        <w:t xml:space="preserve">14 </w:t>
      </w:r>
      <w:r w:rsidRPr="00496DD5">
        <w:rPr>
          <w:rFonts w:asciiTheme="majorBidi" w:hAnsiTheme="majorBidi"/>
          <w:cs/>
        </w:rPr>
        <w:t xml:space="preserve">มีนาคม </w:t>
      </w:r>
      <w:r w:rsidRPr="00496DD5">
        <w:rPr>
          <w:rFonts w:asciiTheme="majorBidi" w:hAnsiTheme="majorBidi" w:cstheme="majorBidi"/>
        </w:rPr>
        <w:t xml:space="preserve">2565 </w:t>
      </w:r>
      <w:r w:rsidRPr="00496DD5">
        <w:rPr>
          <w:rFonts w:asciiTheme="majorBidi" w:hAnsiTheme="majorBidi"/>
          <w:cs/>
        </w:rPr>
        <w:t xml:space="preserve">บริษัทได้รับชำระค่าหุ้นจำนวน </w:t>
      </w:r>
      <w:r w:rsidRPr="00496DD5">
        <w:rPr>
          <w:rFonts w:asciiTheme="majorBidi" w:hAnsiTheme="majorBidi" w:cstheme="majorBidi"/>
        </w:rPr>
        <w:t xml:space="preserve">433.20 </w:t>
      </w:r>
      <w:r w:rsidRPr="00496DD5">
        <w:rPr>
          <w:rFonts w:asciiTheme="majorBidi" w:hAnsiTheme="majorBidi"/>
          <w:cs/>
        </w:rPr>
        <w:t xml:space="preserve">ล้านหุ้น มูลค่าหุ้นละ </w:t>
      </w:r>
      <w:r w:rsidRPr="00496DD5">
        <w:rPr>
          <w:rFonts w:asciiTheme="majorBidi" w:hAnsiTheme="majorBidi" w:cstheme="majorBidi"/>
        </w:rPr>
        <w:t xml:space="preserve">10.50 </w:t>
      </w:r>
      <w:r w:rsidRPr="00496DD5">
        <w:rPr>
          <w:rFonts w:asciiTheme="majorBidi" w:hAnsiTheme="majorBidi"/>
          <w:cs/>
        </w:rPr>
        <w:t xml:space="preserve">บาท รวมเป็นเงินจำนวน </w:t>
      </w:r>
      <w:r w:rsidRPr="00496DD5">
        <w:rPr>
          <w:rFonts w:asciiTheme="majorBidi" w:hAnsiTheme="majorBidi" w:cstheme="majorBidi"/>
        </w:rPr>
        <w:t xml:space="preserve">4,548.60 </w:t>
      </w:r>
      <w:r w:rsidRPr="00496DD5">
        <w:rPr>
          <w:rFonts w:asciiTheme="majorBidi" w:hAnsiTheme="majorBidi"/>
          <w:cs/>
        </w:rPr>
        <w:t>ล้านบาท จากการเสนอขาย</w:t>
      </w:r>
      <w:r w:rsidR="00EF512C">
        <w:rPr>
          <w:rFonts w:asciiTheme="majorBidi" w:hAnsiTheme="majorBidi" w:hint="cs"/>
          <w:cs/>
        </w:rPr>
        <w:t>หุ้น</w:t>
      </w:r>
      <w:r w:rsidRPr="00496DD5">
        <w:rPr>
          <w:rFonts w:asciiTheme="majorBidi" w:hAnsiTheme="majorBidi"/>
          <w:cs/>
        </w:rPr>
        <w:t xml:space="preserve">ให้แก่ประชาชนเป็นครั้งแรก </w:t>
      </w:r>
      <w:r w:rsidR="009225E5">
        <w:rPr>
          <w:rFonts w:asciiTheme="majorBidi" w:hAnsiTheme="majorBidi" w:hint="cs"/>
          <w:cs/>
        </w:rPr>
        <w:t>บริษัทได้นำเงินสดที่ได้รับบางส่วนไปลงทุนในเงินฝากประจำ ซึ่งแสดงเป็น</w:t>
      </w:r>
      <w:r w:rsidR="009225E5" w:rsidRPr="009354B6">
        <w:rPr>
          <w:rFonts w:asciiTheme="majorBidi" w:hAnsiTheme="majorBidi"/>
          <w:cs/>
        </w:rPr>
        <w:t>เงินลงทุนชั่วคราว</w:t>
      </w:r>
      <w:r w:rsidR="009225E5">
        <w:rPr>
          <w:rFonts w:asciiTheme="majorBidi" w:hAnsiTheme="majorBidi" w:hint="cs"/>
          <w:cs/>
        </w:rPr>
        <w:t xml:space="preserve">ในงบแสดงฐานะการเงิน </w:t>
      </w:r>
      <w:r w:rsidRPr="00496DD5">
        <w:rPr>
          <w:rFonts w:asciiTheme="majorBidi" w:hAnsiTheme="majorBidi"/>
          <w:cs/>
        </w:rPr>
        <w:t>โดยบริษัทได้จดทะเบียนเพิ่มทุนชำระแล้วกับ</w:t>
      </w:r>
      <w:r w:rsidR="00CB02A4" w:rsidRPr="00CB02A4">
        <w:rPr>
          <w:color w:val="000000"/>
          <w:cs/>
        </w:rPr>
        <w:t>กรมพัฒนาธุรกิจการค้า</w:t>
      </w:r>
      <w:r w:rsidRPr="00496DD5">
        <w:rPr>
          <w:rFonts w:asciiTheme="majorBidi" w:hAnsiTheme="majorBidi"/>
          <w:cs/>
        </w:rPr>
        <w:t xml:space="preserve">ในวันที่ </w:t>
      </w:r>
      <w:r w:rsidRPr="00496DD5">
        <w:rPr>
          <w:rFonts w:asciiTheme="majorBidi" w:hAnsiTheme="majorBidi" w:cstheme="majorBidi"/>
        </w:rPr>
        <w:t xml:space="preserve">15 </w:t>
      </w:r>
      <w:r w:rsidRPr="009225E5">
        <w:rPr>
          <w:rFonts w:asciiTheme="majorBidi" w:hAnsiTheme="majorBidi"/>
          <w:cs/>
        </w:rPr>
        <w:t xml:space="preserve">มีนาคม </w:t>
      </w:r>
      <w:r w:rsidRPr="009225E5">
        <w:rPr>
          <w:rFonts w:asciiTheme="majorBidi" w:hAnsiTheme="majorBidi" w:cstheme="majorBidi"/>
        </w:rPr>
        <w:t xml:space="preserve">2565 </w:t>
      </w:r>
      <w:r w:rsidR="009225E5" w:rsidRPr="009225E5">
        <w:rPr>
          <w:rFonts w:asciiTheme="majorBidi" w:hAnsiTheme="majorBidi"/>
          <w:cs/>
        </w:rPr>
        <w:t xml:space="preserve">หุ้นสามัญของบริษัทได้เริ่มทำการซื้อขายในตลาดหลักทรัพย์แห่งประเทศไทยตั้งแต่วันที่ </w:t>
      </w:r>
      <w:r w:rsidR="009225E5" w:rsidRPr="009225E5">
        <w:rPr>
          <w:rFonts w:asciiTheme="majorBidi" w:hAnsiTheme="majorBidi" w:cstheme="majorBidi"/>
        </w:rPr>
        <w:t xml:space="preserve">17 </w:t>
      </w:r>
      <w:r w:rsidR="009225E5" w:rsidRPr="009225E5">
        <w:rPr>
          <w:rFonts w:asciiTheme="majorBidi" w:hAnsiTheme="majorBidi"/>
          <w:cs/>
        </w:rPr>
        <w:t xml:space="preserve">มีนาคม </w:t>
      </w:r>
      <w:r w:rsidR="009225E5" w:rsidRPr="009225E5">
        <w:rPr>
          <w:rFonts w:asciiTheme="majorBidi" w:hAnsiTheme="majorBidi" w:cstheme="majorBidi"/>
        </w:rPr>
        <w:t xml:space="preserve">2565 </w:t>
      </w:r>
      <w:r w:rsidRPr="009225E5">
        <w:rPr>
          <w:rFonts w:asciiTheme="majorBidi" w:hAnsiTheme="majorBidi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Pr="009225E5">
        <w:rPr>
          <w:rFonts w:asciiTheme="majorBidi" w:hAnsiTheme="majorBidi" w:cstheme="majorBidi"/>
        </w:rPr>
        <w:t xml:space="preserve">84.36 </w:t>
      </w:r>
      <w:r w:rsidRPr="009225E5">
        <w:rPr>
          <w:rFonts w:asciiTheme="majorBidi" w:hAnsiTheme="majorBidi"/>
          <w:cs/>
        </w:rPr>
        <w:t>ล้านบาท เป็นรายการหักในบัญชีส่วนเกินมูลค่า</w:t>
      </w:r>
      <w:r w:rsidRPr="00496DD5">
        <w:rPr>
          <w:rFonts w:asciiTheme="majorBidi" w:hAnsiTheme="majorBidi"/>
          <w:cs/>
        </w:rPr>
        <w:t>หุ้นสามัญ</w:t>
      </w:r>
      <w:r w:rsidR="00EF512C">
        <w:rPr>
          <w:rFonts w:asciiTheme="majorBidi" w:hAnsiTheme="majorBidi" w:hint="cs"/>
          <w:cs/>
        </w:rPr>
        <w:t>ซึ่งทำให้</w:t>
      </w:r>
      <w:r w:rsidRPr="00496DD5">
        <w:rPr>
          <w:rFonts w:asciiTheme="majorBidi" w:hAnsiTheme="majorBidi"/>
          <w:cs/>
        </w:rPr>
        <w:t xml:space="preserve"> ณ วันที่ </w:t>
      </w:r>
      <w:r w:rsidR="005407B5">
        <w:rPr>
          <w:lang w:val="en-GB" w:bidi="ar-SA"/>
        </w:rPr>
        <w:t>3</w:t>
      </w:r>
      <w:r w:rsidR="005407B5" w:rsidRPr="00C6181F">
        <w:t>0</w:t>
      </w:r>
      <w:r w:rsidR="005407B5" w:rsidRPr="00F405C6">
        <w:rPr>
          <w:cs/>
          <w:lang w:val="en-GB"/>
        </w:rPr>
        <w:t xml:space="preserve"> </w:t>
      </w:r>
      <w:r w:rsidR="005407B5" w:rsidRPr="00F405C6">
        <w:rPr>
          <w:rFonts w:hint="cs"/>
          <w:cs/>
          <w:lang w:val="en-GB"/>
        </w:rPr>
        <w:t>มิถุนายน</w:t>
      </w:r>
      <w:r w:rsidRPr="00496DD5">
        <w:rPr>
          <w:rFonts w:asciiTheme="majorBidi" w:hAnsiTheme="majorBidi"/>
          <w:cs/>
        </w:rPr>
        <w:t xml:space="preserve"> </w:t>
      </w:r>
      <w:r w:rsidRPr="00496DD5">
        <w:rPr>
          <w:rFonts w:asciiTheme="majorBidi" w:hAnsiTheme="majorBidi" w:cstheme="majorBidi"/>
        </w:rPr>
        <w:t xml:space="preserve">2565 </w:t>
      </w:r>
      <w:r w:rsidRPr="00496DD5">
        <w:rPr>
          <w:rFonts w:asciiTheme="majorBidi" w:hAnsiTheme="majorBidi"/>
          <w:cs/>
        </w:rPr>
        <w:t>บริษัทมีส่วนเกินมูลค่าหุ้นสามัญจำนวน</w:t>
      </w:r>
      <w:r w:rsidR="002A4912">
        <w:rPr>
          <w:rFonts w:asciiTheme="majorBidi" w:hAnsiTheme="majorBidi"/>
        </w:rPr>
        <w:t xml:space="preserve"> 3,381</w:t>
      </w:r>
      <w:r w:rsidR="00261671">
        <w:rPr>
          <w:rFonts w:asciiTheme="majorBidi" w:hAnsiTheme="majorBidi"/>
        </w:rPr>
        <w:t>.24</w:t>
      </w:r>
      <w:r w:rsidRPr="00496DD5">
        <w:rPr>
          <w:rFonts w:asciiTheme="majorBidi" w:hAnsiTheme="majorBidi" w:cstheme="majorBidi"/>
        </w:rPr>
        <w:t xml:space="preserve"> </w:t>
      </w:r>
      <w:r w:rsidRPr="00496DD5">
        <w:rPr>
          <w:rFonts w:asciiTheme="majorBidi" w:hAnsiTheme="majorBidi"/>
          <w:cs/>
        </w:rPr>
        <w:t xml:space="preserve">ล้านบาท </w:t>
      </w:r>
    </w:p>
    <w:p w14:paraId="2328B282" w14:textId="7E37786E" w:rsidR="00892BEA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31140ACC" w14:textId="23948F92" w:rsidR="00892BEA" w:rsidRDefault="00892BEA" w:rsidP="00892BE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0"/>
          <w:szCs w:val="10"/>
          <w:lang w:bidi="th-TH"/>
        </w:r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78"/>
        <w:gridCol w:w="992"/>
        <w:gridCol w:w="183"/>
        <w:gridCol w:w="6"/>
        <w:gridCol w:w="8"/>
        <w:gridCol w:w="1063"/>
        <w:gridCol w:w="181"/>
        <w:gridCol w:w="12"/>
        <w:gridCol w:w="1067"/>
        <w:gridCol w:w="183"/>
        <w:gridCol w:w="987"/>
        <w:gridCol w:w="182"/>
        <w:gridCol w:w="992"/>
        <w:gridCol w:w="183"/>
        <w:gridCol w:w="1073"/>
        <w:gridCol w:w="183"/>
        <w:gridCol w:w="987"/>
        <w:gridCol w:w="183"/>
        <w:gridCol w:w="987"/>
        <w:gridCol w:w="183"/>
        <w:gridCol w:w="991"/>
      </w:tblGrid>
      <w:tr w:rsidR="005407B5" w:rsidRPr="00623946" w14:paraId="26B7B112" w14:textId="77777777" w:rsidTr="00866F84">
        <w:trPr>
          <w:cantSplit/>
        </w:trPr>
        <w:tc>
          <w:tcPr>
            <w:tcW w:w="3420" w:type="dxa"/>
            <w:vMerge w:val="restart"/>
          </w:tcPr>
          <w:p w14:paraId="7EFB35DE" w14:textId="77777777" w:rsidR="005407B5" w:rsidRDefault="005407B5" w:rsidP="00866F84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  <w:p w14:paraId="064E8C99" w14:textId="77777777" w:rsidR="005407B5" w:rsidRPr="00623946" w:rsidRDefault="005407B5" w:rsidP="00866F84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74" w:type="dxa"/>
            <w:gridSpan w:val="22"/>
            <w:vAlign w:val="bottom"/>
          </w:tcPr>
          <w:p w14:paraId="0E74824E" w14:textId="77777777" w:rsidR="005407B5" w:rsidRPr="00623946" w:rsidRDefault="005407B5" w:rsidP="00866F8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62394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5407B5" w:rsidRPr="004D0A56" w14:paraId="52D66B64" w14:textId="77777777" w:rsidTr="00866F84">
        <w:trPr>
          <w:cantSplit/>
        </w:trPr>
        <w:tc>
          <w:tcPr>
            <w:tcW w:w="3420" w:type="dxa"/>
            <w:vMerge/>
          </w:tcPr>
          <w:p w14:paraId="7010C4FF" w14:textId="77777777" w:rsidR="005407B5" w:rsidRPr="00623946" w:rsidRDefault="005407B5" w:rsidP="00866F8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E625316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vAlign w:val="bottom"/>
          </w:tcPr>
          <w:p w14:paraId="2D1A54ED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37" w:type="dxa"/>
            <w:gridSpan w:val="6"/>
            <w:vAlign w:val="bottom"/>
          </w:tcPr>
          <w:p w14:paraId="6638CB15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2BD3CD4E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777F9A8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50B19771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3" w:type="dxa"/>
            <w:gridSpan w:val="3"/>
            <w:vAlign w:val="bottom"/>
          </w:tcPr>
          <w:p w14:paraId="480BBC2B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053E899A" w14:textId="77777777" w:rsidR="005407B5" w:rsidRPr="00B33B2E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B33B2E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4B319377" w14:textId="77777777" w:rsidR="005407B5" w:rsidRPr="004D0A56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47F310C0" w14:textId="77777777" w:rsidR="005407B5" w:rsidRPr="004D0A56" w:rsidRDefault="005407B5" w:rsidP="00866F84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4D0A5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407B5" w:rsidRPr="00623946" w14:paraId="768BC5FD" w14:textId="77777777" w:rsidTr="00866F84">
        <w:trPr>
          <w:cantSplit/>
        </w:trPr>
        <w:tc>
          <w:tcPr>
            <w:tcW w:w="3420" w:type="dxa"/>
          </w:tcPr>
          <w:p w14:paraId="06E2CCC6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cs/>
                <w:lang w:val="en-US" w:bidi="th-TH"/>
              </w:rPr>
            </w:pP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หก</w:t>
            </w:r>
            <w:r w:rsidRPr="00DF44F1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5D6CE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</w:t>
            </w:r>
            <w:r w:rsidRPr="00C6181F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D67B8E" w14:textId="7DC05173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78" w:type="dxa"/>
            <w:vAlign w:val="center"/>
          </w:tcPr>
          <w:p w14:paraId="504ED632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7C0D4F" w14:textId="178604E6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61178509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E57957E" w14:textId="652F347E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93" w:type="dxa"/>
            <w:gridSpan w:val="2"/>
            <w:vAlign w:val="center"/>
          </w:tcPr>
          <w:p w14:paraId="610ED9D7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1C7E97F" w14:textId="461456D9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3D555F30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F319B2B" w14:textId="6C304B74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2" w:type="dxa"/>
            <w:vAlign w:val="center"/>
          </w:tcPr>
          <w:p w14:paraId="7D1A7538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B0FD2D0" w14:textId="02EE81B1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29175DF0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007B9B14" w14:textId="6CF33B5E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3" w:type="dxa"/>
            <w:vAlign w:val="center"/>
          </w:tcPr>
          <w:p w14:paraId="20F90E68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DAA71D8" w14:textId="1C5E9834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183" w:type="dxa"/>
          </w:tcPr>
          <w:p w14:paraId="5EDE2413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B1AE2BB" w14:textId="01A11B9C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183" w:type="dxa"/>
            <w:vAlign w:val="center"/>
          </w:tcPr>
          <w:p w14:paraId="2178D86F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3413CC27" w14:textId="2CB8DB54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</w:p>
        </w:tc>
      </w:tr>
      <w:tr w:rsidR="005407B5" w:rsidRPr="00623946" w14:paraId="629D2BE3" w14:textId="77777777" w:rsidTr="00866F84">
        <w:trPr>
          <w:cantSplit/>
        </w:trPr>
        <w:tc>
          <w:tcPr>
            <w:tcW w:w="3420" w:type="dxa"/>
          </w:tcPr>
          <w:p w14:paraId="6B37623C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4" w:type="dxa"/>
            <w:gridSpan w:val="22"/>
            <w:shd w:val="clear" w:color="auto" w:fill="auto"/>
            <w:vAlign w:val="center"/>
          </w:tcPr>
          <w:p w14:paraId="46C08438" w14:textId="77777777" w:rsidR="005407B5" w:rsidRPr="00623946" w:rsidRDefault="005407B5" w:rsidP="00866F84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23946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407B5" w:rsidRPr="00623946" w14:paraId="2CC82197" w14:textId="77777777" w:rsidTr="00866F84">
        <w:trPr>
          <w:cantSplit/>
        </w:trPr>
        <w:tc>
          <w:tcPr>
            <w:tcW w:w="3420" w:type="dxa"/>
          </w:tcPr>
          <w:p w14:paraId="42A9919C" w14:textId="77777777" w:rsidR="005407B5" w:rsidRPr="00623946" w:rsidRDefault="005407B5" w:rsidP="00866F84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4D0A56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43E7F5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E269D7D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748512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321FA60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298F1203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70B2CE76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6A768C0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2F6A462C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B12D736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CD6E232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B07F1E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00096B68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046A2F87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8AE111A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8D30FBE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40FD90B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F065FD9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4297F467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A87F4D3" w14:textId="77777777" w:rsidR="005407B5" w:rsidRPr="00623946" w:rsidRDefault="005407B5" w:rsidP="00866F84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407B5" w:rsidRPr="00623946" w14:paraId="35021F91" w14:textId="77777777" w:rsidTr="00866F84">
        <w:trPr>
          <w:cantSplit/>
        </w:trPr>
        <w:tc>
          <w:tcPr>
            <w:tcW w:w="3420" w:type="dxa"/>
          </w:tcPr>
          <w:p w14:paraId="14BD56A7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3EB2125E" w14:textId="3DD1CD34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5,469.14</w:t>
            </w:r>
          </w:p>
        </w:tc>
        <w:tc>
          <w:tcPr>
            <w:tcW w:w="178" w:type="dxa"/>
            <w:vAlign w:val="bottom"/>
          </w:tcPr>
          <w:p w14:paraId="507787D9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A378A9" w14:textId="4CF0B9F5" w:rsidR="005407B5" w:rsidRPr="00712258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4,782.22</w:t>
            </w:r>
          </w:p>
        </w:tc>
        <w:tc>
          <w:tcPr>
            <w:tcW w:w="197" w:type="dxa"/>
            <w:gridSpan w:val="3"/>
            <w:vAlign w:val="bottom"/>
          </w:tcPr>
          <w:p w14:paraId="5E58A34A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97D3B0F" w14:textId="6EDF436B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1,683.09</w:t>
            </w:r>
          </w:p>
        </w:tc>
        <w:tc>
          <w:tcPr>
            <w:tcW w:w="193" w:type="dxa"/>
            <w:gridSpan w:val="2"/>
            <w:vAlign w:val="bottom"/>
          </w:tcPr>
          <w:p w14:paraId="244F5484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126A09EC" w14:textId="50F25804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2,154.0</w:t>
            </w:r>
            <w:r w:rsidR="00DA58A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090B5E88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43638F0" w14:textId="3764D5F6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0.86</w:t>
            </w:r>
          </w:p>
        </w:tc>
        <w:tc>
          <w:tcPr>
            <w:tcW w:w="182" w:type="dxa"/>
            <w:vAlign w:val="bottom"/>
          </w:tcPr>
          <w:p w14:paraId="7F330522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8E129" w14:textId="2E1087DB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  <w:r w:rsidR="00267F5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183" w:type="dxa"/>
            <w:vAlign w:val="bottom"/>
          </w:tcPr>
          <w:p w14:paraId="63C2CCD1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3384F7C" w14:textId="2D1AFE04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624E0E8D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7913480" w14:textId="039F74C3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8980750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5D68B9" w14:textId="746FCCB4" w:rsidR="005407B5" w:rsidRPr="007F7089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7,153</w:t>
            </w:r>
            <w:r w:rsidR="00303D9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</w:p>
        </w:tc>
        <w:tc>
          <w:tcPr>
            <w:tcW w:w="183" w:type="dxa"/>
            <w:vAlign w:val="bottom"/>
          </w:tcPr>
          <w:p w14:paraId="198740D3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4CE9A4B" w14:textId="32857A84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6,936.32</w:t>
            </w:r>
          </w:p>
        </w:tc>
      </w:tr>
      <w:tr w:rsidR="005407B5" w:rsidRPr="00623946" w14:paraId="79166137" w14:textId="77777777" w:rsidTr="00866F84">
        <w:trPr>
          <w:cantSplit/>
        </w:trPr>
        <w:tc>
          <w:tcPr>
            <w:tcW w:w="3420" w:type="dxa"/>
          </w:tcPr>
          <w:p w14:paraId="2D81BBF1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13E437" w14:textId="19BD1C27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909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726FFC0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2E4690" w14:textId="012A5560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2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3"/>
            <w:vAlign w:val="bottom"/>
          </w:tcPr>
          <w:p w14:paraId="1055C5AD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58D3CA3" w14:textId="3A67988A" w:rsidR="005407B5" w:rsidRPr="00623946" w:rsidRDefault="00C474D9" w:rsidP="00C474D9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9.52</w:t>
            </w:r>
          </w:p>
        </w:tc>
        <w:tc>
          <w:tcPr>
            <w:tcW w:w="193" w:type="dxa"/>
            <w:gridSpan w:val="2"/>
            <w:vAlign w:val="bottom"/>
          </w:tcPr>
          <w:p w14:paraId="565C1B4C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6900389" w14:textId="3B2A7DC2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81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DE458D6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C31012E" w14:textId="33338E49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F0709DE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C12606B" w14:textId="42E1393F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2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809A963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65B3FD80" w14:textId="700905FE" w:rsidR="005407B5" w:rsidRPr="00623946" w:rsidRDefault="00C474D9" w:rsidP="00C474D9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(9.52)</w:t>
            </w:r>
          </w:p>
        </w:tc>
        <w:tc>
          <w:tcPr>
            <w:tcW w:w="183" w:type="dxa"/>
            <w:vAlign w:val="bottom"/>
          </w:tcPr>
          <w:p w14:paraId="4510FCBA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7BC549F" w14:textId="5070D6BE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F072490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012891E" w14:textId="1E564450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22337D0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C210053" w14:textId="080738BA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07B5" w:rsidRPr="00623946" w14:paraId="383F8A5D" w14:textId="77777777" w:rsidTr="00866F84">
        <w:trPr>
          <w:cantSplit/>
        </w:trPr>
        <w:tc>
          <w:tcPr>
            <w:tcW w:w="3420" w:type="dxa"/>
          </w:tcPr>
          <w:p w14:paraId="6A9C7EDA" w14:textId="77777777" w:rsidR="005407B5" w:rsidRPr="00623946" w:rsidRDefault="005407B5" w:rsidP="005407B5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B656A" w14:textId="1577632C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5,469.14</w:t>
            </w:r>
          </w:p>
        </w:tc>
        <w:tc>
          <w:tcPr>
            <w:tcW w:w="178" w:type="dxa"/>
            <w:vAlign w:val="bottom"/>
          </w:tcPr>
          <w:p w14:paraId="002E3C6C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0B575" w14:textId="106C5B46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4,782.22</w:t>
            </w:r>
          </w:p>
        </w:tc>
        <w:tc>
          <w:tcPr>
            <w:tcW w:w="197" w:type="dxa"/>
            <w:gridSpan w:val="3"/>
            <w:vAlign w:val="bottom"/>
          </w:tcPr>
          <w:p w14:paraId="49CE0227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5604E" w14:textId="788C9DA2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1,692.61</w:t>
            </w:r>
          </w:p>
        </w:tc>
        <w:tc>
          <w:tcPr>
            <w:tcW w:w="193" w:type="dxa"/>
            <w:gridSpan w:val="2"/>
            <w:vAlign w:val="bottom"/>
          </w:tcPr>
          <w:p w14:paraId="3DBC9290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6C77" w14:textId="0E1B3BA1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2,154.0</w:t>
            </w:r>
            <w:r w:rsidR="00DA58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3" w:type="dxa"/>
            <w:vAlign w:val="bottom"/>
          </w:tcPr>
          <w:p w14:paraId="3000D604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F278E" w14:textId="48A7F50D" w:rsidR="005407B5" w:rsidRPr="00623946" w:rsidRDefault="00C474D9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0.86</w:t>
            </w:r>
          </w:p>
        </w:tc>
        <w:tc>
          <w:tcPr>
            <w:tcW w:w="182" w:type="dxa"/>
            <w:vAlign w:val="bottom"/>
          </w:tcPr>
          <w:p w14:paraId="653D2CBA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9D9F9" w14:textId="5966DC7A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0.0</w:t>
            </w:r>
            <w:r w:rsidR="001E152D" w:rsidRPr="001E152D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045C0FB6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35C1B" w14:textId="79A5915A" w:rsidR="005407B5" w:rsidRPr="00623946" w:rsidRDefault="00C474D9" w:rsidP="00C474D9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(9.52)</w:t>
            </w:r>
          </w:p>
        </w:tc>
        <w:tc>
          <w:tcPr>
            <w:tcW w:w="183" w:type="dxa"/>
            <w:vAlign w:val="bottom"/>
          </w:tcPr>
          <w:p w14:paraId="79817157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60845" w14:textId="3C519BB1" w:rsidR="005407B5" w:rsidRPr="005407B5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07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4D82E0A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AE98F" w14:textId="490F839F" w:rsidR="005407B5" w:rsidRPr="00A8527E" w:rsidRDefault="00303D9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7,153.09</w:t>
            </w:r>
          </w:p>
        </w:tc>
        <w:tc>
          <w:tcPr>
            <w:tcW w:w="183" w:type="dxa"/>
            <w:vAlign w:val="bottom"/>
          </w:tcPr>
          <w:p w14:paraId="548EE811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9BB35" w14:textId="67C966BB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6,936.32</w:t>
            </w:r>
          </w:p>
        </w:tc>
      </w:tr>
      <w:tr w:rsidR="005407B5" w:rsidRPr="0004335F" w14:paraId="2CC8A2E3" w14:textId="77777777" w:rsidTr="00866F84">
        <w:trPr>
          <w:cantSplit/>
          <w:trHeight w:val="285"/>
        </w:trPr>
        <w:tc>
          <w:tcPr>
            <w:tcW w:w="3420" w:type="dxa"/>
          </w:tcPr>
          <w:p w14:paraId="78ABEEC5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6F3E55D" w14:textId="77777777" w:rsidR="005407B5" w:rsidRPr="0004335F" w:rsidRDefault="005407B5" w:rsidP="005407B5">
            <w:pPr>
              <w:pStyle w:val="NoSpacing"/>
              <w:tabs>
                <w:tab w:val="decimal" w:pos="550"/>
              </w:tabs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05B30CE9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102FE51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2AE341B1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B5BFC17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42E2E190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14F417AC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33CEA76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2FBADED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0C4C16B9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E105E78" w14:textId="77777777" w:rsidR="005407B5" w:rsidRPr="0004335F" w:rsidRDefault="005407B5" w:rsidP="005407B5">
            <w:pPr>
              <w:pStyle w:val="NoSpacing"/>
              <w:tabs>
                <w:tab w:val="decimal" w:pos="545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5051952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1FA93363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9251337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E5EEBF0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A8E308C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BE96D4F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051352AF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157B507" w14:textId="77777777" w:rsidR="005407B5" w:rsidRPr="0004335F" w:rsidRDefault="005407B5" w:rsidP="005407B5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407B5" w:rsidRPr="00892BEA" w14:paraId="0F58151E" w14:textId="77777777" w:rsidTr="00866F84">
        <w:trPr>
          <w:cantSplit/>
        </w:trPr>
        <w:tc>
          <w:tcPr>
            <w:tcW w:w="3420" w:type="dxa"/>
          </w:tcPr>
          <w:p w14:paraId="281DB409" w14:textId="70D55150" w:rsidR="005407B5" w:rsidRPr="00B33B2E" w:rsidRDefault="005407B5" w:rsidP="005407B5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EC73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C73C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170" w:type="dxa"/>
            <w:vAlign w:val="bottom"/>
          </w:tcPr>
          <w:p w14:paraId="16908162" w14:textId="02D0B7ED" w:rsidR="005407B5" w:rsidRPr="00892BEA" w:rsidRDefault="00303D9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339.78</w:t>
            </w:r>
          </w:p>
        </w:tc>
        <w:tc>
          <w:tcPr>
            <w:tcW w:w="178" w:type="dxa"/>
            <w:vAlign w:val="bottom"/>
          </w:tcPr>
          <w:p w14:paraId="40C04459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0AE991" w14:textId="1B52408C" w:rsidR="005407B5" w:rsidRPr="00892BEA" w:rsidRDefault="005407B5" w:rsidP="00267F5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87</w:t>
            </w:r>
            <w:r w:rsidR="00267F5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189" w:type="dxa"/>
            <w:gridSpan w:val="2"/>
            <w:vAlign w:val="bottom"/>
          </w:tcPr>
          <w:p w14:paraId="5CAF3458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877F78C" w14:textId="77990457" w:rsidR="005407B5" w:rsidRPr="00892BEA" w:rsidRDefault="00303D9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(90.38)</w:t>
            </w:r>
          </w:p>
        </w:tc>
        <w:tc>
          <w:tcPr>
            <w:tcW w:w="181" w:type="dxa"/>
            <w:vAlign w:val="bottom"/>
          </w:tcPr>
          <w:p w14:paraId="3D609F0F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EC2DD30" w14:textId="63E42091" w:rsidR="005407B5" w:rsidRPr="00892BEA" w:rsidRDefault="00267F54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183" w:type="dxa"/>
            <w:vAlign w:val="bottom"/>
          </w:tcPr>
          <w:p w14:paraId="54AC5300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F91BA9" w14:textId="34A55114" w:rsidR="005407B5" w:rsidRPr="00892BEA" w:rsidRDefault="00303D9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74.27</w:t>
            </w:r>
          </w:p>
        </w:tc>
        <w:tc>
          <w:tcPr>
            <w:tcW w:w="182" w:type="dxa"/>
            <w:vAlign w:val="bottom"/>
          </w:tcPr>
          <w:p w14:paraId="7CA71B7A" w14:textId="77777777" w:rsidR="005407B5" w:rsidRPr="00892BEA" w:rsidRDefault="005407B5" w:rsidP="005407B5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D6058B" w14:textId="2C24772E" w:rsidR="005407B5" w:rsidRPr="00892BEA" w:rsidRDefault="001E152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309</w:t>
            </w:r>
            <w:r w:rsidR="00267F5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3" w:type="dxa"/>
            <w:vAlign w:val="bottom"/>
          </w:tcPr>
          <w:p w14:paraId="7A9F6076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F448D32" w14:textId="1DD308B6" w:rsidR="005407B5" w:rsidRPr="00892BEA" w:rsidRDefault="00303D9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(146.99)</w:t>
            </w:r>
          </w:p>
        </w:tc>
        <w:tc>
          <w:tcPr>
            <w:tcW w:w="183" w:type="dxa"/>
            <w:vAlign w:val="bottom"/>
          </w:tcPr>
          <w:p w14:paraId="13E99A99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3DC947C" w14:textId="504E8B0C" w:rsidR="005407B5" w:rsidRPr="00892BEA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92BE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342</w:t>
            </w:r>
            <w:r w:rsidR="00184A5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60</w:t>
            </w:r>
            <w:r w:rsidRPr="00892BE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403915AA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900F292" w14:textId="4D5ECFEE" w:rsidR="005407B5" w:rsidRPr="00892BEA" w:rsidRDefault="00303D9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176.68</w:t>
            </w:r>
          </w:p>
        </w:tc>
        <w:tc>
          <w:tcPr>
            <w:tcW w:w="183" w:type="dxa"/>
            <w:vAlign w:val="bottom"/>
          </w:tcPr>
          <w:p w14:paraId="6466C6BE" w14:textId="77777777" w:rsidR="005407B5" w:rsidRPr="00892BE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5E362F4" w14:textId="51CEB3A0" w:rsidR="005407B5" w:rsidRPr="00892BEA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462.93</w:t>
            </w:r>
          </w:p>
        </w:tc>
      </w:tr>
      <w:tr w:rsidR="005407B5" w:rsidRPr="00B33B2E" w14:paraId="10B74CD5" w14:textId="77777777" w:rsidTr="00866F84">
        <w:trPr>
          <w:cantSplit/>
        </w:trPr>
        <w:tc>
          <w:tcPr>
            <w:tcW w:w="3420" w:type="dxa"/>
          </w:tcPr>
          <w:p w14:paraId="412ED7A5" w14:textId="77777777" w:rsidR="005407B5" w:rsidRPr="00B33B2E" w:rsidRDefault="005407B5" w:rsidP="005407B5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D13B42D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7F3F704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583809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46A741B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2F50A8C" w14:textId="77777777" w:rsidR="005407B5" w:rsidRPr="006C0C92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A2756D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C7FA4E5" w14:textId="77777777" w:rsidR="005407B5" w:rsidRPr="006C0C92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7E5DE46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8D11A6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EAEEA2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D1BB2E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06B6FD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6A6FB99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F0F07CE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EAB40E6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AE5BA4E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291AD4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5F6FE59" w14:textId="77777777" w:rsidR="005407B5" w:rsidRPr="00B33B2E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F88732C" w14:textId="77777777" w:rsidR="005407B5" w:rsidRPr="00B33B2E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407B5" w:rsidRPr="000F35BD" w14:paraId="2638B8E3" w14:textId="77777777" w:rsidTr="00866F84">
        <w:trPr>
          <w:cantSplit/>
        </w:trPr>
        <w:tc>
          <w:tcPr>
            <w:tcW w:w="3420" w:type="dxa"/>
          </w:tcPr>
          <w:p w14:paraId="630B45CB" w14:textId="633EB501" w:rsidR="005407B5" w:rsidRPr="00B33B2E" w:rsidRDefault="005407B5" w:rsidP="005407B5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 /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70" w:type="dxa"/>
            <w:vAlign w:val="bottom"/>
          </w:tcPr>
          <w:p w14:paraId="42816259" w14:textId="54AA2380" w:rsidR="005407B5" w:rsidRPr="000F35BD" w:rsidRDefault="001E152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424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78" w:type="dxa"/>
            <w:vAlign w:val="bottom"/>
          </w:tcPr>
          <w:p w14:paraId="78A6D5DB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67377C" w14:textId="2FE8E19B" w:rsidR="005407B5" w:rsidRPr="000F35B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3,477.97</w:t>
            </w:r>
          </w:p>
        </w:tc>
        <w:tc>
          <w:tcPr>
            <w:tcW w:w="189" w:type="dxa"/>
            <w:gridSpan w:val="2"/>
            <w:vAlign w:val="bottom"/>
          </w:tcPr>
          <w:p w14:paraId="19C84C84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42C2DD5" w14:textId="33204E63" w:rsidR="005407B5" w:rsidRPr="000F35BD" w:rsidRDefault="001E152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885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1" w:type="dxa"/>
            <w:vAlign w:val="bottom"/>
          </w:tcPr>
          <w:p w14:paraId="1DE721F7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70ED58D" w14:textId="45B371B1" w:rsidR="005407B5" w:rsidRPr="000F35B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,326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</w:t>
            </w:r>
          </w:p>
        </w:tc>
        <w:tc>
          <w:tcPr>
            <w:tcW w:w="183" w:type="dxa"/>
            <w:vAlign w:val="bottom"/>
          </w:tcPr>
          <w:p w14:paraId="1F234D61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85C3CD5" w14:textId="7AE51749" w:rsidR="005407B5" w:rsidRPr="000F35BD" w:rsidRDefault="001E152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,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9</w:t>
            </w:r>
            <w:r w:rsidR="00D567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82" w:type="dxa"/>
            <w:vAlign w:val="bottom"/>
          </w:tcPr>
          <w:p w14:paraId="759692DD" w14:textId="77777777" w:rsidR="005407B5" w:rsidRPr="000F35BD" w:rsidRDefault="005407B5" w:rsidP="005407B5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8D202C" w14:textId="3E8AE197" w:rsidR="005407B5" w:rsidRPr="000F35B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Pr="008E2CE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3" w:type="dxa"/>
            <w:vAlign w:val="bottom"/>
          </w:tcPr>
          <w:p w14:paraId="3D180370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D48B627" w14:textId="5C4A192D" w:rsidR="005407B5" w:rsidRPr="000F35BD" w:rsidRDefault="00FD2AE4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169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="001E152D"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980E789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3F45CA" w14:textId="3C8FE530" w:rsidR="005407B5" w:rsidRPr="000F35B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(3,660.27)</w:t>
            </w:r>
          </w:p>
        </w:tc>
        <w:tc>
          <w:tcPr>
            <w:tcW w:w="183" w:type="dxa"/>
            <w:vAlign w:val="bottom"/>
          </w:tcPr>
          <w:p w14:paraId="23653A1D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733B61" w14:textId="154302CA" w:rsidR="005407B5" w:rsidRPr="000F35BD" w:rsidRDefault="001E152D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16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="00D567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="00FD2AE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1E152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3" w:type="dxa"/>
            <w:vAlign w:val="bottom"/>
          </w:tcPr>
          <w:p w14:paraId="48B9F811" w14:textId="77777777" w:rsidR="005407B5" w:rsidRPr="000F35B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16E7985" w14:textId="1570C48A" w:rsidR="005407B5" w:rsidRPr="000F35B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12,907.10</w:t>
            </w:r>
          </w:p>
        </w:tc>
      </w:tr>
      <w:tr w:rsidR="005407B5" w:rsidRPr="000144DD" w14:paraId="553FF2F5" w14:textId="77777777" w:rsidTr="00866F84">
        <w:trPr>
          <w:cantSplit/>
        </w:trPr>
        <w:tc>
          <w:tcPr>
            <w:tcW w:w="3420" w:type="dxa"/>
          </w:tcPr>
          <w:p w14:paraId="6919A093" w14:textId="25229A95" w:rsidR="005407B5" w:rsidRPr="00623946" w:rsidRDefault="005407B5" w:rsidP="005407B5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 /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9777A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777A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6181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70" w:type="dxa"/>
            <w:vAlign w:val="bottom"/>
          </w:tcPr>
          <w:p w14:paraId="17320584" w14:textId="0E57FB6A" w:rsidR="005407B5" w:rsidRPr="00FD2AE4" w:rsidRDefault="00FD2AE4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(1,746.26)</w:t>
            </w:r>
          </w:p>
        </w:tc>
        <w:tc>
          <w:tcPr>
            <w:tcW w:w="178" w:type="dxa"/>
            <w:vAlign w:val="bottom"/>
          </w:tcPr>
          <w:p w14:paraId="750A51D2" w14:textId="77777777" w:rsidR="005407B5" w:rsidRPr="00E01E4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F1E053" w14:textId="5A9F98D8" w:rsidR="005407B5" w:rsidRPr="00E01E4A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A4B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(2,126.99)</w:t>
            </w:r>
          </w:p>
        </w:tc>
        <w:tc>
          <w:tcPr>
            <w:tcW w:w="189" w:type="dxa"/>
            <w:gridSpan w:val="2"/>
            <w:vAlign w:val="bottom"/>
          </w:tcPr>
          <w:p w14:paraId="05378D86" w14:textId="77777777" w:rsidR="005407B5" w:rsidRPr="00E01E4A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F3CF817" w14:textId="07A42DF0" w:rsidR="005407B5" w:rsidRPr="00E01E4A" w:rsidRDefault="00FD2AE4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(3,792.58)</w:t>
            </w:r>
          </w:p>
        </w:tc>
        <w:tc>
          <w:tcPr>
            <w:tcW w:w="181" w:type="dxa"/>
            <w:vAlign w:val="bottom"/>
          </w:tcPr>
          <w:p w14:paraId="21065CDB" w14:textId="77777777" w:rsidR="005407B5" w:rsidRPr="00E01E4A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C24F083" w14:textId="2E4DFBAF" w:rsidR="005407B5" w:rsidRPr="00623946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</w:t>
            </w:r>
            <w:r w:rsidRPr="000508E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02B98DA" w14:textId="77777777" w:rsidR="005407B5" w:rsidRPr="00623946" w:rsidRDefault="005407B5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938CB5" w14:textId="5A7933C3" w:rsidR="005407B5" w:rsidRPr="000144DD" w:rsidRDefault="00FD2AE4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</w:t>
            </w:r>
            <w:r w:rsidR="00D567D4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.41)</w:t>
            </w:r>
          </w:p>
        </w:tc>
        <w:tc>
          <w:tcPr>
            <w:tcW w:w="182" w:type="dxa"/>
            <w:vAlign w:val="bottom"/>
          </w:tcPr>
          <w:p w14:paraId="6E89C75B" w14:textId="77777777" w:rsidR="005407B5" w:rsidRPr="000144DD" w:rsidRDefault="005407B5" w:rsidP="005407B5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B1E0DA" w14:textId="0383C116" w:rsidR="005407B5" w:rsidRPr="000144D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440.99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610BC929" w14:textId="77777777" w:rsidR="005407B5" w:rsidRPr="000144D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1C310C0E" w14:textId="0B33C8E2" w:rsidR="005407B5" w:rsidRPr="000144DD" w:rsidRDefault="00FD2AE4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2,072.35</w:t>
            </w:r>
          </w:p>
        </w:tc>
        <w:tc>
          <w:tcPr>
            <w:tcW w:w="183" w:type="dxa"/>
            <w:vAlign w:val="bottom"/>
          </w:tcPr>
          <w:p w14:paraId="20A8269E" w14:textId="77777777" w:rsidR="005407B5" w:rsidRPr="000144D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DDE3158" w14:textId="39917AE8" w:rsidR="005407B5" w:rsidRPr="000144D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707.73</w:t>
            </w:r>
          </w:p>
        </w:tc>
        <w:tc>
          <w:tcPr>
            <w:tcW w:w="183" w:type="dxa"/>
            <w:vAlign w:val="bottom"/>
          </w:tcPr>
          <w:p w14:paraId="0017F4C9" w14:textId="77777777" w:rsidR="005407B5" w:rsidRPr="00623946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2166138" w14:textId="24482CC1" w:rsidR="005407B5" w:rsidRPr="000144DD" w:rsidRDefault="00DA58AC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D2AE4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D567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FD2AE4">
              <w:rPr>
                <w:rFonts w:asciiTheme="majorBidi" w:hAnsiTheme="majorBidi" w:cstheme="majorBidi"/>
                <w:sz w:val="24"/>
                <w:szCs w:val="24"/>
              </w:rPr>
              <w:t>.90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F9C5C8A" w14:textId="77777777" w:rsidR="005407B5" w:rsidRPr="000144DD" w:rsidRDefault="005407B5" w:rsidP="005407B5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C96EE47" w14:textId="3F47E883" w:rsidR="005407B5" w:rsidRPr="000144DD" w:rsidRDefault="00BF36E8" w:rsidP="005407B5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6,003.01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3C206C0" w14:textId="77777777" w:rsidR="000508EF" w:rsidRPr="00FE6063" w:rsidRDefault="000508EF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58AB53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0508EF" w:rsidSect="005407B5"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0CA944E5" w14:textId="10154BA1" w:rsidR="001167A1" w:rsidRPr="00B9562F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9562F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A74FD5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4CD20D89" w14:textId="1323977A" w:rsidR="00FE6063" w:rsidRDefault="00FE6063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17797B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17797B">
        <w:rPr>
          <w:rFonts w:asciiTheme="majorBidi" w:hAnsiTheme="majorBidi" w:cstheme="majorBidi" w:hint="cs"/>
          <w:cs/>
        </w:rPr>
        <w:t xml:space="preserve">     </w:t>
      </w:r>
      <w:r w:rsidRPr="0017797B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17797B">
        <w:rPr>
          <w:rFonts w:asciiTheme="majorBidi" w:hAnsiTheme="majorBidi" w:cstheme="majorBidi"/>
        </w:rPr>
        <w:t xml:space="preserve"> </w:t>
      </w:r>
      <w:r w:rsidRPr="0017797B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>
        <w:rPr>
          <w:rFonts w:asciiTheme="majorBidi" w:hAnsiTheme="majorBidi" w:cstheme="majorBidi" w:hint="cs"/>
          <w:cs/>
        </w:rPr>
        <w:t>หก</w:t>
      </w:r>
      <w:r w:rsidRPr="0017797B">
        <w:rPr>
          <w:rFonts w:asciiTheme="majorBidi" w:hAnsiTheme="majorBidi" w:cstheme="majorBidi" w:hint="cs"/>
          <w:cs/>
        </w:rPr>
        <w:t>เดือน</w:t>
      </w:r>
      <w:r w:rsidRPr="0017797B">
        <w:rPr>
          <w:rFonts w:asciiTheme="majorBidi" w:hAnsiTheme="majorBidi" w:cstheme="majorBidi"/>
          <w:cs/>
        </w:rPr>
        <w:t xml:space="preserve">สิ้นสุดวันที่ </w:t>
      </w:r>
      <w:r>
        <w:rPr>
          <w:rFonts w:asciiTheme="majorBidi" w:hAnsiTheme="majorBidi" w:cstheme="majorBidi"/>
        </w:rPr>
        <w:t>3</w:t>
      </w:r>
      <w:r w:rsidRPr="00C6181F">
        <w:rPr>
          <w:rFonts w:asciiTheme="majorBidi" w:hAnsiTheme="majorBidi" w:cstheme="majorBidi"/>
        </w:rPr>
        <w:t>0</w:t>
      </w:r>
      <w:r w:rsidRPr="0017797B">
        <w:rPr>
          <w:rFonts w:asciiTheme="majorBidi" w:hAnsiTheme="majorBidi" w:cstheme="majorBidi"/>
          <w:cs/>
        </w:rPr>
        <w:t xml:space="preserve"> </w:t>
      </w:r>
      <w:r w:rsidRPr="0017797B">
        <w:rPr>
          <w:rFonts w:asciiTheme="majorBidi" w:hAnsiTheme="majorBidi" w:cstheme="majorBidi" w:hint="cs"/>
          <w:cs/>
        </w:rPr>
        <w:t>ม</w:t>
      </w:r>
      <w:r>
        <w:rPr>
          <w:rFonts w:asciiTheme="majorBidi" w:hAnsiTheme="majorBidi" w:cstheme="majorBidi" w:hint="cs"/>
          <w:cs/>
        </w:rPr>
        <w:t>ิถุนายน</w:t>
      </w:r>
      <w:r w:rsidRPr="0017797B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</w:t>
      </w:r>
      <w:r w:rsidRPr="00C6181F">
        <w:rPr>
          <w:rFonts w:asciiTheme="majorBidi" w:hAnsiTheme="majorBidi" w:cstheme="majorBidi"/>
        </w:rPr>
        <w:t>5</w:t>
      </w:r>
      <w:r>
        <w:rPr>
          <w:rFonts w:asciiTheme="majorBidi" w:hAnsiTheme="majorBidi" w:cstheme="majorBidi"/>
        </w:rPr>
        <w:t>65</w:t>
      </w:r>
      <w:r w:rsidRPr="0017797B">
        <w:rPr>
          <w:rFonts w:asciiTheme="majorBidi" w:hAnsiTheme="majorBidi" w:cstheme="majorBidi"/>
        </w:rPr>
        <w:t xml:space="preserve"> </w:t>
      </w:r>
      <w:r w:rsidRPr="00192566">
        <w:rPr>
          <w:rFonts w:asciiTheme="majorBidi" w:hAnsiTheme="majorBidi" w:cstheme="majorBidi"/>
          <w:cs/>
        </w:rPr>
        <w:t>คือ</w:t>
      </w:r>
      <w:r w:rsidRPr="0019256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br/>
      </w:r>
      <w:r>
        <w:rPr>
          <w:rFonts w:asciiTheme="majorBidi" w:hAnsiTheme="majorBidi" w:cstheme="majorBidi" w:hint="cs"/>
          <w:cs/>
        </w:rPr>
        <w:t xml:space="preserve">ร้อยละ </w:t>
      </w:r>
      <w:r w:rsidR="002A4912">
        <w:rPr>
          <w:rFonts w:asciiTheme="majorBidi" w:hAnsiTheme="majorBidi" w:cstheme="majorBidi"/>
        </w:rPr>
        <w:t>5.70</w:t>
      </w:r>
      <w:r w:rsidRPr="0017797B">
        <w:rPr>
          <w:rFonts w:asciiTheme="majorBidi" w:hAnsiTheme="majorBidi" w:cstheme="majorBidi" w:hint="cs"/>
          <w:cs/>
        </w:rPr>
        <w:t xml:space="preserve"> </w:t>
      </w:r>
      <w:r w:rsidRPr="0017797B">
        <w:rPr>
          <w:rFonts w:asciiTheme="majorBidi" w:hAnsiTheme="majorBidi" w:cstheme="majorBidi"/>
          <w:i/>
          <w:iCs/>
          <w:lang w:val="en-GB" w:bidi="ar-SA"/>
        </w:rPr>
        <w:t>(</w:t>
      </w:r>
      <w:r w:rsidRPr="0017797B">
        <w:rPr>
          <w:rFonts w:asciiTheme="majorBidi" w:hAnsiTheme="majorBidi" w:cstheme="majorBidi" w:hint="cs"/>
          <w:i/>
          <w:iCs/>
          <w:cs/>
        </w:rPr>
        <w:t>รอบระยะเวลา</w:t>
      </w:r>
      <w:r>
        <w:rPr>
          <w:rFonts w:asciiTheme="majorBidi" w:hAnsiTheme="majorBidi" w:cstheme="majorBidi" w:hint="cs"/>
          <w:i/>
          <w:iCs/>
          <w:cs/>
        </w:rPr>
        <w:t>หก</w:t>
      </w:r>
      <w:r w:rsidRPr="0017797B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i/>
          <w:iCs/>
        </w:rPr>
        <w:t>3</w:t>
      </w:r>
      <w:r w:rsidRPr="00C6181F">
        <w:rPr>
          <w:rFonts w:asciiTheme="majorBidi" w:hAnsiTheme="majorBidi" w:cstheme="majorBidi"/>
          <w:i/>
          <w:iCs/>
        </w:rPr>
        <w:t>0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 w:hint="cs"/>
          <w:i/>
          <w:iCs/>
          <w:cs/>
        </w:rPr>
        <w:t>มิถุนายน</w:t>
      </w:r>
      <w:r w:rsidRPr="0017797B">
        <w:rPr>
          <w:rFonts w:asciiTheme="majorBidi" w:hAnsiTheme="majorBidi" w:cstheme="majorBidi" w:hint="cs"/>
          <w:i/>
          <w:iCs/>
          <w:cs/>
        </w:rPr>
        <w:t xml:space="preserve"> </w:t>
      </w:r>
      <w:r>
        <w:rPr>
          <w:rFonts w:asciiTheme="majorBidi" w:hAnsiTheme="majorBidi" w:cstheme="majorBidi"/>
          <w:i/>
          <w:iCs/>
        </w:rPr>
        <w:t>2</w:t>
      </w:r>
      <w:r w:rsidRPr="00C6181F">
        <w:rPr>
          <w:rFonts w:asciiTheme="majorBidi" w:hAnsiTheme="majorBidi" w:cstheme="majorBidi"/>
          <w:i/>
          <w:iCs/>
        </w:rPr>
        <w:t>5</w:t>
      </w:r>
      <w:r>
        <w:rPr>
          <w:rFonts w:asciiTheme="majorBidi" w:hAnsiTheme="majorBidi" w:cstheme="majorBidi"/>
          <w:i/>
          <w:iCs/>
        </w:rPr>
        <w:t>64</w:t>
      </w:r>
      <w:r w:rsidRPr="00192566">
        <w:rPr>
          <w:rFonts w:asciiTheme="majorBidi" w:hAnsiTheme="majorBidi" w:cstheme="majorBidi"/>
          <w:i/>
          <w:iCs/>
        </w:rPr>
        <w:t xml:space="preserve">: </w:t>
      </w:r>
      <w:r>
        <w:rPr>
          <w:rFonts w:asciiTheme="majorBidi" w:hAnsiTheme="majorBidi" w:cstheme="majorBidi" w:hint="cs"/>
          <w:i/>
          <w:iCs/>
          <w:cs/>
        </w:rPr>
        <w:t xml:space="preserve">ร้อยละ </w:t>
      </w:r>
      <w:r>
        <w:rPr>
          <w:rFonts w:asciiTheme="majorBidi" w:hAnsiTheme="majorBidi" w:cstheme="majorBidi"/>
          <w:i/>
          <w:iCs/>
        </w:rPr>
        <w:t>8.86</w:t>
      </w:r>
      <w:r w:rsidRPr="0017797B">
        <w:rPr>
          <w:rFonts w:asciiTheme="majorBidi" w:hAnsiTheme="majorBidi" w:cstheme="majorBidi"/>
          <w:i/>
          <w:iCs/>
        </w:rPr>
        <w:t xml:space="preserve">) </w:t>
      </w:r>
      <w:r w:rsidRPr="0017797B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17797B">
        <w:rPr>
          <w:rFonts w:asciiTheme="majorBidi" w:hAnsiTheme="majorBidi" w:cstheme="majorBidi" w:hint="cs"/>
          <w:cs/>
        </w:rPr>
        <w:t>บางส่วน</w:t>
      </w:r>
      <w:r w:rsidRPr="0017797B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15F5257F" w14:textId="78AC384C" w:rsidR="00996947" w:rsidRPr="00A74FD5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5D966C75" w14:textId="0733386E" w:rsidR="00996947" w:rsidRDefault="00996947" w:rsidP="0099694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กำไรต่อหุ้น</w:t>
      </w:r>
      <w:r w:rsidR="00300BC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ขั้นพื้นฐาน</w:t>
      </w:r>
    </w:p>
    <w:p w14:paraId="7D540561" w14:textId="1B5F4384" w:rsidR="00996947" w:rsidRPr="00A74FD5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189F49ED" w14:textId="17DAF23B" w:rsidR="00996947" w:rsidRDefault="00996947" w:rsidP="00A74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กำไรต่อหุ้นขั้นพื้นฐานสำหรั</w:t>
      </w:r>
      <w:r w:rsidR="007A36C4">
        <w:rPr>
          <w:rFonts w:asciiTheme="majorBidi" w:hAnsiTheme="majorBidi" w:cstheme="majorBidi" w:hint="cs"/>
          <w:cs/>
        </w:rPr>
        <w:t>บงวด</w:t>
      </w:r>
      <w:r w:rsidR="00A74FD5">
        <w:rPr>
          <w:rFonts w:asciiTheme="majorBidi" w:hAnsiTheme="majorBidi" w:cstheme="majorBidi" w:hint="cs"/>
          <w:cs/>
        </w:rPr>
        <w:t>สามเดือนและ</w:t>
      </w:r>
      <w:r w:rsidR="00FE6063">
        <w:rPr>
          <w:rFonts w:asciiTheme="majorBidi" w:hAnsiTheme="majorBidi" w:cstheme="majorBidi" w:hint="cs"/>
          <w:cs/>
        </w:rPr>
        <w:t>หก</w:t>
      </w:r>
      <w:r w:rsidR="00FE6063" w:rsidRPr="0017797B">
        <w:rPr>
          <w:rFonts w:asciiTheme="majorBidi" w:hAnsiTheme="majorBidi" w:cstheme="majorBidi" w:hint="cs"/>
          <w:cs/>
        </w:rPr>
        <w:t>เดือน</w:t>
      </w:r>
      <w:r w:rsidR="00FE6063" w:rsidRPr="0017797B">
        <w:rPr>
          <w:rFonts w:asciiTheme="majorBidi" w:hAnsiTheme="majorBidi" w:cstheme="majorBidi"/>
          <w:cs/>
        </w:rPr>
        <w:t xml:space="preserve">สิ้นสุดวันที่ </w:t>
      </w:r>
      <w:r w:rsidR="00FE6063">
        <w:rPr>
          <w:rFonts w:asciiTheme="majorBidi" w:hAnsiTheme="majorBidi" w:cstheme="majorBidi"/>
        </w:rPr>
        <w:t>3</w:t>
      </w:r>
      <w:r w:rsidR="00FE6063" w:rsidRPr="00C6181F">
        <w:rPr>
          <w:rFonts w:asciiTheme="majorBidi" w:hAnsiTheme="majorBidi" w:cstheme="majorBidi"/>
        </w:rPr>
        <w:t>0</w:t>
      </w:r>
      <w:r w:rsidR="00FE6063" w:rsidRPr="0017797B">
        <w:rPr>
          <w:rFonts w:asciiTheme="majorBidi" w:hAnsiTheme="majorBidi" w:cstheme="majorBidi"/>
          <w:cs/>
        </w:rPr>
        <w:t xml:space="preserve"> </w:t>
      </w:r>
      <w:r w:rsidR="00FE6063" w:rsidRPr="0017797B">
        <w:rPr>
          <w:rFonts w:asciiTheme="majorBidi" w:hAnsiTheme="majorBidi" w:cstheme="majorBidi" w:hint="cs"/>
          <w:cs/>
        </w:rPr>
        <w:t>ม</w:t>
      </w:r>
      <w:r w:rsidR="00FE6063">
        <w:rPr>
          <w:rFonts w:asciiTheme="majorBidi" w:hAnsiTheme="majorBidi" w:cstheme="majorBidi" w:hint="cs"/>
          <w:cs/>
        </w:rPr>
        <w:t>ิถุนายน</w:t>
      </w:r>
      <w:r>
        <w:rPr>
          <w:rFonts w:asciiTheme="majorBidi" w:hAnsiTheme="majorBidi" w:cstheme="majorBidi" w:hint="cs"/>
          <w:cs/>
        </w:rPr>
        <w:t xml:space="preserve"> คำนวณจากกำไรสำหรับงวดที่เป็นส่วนของผู้ถือหุ้นสามัญของบริษัท โดยได้ปรับปรุงจำนวนหุ้นสามัญที่เปลี่ยนแปลงจากการปรับลดมูลค่าหุ้นสามัญ</w:t>
      </w:r>
      <w:r w:rsidR="001F08AD">
        <w:rPr>
          <w:rFonts w:asciiTheme="majorBidi" w:hAnsiTheme="majorBidi" w:cstheme="majorBidi" w:hint="cs"/>
          <w:cs/>
        </w:rPr>
        <w:t>และการเพิ่มทุนชำระแล้ว</w:t>
      </w:r>
      <w:r>
        <w:rPr>
          <w:rFonts w:asciiTheme="majorBidi" w:hAnsiTheme="majorBidi" w:cstheme="majorBidi" w:hint="cs"/>
          <w:cs/>
        </w:rPr>
        <w:t xml:space="preserve"> </w:t>
      </w:r>
      <w:r w:rsidR="007A36C4" w:rsidRPr="007A36C4">
        <w:rPr>
          <w:rFonts w:asciiTheme="majorBidi" w:hAnsiTheme="majorBidi" w:cstheme="majorBidi" w:hint="cs"/>
          <w:cs/>
        </w:rPr>
        <w:t>ใน</w:t>
      </w:r>
      <w:r w:rsidRPr="007A36C4">
        <w:rPr>
          <w:rFonts w:asciiTheme="majorBidi" w:hAnsiTheme="majorBidi" w:cstheme="majorBidi" w:hint="cs"/>
          <w:cs/>
        </w:rPr>
        <w:t xml:space="preserve">วันที่ </w:t>
      </w:r>
      <w:r w:rsidRPr="007A36C4">
        <w:rPr>
          <w:rFonts w:asciiTheme="majorBidi" w:hAnsiTheme="majorBidi" w:cstheme="majorBidi"/>
        </w:rPr>
        <w:t xml:space="preserve">6 </w:t>
      </w:r>
      <w:r w:rsidRPr="007A36C4">
        <w:rPr>
          <w:rFonts w:asciiTheme="majorBidi" w:hAnsiTheme="majorBidi" w:cstheme="majorBidi" w:hint="cs"/>
          <w:cs/>
        </w:rPr>
        <w:t xml:space="preserve">มกราคม </w:t>
      </w:r>
      <w:r w:rsidRPr="007A36C4">
        <w:rPr>
          <w:rFonts w:asciiTheme="majorBidi" w:hAnsiTheme="majorBidi" w:cstheme="majorBidi"/>
        </w:rPr>
        <w:t>2565</w:t>
      </w:r>
      <w:r w:rsidR="00AF5EA8">
        <w:rPr>
          <w:rFonts w:asciiTheme="majorBidi" w:hAnsiTheme="majorBidi" w:cstheme="majorBidi"/>
        </w:rPr>
        <w:t xml:space="preserve"> </w:t>
      </w:r>
      <w:r w:rsidR="00AF5EA8">
        <w:rPr>
          <w:rFonts w:asciiTheme="majorBidi" w:hAnsiTheme="majorBidi" w:cstheme="majorBidi" w:hint="cs"/>
          <w:cs/>
        </w:rPr>
        <w:t xml:space="preserve">และวันที่ </w:t>
      </w:r>
      <w:r w:rsidR="00AF5EA8">
        <w:rPr>
          <w:rFonts w:asciiTheme="majorBidi" w:hAnsiTheme="majorBidi" w:cstheme="majorBidi"/>
        </w:rPr>
        <w:t xml:space="preserve">15 </w:t>
      </w:r>
      <w:r w:rsidR="00AF5EA8">
        <w:rPr>
          <w:rFonts w:asciiTheme="majorBidi" w:hAnsiTheme="majorBidi" w:cstheme="majorBidi" w:hint="cs"/>
          <w:cs/>
        </w:rPr>
        <w:t xml:space="preserve">มีนาคม </w:t>
      </w:r>
      <w:r w:rsidR="00AF5EA8"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</w:rPr>
        <w:t xml:space="preserve"> </w:t>
      </w:r>
      <w:r w:rsidR="001F08AD">
        <w:rPr>
          <w:rFonts w:asciiTheme="majorBidi" w:hAnsiTheme="majorBidi" w:cstheme="majorBidi" w:hint="cs"/>
          <w:cs/>
        </w:rPr>
        <w:t xml:space="preserve">ตามลำดับ </w:t>
      </w:r>
      <w:r>
        <w:rPr>
          <w:rFonts w:asciiTheme="majorBidi" w:hAnsiTheme="majorBidi" w:cstheme="majorBidi" w:hint="cs"/>
          <w:cs/>
        </w:rPr>
        <w:t xml:space="preserve">ตามที่ได้กล่าวได้ไว้ในหมายเหตุข้อ </w:t>
      </w:r>
      <w:r w:rsidR="00E47FB6"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โดยถือเสมือนว่าการปรับลดมูลค่าหุ้นดังกล่าวได้เกิดขึ้นตั้งแต่วันเริ่มต้นของปีแรกที่เสนอรายงาน ซึ่งแสดงการคำนวณได้ดังนี้</w:t>
      </w:r>
    </w:p>
    <w:p w14:paraId="31E3D3A7" w14:textId="77777777" w:rsidR="00996947" w:rsidRPr="00A74FD5" w:rsidRDefault="00996947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W w:w="9219" w:type="dxa"/>
        <w:tblInd w:w="450" w:type="dxa"/>
        <w:tblLook w:val="01E0" w:firstRow="1" w:lastRow="1" w:firstColumn="1" w:lastColumn="1" w:noHBand="0" w:noVBand="0"/>
      </w:tblPr>
      <w:tblGrid>
        <w:gridCol w:w="4770"/>
        <w:gridCol w:w="910"/>
        <w:gridCol w:w="269"/>
        <w:gridCol w:w="910"/>
        <w:gridCol w:w="270"/>
        <w:gridCol w:w="910"/>
        <w:gridCol w:w="270"/>
        <w:gridCol w:w="910"/>
      </w:tblGrid>
      <w:tr w:rsidR="00A74FD5" w:rsidRPr="008D5FB0" w14:paraId="459E122C" w14:textId="77777777" w:rsidTr="00A74FD5">
        <w:trPr>
          <w:tblHeader/>
        </w:trPr>
        <w:tc>
          <w:tcPr>
            <w:tcW w:w="4770" w:type="dxa"/>
          </w:tcPr>
          <w:p w14:paraId="0C3B7D3F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089" w:type="dxa"/>
            <w:gridSpan w:val="3"/>
          </w:tcPr>
          <w:p w14:paraId="03EC40ED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83855D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090" w:type="dxa"/>
            <w:gridSpan w:val="3"/>
          </w:tcPr>
          <w:p w14:paraId="659FFC47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งบการเงินเฉพาะกิจการ</w:t>
            </w:r>
          </w:p>
        </w:tc>
      </w:tr>
      <w:tr w:rsidR="00A74FD5" w:rsidRPr="008D5FB0" w14:paraId="68A7A6FB" w14:textId="77777777" w:rsidTr="00A74FD5">
        <w:trPr>
          <w:tblHeader/>
        </w:trPr>
        <w:tc>
          <w:tcPr>
            <w:tcW w:w="4770" w:type="dxa"/>
          </w:tcPr>
          <w:p w14:paraId="5C2C0EC7" w14:textId="708184FF" w:rsidR="00A74FD5" w:rsidRPr="006F30E5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2A4BB2E2" w14:textId="5CA704E4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5</w:t>
            </w:r>
          </w:p>
        </w:tc>
        <w:tc>
          <w:tcPr>
            <w:tcW w:w="269" w:type="dxa"/>
            <w:vAlign w:val="center"/>
          </w:tcPr>
          <w:p w14:paraId="351A4206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4B63A351" w14:textId="0397B3DE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4</w:t>
            </w:r>
          </w:p>
        </w:tc>
        <w:tc>
          <w:tcPr>
            <w:tcW w:w="270" w:type="dxa"/>
          </w:tcPr>
          <w:p w14:paraId="487D2AAC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04DAF6EF" w14:textId="2CF3D37F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5</w:t>
            </w:r>
          </w:p>
        </w:tc>
        <w:tc>
          <w:tcPr>
            <w:tcW w:w="270" w:type="dxa"/>
            <w:vAlign w:val="center"/>
          </w:tcPr>
          <w:p w14:paraId="5F3FD842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10" w:type="dxa"/>
            <w:vAlign w:val="center"/>
          </w:tcPr>
          <w:p w14:paraId="2F5846FA" w14:textId="68B01B2B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</w:t>
            </w:r>
            <w:r>
              <w:t>4</w:t>
            </w:r>
          </w:p>
        </w:tc>
      </w:tr>
      <w:tr w:rsidR="00A74FD5" w:rsidRPr="008D5FB0" w14:paraId="62133412" w14:textId="77777777" w:rsidTr="00A74FD5">
        <w:trPr>
          <w:tblHeader/>
        </w:trPr>
        <w:tc>
          <w:tcPr>
            <w:tcW w:w="4770" w:type="dxa"/>
          </w:tcPr>
          <w:p w14:paraId="02BDD3F0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4449" w:type="dxa"/>
            <w:gridSpan w:val="7"/>
          </w:tcPr>
          <w:p w14:paraId="6D7FFCD4" w14:textId="77777777" w:rsidR="00A74FD5" w:rsidRPr="008D5FB0" w:rsidRDefault="00A74FD5" w:rsidP="0099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8D5FB0">
              <w:rPr>
                <w:b/>
                <w:i/>
                <w:iCs/>
                <w:cs/>
              </w:rPr>
              <w:t>(ล้านบาท)</w:t>
            </w:r>
          </w:p>
        </w:tc>
      </w:tr>
      <w:tr w:rsidR="00A74FD5" w:rsidRPr="008D5FB0" w14:paraId="439B8654" w14:textId="77777777" w:rsidTr="00A74FD5">
        <w:tc>
          <w:tcPr>
            <w:tcW w:w="4770" w:type="dxa"/>
          </w:tcPr>
          <w:p w14:paraId="58228E3F" w14:textId="7D87376C" w:rsidR="00A74FD5" w:rsidRPr="008D5FB0" w:rsidRDefault="00A74FD5" w:rsidP="00644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6F30E5">
              <w:rPr>
                <w:rFonts w:hint="cs"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Cs/>
                <w:i/>
                <w:iCs/>
                <w:cs/>
              </w:rPr>
              <w:t>สาม</w:t>
            </w:r>
            <w:r w:rsidRPr="006F30E5">
              <w:rPr>
                <w:rFonts w:hint="cs"/>
                <w:bCs/>
                <w:i/>
                <w:iCs/>
                <w:cs/>
              </w:rPr>
              <w:t xml:space="preserve">เดือนสิ้นสุดวันที่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910" w:type="dxa"/>
            <w:vAlign w:val="bottom"/>
          </w:tcPr>
          <w:p w14:paraId="6D2603D9" w14:textId="21AA04D4" w:rsidR="00A74FD5" w:rsidRPr="006F30E5" w:rsidRDefault="00A74FD5" w:rsidP="006448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66E8089" w14:textId="77777777" w:rsidR="00A74FD5" w:rsidRPr="006F30E5" w:rsidRDefault="00A74FD5" w:rsidP="00644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3845E668" w14:textId="4696C901" w:rsidR="00A74FD5" w:rsidRPr="006F30E5" w:rsidRDefault="00A74FD5" w:rsidP="006448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CA4E711" w14:textId="77777777" w:rsidR="00A74FD5" w:rsidRPr="006F30E5" w:rsidRDefault="00A74FD5" w:rsidP="00644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0D41555D" w14:textId="596D0647" w:rsidR="00A74FD5" w:rsidRPr="006F30E5" w:rsidRDefault="00A74FD5" w:rsidP="006448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490B4" w14:textId="77777777" w:rsidR="00A74FD5" w:rsidRPr="006F30E5" w:rsidRDefault="00A74FD5" w:rsidP="00644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78DFFA8A" w14:textId="67EBBAE0" w:rsidR="00A74FD5" w:rsidRPr="006F30E5" w:rsidRDefault="00A74FD5" w:rsidP="0064480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4FD5" w:rsidRPr="008D5FB0" w14:paraId="0F237468" w14:textId="77777777" w:rsidTr="00A74FD5">
        <w:tc>
          <w:tcPr>
            <w:tcW w:w="4770" w:type="dxa"/>
          </w:tcPr>
          <w:p w14:paraId="15C1E9B6" w14:textId="0EE92E57" w:rsidR="00A74FD5" w:rsidRPr="008D5FB0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>
              <w:rPr>
                <w:rFonts w:hint="cs"/>
                <w:cs/>
              </w:rPr>
              <w:t xml:space="preserve">กำไร (ขาดทุน) </w:t>
            </w:r>
            <w:r w:rsidRPr="008D5FB0">
              <w:rPr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7F95DFD9" w14:textId="20DA8897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(56.05)</w:t>
            </w:r>
          </w:p>
        </w:tc>
        <w:tc>
          <w:tcPr>
            <w:tcW w:w="269" w:type="dxa"/>
          </w:tcPr>
          <w:p w14:paraId="33B98FFA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70D5454E" w14:textId="039E0D02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106.67</w:t>
            </w:r>
          </w:p>
        </w:tc>
        <w:tc>
          <w:tcPr>
            <w:tcW w:w="270" w:type="dxa"/>
          </w:tcPr>
          <w:p w14:paraId="40D0B939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225E8B29" w14:textId="3A1F4CF0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ind w:right="-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(56.05)</w:t>
            </w:r>
          </w:p>
        </w:tc>
        <w:tc>
          <w:tcPr>
            <w:tcW w:w="270" w:type="dxa"/>
          </w:tcPr>
          <w:p w14:paraId="200D7A5D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401C0CCA" w14:textId="5DD75A11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106.67</w:t>
            </w:r>
          </w:p>
        </w:tc>
      </w:tr>
      <w:tr w:rsidR="00A74FD5" w:rsidRPr="008D5FB0" w14:paraId="267162AE" w14:textId="77777777" w:rsidTr="00A74FD5">
        <w:tc>
          <w:tcPr>
            <w:tcW w:w="4770" w:type="dxa"/>
          </w:tcPr>
          <w:p w14:paraId="26C72C9E" w14:textId="3B6DACD3" w:rsidR="00A74FD5" w:rsidRPr="008D5FB0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EF512C">
              <w:rPr>
                <w:cs/>
              </w:rPr>
              <w:t>จำนวนหุ้นสามัญ</w:t>
            </w:r>
            <w:r w:rsidRPr="00EF512C">
              <w:rPr>
                <w:rFonts w:hint="cs"/>
                <w:cs/>
              </w:rPr>
              <w:t>โดยใช้วิธีถัวเฉลี่ยถ่วงน้ำหนัก</w:t>
            </w:r>
            <w:r w:rsidRPr="00EF512C">
              <w:rPr>
                <w:cs/>
              </w:rPr>
              <w:t>ที่ออก</w:t>
            </w:r>
            <w:r w:rsidRPr="00EF512C">
              <w:rPr>
                <w:rFonts w:hint="cs"/>
                <w:cs/>
              </w:rPr>
              <w:t>จำหน่ายแล้ว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3C43E09" w14:textId="69A996EE" w:rsidR="00A74FD5" w:rsidRPr="001E152D" w:rsidRDefault="005969AE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69" w:type="dxa"/>
          </w:tcPr>
          <w:p w14:paraId="0A8C9D50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F7BC8D3" w14:textId="00E6B73F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1,012.80</w:t>
            </w:r>
          </w:p>
        </w:tc>
        <w:tc>
          <w:tcPr>
            <w:tcW w:w="270" w:type="dxa"/>
          </w:tcPr>
          <w:p w14:paraId="5AD41A6C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6067DEC" w14:textId="47796480" w:rsidR="00A74FD5" w:rsidRPr="001E152D" w:rsidRDefault="005969AE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70" w:type="dxa"/>
          </w:tcPr>
          <w:p w14:paraId="121994AA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7A68EDA2" w14:textId="1E26891A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1,012.80</w:t>
            </w:r>
          </w:p>
        </w:tc>
      </w:tr>
      <w:tr w:rsidR="00A74FD5" w:rsidRPr="008D5FB0" w14:paraId="1710DDC9" w14:textId="77777777" w:rsidTr="00A74FD5">
        <w:tc>
          <w:tcPr>
            <w:tcW w:w="4770" w:type="dxa"/>
          </w:tcPr>
          <w:p w14:paraId="0CECF66C" w14:textId="4B4CDF9D" w:rsidR="00A74FD5" w:rsidRPr="008D5FB0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D5FB0">
              <w:rPr>
                <w:b/>
                <w:bCs/>
                <w:cs/>
              </w:rPr>
              <w:t>กำไร</w:t>
            </w:r>
            <w:r w:rsidR="002F4DEE">
              <w:rPr>
                <w:b/>
                <w:bCs/>
              </w:rPr>
              <w:t xml:space="preserve"> </w:t>
            </w:r>
            <w:r w:rsidR="002F4DEE">
              <w:rPr>
                <w:rFonts w:hint="cs"/>
                <w:b/>
                <w:bCs/>
                <w:cs/>
              </w:rPr>
              <w:t xml:space="preserve">(ขาดทุน) </w:t>
            </w:r>
            <w:r w:rsidRPr="008D5FB0">
              <w:rPr>
                <w:rFonts w:hint="cs"/>
                <w:b/>
                <w:bCs/>
                <w:cs/>
              </w:rPr>
              <w:t>ต่อหุ้น</w:t>
            </w:r>
            <w:r w:rsidRPr="008D5FB0">
              <w:rPr>
                <w:b/>
                <w:bCs/>
                <w:cs/>
              </w:rPr>
              <w:t>ขั้นพื้นฐาน</w:t>
            </w:r>
            <w:r w:rsidRPr="008D5FB0">
              <w:rPr>
                <w:rFonts w:hint="cs"/>
                <w:b/>
                <w:bCs/>
                <w:cs/>
              </w:rPr>
              <w:t xml:space="preserve"> 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(บาท)</w:t>
            </w:r>
            <w:r w:rsidRPr="008D5FB0">
              <w:rPr>
                <w:rFonts w:hint="cs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B6646" w14:textId="2DB74A07" w:rsidR="00A74FD5" w:rsidRPr="00A74FD5" w:rsidRDefault="005969AE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69" w:type="dxa"/>
          </w:tcPr>
          <w:p w14:paraId="0AAF662C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F5831" w14:textId="76AB6136" w:rsidR="00A74FD5" w:rsidRPr="00A74FD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4F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0.11</w:t>
            </w:r>
          </w:p>
        </w:tc>
        <w:tc>
          <w:tcPr>
            <w:tcW w:w="270" w:type="dxa"/>
          </w:tcPr>
          <w:p w14:paraId="4A16F7BD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AE061" w14:textId="50641B4F" w:rsidR="00A74FD5" w:rsidRPr="00A74FD5" w:rsidRDefault="005969AE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70" w:type="dxa"/>
          </w:tcPr>
          <w:p w14:paraId="7DEED774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C84D6" w14:textId="4A757779" w:rsidR="00A74FD5" w:rsidRPr="00A74FD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4F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0.11</w:t>
            </w:r>
          </w:p>
        </w:tc>
      </w:tr>
      <w:tr w:rsidR="00A74FD5" w:rsidRPr="008D5FB0" w14:paraId="29E921C3" w14:textId="77777777" w:rsidTr="00A74FD5">
        <w:tc>
          <w:tcPr>
            <w:tcW w:w="4770" w:type="dxa"/>
          </w:tcPr>
          <w:p w14:paraId="06DA50F8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22306415" w14:textId="77777777" w:rsidR="00A74FD5" w:rsidRPr="00A74FD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9" w:type="dxa"/>
          </w:tcPr>
          <w:p w14:paraId="357C460F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7B9879CC" w14:textId="77777777" w:rsidR="00A74FD5" w:rsidRPr="00A74FD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3858AD6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552BF3CE" w14:textId="77777777" w:rsidR="00A74FD5" w:rsidRPr="00A74FD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2350B4B" w14:textId="77777777" w:rsidR="00A74FD5" w:rsidRPr="00A74FD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vAlign w:val="bottom"/>
          </w:tcPr>
          <w:p w14:paraId="17FEED7A" w14:textId="77777777" w:rsidR="00A74FD5" w:rsidRPr="00A74FD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A74FD5" w:rsidRPr="008D5FB0" w14:paraId="1A984082" w14:textId="77777777" w:rsidTr="00A74FD5">
        <w:tc>
          <w:tcPr>
            <w:tcW w:w="4770" w:type="dxa"/>
          </w:tcPr>
          <w:p w14:paraId="6305CDB0" w14:textId="3098517A" w:rsidR="00A74FD5" w:rsidRPr="008D5FB0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6F30E5">
              <w:rPr>
                <w:rFonts w:hint="cs"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Cs/>
                <w:i/>
                <w:iCs/>
                <w:cs/>
              </w:rPr>
              <w:t>หก</w:t>
            </w:r>
            <w:r w:rsidRPr="006F30E5">
              <w:rPr>
                <w:rFonts w:hint="cs"/>
                <w:bCs/>
                <w:i/>
                <w:iCs/>
                <w:cs/>
              </w:rPr>
              <w:t xml:space="preserve">เดือนสิ้นสุดวันที่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910" w:type="dxa"/>
            <w:vAlign w:val="bottom"/>
          </w:tcPr>
          <w:p w14:paraId="47F4F4E0" w14:textId="77777777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1B6314E9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4325F8D3" w14:textId="77777777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C789C0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5BFC4F15" w14:textId="77777777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72CBA4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43FB4BD0" w14:textId="77777777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74FD5" w:rsidRPr="008D5FB0" w14:paraId="6EE9F149" w14:textId="77777777" w:rsidTr="00A74FD5">
        <w:tc>
          <w:tcPr>
            <w:tcW w:w="4770" w:type="dxa"/>
          </w:tcPr>
          <w:p w14:paraId="377CABA6" w14:textId="08E77CF1" w:rsidR="00A74FD5" w:rsidRPr="008D5FB0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8D5FB0">
              <w:rPr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3E9E937B" w14:textId="33B0CE6B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69" w:type="dxa"/>
          </w:tcPr>
          <w:p w14:paraId="648CA422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02818D03" w14:textId="20EBA070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3F0B6BB4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342FBA66" w14:textId="0A7699B2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260EBC04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vAlign w:val="bottom"/>
          </w:tcPr>
          <w:p w14:paraId="1E4F9A94" w14:textId="02F2ED34" w:rsidR="00A74FD5" w:rsidRPr="001E152D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.</w:t>
            </w:r>
            <w:r w:rsidRPr="001E152D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</w:p>
        </w:tc>
      </w:tr>
      <w:tr w:rsidR="00A74FD5" w:rsidRPr="008D5FB0" w14:paraId="047DDDDD" w14:textId="77777777" w:rsidTr="00A74FD5">
        <w:tc>
          <w:tcPr>
            <w:tcW w:w="4770" w:type="dxa"/>
          </w:tcPr>
          <w:p w14:paraId="5E3480D4" w14:textId="1EBDBDB2" w:rsidR="00A74FD5" w:rsidRPr="006F30E5" w:rsidRDefault="00A74FD5" w:rsidP="00A74FD5">
            <w:pPr>
              <w:ind w:left="340" w:hanging="340"/>
            </w:pPr>
            <w:r w:rsidRPr="00EF512C">
              <w:rPr>
                <w:cs/>
              </w:rPr>
              <w:t>จำนวนหุ้นสามัญ</w:t>
            </w:r>
            <w:r w:rsidRPr="00EF512C">
              <w:rPr>
                <w:rFonts w:hint="cs"/>
                <w:cs/>
              </w:rPr>
              <w:t>โดยใช้วิธีถัวเฉลี่ยถ่วงน้ำหนัก</w:t>
            </w:r>
            <w:r w:rsidRPr="00EF512C">
              <w:rPr>
                <w:cs/>
              </w:rPr>
              <w:t>ที่ออก</w:t>
            </w:r>
            <w:r w:rsidRPr="00EF512C">
              <w:rPr>
                <w:rFonts w:hint="cs"/>
                <w:cs/>
              </w:rPr>
              <w:t>จำหน่ายแล้ว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3058F70" w14:textId="67E56077" w:rsidR="00A74FD5" w:rsidRPr="00644800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1,271.28</w:t>
            </w:r>
          </w:p>
        </w:tc>
        <w:tc>
          <w:tcPr>
            <w:tcW w:w="269" w:type="dxa"/>
          </w:tcPr>
          <w:p w14:paraId="175C9B13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highlight w:val="yellow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6B5E425" w14:textId="2A280CB0" w:rsidR="00A74FD5" w:rsidRPr="006F30E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1,012.80</w:t>
            </w:r>
          </w:p>
        </w:tc>
        <w:tc>
          <w:tcPr>
            <w:tcW w:w="270" w:type="dxa"/>
          </w:tcPr>
          <w:p w14:paraId="1AFE3AC8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621CE3E" w14:textId="713285A6" w:rsidR="00A74FD5" w:rsidRPr="006F30E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1,271.28</w:t>
            </w:r>
          </w:p>
        </w:tc>
        <w:tc>
          <w:tcPr>
            <w:tcW w:w="270" w:type="dxa"/>
          </w:tcPr>
          <w:p w14:paraId="79F1F437" w14:textId="77777777" w:rsidR="00A74FD5" w:rsidRPr="006F30E5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5232DE10" w14:textId="3A3E2931" w:rsidR="00A74FD5" w:rsidRPr="006F30E5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1,012.80</w:t>
            </w:r>
          </w:p>
        </w:tc>
      </w:tr>
      <w:tr w:rsidR="00A74FD5" w:rsidRPr="008D5FB0" w14:paraId="3A97436F" w14:textId="77777777" w:rsidTr="00A74FD5">
        <w:tc>
          <w:tcPr>
            <w:tcW w:w="4770" w:type="dxa"/>
          </w:tcPr>
          <w:p w14:paraId="43B2242B" w14:textId="2161923A" w:rsidR="00A74FD5" w:rsidRPr="008D5FB0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  <w:r w:rsidRPr="008D5FB0">
              <w:rPr>
                <w:b/>
                <w:bCs/>
                <w:cs/>
              </w:rPr>
              <w:t>กำไร</w:t>
            </w:r>
            <w:r w:rsidRPr="008D5FB0">
              <w:rPr>
                <w:rFonts w:hint="cs"/>
                <w:b/>
                <w:bCs/>
                <w:cs/>
              </w:rPr>
              <w:t>ต่อหุ้น</w:t>
            </w:r>
            <w:r w:rsidRPr="008D5FB0">
              <w:rPr>
                <w:b/>
                <w:bCs/>
                <w:cs/>
              </w:rPr>
              <w:t>ขั้นพื้นฐาน</w:t>
            </w:r>
            <w:r w:rsidRPr="008D5FB0">
              <w:rPr>
                <w:rFonts w:hint="cs"/>
                <w:b/>
                <w:bCs/>
                <w:cs/>
              </w:rPr>
              <w:t xml:space="preserve"> 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(บาท)</w:t>
            </w:r>
            <w:r w:rsidRPr="008D5FB0">
              <w:rPr>
                <w:rFonts w:hint="cs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7E369" w14:textId="1A0EEA72" w:rsidR="00A74FD5" w:rsidRPr="00AF5EA8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69" w:type="dxa"/>
          </w:tcPr>
          <w:p w14:paraId="0A9C086B" w14:textId="77777777" w:rsidR="00A74FD5" w:rsidRPr="00AF5EA8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B991C" w14:textId="699265E3" w:rsidR="00A74FD5" w:rsidRPr="00AF5EA8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  <w:tc>
          <w:tcPr>
            <w:tcW w:w="270" w:type="dxa"/>
          </w:tcPr>
          <w:p w14:paraId="352D8F67" w14:textId="77777777" w:rsidR="00A74FD5" w:rsidRPr="00AF5EA8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34028" w14:textId="27754D2F" w:rsidR="00A74FD5" w:rsidRPr="00AF5EA8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3C20FAED" w14:textId="77777777" w:rsidR="00A74FD5" w:rsidRPr="00AF5EA8" w:rsidRDefault="00A74FD5" w:rsidP="00A74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71902" w14:textId="0F16A31A" w:rsidR="00A74FD5" w:rsidRPr="00AF5EA8" w:rsidRDefault="00A74FD5" w:rsidP="00A74FD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0.31</w:t>
            </w:r>
          </w:p>
        </w:tc>
      </w:tr>
    </w:tbl>
    <w:p w14:paraId="21D29277" w14:textId="46D3827D" w:rsidR="008D5236" w:rsidRDefault="008D5236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  <w:r>
        <w:rPr>
          <w:rFonts w:asciiTheme="majorBidi" w:hAnsiTheme="majorBidi" w:cstheme="majorBidi"/>
          <w:sz w:val="16"/>
          <w:szCs w:val="16"/>
          <w:shd w:val="clear" w:color="auto" w:fill="D9D9D9"/>
        </w:rPr>
        <w:br w:type="page"/>
      </w:r>
    </w:p>
    <w:p w14:paraId="0C400D9E" w14:textId="0D382082" w:rsidR="00D92B16" w:rsidRPr="005E558C" w:rsidRDefault="00D92B16" w:rsidP="005E558C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E558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</w:p>
    <w:p w14:paraId="425AC928" w14:textId="77777777" w:rsidR="00D92B16" w:rsidRPr="008D5236" w:rsidRDefault="00D92B16" w:rsidP="00D92B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z w:val="20"/>
          <w:szCs w:val="20"/>
          <w:cs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D92B16" w:rsidRPr="00D92B16" w14:paraId="7D196AEC" w14:textId="77777777" w:rsidTr="00501B75">
        <w:trPr>
          <w:tblHeader/>
        </w:trPr>
        <w:tc>
          <w:tcPr>
            <w:tcW w:w="2970" w:type="dxa"/>
            <w:vAlign w:val="bottom"/>
          </w:tcPr>
          <w:p w14:paraId="176102F4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7FBAFB1E" w14:textId="77777777" w:rsidR="00D92B16" w:rsidRPr="00D92B16" w:rsidRDefault="00D92B1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43409BBE" w14:textId="77777777" w:rsidR="00D92B16" w:rsidRPr="00D92B16" w:rsidRDefault="00D92B1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0A3ACF4" w14:textId="77777777" w:rsidR="00D92B16" w:rsidRPr="00D92B16" w:rsidRDefault="00D92B1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422ED9D1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1A670437" w14:textId="77777777" w:rsidR="00D92B16" w:rsidRPr="00D92B16" w:rsidRDefault="00D92B1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D92B16" w:rsidRPr="00D92B16" w14:paraId="1AB32D4D" w14:textId="77777777" w:rsidTr="00501B75">
        <w:trPr>
          <w:tblHeader/>
        </w:trPr>
        <w:tc>
          <w:tcPr>
            <w:tcW w:w="2970" w:type="dxa"/>
          </w:tcPr>
          <w:p w14:paraId="5327E1BC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C0BC8D5" w14:textId="77777777" w:rsidR="00D92B16" w:rsidRPr="00D92B16" w:rsidRDefault="00D92B1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B245D8F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  <w:hideMark/>
          </w:tcPr>
          <w:p w14:paraId="2D260A0C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92B16">
              <w:rPr>
                <w:rFonts w:asciiTheme="majorBidi" w:hAnsiTheme="majorBidi" w:cstheme="majorBidi" w:hint="cs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275C32B2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  <w:hideMark/>
          </w:tcPr>
          <w:p w14:paraId="1711A352" w14:textId="77777777" w:rsidR="00D92B16" w:rsidRPr="00D92B16" w:rsidRDefault="00D92B1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92B16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8D5236" w:rsidRPr="00D92B16" w14:paraId="22E6C4E1" w14:textId="77777777" w:rsidTr="00501B75">
        <w:trPr>
          <w:tblHeader/>
        </w:trPr>
        <w:tc>
          <w:tcPr>
            <w:tcW w:w="2970" w:type="dxa"/>
          </w:tcPr>
          <w:p w14:paraId="1D791D33" w14:textId="7F0DF839" w:rsidR="008D5236" w:rsidRPr="008D523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D5236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4A61DF81" w14:textId="77777777" w:rsidR="008D5236" w:rsidRPr="00D92B16" w:rsidRDefault="008D52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7C837A0" w14:textId="77777777" w:rsidR="008D5236" w:rsidRPr="00D92B1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470AADD8" w14:textId="77777777" w:rsidR="008D5236" w:rsidRPr="00D92B1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7FBC2490" w14:textId="77777777" w:rsidR="008D5236" w:rsidRPr="00D92B1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6FD39422" w14:textId="77777777" w:rsidR="008D5236" w:rsidRPr="00D92B16" w:rsidRDefault="008D52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92B16" w:rsidRPr="00D92B16" w14:paraId="12372E51" w14:textId="77777777" w:rsidTr="00501B75">
        <w:tc>
          <w:tcPr>
            <w:tcW w:w="2970" w:type="dxa"/>
            <w:hideMark/>
          </w:tcPr>
          <w:p w14:paraId="01552867" w14:textId="1567942C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D92B16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hideMark/>
          </w:tcPr>
          <w:p w14:paraId="3AFBB77B" w14:textId="6041CA50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hd w:val="clear" w:color="auto" w:fill="D9D9D9" w:themeFill="background1" w:themeFillShade="D9"/>
                <w:cs/>
              </w:rPr>
            </w:pPr>
            <w:r>
              <w:rPr>
                <w:color w:val="000000"/>
              </w:rPr>
              <w:t xml:space="preserve">11 </w:t>
            </w:r>
            <w:r w:rsidRPr="00DB0536">
              <w:rPr>
                <w:rFonts w:hint="cs"/>
                <w:color w:val="000000"/>
                <w:cs/>
              </w:rPr>
              <w:t>พฤษภาคม</w:t>
            </w:r>
            <w:r w:rsidRPr="00DB0536">
              <w:rPr>
                <w:color w:val="000000"/>
                <w:cs/>
              </w:rPr>
              <w:t xml:space="preserve"> </w:t>
            </w:r>
            <w:r w:rsidRPr="00DB0536">
              <w:rPr>
                <w:color w:val="000000"/>
              </w:rPr>
              <w:t>2565</w:t>
            </w:r>
          </w:p>
        </w:tc>
        <w:tc>
          <w:tcPr>
            <w:tcW w:w="1656" w:type="dxa"/>
            <w:hideMark/>
          </w:tcPr>
          <w:p w14:paraId="65BACF23" w14:textId="7513E756" w:rsidR="00D92B16" w:rsidRPr="00D92B16" w:rsidRDefault="00501B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hd w:val="clear" w:color="auto" w:fill="D9D9D9" w:themeFill="background1" w:themeFillShade="D9"/>
              </w:rPr>
            </w:pPr>
            <w:r>
              <w:rPr>
                <w:color w:val="000000"/>
              </w:rPr>
              <w:t xml:space="preserve">9 </w:t>
            </w:r>
            <w:r w:rsidR="00D92B16" w:rsidRPr="00DB0536">
              <w:rPr>
                <w:rFonts w:hint="cs"/>
                <w:color w:val="000000"/>
                <w:cs/>
              </w:rPr>
              <w:t>มิถุนายน</w:t>
            </w:r>
            <w:r w:rsidR="00D92B16" w:rsidRPr="00DB0536">
              <w:rPr>
                <w:color w:val="000000"/>
                <w:cs/>
              </w:rPr>
              <w:t xml:space="preserve"> </w:t>
            </w:r>
            <w:r w:rsidR="00D92B16" w:rsidRPr="00DB0536">
              <w:rPr>
                <w:color w:val="000000"/>
              </w:rPr>
              <w:t>256</w:t>
            </w:r>
            <w:r w:rsidR="00D92B16" w:rsidRPr="00DB0536">
              <w:rPr>
                <w:rFonts w:hint="cs"/>
                <w:color w:val="000000"/>
              </w:rPr>
              <w:t>5</w:t>
            </w:r>
          </w:p>
        </w:tc>
        <w:tc>
          <w:tcPr>
            <w:tcW w:w="1066" w:type="dxa"/>
            <w:hideMark/>
          </w:tcPr>
          <w:p w14:paraId="4AA954C5" w14:textId="7AA2EBE4" w:rsidR="00D92B16" w:rsidRPr="00D92B16" w:rsidRDefault="001E15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1E152D">
              <w:rPr>
                <w:rFonts w:asciiTheme="majorBidi" w:hAnsiTheme="majorBidi" w:cstheme="majorBidi" w:hint="cs"/>
              </w:rPr>
              <w:t>0</w:t>
            </w:r>
            <w:r w:rsidR="00D92B16" w:rsidRPr="00D92B16">
              <w:rPr>
                <w:rFonts w:asciiTheme="majorBidi" w:hAnsiTheme="majorBidi" w:cstheme="majorBidi" w:hint="cs"/>
                <w:cs/>
              </w:rPr>
              <w:t>.</w:t>
            </w:r>
            <w:r w:rsidRPr="001E152D">
              <w:rPr>
                <w:rFonts w:asciiTheme="majorBidi" w:hAnsiTheme="majorBidi" w:cstheme="majorBidi" w:hint="cs"/>
              </w:rPr>
              <w:t>1</w:t>
            </w:r>
            <w:r w:rsidR="00D92B1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1" w:type="dxa"/>
          </w:tcPr>
          <w:p w14:paraId="5D25E859" w14:textId="77777777" w:rsidR="00D92B16" w:rsidRPr="00D92B16" w:rsidRDefault="00D92B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124F95EC" w14:textId="2E1CD57C" w:rsidR="00D92B16" w:rsidRPr="00D92B16" w:rsidRDefault="00D92B1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216.90</w:t>
            </w:r>
          </w:p>
        </w:tc>
      </w:tr>
      <w:tr w:rsidR="008D5236" w:rsidRPr="00D92B16" w14:paraId="06FEB280" w14:textId="77777777" w:rsidTr="00501B75">
        <w:tc>
          <w:tcPr>
            <w:tcW w:w="2970" w:type="dxa"/>
          </w:tcPr>
          <w:p w14:paraId="5CB660FB" w14:textId="77777777" w:rsidR="008D5236" w:rsidRPr="00D92B1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5BB36FE6" w14:textId="77777777" w:rsidR="008D523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656" w:type="dxa"/>
          </w:tcPr>
          <w:p w14:paraId="0DD8A7EB" w14:textId="77777777" w:rsidR="008D523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</w:p>
        </w:tc>
        <w:tc>
          <w:tcPr>
            <w:tcW w:w="1066" w:type="dxa"/>
          </w:tcPr>
          <w:p w14:paraId="4BAEA249" w14:textId="77777777" w:rsidR="008D5236" w:rsidRPr="001E152D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94A20A" w14:textId="77777777" w:rsidR="008D5236" w:rsidRPr="00D92B1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219131B" w14:textId="77777777" w:rsidR="008D5236" w:rsidRDefault="008D523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</w:p>
        </w:tc>
      </w:tr>
      <w:tr w:rsidR="008D5236" w:rsidRPr="00D92B16" w14:paraId="2E509400" w14:textId="77777777" w:rsidTr="00501B75">
        <w:tc>
          <w:tcPr>
            <w:tcW w:w="2970" w:type="dxa"/>
          </w:tcPr>
          <w:p w14:paraId="51A994C5" w14:textId="67D694D8" w:rsidR="008D5236" w:rsidRPr="008D523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D5236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890" w:type="dxa"/>
          </w:tcPr>
          <w:p w14:paraId="71BD2B1F" w14:textId="77777777" w:rsidR="008D523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656" w:type="dxa"/>
          </w:tcPr>
          <w:p w14:paraId="012C3123" w14:textId="77777777" w:rsidR="008D523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</w:p>
        </w:tc>
        <w:tc>
          <w:tcPr>
            <w:tcW w:w="1066" w:type="dxa"/>
          </w:tcPr>
          <w:p w14:paraId="1765BC59" w14:textId="77777777" w:rsidR="008D5236" w:rsidRPr="001E152D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34F75164" w14:textId="77777777" w:rsidR="008D5236" w:rsidRPr="00D92B16" w:rsidRDefault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EFA2B02" w14:textId="77777777" w:rsidR="008D5236" w:rsidRDefault="008D523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</w:p>
        </w:tc>
      </w:tr>
      <w:tr w:rsidR="008D5236" w:rsidRPr="00D92B16" w14:paraId="27600774" w14:textId="77777777" w:rsidTr="00501B75">
        <w:tc>
          <w:tcPr>
            <w:tcW w:w="2970" w:type="dxa"/>
          </w:tcPr>
          <w:p w14:paraId="567CBB46" w14:textId="7CB7C1B5" w:rsidR="008D5236" w:rsidRPr="008D523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6EAE">
              <w:rPr>
                <w:rFonts w:asciiTheme="majorBidi" w:hAnsiTheme="majorBidi" w:cstheme="majorBidi"/>
                <w:cs/>
              </w:rPr>
              <w:t>เงินปันผลประจำ</w:t>
            </w:r>
            <w:r w:rsidR="007C5789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890" w:type="dxa"/>
          </w:tcPr>
          <w:p w14:paraId="0A294287" w14:textId="1AA93B7E" w:rsidR="008D523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 w:rsidRPr="000F35BD">
              <w:rPr>
                <w:rFonts w:asciiTheme="majorBidi" w:hAnsiTheme="majorBidi" w:cstheme="majorBidi"/>
              </w:rPr>
              <w:t xml:space="preserve">7 </w:t>
            </w:r>
            <w:r w:rsidRPr="000F35BD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0F35BD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0F35B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656" w:type="dxa"/>
          </w:tcPr>
          <w:p w14:paraId="6BE9DD34" w14:textId="695C1628" w:rsidR="008D523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 w:rsidRPr="000F35B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35BD">
              <w:rPr>
                <w:rFonts w:asciiTheme="majorBidi" w:hAnsiTheme="majorBidi" w:cstheme="majorBidi"/>
              </w:rPr>
              <w:t xml:space="preserve">6 </w:t>
            </w:r>
            <w:r w:rsidRPr="000F35BD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0F35BD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0F35B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066" w:type="dxa"/>
          </w:tcPr>
          <w:p w14:paraId="05D7FB85" w14:textId="0CCADE04" w:rsidR="008D5236" w:rsidRPr="001E152D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 w:hint="cs"/>
              </w:rPr>
              <w:t>0</w:t>
            </w:r>
            <w:r w:rsidRPr="00896EAE">
              <w:rPr>
                <w:rFonts w:asciiTheme="majorBidi" w:hAnsiTheme="majorBidi" w:cstheme="majorBidi" w:hint="cs"/>
                <w:cs/>
              </w:rPr>
              <w:t>.</w:t>
            </w:r>
            <w:r w:rsidRPr="00896EAE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231" w:type="dxa"/>
          </w:tcPr>
          <w:p w14:paraId="49D8D8E2" w14:textId="77777777" w:rsidR="008D5236" w:rsidRPr="00D92B1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F053F74" w14:textId="5DB3FEFE" w:rsidR="008D5236" w:rsidRDefault="008D5236" w:rsidP="008D523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 w:rsidRPr="00C6181F">
              <w:rPr>
                <w:rFonts w:asciiTheme="majorBidi" w:hAnsiTheme="majorBidi" w:cstheme="majorBidi" w:hint="cs"/>
              </w:rPr>
              <w:t>1</w:t>
            </w:r>
            <w:r w:rsidRPr="00C6181F">
              <w:rPr>
                <w:rFonts w:asciiTheme="majorBidi" w:hAnsiTheme="majorBidi" w:cstheme="majorBidi"/>
              </w:rPr>
              <w:t>0</w:t>
            </w:r>
            <w:r w:rsidRPr="00896EAE">
              <w:rPr>
                <w:rFonts w:asciiTheme="majorBidi" w:hAnsiTheme="majorBidi" w:cstheme="majorBidi"/>
              </w:rPr>
              <w:t>1.28</w:t>
            </w:r>
          </w:p>
        </w:tc>
      </w:tr>
      <w:tr w:rsidR="008D5236" w:rsidRPr="00D92B16" w14:paraId="70F4211F" w14:textId="77777777" w:rsidTr="00501B75">
        <w:tc>
          <w:tcPr>
            <w:tcW w:w="2970" w:type="dxa"/>
          </w:tcPr>
          <w:p w14:paraId="41380299" w14:textId="5D4A314F" w:rsidR="008D5236" w:rsidRPr="00D92B1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1CC88E16" w14:textId="02529824" w:rsidR="008D523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color w:val="000000"/>
              </w:rPr>
            </w:pPr>
            <w:r>
              <w:rPr>
                <w:rFonts w:asciiTheme="majorBidi" w:hAnsiTheme="majorBidi" w:cstheme="majorBidi"/>
              </w:rPr>
              <w:t xml:space="preserve">9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56" w:type="dxa"/>
          </w:tcPr>
          <w:p w14:paraId="54FFA80D" w14:textId="35A35AE5" w:rsidR="008D523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color w:val="000000"/>
              </w:rPr>
            </w:pPr>
            <w:r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66" w:type="dxa"/>
          </w:tcPr>
          <w:p w14:paraId="6EDECE31" w14:textId="56E2D769" w:rsidR="008D5236" w:rsidRPr="001E152D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0.79</w:t>
            </w:r>
          </w:p>
        </w:tc>
        <w:tc>
          <w:tcPr>
            <w:tcW w:w="231" w:type="dxa"/>
          </w:tcPr>
          <w:p w14:paraId="749914F9" w14:textId="77777777" w:rsidR="008D5236" w:rsidRPr="00D92B16" w:rsidRDefault="008D5236" w:rsidP="008D52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FC6994E" w14:textId="576ECE48" w:rsidR="008D5236" w:rsidRDefault="008D5236" w:rsidP="008D5236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color w:val="000000"/>
              </w:rPr>
            </w:pPr>
            <w:r>
              <w:rPr>
                <w:rFonts w:asciiTheme="majorBidi" w:hAnsiTheme="majorBidi" w:cstheme="majorBidi" w:hint="cs"/>
                <w:cs/>
              </w:rPr>
              <w:t>400.06</w:t>
            </w:r>
          </w:p>
        </w:tc>
      </w:tr>
    </w:tbl>
    <w:p w14:paraId="6C8C8A88" w14:textId="66AB779E" w:rsidR="00D92B16" w:rsidRDefault="00D92B16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74AB08DB" w14:textId="77777777" w:rsidR="00D92B16" w:rsidRPr="008D5236" w:rsidRDefault="00D92B16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40669243" w14:textId="51447E13" w:rsidR="001E6920" w:rsidRPr="00A3140C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3140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8D5236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36F61BDE" w14:textId="77777777" w:rsidR="001E6920" w:rsidRPr="00A3140C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31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3140C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8D5236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3447B0A0" w14:textId="77777777" w:rsidR="006F30E5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6F30E5" w:rsidSect="004F4578">
          <w:head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1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70"/>
        <w:gridCol w:w="1530"/>
        <w:gridCol w:w="270"/>
        <w:gridCol w:w="153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F426D3" w:rsidRPr="00216F2E" w14:paraId="0FB1E510" w14:textId="18D41C8E" w:rsidTr="00F426D3">
        <w:tc>
          <w:tcPr>
            <w:tcW w:w="2790" w:type="dxa"/>
            <w:vAlign w:val="bottom"/>
          </w:tcPr>
          <w:p w14:paraId="6BE3EE52" w14:textId="39CCE7F2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1340" w:type="dxa"/>
            <w:gridSpan w:val="13"/>
            <w:vAlign w:val="bottom"/>
          </w:tcPr>
          <w:p w14:paraId="00D8F4B5" w14:textId="1840E963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426D3" w:rsidRPr="00216F2E" w14:paraId="7CDFFCB5" w14:textId="442166B1" w:rsidTr="00F426D3">
        <w:tc>
          <w:tcPr>
            <w:tcW w:w="2790" w:type="dxa"/>
            <w:vAlign w:val="bottom"/>
          </w:tcPr>
          <w:p w14:paraId="36AD4EEF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8002832" w14:textId="575C8323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72C84A3" w14:textId="77777777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3A99FE3" w14:textId="06EAE641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426D3" w:rsidRPr="00216F2E" w14:paraId="157C5D96" w14:textId="364BBC91" w:rsidTr="00F426D3">
        <w:tc>
          <w:tcPr>
            <w:tcW w:w="2790" w:type="dxa"/>
            <w:vAlign w:val="bottom"/>
          </w:tcPr>
          <w:p w14:paraId="37EE946E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6C1105C" w14:textId="011824C5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sz w:val="28"/>
                <w:szCs w:val="28"/>
              </w:rPr>
            </w:pPr>
            <w:r w:rsidRPr="00F426D3">
              <w:rPr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59EEC87" w14:textId="77777777" w:rsidR="00F426D3" w:rsidRPr="00216F2E" w:rsidRDefault="00F426D3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F6894B3" w14:textId="4359585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4BFAF6A" w14:textId="77777777" w:rsidR="00F426D3" w:rsidRPr="00216F2E" w:rsidRDefault="00F426D3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79D6F70" w14:textId="08D2A990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60D53CD8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C9099B" w14:textId="10136DF6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4826B0F" w14:textId="77777777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1D9B8" w14:textId="6E803049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79AFA864" w14:textId="77777777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2DC0248" w14:textId="4997FB53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216F2E">
              <w:rPr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711A3551" w14:textId="0CDF9DA6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8A2F159" w14:textId="1C2678C3" w:rsidR="00F426D3" w:rsidRPr="00216F2E" w:rsidRDefault="00F426D3" w:rsidP="00192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F426D3" w:rsidRPr="00216F2E" w14:paraId="3A1A319B" w14:textId="1A39CB28" w:rsidTr="00F426D3">
        <w:tc>
          <w:tcPr>
            <w:tcW w:w="2790" w:type="dxa"/>
            <w:vAlign w:val="bottom"/>
          </w:tcPr>
          <w:p w14:paraId="5F1F1264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6116A6F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2565275" w14:textId="77777777" w:rsidR="00F426D3" w:rsidRPr="00216F2E" w:rsidRDefault="00F426D3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50" w:type="dxa"/>
            <w:gridSpan w:val="11"/>
          </w:tcPr>
          <w:p w14:paraId="72DE7938" w14:textId="4CE4D899" w:rsidR="00F426D3" w:rsidRPr="00216F2E" w:rsidRDefault="00F426D3" w:rsidP="00143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216F2E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26D3" w:rsidRPr="00216F2E" w14:paraId="68FD4F4D" w14:textId="51C78F63" w:rsidTr="00F426D3">
        <w:tc>
          <w:tcPr>
            <w:tcW w:w="2790" w:type="dxa"/>
            <w:vAlign w:val="bottom"/>
          </w:tcPr>
          <w:p w14:paraId="19EDEBE6" w14:textId="43FDDFC7" w:rsidR="00F426D3" w:rsidRPr="00216F2E" w:rsidRDefault="00F426D3" w:rsidP="00C25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E60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E60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77F8FF3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2FD024E7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73F1669" w14:textId="44A6030F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5931788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C23C5C" w14:textId="52D662A4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51E1D8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28284" w14:textId="212C6600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A5EDC6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9FAD61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F96EB4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3189C80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CB4405" w14:textId="1C36F8F4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C98DD72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F426D3" w:rsidRPr="00216F2E" w14:paraId="7853FE84" w14:textId="77777777" w:rsidTr="00F426D3">
        <w:tc>
          <w:tcPr>
            <w:tcW w:w="2790" w:type="dxa"/>
            <w:vAlign w:val="bottom"/>
          </w:tcPr>
          <w:p w14:paraId="68A8D2A4" w14:textId="20266C98" w:rsidR="00F426D3" w:rsidRPr="00216F2E" w:rsidRDefault="00F426D3" w:rsidP="00C32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16F2E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2FA5D876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6CAB1E5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0B3A1" w14:textId="5F24833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FB74D60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6DFC84" w14:textId="76FA69BC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7CF8AA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5C921D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5E1BDB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5F78AD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A19BF2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7E83F6B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A54FB3" w14:textId="496743D2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9D8AC3A" w14:textId="77777777" w:rsidR="00F426D3" w:rsidRPr="00216F2E" w:rsidRDefault="00F426D3" w:rsidP="00F71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F426D3" w:rsidRPr="00216F2E" w14:paraId="45965F9B" w14:textId="77777777" w:rsidTr="004E0F14">
        <w:tc>
          <w:tcPr>
            <w:tcW w:w="2790" w:type="dxa"/>
            <w:vAlign w:val="bottom"/>
          </w:tcPr>
          <w:p w14:paraId="7B94E91D" w14:textId="140A01E6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1AC0072E" w14:textId="1939D0D1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FFDCF47" w14:textId="77777777" w:rsidR="00F426D3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9034AD3" w14:textId="79175AA8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1,742.54</w:t>
            </w:r>
          </w:p>
        </w:tc>
        <w:tc>
          <w:tcPr>
            <w:tcW w:w="270" w:type="dxa"/>
          </w:tcPr>
          <w:p w14:paraId="114E4A7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3E03D1C" w14:textId="00F15B9B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954D5C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C5BBBB" w14:textId="6CA29BD4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946.03</w:t>
            </w:r>
          </w:p>
        </w:tc>
        <w:tc>
          <w:tcPr>
            <w:tcW w:w="270" w:type="dxa"/>
            <w:vAlign w:val="bottom"/>
          </w:tcPr>
          <w:p w14:paraId="4ABFD1B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DC6E8F" w14:textId="1E2127B0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302C3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A1BF4EB" w14:textId="78FC4E72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796.51</w:t>
            </w:r>
          </w:p>
        </w:tc>
        <w:tc>
          <w:tcPr>
            <w:tcW w:w="236" w:type="dxa"/>
            <w:vAlign w:val="bottom"/>
          </w:tcPr>
          <w:p w14:paraId="128A3613" w14:textId="04D5A539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4EFFBA9" w14:textId="0794602B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742.54</w:t>
            </w:r>
          </w:p>
        </w:tc>
      </w:tr>
      <w:tr w:rsidR="00F426D3" w:rsidRPr="00216F2E" w14:paraId="23AAB0C8" w14:textId="77777777" w:rsidTr="00F426D3">
        <w:tc>
          <w:tcPr>
            <w:tcW w:w="2790" w:type="dxa"/>
            <w:vAlign w:val="bottom"/>
          </w:tcPr>
          <w:p w14:paraId="7650D5CB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bottom"/>
          </w:tcPr>
          <w:p w14:paraId="1626D1BF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4B2BC40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46FBB73C" w14:textId="17058E2B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18807CCC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6A494FBF" w14:textId="038B77D3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85378B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6B08B3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DD98DE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E25B75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3CB198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19ECD5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7F7C8C6" w14:textId="4A44284E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144E875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</w:tr>
      <w:tr w:rsidR="00F426D3" w:rsidRPr="00216F2E" w14:paraId="1C79B427" w14:textId="77777777" w:rsidTr="00F426D3">
        <w:tc>
          <w:tcPr>
            <w:tcW w:w="2790" w:type="dxa"/>
            <w:vAlign w:val="bottom"/>
          </w:tcPr>
          <w:p w14:paraId="0CB62B11" w14:textId="2922EA03" w:rsidR="00F426D3" w:rsidRPr="00B367A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B367A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439ED18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BAE217D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4CB8D1FF" w14:textId="690B905D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39D8CA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D974F9" w14:textId="144058DB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69462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B4396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0A0C78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8CFCFB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A26A9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3DFD44E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D21B85" w14:textId="30669658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1134CE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</w:tr>
      <w:tr w:rsidR="00F426D3" w:rsidRPr="00216F2E" w14:paraId="4F7F8DF3" w14:textId="77777777" w:rsidTr="008D11E4">
        <w:tc>
          <w:tcPr>
            <w:tcW w:w="2790" w:type="dxa"/>
            <w:vAlign w:val="bottom"/>
          </w:tcPr>
          <w:p w14:paraId="072A9DA3" w14:textId="4F99F5F2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0" w:type="dxa"/>
          </w:tcPr>
          <w:p w14:paraId="08EE39CE" w14:textId="1A00B1D3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B33A1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F4FA4AD" w14:textId="6247B33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1B86734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2C412B" w14:textId="6192A12F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298.</w:t>
            </w:r>
            <w:r>
              <w:rPr>
                <w:rFonts w:hint="cs"/>
                <w:sz w:val="28"/>
                <w:szCs w:val="28"/>
              </w:rPr>
              <w:t>81</w:t>
            </w:r>
          </w:p>
        </w:tc>
        <w:tc>
          <w:tcPr>
            <w:tcW w:w="270" w:type="dxa"/>
            <w:vAlign w:val="bottom"/>
          </w:tcPr>
          <w:p w14:paraId="5ACCE45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60AFA8" w14:textId="60140934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3F6F88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A6BAC2" w14:textId="74628863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>
              <w:rPr>
                <w:rFonts w:hint="cs"/>
                <w:sz w:val="28"/>
                <w:szCs w:val="28"/>
              </w:rPr>
              <w:t>286.55</w:t>
            </w:r>
          </w:p>
        </w:tc>
        <w:tc>
          <w:tcPr>
            <w:tcW w:w="236" w:type="dxa"/>
            <w:vAlign w:val="bottom"/>
          </w:tcPr>
          <w:p w14:paraId="2EE99E0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53601229" w14:textId="7606DE15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057575B" w14:textId="5464825A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85211BF" w14:textId="24AE2FB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86.55</w:t>
            </w:r>
          </w:p>
        </w:tc>
      </w:tr>
      <w:tr w:rsidR="00F426D3" w:rsidRPr="00216F2E" w14:paraId="212F5BC9" w14:textId="77777777" w:rsidTr="00F426D3">
        <w:tc>
          <w:tcPr>
            <w:tcW w:w="2790" w:type="dxa"/>
            <w:vAlign w:val="bottom"/>
          </w:tcPr>
          <w:p w14:paraId="58497583" w14:textId="66AD2F21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D52062">
              <w:rPr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620" w:type="dxa"/>
            <w:vAlign w:val="bottom"/>
          </w:tcPr>
          <w:p w14:paraId="152DF5EA" w14:textId="166C782F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53.00</w:t>
            </w:r>
          </w:p>
        </w:tc>
        <w:tc>
          <w:tcPr>
            <w:tcW w:w="270" w:type="dxa"/>
          </w:tcPr>
          <w:p w14:paraId="50055A1B" w14:textId="77777777" w:rsidR="00F426D3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1F3FC4E3" w14:textId="7699B6A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C70F8C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03D81C" w14:textId="3B7A2988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86757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5591DA" w14:textId="00D10A89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C92B7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946053" w14:textId="5556DFB5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40149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561C2F0" w14:textId="0AE95743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53.00</w:t>
            </w:r>
          </w:p>
        </w:tc>
        <w:tc>
          <w:tcPr>
            <w:tcW w:w="236" w:type="dxa"/>
            <w:vAlign w:val="bottom"/>
          </w:tcPr>
          <w:p w14:paraId="628036DE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BC5E000" w14:textId="2F557A02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53.00</w:t>
            </w:r>
          </w:p>
        </w:tc>
      </w:tr>
      <w:tr w:rsidR="00F426D3" w:rsidRPr="00216F2E" w14:paraId="66EA3C92" w14:textId="77777777" w:rsidTr="00F426D3">
        <w:tc>
          <w:tcPr>
            <w:tcW w:w="2790" w:type="dxa"/>
            <w:vAlign w:val="bottom"/>
          </w:tcPr>
          <w:p w14:paraId="5AA04DA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bottom"/>
          </w:tcPr>
          <w:p w14:paraId="52D03D0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6376043D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9C17628" w14:textId="785EAF3F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DDE9CBF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5030186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02569DB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65ADE1D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3707B31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D6D2CF4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06252B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770B707F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CE79F5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2CD79E8C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</w:tr>
      <w:tr w:rsidR="00F426D3" w:rsidRPr="00216F2E" w14:paraId="62325F86" w14:textId="77777777" w:rsidTr="00F426D3">
        <w:tc>
          <w:tcPr>
            <w:tcW w:w="2790" w:type="dxa"/>
            <w:vAlign w:val="bottom"/>
          </w:tcPr>
          <w:p w14:paraId="6EA60D99" w14:textId="48FAB5C2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6F2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216F2E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73649EFD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B3B719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6344C37" w14:textId="418D77D8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5CC10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4653A4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9736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04C5C48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C7CFC4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E77D5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BF95D8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E45E4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00B4D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2264BB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F426D3" w:rsidRPr="00216F2E" w14:paraId="0C3F9206" w14:textId="77777777" w:rsidTr="00F426D3">
        <w:tc>
          <w:tcPr>
            <w:tcW w:w="2790" w:type="dxa"/>
            <w:vAlign w:val="bottom"/>
          </w:tcPr>
          <w:p w14:paraId="5FAE2236" w14:textId="0AE77F32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3663615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1640E57E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99F36A" w14:textId="62815258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1BF4D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98B981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56A3F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DD0D0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C48A3C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BFB68E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CB0DF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AE3DF9F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06D29F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7CADAFB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F426D3" w:rsidRPr="00216F2E" w14:paraId="02685B90" w14:textId="77777777" w:rsidTr="00CE4056">
        <w:tc>
          <w:tcPr>
            <w:tcW w:w="2790" w:type="dxa"/>
            <w:vAlign w:val="bottom"/>
          </w:tcPr>
          <w:p w14:paraId="3FE5C356" w14:textId="6E075D54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6C838146" w14:textId="772D18D5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6754B98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0C033BC4" w14:textId="52B0DF59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0"/>
              <w:jc w:val="right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1,8</w:t>
            </w:r>
            <w:r>
              <w:rPr>
                <w:sz w:val="28"/>
                <w:szCs w:val="28"/>
              </w:rPr>
              <w:t>83.23</w:t>
            </w:r>
          </w:p>
        </w:tc>
        <w:tc>
          <w:tcPr>
            <w:tcW w:w="270" w:type="dxa"/>
          </w:tcPr>
          <w:p w14:paraId="73187FE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EEC4FD" w14:textId="03E8EF65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07E744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3FEEDF" w14:textId="518F14F1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1,0</w:t>
            </w:r>
            <w:r>
              <w:rPr>
                <w:sz w:val="28"/>
                <w:szCs w:val="28"/>
              </w:rPr>
              <w:t>86.72</w:t>
            </w:r>
          </w:p>
        </w:tc>
        <w:tc>
          <w:tcPr>
            <w:tcW w:w="270" w:type="dxa"/>
            <w:vAlign w:val="bottom"/>
          </w:tcPr>
          <w:p w14:paraId="0DBBD2AE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8E25D0" w14:textId="72479CE9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  <w:cs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4D9D2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923C3B" w14:textId="405B8504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796.51</w:t>
            </w:r>
          </w:p>
        </w:tc>
        <w:tc>
          <w:tcPr>
            <w:tcW w:w="236" w:type="dxa"/>
            <w:vAlign w:val="bottom"/>
          </w:tcPr>
          <w:p w14:paraId="561D683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133FC71" w14:textId="0974BD88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1,8</w:t>
            </w:r>
            <w:r>
              <w:rPr>
                <w:sz w:val="28"/>
                <w:szCs w:val="28"/>
              </w:rPr>
              <w:t>83.23</w:t>
            </w:r>
          </w:p>
        </w:tc>
      </w:tr>
      <w:tr w:rsidR="00F426D3" w:rsidRPr="00216F2E" w14:paraId="79B0DD30" w14:textId="77777777" w:rsidTr="00F426D3">
        <w:tc>
          <w:tcPr>
            <w:tcW w:w="2790" w:type="dxa"/>
            <w:vAlign w:val="bottom"/>
          </w:tcPr>
          <w:p w14:paraId="173DDC0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vAlign w:val="bottom"/>
          </w:tcPr>
          <w:p w14:paraId="3B2E67D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46200EC7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7E52432C" w14:textId="3CE2067F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</w:tcPr>
          <w:p w14:paraId="34E7E54C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3F54674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40A0FDE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10F76A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8286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041FC2A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E739274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52C632A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891E13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04" w:type="dxa"/>
            <w:vAlign w:val="bottom"/>
          </w:tcPr>
          <w:p w14:paraId="2F7A162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0"/>
                <w:szCs w:val="20"/>
              </w:rPr>
            </w:pPr>
          </w:p>
        </w:tc>
      </w:tr>
      <w:tr w:rsidR="00F426D3" w:rsidRPr="00216F2E" w14:paraId="2A94CD9F" w14:textId="77777777" w:rsidTr="00F426D3">
        <w:tc>
          <w:tcPr>
            <w:tcW w:w="2790" w:type="dxa"/>
            <w:vAlign w:val="bottom"/>
          </w:tcPr>
          <w:p w14:paraId="7D9F41D7" w14:textId="49072795" w:rsidR="00F426D3" w:rsidRPr="00B367A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B367A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20" w:type="dxa"/>
            <w:vAlign w:val="bottom"/>
          </w:tcPr>
          <w:p w14:paraId="61ADE1E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9EC0BE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66C00AA5" w14:textId="56E3BD8F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06550D4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DABCA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83C18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A381A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B1ACF3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44B2A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C85A7D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E85161C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AE07B1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969CAC6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</w:p>
        </w:tc>
      </w:tr>
      <w:tr w:rsidR="00F426D3" w:rsidRPr="00216F2E" w14:paraId="171DBC6A" w14:textId="77777777" w:rsidTr="00414D30">
        <w:tc>
          <w:tcPr>
            <w:tcW w:w="2790" w:type="dxa"/>
            <w:vAlign w:val="bottom"/>
          </w:tcPr>
          <w:p w14:paraId="2728F22E" w14:textId="32866183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  <w:cs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0" w:type="dxa"/>
          </w:tcPr>
          <w:p w14:paraId="68DF9178" w14:textId="61AFEF46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2179E5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3DCA2BA" w14:textId="6F91D83C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5B9642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A02FE7" w14:textId="78FA39D6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298.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525A8729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000C5A" w14:textId="3BE8ADF2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AE6DE7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F077BC" w14:textId="74481E8A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5"/>
              <w:jc w:val="center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29</w:t>
            </w:r>
            <w:r>
              <w:rPr>
                <w:sz w:val="28"/>
                <w:szCs w:val="28"/>
              </w:rPr>
              <w:t>8.86</w:t>
            </w:r>
          </w:p>
        </w:tc>
        <w:tc>
          <w:tcPr>
            <w:tcW w:w="236" w:type="dxa"/>
            <w:vAlign w:val="bottom"/>
          </w:tcPr>
          <w:p w14:paraId="752E2350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60DA0DD" w14:textId="2AFFF88E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 w:rsidRPr="00216F2E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E0E7DF" w14:textId="77777777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62C2894" w14:textId="0ED94F64" w:rsidR="00F426D3" w:rsidRPr="00216F2E" w:rsidRDefault="00F426D3" w:rsidP="00F4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sz w:val="28"/>
                <w:szCs w:val="28"/>
              </w:rPr>
            </w:pPr>
            <w:r w:rsidRPr="00216F2E">
              <w:rPr>
                <w:rFonts w:hint="cs"/>
                <w:sz w:val="28"/>
                <w:szCs w:val="28"/>
              </w:rPr>
              <w:t>1</w:t>
            </w:r>
            <w:r w:rsidRPr="00216F2E">
              <w:rPr>
                <w:rFonts w:hint="cs"/>
                <w:sz w:val="28"/>
                <w:szCs w:val="28"/>
                <w:cs/>
              </w:rPr>
              <w:t>,</w:t>
            </w:r>
            <w:r w:rsidRPr="00216F2E">
              <w:rPr>
                <w:rFonts w:hint="cs"/>
                <w:sz w:val="28"/>
                <w:szCs w:val="28"/>
              </w:rPr>
              <w:t>2</w:t>
            </w:r>
            <w:r>
              <w:rPr>
                <w:rFonts w:hint="cs"/>
                <w:sz w:val="28"/>
                <w:szCs w:val="28"/>
              </w:rPr>
              <w:t>98.86</w:t>
            </w:r>
          </w:p>
        </w:tc>
      </w:tr>
    </w:tbl>
    <w:p w14:paraId="1AFC99DC" w14:textId="3A78229C" w:rsidR="00192F4E" w:rsidRDefault="00192F4E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3A66E3D" w14:textId="77777777" w:rsidR="007E35AF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Sect="00FE6063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9A4B302" w14:textId="014693C2" w:rsidR="00F255C9" w:rsidRDefault="00F255C9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 w:rsidR="000F35BD">
        <w:t>2</w:t>
      </w:r>
      <w:r>
        <w:rPr>
          <w:rFonts w:hint="cs"/>
          <w:cs/>
        </w:rPr>
        <w:t xml:space="preserve"> สำหรับหุ้นกู้</w:t>
      </w:r>
      <w:r w:rsidR="008826E8">
        <w:rPr>
          <w:rFonts w:hint="cs"/>
          <w:cs/>
        </w:rPr>
        <w:t>ที่ซื้</w:t>
      </w:r>
      <w:r w:rsidR="002177FF">
        <w:rPr>
          <w:rFonts w:hint="cs"/>
          <w:cs/>
        </w:rPr>
        <w:t>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B9F3054" w14:textId="0B8F7483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94446C1" w14:textId="11CD2441" w:rsidR="005D3E87" w:rsidRDefault="005D3E87" w:rsidP="005D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>
        <w:t xml:space="preserve">3 </w:t>
      </w:r>
      <w:r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</w:t>
      </w:r>
      <w:r w:rsidR="007C5789">
        <w:rPr>
          <w:rFonts w:hint="cs"/>
          <w:cs/>
        </w:rPr>
        <w:t>และ</w:t>
      </w:r>
      <w:r w:rsidR="004E5259">
        <w:rPr>
          <w:rFonts w:hint="cs"/>
          <w:cs/>
        </w:rPr>
        <w:t>กำไรขาดทุน</w:t>
      </w:r>
      <w:r>
        <w:rPr>
          <w:rFonts w:hint="cs"/>
          <w:cs/>
        </w:rPr>
        <w:t>เบ็ดเสร็จอื่น</w:t>
      </w:r>
      <w:r w:rsidR="004E5259">
        <w:rPr>
          <w:rFonts w:hint="cs"/>
          <w:cs/>
        </w:rPr>
        <w:t xml:space="preserve"> </w:t>
      </w:r>
      <w:r>
        <w:rPr>
          <w:rFonts w:hint="cs"/>
          <w:cs/>
        </w:rPr>
        <w:t xml:space="preserve">ประเมินโดยกรณีการลงทุนใน </w:t>
      </w:r>
      <w:r>
        <w:t xml:space="preserve">Startup </w:t>
      </w:r>
      <w:r>
        <w:rPr>
          <w:rFonts w:hint="cs"/>
          <w:cs/>
        </w:rPr>
        <w:t>อ้างอิงราคาซื้อขายในการระดมทุนครั้งล่าสุด</w:t>
      </w:r>
      <w:r w:rsidR="004E5259">
        <w:rPr>
          <w:rFonts w:hint="cs"/>
          <w:cs/>
        </w:rPr>
        <w:t xml:space="preserve"> และ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3C3791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C379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656F59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BF1313" w14:paraId="0EE34874" w14:textId="77777777" w:rsidTr="00FE6063">
        <w:trPr>
          <w:tblHeader/>
        </w:trPr>
        <w:tc>
          <w:tcPr>
            <w:tcW w:w="5022" w:type="dxa"/>
          </w:tcPr>
          <w:p w14:paraId="3F391E1E" w14:textId="27484C87" w:rsidR="001C4032" w:rsidRPr="006E7A71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FE6063"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FE6063"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มิถุนายน</w:t>
            </w:r>
            <w:r w:rsidRPr="006E7A7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6E7A71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216F2E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892BEA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B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BF1313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BF1313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284A04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4A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BF1313" w14:paraId="3C43B11E" w14:textId="77777777" w:rsidTr="00FE6063">
        <w:tc>
          <w:tcPr>
            <w:tcW w:w="5022" w:type="dxa"/>
          </w:tcPr>
          <w:p w14:paraId="326D927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3077FC6" w14:textId="77777777" w:rsidTr="00FE6063">
        <w:tc>
          <w:tcPr>
            <w:tcW w:w="5022" w:type="dxa"/>
          </w:tcPr>
          <w:p w14:paraId="0BEE94E2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1B09F17A" w:rsidR="001C4032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108.22</w:t>
            </w:r>
          </w:p>
        </w:tc>
        <w:tc>
          <w:tcPr>
            <w:tcW w:w="270" w:type="dxa"/>
          </w:tcPr>
          <w:p w14:paraId="51B125DE" w14:textId="77777777" w:rsidR="001C4032" w:rsidRPr="00EA167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0FFF80CF" w:rsidR="001C4032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673" w:rsidRPr="00BF1313" w14:paraId="33921E83" w14:textId="77777777" w:rsidTr="00FE6063">
        <w:tc>
          <w:tcPr>
            <w:tcW w:w="5022" w:type="dxa"/>
          </w:tcPr>
          <w:p w14:paraId="5F04B71D" w14:textId="3F4D840B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1ED40923" w:rsidR="00EA1673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16.17</w:t>
            </w:r>
          </w:p>
        </w:tc>
        <w:tc>
          <w:tcPr>
            <w:tcW w:w="270" w:type="dxa"/>
          </w:tcPr>
          <w:p w14:paraId="1E5B391E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3314CE93" w:rsidR="00EA1673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673" w:rsidRPr="00BF1313" w14:paraId="615DF841" w14:textId="77777777" w:rsidTr="00FE6063">
        <w:tc>
          <w:tcPr>
            <w:tcW w:w="5022" w:type="dxa"/>
          </w:tcPr>
          <w:p w14:paraId="75E55F2A" w14:textId="77777777" w:rsidR="00EA1673" w:rsidRPr="00BF1313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7F840AD4" w:rsid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124.39</w:t>
            </w:r>
          </w:p>
        </w:tc>
        <w:tc>
          <w:tcPr>
            <w:tcW w:w="270" w:type="dxa"/>
          </w:tcPr>
          <w:p w14:paraId="189FA97B" w14:textId="77777777" w:rsidR="00EA1673" w:rsidRPr="00497B4A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1EB633F1" w:rsid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C4032" w:rsidRPr="00BF1313" w14:paraId="1216CD8C" w14:textId="77777777" w:rsidTr="00FE6063">
        <w:tc>
          <w:tcPr>
            <w:tcW w:w="5022" w:type="dxa"/>
          </w:tcPr>
          <w:p w14:paraId="21744E2E" w14:textId="6693F82A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497B4A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01011EE3" w14:textId="77777777" w:rsidTr="00FE6063">
        <w:tc>
          <w:tcPr>
            <w:tcW w:w="5022" w:type="dxa"/>
          </w:tcPr>
          <w:p w14:paraId="0760512B" w14:textId="259D233F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40BC985" w14:textId="77777777" w:rsidTr="00FE6063">
        <w:tc>
          <w:tcPr>
            <w:tcW w:w="5022" w:type="dxa"/>
          </w:tcPr>
          <w:p w14:paraId="35BBC4E7" w14:textId="7FFB5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62B72FAB" w14:textId="77777777" w:rsidTr="00FE6063">
        <w:tc>
          <w:tcPr>
            <w:tcW w:w="5022" w:type="dxa"/>
          </w:tcPr>
          <w:p w14:paraId="0400C4C3" w14:textId="0896F1C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2C891275" w14:textId="57974AB7" w:rsidR="001C4032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10.34</w:t>
            </w:r>
          </w:p>
        </w:tc>
        <w:tc>
          <w:tcPr>
            <w:tcW w:w="270" w:type="dxa"/>
          </w:tcPr>
          <w:p w14:paraId="2195CD0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0AE733B4" w14:textId="73BB50FE" w:rsidR="001C4032" w:rsidRPr="00BE10E8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3.85</w:t>
            </w:r>
          </w:p>
        </w:tc>
      </w:tr>
      <w:tr w:rsidR="001C4032" w:rsidRPr="00BF1313" w14:paraId="498AF832" w14:textId="77777777" w:rsidTr="00FE6063">
        <w:tc>
          <w:tcPr>
            <w:tcW w:w="5022" w:type="dxa"/>
          </w:tcPr>
          <w:p w14:paraId="4AB50A75" w14:textId="13C211C3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ปีแต่ไม่เกิ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นห้า</w:t>
            </w: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</w:tcPr>
          <w:p w14:paraId="1E5F00F9" w14:textId="085A0463" w:rsidR="001C4032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15.76</w:t>
            </w:r>
          </w:p>
        </w:tc>
        <w:tc>
          <w:tcPr>
            <w:tcW w:w="270" w:type="dxa"/>
          </w:tcPr>
          <w:p w14:paraId="3DB51B76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</w:tcPr>
          <w:p w14:paraId="67EB50E3" w14:textId="280BC9C5" w:rsidR="001C4032" w:rsidRPr="00BE10E8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13.94</w:t>
            </w:r>
          </w:p>
        </w:tc>
      </w:tr>
      <w:tr w:rsidR="001C4032" w:rsidRPr="00BF1313" w14:paraId="1C2CF75F" w14:textId="77777777" w:rsidTr="00FE6063">
        <w:tc>
          <w:tcPr>
            <w:tcW w:w="5022" w:type="dxa"/>
          </w:tcPr>
          <w:p w14:paraId="452609E0" w14:textId="7C7A38AE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F55AB44" w14:textId="51455376" w:rsidR="001C4032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6.11</w:t>
            </w:r>
          </w:p>
        </w:tc>
        <w:tc>
          <w:tcPr>
            <w:tcW w:w="270" w:type="dxa"/>
          </w:tcPr>
          <w:p w14:paraId="7498482F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1163647" w14:textId="61670576" w:rsidR="001C4032" w:rsidRPr="00BE10E8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6.01</w:t>
            </w:r>
          </w:p>
        </w:tc>
      </w:tr>
      <w:tr w:rsidR="001C4032" w:rsidRPr="00BF1313" w14:paraId="668D1EC5" w14:textId="77777777" w:rsidTr="00FE6063">
        <w:tc>
          <w:tcPr>
            <w:tcW w:w="5022" w:type="dxa"/>
          </w:tcPr>
          <w:p w14:paraId="645A3DF3" w14:textId="172ECC82" w:rsidR="001C4032" w:rsidRPr="001C4032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40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2735583F" w:rsidR="001C4032" w:rsidRPr="00EA1673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32.21</w:t>
            </w:r>
          </w:p>
        </w:tc>
        <w:tc>
          <w:tcPr>
            <w:tcW w:w="270" w:type="dxa"/>
          </w:tcPr>
          <w:p w14:paraId="39EEDE31" w14:textId="77777777" w:rsidR="001C4032" w:rsidRPr="0088659F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432B4F2B" w:rsidR="001C4032" w:rsidRPr="00BE10E8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23.80</w:t>
            </w:r>
          </w:p>
        </w:tc>
      </w:tr>
      <w:tr w:rsidR="00216F2E" w:rsidRPr="00BF1313" w14:paraId="2147CCB3" w14:textId="77777777" w:rsidTr="00FE6063">
        <w:tc>
          <w:tcPr>
            <w:tcW w:w="5022" w:type="dxa"/>
          </w:tcPr>
          <w:p w14:paraId="374508D3" w14:textId="77777777" w:rsidR="00216F2E" w:rsidRPr="001C4032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284A04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284A04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BF1313" w14:paraId="304D61E2" w14:textId="77777777" w:rsidTr="00FE6063">
        <w:tc>
          <w:tcPr>
            <w:tcW w:w="5022" w:type="dxa"/>
          </w:tcPr>
          <w:p w14:paraId="695995D0" w14:textId="7E6503FC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BF1313" w14:paraId="12C170FD" w14:textId="77777777" w:rsidTr="00FE6063">
        <w:tc>
          <w:tcPr>
            <w:tcW w:w="5022" w:type="dxa"/>
          </w:tcPr>
          <w:p w14:paraId="7199D9BF" w14:textId="77777777" w:rsidR="001C4032" w:rsidRPr="00BF1313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5333D84B" w:rsidR="001C4032" w:rsidRPr="006E7A71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19.82</w:t>
            </w:r>
          </w:p>
        </w:tc>
        <w:tc>
          <w:tcPr>
            <w:tcW w:w="270" w:type="dxa"/>
          </w:tcPr>
          <w:p w14:paraId="5116C20E" w14:textId="77777777" w:rsidR="001C4032" w:rsidRPr="006E7A7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625DC4A3" w:rsidR="001C4032" w:rsidRPr="006E7A71" w:rsidRDefault="00DA0FEC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B2BD66F" w14:textId="5B59BCC1" w:rsidR="007B0F21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1CAB2403" w14:textId="77777777" w:rsidR="007B0F21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7248F0" w14:textId="484BA6EE" w:rsidR="00182B35" w:rsidRDefault="00182B35" w:rsidP="0016096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>
        <w:rPr>
          <w:rFonts w:asciiTheme="majorBidi" w:hAnsiTheme="majorBidi" w:cstheme="majorBidi" w:hint="cs"/>
          <w:b/>
          <w:bCs/>
          <w:szCs w:val="30"/>
          <w:cs/>
          <w:lang w:bidi="th-TH"/>
        </w:rPr>
        <w:lastRenderedPageBreak/>
        <w:t>คดีความ</w:t>
      </w:r>
    </w:p>
    <w:p w14:paraId="194FDDB1" w14:textId="4B9CF3BE" w:rsidR="00182B35" w:rsidRPr="00311F37" w:rsidRDefault="00182B35" w:rsidP="00182B3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355BCC2D" w14:textId="7BB93359" w:rsidR="00D31297" w:rsidRDefault="00233B82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bookmarkStart w:id="3" w:name="_Hlk109813467"/>
      <w:r w:rsidRPr="00233B82">
        <w:rPr>
          <w:color w:val="000000"/>
          <w:cs/>
        </w:rPr>
        <w:t xml:space="preserve">ในเดือนกรกฎาคม </w:t>
      </w:r>
      <w:r w:rsidR="001E152D" w:rsidRPr="001E152D">
        <w:rPr>
          <w:color w:val="000000"/>
        </w:rPr>
        <w:t>2564</w:t>
      </w:r>
      <w:r w:rsidRPr="00233B82">
        <w:rPr>
          <w:color w:val="000000"/>
          <w:cs/>
        </w:rPr>
        <w:t xml:space="preserve"> บริษัทย่อยแห่งหนึ่งถูกยื่นเสนอข้อพิพาทกล่าวหาว่าบริษัทย่อยปฏิบัติผิดสัญญาจ้างทำของ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เพื่อให้บริษัทย่อยชำระค่าเสียหายจากการผิดสัญญาก่อสร้างโรงงาน เป็นจำนวนเงิน </w:t>
      </w:r>
      <w:r w:rsidR="001E152D" w:rsidRPr="001E152D">
        <w:rPr>
          <w:color w:val="000000"/>
        </w:rPr>
        <w:t>121</w:t>
      </w:r>
      <w:r w:rsidRPr="00233B82">
        <w:rPr>
          <w:color w:val="000000"/>
          <w:cs/>
        </w:rPr>
        <w:t>.</w:t>
      </w:r>
      <w:r w:rsidR="001E152D" w:rsidRPr="001E152D">
        <w:rPr>
          <w:color w:val="000000"/>
        </w:rPr>
        <w:t>18</w:t>
      </w:r>
      <w:r w:rsidRPr="00233B82">
        <w:rPr>
          <w:color w:val="000000"/>
          <w:cs/>
        </w:rPr>
        <w:t xml:space="preserve"> ล้านบาท ซึ่งในเดือนกันยายน </w:t>
      </w:r>
      <w:r w:rsidR="001E152D" w:rsidRPr="001E152D">
        <w:rPr>
          <w:color w:val="000000"/>
        </w:rPr>
        <w:t>2564</w:t>
      </w:r>
      <w:r w:rsidRPr="00233B82">
        <w:rPr>
          <w:color w:val="000000"/>
          <w:cs/>
        </w:rPr>
        <w:t xml:space="preserve"> บริษัทย่อยได้ยื่นคำคัดค้าน และคำเรียกร้องแย้งต่อสถาบันอนุญาโตตุลาการ ข้อพิพาทดังกล่าวอยู่ในกระบวนการอนุญาโตตุลาการ</w:t>
      </w:r>
      <w:r w:rsidR="00B367AE">
        <w:rPr>
          <w:rFonts w:hint="cs"/>
          <w:color w:val="000000"/>
          <w:cs/>
        </w:rPr>
        <w:t xml:space="preserve"> </w:t>
      </w:r>
      <w:r w:rsidR="00B367AE" w:rsidRPr="00233B82">
        <w:rPr>
          <w:color w:val="000000"/>
          <w:cs/>
        </w:rPr>
        <w:t>ผู้บริหารของบริษัทย่อยเห็นว่าบริษัท</w:t>
      </w:r>
      <w:r w:rsidR="00B367AE">
        <w:rPr>
          <w:rFonts w:hint="cs"/>
          <w:color w:val="000000"/>
          <w:cs/>
        </w:rPr>
        <w:t>ย่อย</w:t>
      </w:r>
      <w:r w:rsidR="00B367AE" w:rsidRPr="00233B82">
        <w:rPr>
          <w:color w:val="000000"/>
          <w:cs/>
        </w:rPr>
        <w:t>ไม่ได้ทำผิดสัญญาแต่อย่างใด</w:t>
      </w:r>
      <w:r w:rsidRPr="00233B82">
        <w:rPr>
          <w:color w:val="000000"/>
          <w:cs/>
        </w:rPr>
        <w:t xml:space="preserve"> ต่อมาในเดือนกุมภาพันธ์ </w:t>
      </w:r>
      <w:r w:rsidR="001E152D" w:rsidRPr="001E152D">
        <w:rPr>
          <w:color w:val="000000"/>
        </w:rPr>
        <w:t>2565</w:t>
      </w:r>
      <w:r w:rsidRPr="00233B82">
        <w:rPr>
          <w:color w:val="000000"/>
          <w:cs/>
        </w:rPr>
        <w:t xml:space="preserve"> บริษัทย่อยถูกยื่นคำร้องห้ามใช้ประโยชน์ในโรงงานที่มีข้อพิพาทเป็นการชั่วคราว ปัจจุบันศาลแพ่งได้มีคำสั่งยกคำร้องในกรณี</w:t>
      </w:r>
      <w:r w:rsidR="00B367AE">
        <w:rPr>
          <w:rFonts w:hint="cs"/>
          <w:color w:val="000000"/>
          <w:cs/>
        </w:rPr>
        <w:t>การห้ามใช้ประโยชน์ในโรงงาน</w:t>
      </w:r>
      <w:r w:rsidRPr="00233B82">
        <w:rPr>
          <w:color w:val="000000"/>
          <w:cs/>
        </w:rPr>
        <w:t>ดังกล่าวแล้ว บริษัทย่อยจึงไม่ได้บันทึกหนี้สินหรือผลกระทบอื่นที่อาจเกิดขึ้นจากข้อพิพาทดังกล่าว</w:t>
      </w:r>
      <w:r w:rsidR="00F65E40">
        <w:rPr>
          <w:rFonts w:hint="cs"/>
          <w:color w:val="000000"/>
          <w:cs/>
        </w:rPr>
        <w:t xml:space="preserve"> </w:t>
      </w:r>
      <w:r w:rsidR="00F65E40" w:rsidRPr="00233B82">
        <w:rPr>
          <w:color w:val="000000"/>
          <w:cs/>
        </w:rPr>
        <w:t xml:space="preserve">ณ วันที่ </w:t>
      </w:r>
      <w:r w:rsidR="00F65E40" w:rsidRPr="001E152D">
        <w:rPr>
          <w:color w:val="000000"/>
        </w:rPr>
        <w:t>30</w:t>
      </w:r>
      <w:r w:rsidR="00F65E40" w:rsidRPr="00233B82">
        <w:rPr>
          <w:color w:val="000000"/>
          <w:cs/>
        </w:rPr>
        <w:t xml:space="preserve"> มิถุนายน </w:t>
      </w:r>
      <w:r w:rsidR="00F65E40" w:rsidRPr="001E152D">
        <w:rPr>
          <w:color w:val="000000"/>
        </w:rPr>
        <w:t>2565</w:t>
      </w:r>
    </w:p>
    <w:bookmarkEnd w:id="3"/>
    <w:p w14:paraId="1547EE3E" w14:textId="77777777" w:rsidR="00233B82" w:rsidRPr="00311F37" w:rsidRDefault="00233B82" w:rsidP="00D3129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sz w:val="24"/>
          <w:szCs w:val="24"/>
        </w:rPr>
      </w:pPr>
    </w:p>
    <w:p w14:paraId="5D3A118B" w14:textId="4CE0A7CC" w:rsidR="0068024D" w:rsidRDefault="00160961" w:rsidP="00D92B1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>
        <w:rPr>
          <w:rFonts w:asciiTheme="majorBidi" w:hAnsiTheme="majorBidi" w:cstheme="majorBidi" w:hint="cs"/>
          <w:b/>
          <w:bCs/>
          <w:szCs w:val="30"/>
          <w:cs/>
          <w:lang w:bidi="th-TH"/>
        </w:rPr>
        <w:t>เหตุการณ์ภายหลังรอบระยะเวลารายงาน</w:t>
      </w:r>
    </w:p>
    <w:p w14:paraId="61920916" w14:textId="77777777" w:rsidR="00D92B16" w:rsidRPr="00D92B16" w:rsidRDefault="00D92B16" w:rsidP="00D92B1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Cs w:val="30"/>
        </w:rPr>
      </w:pPr>
    </w:p>
    <w:p w14:paraId="5BACB580" w14:textId="701AB0C2" w:rsidR="0068024D" w:rsidRDefault="00BE313D" w:rsidP="00160961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BE313D">
        <w:rPr>
          <w:color w:val="000000"/>
          <w:cs/>
        </w:rPr>
        <w:t xml:space="preserve">ในวันที่ </w:t>
      </w:r>
      <w:r>
        <w:rPr>
          <w:color w:val="000000"/>
        </w:rPr>
        <w:t>9</w:t>
      </w:r>
      <w:r w:rsidRPr="00BE313D">
        <w:rPr>
          <w:color w:val="000000"/>
        </w:rPr>
        <w:t xml:space="preserve"> </w:t>
      </w:r>
      <w:r>
        <w:rPr>
          <w:rFonts w:hint="cs"/>
          <w:color w:val="000000"/>
          <w:cs/>
        </w:rPr>
        <w:t>สิงหาคม</w:t>
      </w:r>
      <w:r w:rsidRPr="00BE313D">
        <w:rPr>
          <w:color w:val="000000"/>
          <w:cs/>
        </w:rPr>
        <w:t xml:space="preserve"> </w:t>
      </w:r>
      <w:r w:rsidRPr="00BE313D">
        <w:rPr>
          <w:color w:val="000000"/>
        </w:rPr>
        <w:t xml:space="preserve">2565 </w:t>
      </w:r>
      <w:r w:rsidRPr="00BE313D">
        <w:rPr>
          <w:color w:val="000000"/>
          <w:cs/>
        </w:rPr>
        <w:t xml:space="preserve">ที่ประชุมคณะกรรมการบริษัท ครั้งที่ </w:t>
      </w:r>
      <w:r>
        <w:rPr>
          <w:color w:val="000000"/>
        </w:rPr>
        <w:t>6</w:t>
      </w:r>
      <w:r w:rsidRPr="00BE313D">
        <w:rPr>
          <w:color w:val="000000"/>
        </w:rPr>
        <w:t xml:space="preserve">/2565 </w:t>
      </w:r>
      <w:r w:rsidRPr="00BE313D">
        <w:rPr>
          <w:color w:val="000000"/>
          <w:cs/>
        </w:rPr>
        <w:t>ได้มีมติอนุมัติให้จ่ายเงินปันผล</w:t>
      </w:r>
      <w:r w:rsidR="004F2B64">
        <w:rPr>
          <w:rFonts w:hint="cs"/>
          <w:color w:val="000000"/>
          <w:cs/>
        </w:rPr>
        <w:t>ระหว่างกาล</w:t>
      </w:r>
      <w:r w:rsidRPr="00BE313D">
        <w:rPr>
          <w:color w:val="000000"/>
          <w:cs/>
        </w:rPr>
        <w:t>ของบริษัท โดยจ่ายเงินปันผล</w:t>
      </w:r>
      <w:r w:rsidR="00641AAE">
        <w:rPr>
          <w:rFonts w:hint="cs"/>
          <w:color w:val="000000"/>
          <w:cs/>
        </w:rPr>
        <w:t>ระหว่างกาล</w:t>
      </w:r>
      <w:r w:rsidRPr="00BE313D">
        <w:rPr>
          <w:color w:val="000000"/>
          <w:cs/>
        </w:rPr>
        <w:t>จากกำไรสะสมที่ยังไม่ได้จัดสรร</w:t>
      </w:r>
      <w:r>
        <w:rPr>
          <w:rFonts w:hint="cs"/>
          <w:color w:val="000000"/>
          <w:cs/>
        </w:rPr>
        <w:t xml:space="preserve">สำหรับผลประกอบการงวด </w:t>
      </w:r>
      <w:r>
        <w:rPr>
          <w:color w:val="000000"/>
        </w:rPr>
        <w:t xml:space="preserve">6 </w:t>
      </w:r>
      <w:r>
        <w:rPr>
          <w:rFonts w:hint="cs"/>
          <w:color w:val="000000"/>
          <w:cs/>
        </w:rPr>
        <w:t>เดือน</w:t>
      </w:r>
      <w:r w:rsidR="00A771AE">
        <w:rPr>
          <w:rFonts w:hint="cs"/>
          <w:color w:val="000000"/>
          <w:cs/>
        </w:rPr>
        <w:t xml:space="preserve">ของปี </w:t>
      </w:r>
      <w:r w:rsidR="00A771AE">
        <w:rPr>
          <w:color w:val="000000"/>
        </w:rPr>
        <w:t>2565</w:t>
      </w:r>
      <w:r w:rsidR="004F2B64">
        <w:rPr>
          <w:rFonts w:hint="cs"/>
          <w:color w:val="000000"/>
          <w:cs/>
        </w:rPr>
        <w:t xml:space="preserve"> </w:t>
      </w:r>
      <w:r w:rsidRPr="00BE313D">
        <w:rPr>
          <w:color w:val="000000"/>
          <w:cs/>
        </w:rPr>
        <w:t xml:space="preserve">ในอัตราหุ้นละ </w:t>
      </w:r>
      <w:r w:rsidRPr="00BE313D">
        <w:rPr>
          <w:color w:val="000000"/>
        </w:rPr>
        <w:t>0.</w:t>
      </w:r>
      <w:r>
        <w:rPr>
          <w:color w:val="000000"/>
        </w:rPr>
        <w:t>05</w:t>
      </w:r>
      <w:r w:rsidRPr="00BE313D">
        <w:rPr>
          <w:color w:val="000000"/>
        </w:rPr>
        <w:t xml:space="preserve"> </w:t>
      </w:r>
      <w:r w:rsidRPr="00BE313D">
        <w:rPr>
          <w:color w:val="000000"/>
          <w:cs/>
        </w:rPr>
        <w:t xml:space="preserve">บาทเป็นจำนวนเงินทั้งสิ้น </w:t>
      </w:r>
      <w:r>
        <w:rPr>
          <w:color w:val="000000"/>
        </w:rPr>
        <w:t>72.30</w:t>
      </w:r>
      <w:r w:rsidRPr="00BE313D">
        <w:rPr>
          <w:color w:val="000000"/>
        </w:rPr>
        <w:t xml:space="preserve"> </w:t>
      </w:r>
      <w:r w:rsidRPr="00BE313D">
        <w:rPr>
          <w:color w:val="000000"/>
          <w:cs/>
        </w:rPr>
        <w:t>ล้านบาท โดยเงินปันผล</w:t>
      </w:r>
      <w:r w:rsidR="00641AAE">
        <w:rPr>
          <w:rFonts w:hint="cs"/>
          <w:color w:val="000000"/>
          <w:cs/>
        </w:rPr>
        <w:t>ระหว่างกาล</w:t>
      </w:r>
      <w:r w:rsidRPr="00BE313D">
        <w:rPr>
          <w:color w:val="000000"/>
          <w:cs/>
        </w:rPr>
        <w:t>ดังกล่าวจะจ่าย</w:t>
      </w:r>
      <w:r w:rsidR="00641AAE">
        <w:rPr>
          <w:color w:val="000000"/>
          <w:cs/>
        </w:rPr>
        <w:br/>
      </w:r>
      <w:r w:rsidRPr="00BE313D">
        <w:rPr>
          <w:color w:val="000000"/>
          <w:cs/>
        </w:rPr>
        <w:t xml:space="preserve">ในวันที่ </w:t>
      </w:r>
      <w:r>
        <w:rPr>
          <w:color w:val="000000"/>
        </w:rPr>
        <w:t xml:space="preserve">7 </w:t>
      </w:r>
      <w:r w:rsidRPr="00BE313D">
        <w:rPr>
          <w:color w:val="000000"/>
        </w:rPr>
        <w:t xml:space="preserve"> </w:t>
      </w:r>
      <w:r>
        <w:rPr>
          <w:rFonts w:hint="cs"/>
          <w:color w:val="000000"/>
          <w:cs/>
        </w:rPr>
        <w:t>กันยายน</w:t>
      </w:r>
      <w:r w:rsidRPr="00BE313D">
        <w:rPr>
          <w:color w:val="000000"/>
          <w:cs/>
        </w:rPr>
        <w:t xml:space="preserve"> </w:t>
      </w:r>
      <w:r w:rsidRPr="00BE313D">
        <w:rPr>
          <w:color w:val="000000"/>
        </w:rPr>
        <w:t>2565</w:t>
      </w:r>
    </w:p>
    <w:p w14:paraId="131312C2" w14:textId="5DC6B903" w:rsidR="009371C8" w:rsidRPr="003C517F" w:rsidRDefault="009371C8" w:rsidP="009371C8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cs/>
        </w:rPr>
      </w:pPr>
      <w:r w:rsidRPr="009371C8">
        <w:rPr>
          <w:color w:val="000000"/>
        </w:rPr>
        <w:cr/>
      </w:r>
    </w:p>
    <w:sectPr w:rsidR="009371C8" w:rsidRPr="003C517F" w:rsidSect="004F4578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8F724" w14:textId="77777777" w:rsidR="00441C13" w:rsidRDefault="00441C13">
      <w:r>
        <w:separator/>
      </w:r>
    </w:p>
    <w:p w14:paraId="195DD607" w14:textId="77777777" w:rsidR="00441C13" w:rsidRDefault="00441C13"/>
  </w:endnote>
  <w:endnote w:type="continuationSeparator" w:id="0">
    <w:p w14:paraId="59B523C2" w14:textId="77777777" w:rsidR="00441C13" w:rsidRDefault="00441C13">
      <w:r>
        <w:continuationSeparator/>
      </w:r>
    </w:p>
    <w:p w14:paraId="1529A411" w14:textId="77777777" w:rsidR="00441C13" w:rsidRDefault="00441C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24D3DBA9" w:rsidR="001E7CF9" w:rsidRPr="0075177B" w:rsidRDefault="001E7CF9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303D9D"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51817A19" w:rsidR="001E7CF9" w:rsidRPr="00822BC2" w:rsidRDefault="00B82F70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6B0A4" w14:textId="77777777" w:rsidR="00441C13" w:rsidRDefault="00441C13">
      <w:r>
        <w:separator/>
      </w:r>
    </w:p>
    <w:p w14:paraId="72F34969" w14:textId="77777777" w:rsidR="00441C13" w:rsidRDefault="00441C13"/>
  </w:footnote>
  <w:footnote w:type="continuationSeparator" w:id="0">
    <w:p w14:paraId="09457428" w14:textId="77777777" w:rsidR="00441C13" w:rsidRDefault="00441C13">
      <w:r>
        <w:continuationSeparator/>
      </w:r>
    </w:p>
    <w:p w14:paraId="4885E07F" w14:textId="77777777" w:rsidR="00441C13" w:rsidRDefault="00441C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D5D" w14:textId="77777777" w:rsidR="003C07E3" w:rsidRPr="002C284C" w:rsidRDefault="003C07E3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385868BC" w14:textId="77777777" w:rsidR="003C07E3" w:rsidRDefault="003C07E3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2B6C6DE" w14:textId="77777777" w:rsidR="003C07E3" w:rsidRPr="002C284C" w:rsidRDefault="003C07E3" w:rsidP="003C07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</w:t>
    </w:r>
    <w:r>
      <w:rPr>
        <w:b/>
        <w:bCs/>
        <w:sz w:val="32"/>
        <w:szCs w:val="32"/>
      </w:rPr>
      <w:t xml:space="preserve"> 2565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1E7CF9" w:rsidRPr="002C284C" w:rsidRDefault="001E7CF9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1E7CF9" w:rsidRDefault="001E7CF9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1E7CF9" w:rsidRPr="00F47951" w:rsidRDefault="001E7CF9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1C2EE69B" w:rsidR="001E7CF9" w:rsidRDefault="001E7CF9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งวดสามเดือนและหกเดือน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rFonts w:hint="cs"/>
        <w:b/>
        <w:bCs/>
        <w:sz w:val="32"/>
        <w:szCs w:val="32"/>
      </w:rPr>
      <w:t>3</w:t>
    </w:r>
    <w:r w:rsidRPr="00C6181F">
      <w:rPr>
        <w:b/>
        <w:bCs/>
        <w:sz w:val="32"/>
        <w:szCs w:val="32"/>
      </w:rPr>
      <w:t>0</w:t>
    </w:r>
    <w:r>
      <w:rPr>
        <w:rFonts w:hint="cs"/>
        <w:b/>
        <w:bCs/>
        <w:sz w:val="32"/>
        <w:szCs w:val="32"/>
        <w:cs/>
      </w:rPr>
      <w:t xml:space="preserve"> มิถุนายน </w:t>
    </w:r>
    <w:r>
      <w:rPr>
        <w:b/>
        <w:bCs/>
        <w:sz w:val="32"/>
        <w:szCs w:val="32"/>
      </w:rPr>
      <w:t xml:space="preserve">2565 </w:t>
    </w:r>
    <w:r w:rsidRPr="00816B20">
      <w:rPr>
        <w:b/>
        <w:bCs/>
      </w:rPr>
      <w:t>(</w:t>
    </w:r>
    <w:r w:rsidRPr="00666D8C">
      <w:rPr>
        <w:bCs/>
        <w:cs/>
      </w:rPr>
      <w:t>ไม่ได้ตรวจสอบ</w:t>
    </w:r>
    <w:r w:rsidRPr="00816B20">
      <w:rPr>
        <w:b/>
        <w:bCs/>
      </w:rPr>
      <w:t>)</w:t>
    </w:r>
  </w:p>
  <w:p w14:paraId="490286CB" w14:textId="77777777" w:rsidR="001E7CF9" w:rsidRPr="00247813" w:rsidRDefault="001E7C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43"/>
  </w:num>
  <w:num w:numId="3">
    <w:abstractNumId w:val="97"/>
  </w:num>
  <w:num w:numId="4">
    <w:abstractNumId w:val="71"/>
  </w:num>
  <w:num w:numId="5">
    <w:abstractNumId w:val="21"/>
  </w:num>
  <w:num w:numId="6">
    <w:abstractNumId w:val="48"/>
  </w:num>
  <w:num w:numId="7">
    <w:abstractNumId w:val="31"/>
  </w:num>
  <w:num w:numId="8">
    <w:abstractNumId w:val="29"/>
  </w:num>
  <w:num w:numId="9">
    <w:abstractNumId w:val="118"/>
  </w:num>
  <w:num w:numId="10">
    <w:abstractNumId w:val="45"/>
  </w:num>
  <w:num w:numId="11">
    <w:abstractNumId w:val="66"/>
  </w:num>
  <w:num w:numId="12">
    <w:abstractNumId w:val="126"/>
  </w:num>
  <w:num w:numId="13">
    <w:abstractNumId w:val="120"/>
  </w:num>
  <w:num w:numId="14">
    <w:abstractNumId w:val="34"/>
  </w:num>
  <w:num w:numId="15">
    <w:abstractNumId w:val="62"/>
  </w:num>
  <w:num w:numId="16">
    <w:abstractNumId w:val="27"/>
  </w:num>
  <w:num w:numId="17">
    <w:abstractNumId w:val="28"/>
  </w:num>
  <w:num w:numId="18">
    <w:abstractNumId w:val="12"/>
  </w:num>
  <w:num w:numId="19">
    <w:abstractNumId w:val="30"/>
  </w:num>
  <w:num w:numId="20">
    <w:abstractNumId w:val="23"/>
  </w:num>
  <w:num w:numId="21">
    <w:abstractNumId w:val="22"/>
  </w:num>
  <w:num w:numId="22">
    <w:abstractNumId w:val="82"/>
  </w:num>
  <w:num w:numId="23">
    <w:abstractNumId w:val="125"/>
  </w:num>
  <w:num w:numId="24">
    <w:abstractNumId w:val="77"/>
  </w:num>
  <w:num w:numId="25">
    <w:abstractNumId w:val="146"/>
  </w:num>
  <w:num w:numId="26">
    <w:abstractNumId w:val="70"/>
  </w:num>
  <w:num w:numId="27">
    <w:abstractNumId w:val="111"/>
  </w:num>
  <w:num w:numId="28">
    <w:abstractNumId w:val="140"/>
  </w:num>
  <w:num w:numId="29">
    <w:abstractNumId w:val="78"/>
  </w:num>
  <w:num w:numId="30">
    <w:abstractNumId w:val="24"/>
  </w:num>
  <w:num w:numId="31">
    <w:abstractNumId w:val="17"/>
  </w:num>
  <w:num w:numId="32">
    <w:abstractNumId w:val="7"/>
  </w:num>
  <w:num w:numId="33">
    <w:abstractNumId w:val="91"/>
  </w:num>
  <w:num w:numId="34">
    <w:abstractNumId w:val="86"/>
  </w:num>
  <w:num w:numId="35">
    <w:abstractNumId w:val="46"/>
  </w:num>
  <w:num w:numId="36">
    <w:abstractNumId w:val="33"/>
  </w:num>
  <w:num w:numId="37">
    <w:abstractNumId w:val="112"/>
  </w:num>
  <w:num w:numId="38">
    <w:abstractNumId w:val="106"/>
  </w:num>
  <w:num w:numId="39">
    <w:abstractNumId w:val="13"/>
  </w:num>
  <w:num w:numId="40">
    <w:abstractNumId w:val="4"/>
  </w:num>
  <w:num w:numId="41">
    <w:abstractNumId w:val="108"/>
  </w:num>
  <w:num w:numId="42">
    <w:abstractNumId w:val="69"/>
  </w:num>
  <w:num w:numId="43">
    <w:abstractNumId w:val="51"/>
  </w:num>
  <w:num w:numId="44">
    <w:abstractNumId w:val="61"/>
  </w:num>
  <w:num w:numId="45">
    <w:abstractNumId w:val="49"/>
  </w:num>
  <w:num w:numId="46">
    <w:abstractNumId w:val="2"/>
  </w:num>
  <w:num w:numId="47">
    <w:abstractNumId w:val="38"/>
  </w:num>
  <w:num w:numId="48">
    <w:abstractNumId w:val="3"/>
  </w:num>
  <w:num w:numId="49">
    <w:abstractNumId w:val="20"/>
  </w:num>
  <w:num w:numId="50">
    <w:abstractNumId w:val="40"/>
  </w:num>
  <w:num w:numId="51">
    <w:abstractNumId w:val="139"/>
  </w:num>
  <w:num w:numId="52">
    <w:abstractNumId w:val="9"/>
  </w:num>
  <w:num w:numId="53">
    <w:abstractNumId w:val="50"/>
  </w:num>
  <w:num w:numId="54">
    <w:abstractNumId w:val="16"/>
  </w:num>
  <w:num w:numId="55">
    <w:abstractNumId w:val="63"/>
  </w:num>
  <w:num w:numId="56">
    <w:abstractNumId w:val="42"/>
  </w:num>
  <w:num w:numId="57">
    <w:abstractNumId w:val="59"/>
  </w:num>
  <w:num w:numId="58">
    <w:abstractNumId w:val="84"/>
  </w:num>
  <w:num w:numId="59">
    <w:abstractNumId w:val="15"/>
  </w:num>
  <w:num w:numId="60">
    <w:abstractNumId w:val="6"/>
  </w:num>
  <w:num w:numId="61">
    <w:abstractNumId w:val="5"/>
  </w:num>
  <w:num w:numId="62">
    <w:abstractNumId w:val="58"/>
  </w:num>
  <w:num w:numId="63">
    <w:abstractNumId w:val="92"/>
  </w:num>
  <w:num w:numId="64">
    <w:abstractNumId w:val="73"/>
  </w:num>
  <w:num w:numId="65">
    <w:abstractNumId w:val="117"/>
  </w:num>
  <w:num w:numId="66">
    <w:abstractNumId w:val="128"/>
  </w:num>
  <w:num w:numId="67">
    <w:abstractNumId w:val="129"/>
  </w:num>
  <w:num w:numId="68">
    <w:abstractNumId w:val="10"/>
  </w:num>
  <w:num w:numId="69">
    <w:abstractNumId w:val="67"/>
  </w:num>
  <w:num w:numId="70">
    <w:abstractNumId w:val="130"/>
  </w:num>
  <w:num w:numId="71">
    <w:abstractNumId w:val="89"/>
  </w:num>
  <w:num w:numId="72">
    <w:abstractNumId w:val="136"/>
  </w:num>
  <w:num w:numId="73">
    <w:abstractNumId w:val="103"/>
  </w:num>
  <w:num w:numId="74">
    <w:abstractNumId w:val="137"/>
  </w:num>
  <w:num w:numId="75">
    <w:abstractNumId w:val="53"/>
  </w:num>
  <w:num w:numId="76">
    <w:abstractNumId w:val="148"/>
  </w:num>
  <w:num w:numId="77">
    <w:abstractNumId w:val="124"/>
  </w:num>
  <w:num w:numId="78">
    <w:abstractNumId w:val="35"/>
  </w:num>
  <w:num w:numId="79">
    <w:abstractNumId w:val="72"/>
  </w:num>
  <w:num w:numId="80">
    <w:abstractNumId w:val="110"/>
  </w:num>
  <w:num w:numId="81">
    <w:abstractNumId w:val="133"/>
  </w:num>
  <w:num w:numId="82">
    <w:abstractNumId w:val="131"/>
  </w:num>
  <w:num w:numId="83">
    <w:abstractNumId w:val="1"/>
  </w:num>
  <w:num w:numId="84">
    <w:abstractNumId w:val="96"/>
  </w:num>
  <w:num w:numId="85">
    <w:abstractNumId w:val="113"/>
  </w:num>
  <w:num w:numId="86">
    <w:abstractNumId w:val="98"/>
  </w:num>
  <w:num w:numId="87">
    <w:abstractNumId w:val="139"/>
  </w:num>
  <w:num w:numId="88">
    <w:abstractNumId w:val="88"/>
  </w:num>
  <w:num w:numId="89">
    <w:abstractNumId w:val="0"/>
  </w:num>
  <w:num w:numId="90">
    <w:abstractNumId w:val="19"/>
  </w:num>
  <w:num w:numId="91">
    <w:abstractNumId w:val="127"/>
  </w:num>
  <w:num w:numId="92">
    <w:abstractNumId w:val="79"/>
  </w:num>
  <w:num w:numId="93">
    <w:abstractNumId w:val="105"/>
  </w:num>
  <w:num w:numId="94">
    <w:abstractNumId w:val="81"/>
  </w:num>
  <w:num w:numId="95">
    <w:abstractNumId w:val="76"/>
  </w:num>
  <w:num w:numId="96">
    <w:abstractNumId w:val="116"/>
  </w:num>
  <w:num w:numId="97">
    <w:abstractNumId w:val="18"/>
  </w:num>
  <w:num w:numId="98">
    <w:abstractNumId w:val="121"/>
  </w:num>
  <w:num w:numId="99">
    <w:abstractNumId w:val="36"/>
  </w:num>
  <w:num w:numId="100">
    <w:abstractNumId w:val="68"/>
  </w:num>
  <w:num w:numId="101">
    <w:abstractNumId w:val="52"/>
  </w:num>
  <w:num w:numId="102">
    <w:abstractNumId w:val="57"/>
  </w:num>
  <w:num w:numId="103">
    <w:abstractNumId w:val="54"/>
  </w:num>
  <w:num w:numId="104">
    <w:abstractNumId w:val="56"/>
  </w:num>
  <w:num w:numId="105">
    <w:abstractNumId w:val="83"/>
  </w:num>
  <w:num w:numId="106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99"/>
  </w:num>
  <w:num w:numId="109">
    <w:abstractNumId w:val="60"/>
  </w:num>
  <w:num w:numId="110">
    <w:abstractNumId w:val="115"/>
  </w:num>
  <w:num w:numId="111">
    <w:abstractNumId w:val="100"/>
  </w:num>
  <w:num w:numId="112">
    <w:abstractNumId w:val="75"/>
  </w:num>
  <w:num w:numId="113">
    <w:abstractNumId w:val="41"/>
  </w:num>
  <w:num w:numId="114">
    <w:abstractNumId w:val="102"/>
  </w:num>
  <w:num w:numId="115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9"/>
  </w:num>
  <w:num w:numId="117">
    <w:abstractNumId w:val="14"/>
  </w:num>
  <w:num w:numId="118">
    <w:abstractNumId w:val="65"/>
  </w:num>
  <w:num w:numId="119">
    <w:abstractNumId w:val="142"/>
  </w:num>
  <w:num w:numId="120">
    <w:abstractNumId w:val="94"/>
  </w:num>
  <w:num w:numId="121">
    <w:abstractNumId w:val="114"/>
  </w:num>
  <w:num w:numId="122">
    <w:abstractNumId w:val="145"/>
  </w:num>
  <w:num w:numId="123">
    <w:abstractNumId w:val="25"/>
  </w:num>
  <w:num w:numId="124">
    <w:abstractNumId w:val="143"/>
  </w:num>
  <w:num w:numId="125">
    <w:abstractNumId w:val="32"/>
  </w:num>
  <w:num w:numId="126">
    <w:abstractNumId w:val="87"/>
  </w:num>
  <w:num w:numId="127">
    <w:abstractNumId w:val="44"/>
  </w:num>
  <w:num w:numId="128">
    <w:abstractNumId w:val="85"/>
  </w:num>
  <w:num w:numId="129">
    <w:abstractNumId w:val="144"/>
  </w:num>
  <w:num w:numId="130">
    <w:abstractNumId w:val="134"/>
  </w:num>
  <w:num w:numId="131">
    <w:abstractNumId w:val="107"/>
  </w:num>
  <w:num w:numId="132">
    <w:abstractNumId w:val="138"/>
  </w:num>
  <w:num w:numId="133">
    <w:abstractNumId w:val="39"/>
  </w:num>
  <w:num w:numId="134">
    <w:abstractNumId w:val="101"/>
  </w:num>
  <w:num w:numId="135">
    <w:abstractNumId w:val="141"/>
  </w:num>
  <w:num w:numId="136">
    <w:abstractNumId w:val="11"/>
  </w:num>
  <w:num w:numId="137">
    <w:abstractNumId w:val="26"/>
  </w:num>
  <w:num w:numId="138">
    <w:abstractNumId w:val="123"/>
  </w:num>
  <w:num w:numId="139">
    <w:abstractNumId w:val="132"/>
  </w:num>
  <w:num w:numId="140">
    <w:abstractNumId w:val="90"/>
  </w:num>
  <w:num w:numId="141">
    <w:abstractNumId w:val="80"/>
  </w:num>
  <w:num w:numId="142">
    <w:abstractNumId w:val="95"/>
  </w:num>
  <w:num w:numId="143">
    <w:abstractNumId w:val="104"/>
  </w:num>
  <w:num w:numId="144">
    <w:abstractNumId w:val="64"/>
  </w:num>
  <w:num w:numId="145">
    <w:abstractNumId w:val="8"/>
  </w:num>
  <w:num w:numId="146">
    <w:abstractNumId w:val="119"/>
  </w:num>
  <w:num w:numId="147">
    <w:abstractNumId w:val="37"/>
  </w:num>
  <w:num w:numId="148">
    <w:abstractNumId w:val="147"/>
  </w:num>
  <w:num w:numId="149">
    <w:abstractNumId w:val="74"/>
  </w:num>
  <w:num w:numId="150">
    <w:abstractNumId w:val="55"/>
  </w:num>
  <w:num w:numId="151">
    <w:abstractNumId w:val="135"/>
  </w:num>
  <w:num w:numId="152">
    <w:abstractNumId w:val="1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86D"/>
    <w:rsid w:val="00022AB7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05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071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844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3B5F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1FF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3C5"/>
    <w:rsid w:val="000E57FD"/>
    <w:rsid w:val="000E5902"/>
    <w:rsid w:val="000E5AFD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0C8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AA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B0"/>
    <w:rsid w:val="00143DC3"/>
    <w:rsid w:val="001441FF"/>
    <w:rsid w:val="001445D5"/>
    <w:rsid w:val="00144779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6DC"/>
    <w:rsid w:val="001778B5"/>
    <w:rsid w:val="0017797B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A53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4EEE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436"/>
    <w:rsid w:val="001E05A9"/>
    <w:rsid w:val="001E0683"/>
    <w:rsid w:val="001E0C73"/>
    <w:rsid w:val="001E0CE4"/>
    <w:rsid w:val="001E0F43"/>
    <w:rsid w:val="001E14FC"/>
    <w:rsid w:val="001E152D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CF9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10C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470"/>
    <w:rsid w:val="001F568E"/>
    <w:rsid w:val="001F5BAC"/>
    <w:rsid w:val="001F5C3D"/>
    <w:rsid w:val="001F5CA5"/>
    <w:rsid w:val="001F5E6E"/>
    <w:rsid w:val="001F61C7"/>
    <w:rsid w:val="001F6556"/>
    <w:rsid w:val="001F6573"/>
    <w:rsid w:val="001F69C9"/>
    <w:rsid w:val="001F6DAD"/>
    <w:rsid w:val="001F741E"/>
    <w:rsid w:val="001F769D"/>
    <w:rsid w:val="0020027C"/>
    <w:rsid w:val="002002B7"/>
    <w:rsid w:val="002004F3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2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07F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04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671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67F54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86FD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9A9"/>
    <w:rsid w:val="00295B75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821"/>
    <w:rsid w:val="002A5D61"/>
    <w:rsid w:val="002A5E5E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621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22B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DEE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D9D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71D"/>
    <w:rsid w:val="00305A79"/>
    <w:rsid w:val="00305B63"/>
    <w:rsid w:val="00305DDF"/>
    <w:rsid w:val="00306378"/>
    <w:rsid w:val="003063EB"/>
    <w:rsid w:val="003063F7"/>
    <w:rsid w:val="00306413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E57"/>
    <w:rsid w:val="00311195"/>
    <w:rsid w:val="00311591"/>
    <w:rsid w:val="00311727"/>
    <w:rsid w:val="00311A0B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0B7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8D6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509"/>
    <w:rsid w:val="00384667"/>
    <w:rsid w:val="00384874"/>
    <w:rsid w:val="00384CB6"/>
    <w:rsid w:val="00384E54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7E3"/>
    <w:rsid w:val="003C0891"/>
    <w:rsid w:val="003C095F"/>
    <w:rsid w:val="003C0C14"/>
    <w:rsid w:val="003C0D05"/>
    <w:rsid w:val="003C11A5"/>
    <w:rsid w:val="003C1639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48B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B"/>
    <w:rsid w:val="003D7EDD"/>
    <w:rsid w:val="003D7F24"/>
    <w:rsid w:val="003E0010"/>
    <w:rsid w:val="003E03D0"/>
    <w:rsid w:val="003E0AD5"/>
    <w:rsid w:val="003E10A9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6D9A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D85"/>
    <w:rsid w:val="00422130"/>
    <w:rsid w:val="00422790"/>
    <w:rsid w:val="00422A09"/>
    <w:rsid w:val="00422AB7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3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3E61"/>
    <w:rsid w:val="00444326"/>
    <w:rsid w:val="00444384"/>
    <w:rsid w:val="004445CA"/>
    <w:rsid w:val="00444D43"/>
    <w:rsid w:val="00444EAE"/>
    <w:rsid w:val="0044505E"/>
    <w:rsid w:val="004450BA"/>
    <w:rsid w:val="00445139"/>
    <w:rsid w:val="0044531B"/>
    <w:rsid w:val="0044573C"/>
    <w:rsid w:val="00445B8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12"/>
    <w:rsid w:val="00495E97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259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B64"/>
    <w:rsid w:val="004F2D6D"/>
    <w:rsid w:val="004F2E95"/>
    <w:rsid w:val="004F3060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B75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44B"/>
    <w:rsid w:val="005356E4"/>
    <w:rsid w:val="00535AEB"/>
    <w:rsid w:val="00535B02"/>
    <w:rsid w:val="00535DBD"/>
    <w:rsid w:val="00536509"/>
    <w:rsid w:val="00536912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289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EC7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9AE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2AB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307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58C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52"/>
    <w:rsid w:val="005F6293"/>
    <w:rsid w:val="005F6605"/>
    <w:rsid w:val="005F690C"/>
    <w:rsid w:val="005F6969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10C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B92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91F"/>
    <w:rsid w:val="00626A0F"/>
    <w:rsid w:val="00626F28"/>
    <w:rsid w:val="00626F8C"/>
    <w:rsid w:val="0062704F"/>
    <w:rsid w:val="00627139"/>
    <w:rsid w:val="00627229"/>
    <w:rsid w:val="00627605"/>
    <w:rsid w:val="00627622"/>
    <w:rsid w:val="006276B5"/>
    <w:rsid w:val="006277D7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545"/>
    <w:rsid w:val="006317ED"/>
    <w:rsid w:val="00631A26"/>
    <w:rsid w:val="00631BFD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AAE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C6A"/>
    <w:rsid w:val="00643F65"/>
    <w:rsid w:val="006442C7"/>
    <w:rsid w:val="00644800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6BE5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6F5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F1D"/>
    <w:rsid w:val="00680F8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86"/>
    <w:rsid w:val="00696FAC"/>
    <w:rsid w:val="006970C1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22BA"/>
    <w:rsid w:val="006F2384"/>
    <w:rsid w:val="006F2D53"/>
    <w:rsid w:val="006F2EBD"/>
    <w:rsid w:val="006F30BF"/>
    <w:rsid w:val="006F30E5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A9"/>
    <w:rsid w:val="007361DC"/>
    <w:rsid w:val="007361E5"/>
    <w:rsid w:val="00736274"/>
    <w:rsid w:val="0073634B"/>
    <w:rsid w:val="0073698D"/>
    <w:rsid w:val="00736ABF"/>
    <w:rsid w:val="00736C1F"/>
    <w:rsid w:val="00736EE9"/>
    <w:rsid w:val="00736F65"/>
    <w:rsid w:val="007370FD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0D6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789"/>
    <w:rsid w:val="007C5B58"/>
    <w:rsid w:val="007C5DF4"/>
    <w:rsid w:val="007C6400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11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E02C2"/>
    <w:rsid w:val="007E02FE"/>
    <w:rsid w:val="007E0CB4"/>
    <w:rsid w:val="007E0EA6"/>
    <w:rsid w:val="007E0EE8"/>
    <w:rsid w:val="007E0F48"/>
    <w:rsid w:val="007E1331"/>
    <w:rsid w:val="007E1388"/>
    <w:rsid w:val="007E1746"/>
    <w:rsid w:val="007E1873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55"/>
    <w:rsid w:val="007E3977"/>
    <w:rsid w:val="007E3C2D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921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7AA"/>
    <w:rsid w:val="0083491F"/>
    <w:rsid w:val="00834991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84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6A9"/>
    <w:rsid w:val="0088088E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568"/>
    <w:rsid w:val="00893D2F"/>
    <w:rsid w:val="00893D9D"/>
    <w:rsid w:val="00894097"/>
    <w:rsid w:val="008941DB"/>
    <w:rsid w:val="008945A7"/>
    <w:rsid w:val="008945E6"/>
    <w:rsid w:val="008949F7"/>
    <w:rsid w:val="00894B20"/>
    <w:rsid w:val="00894B2A"/>
    <w:rsid w:val="00894B75"/>
    <w:rsid w:val="00894C9A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3C6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119"/>
    <w:rsid w:val="008C656A"/>
    <w:rsid w:val="008C6ABC"/>
    <w:rsid w:val="008C6B39"/>
    <w:rsid w:val="008C6B48"/>
    <w:rsid w:val="008C6B54"/>
    <w:rsid w:val="008C6D4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36"/>
    <w:rsid w:val="008D52D5"/>
    <w:rsid w:val="008D5551"/>
    <w:rsid w:val="008D5FF8"/>
    <w:rsid w:val="008D6387"/>
    <w:rsid w:val="008D6842"/>
    <w:rsid w:val="008D6C13"/>
    <w:rsid w:val="008D6E20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2C2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C07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5E5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4B6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D11"/>
    <w:rsid w:val="00943D88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6A3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7D6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3AD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485"/>
    <w:rsid w:val="009664C6"/>
    <w:rsid w:val="00966944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938"/>
    <w:rsid w:val="00976BD4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050"/>
    <w:rsid w:val="00991141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476"/>
    <w:rsid w:val="009C467F"/>
    <w:rsid w:val="009C46CE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AFB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834"/>
    <w:rsid w:val="009F09AA"/>
    <w:rsid w:val="009F0C6E"/>
    <w:rsid w:val="009F0D88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0AB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94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4FD5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1AE"/>
    <w:rsid w:val="00A7733D"/>
    <w:rsid w:val="00A77662"/>
    <w:rsid w:val="00A77826"/>
    <w:rsid w:val="00A77A3B"/>
    <w:rsid w:val="00A77E54"/>
    <w:rsid w:val="00A77F73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EF"/>
    <w:rsid w:val="00AB28FF"/>
    <w:rsid w:val="00AB2AC7"/>
    <w:rsid w:val="00AB32B7"/>
    <w:rsid w:val="00AB3450"/>
    <w:rsid w:val="00AB39B8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A93"/>
    <w:rsid w:val="00AC219C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5C5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CEC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8CF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1EE4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AE"/>
    <w:rsid w:val="00B367CC"/>
    <w:rsid w:val="00B36A89"/>
    <w:rsid w:val="00B36AD2"/>
    <w:rsid w:val="00B36E5B"/>
    <w:rsid w:val="00B36F54"/>
    <w:rsid w:val="00B37197"/>
    <w:rsid w:val="00B3746C"/>
    <w:rsid w:val="00B37708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234"/>
    <w:rsid w:val="00B63590"/>
    <w:rsid w:val="00B635DF"/>
    <w:rsid w:val="00B63726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5A3"/>
    <w:rsid w:val="00B71608"/>
    <w:rsid w:val="00B71663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70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83"/>
    <w:rsid w:val="00B91CFF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DA2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495C"/>
    <w:rsid w:val="00BC51BD"/>
    <w:rsid w:val="00BC5241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13D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316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934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4D9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78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25A4"/>
    <w:rsid w:val="00C6265D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7598"/>
    <w:rsid w:val="00C67D57"/>
    <w:rsid w:val="00C67FE9"/>
    <w:rsid w:val="00C70473"/>
    <w:rsid w:val="00C70666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B20"/>
    <w:rsid w:val="00C76B66"/>
    <w:rsid w:val="00C76D8C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E53"/>
    <w:rsid w:val="00CB0F48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756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20"/>
    <w:rsid w:val="00CD316F"/>
    <w:rsid w:val="00CD3241"/>
    <w:rsid w:val="00CD34C1"/>
    <w:rsid w:val="00CD3559"/>
    <w:rsid w:val="00CD36F3"/>
    <w:rsid w:val="00CD37C5"/>
    <w:rsid w:val="00CD3956"/>
    <w:rsid w:val="00CD39D8"/>
    <w:rsid w:val="00CD3A09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DF2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9A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783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68"/>
    <w:rsid w:val="00D20E04"/>
    <w:rsid w:val="00D20EB2"/>
    <w:rsid w:val="00D210F2"/>
    <w:rsid w:val="00D21200"/>
    <w:rsid w:val="00D21481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62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7D4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B16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0FEC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8AC"/>
    <w:rsid w:val="00DA59E5"/>
    <w:rsid w:val="00DA5A2E"/>
    <w:rsid w:val="00DA5CBB"/>
    <w:rsid w:val="00DA5D59"/>
    <w:rsid w:val="00DA65A5"/>
    <w:rsid w:val="00DA663D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452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077"/>
    <w:rsid w:val="00DF4104"/>
    <w:rsid w:val="00DF425B"/>
    <w:rsid w:val="00DF47C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B17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574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47FB6"/>
    <w:rsid w:val="00E50223"/>
    <w:rsid w:val="00E5036C"/>
    <w:rsid w:val="00E50769"/>
    <w:rsid w:val="00E50DE7"/>
    <w:rsid w:val="00E50FB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8AB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0EF4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C13"/>
    <w:rsid w:val="00EB60A7"/>
    <w:rsid w:val="00EB676E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3C7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BBC"/>
    <w:rsid w:val="00ED4FBB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D4"/>
    <w:rsid w:val="00F07BD5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704D"/>
    <w:rsid w:val="00F3739D"/>
    <w:rsid w:val="00F37492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6D3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637"/>
    <w:rsid w:val="00F65656"/>
    <w:rsid w:val="00F65E40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24E6"/>
    <w:rsid w:val="00F72C20"/>
    <w:rsid w:val="00F72D38"/>
    <w:rsid w:val="00F72D7D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665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118"/>
    <w:rsid w:val="00F84AB5"/>
    <w:rsid w:val="00F84E14"/>
    <w:rsid w:val="00F84E37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D99"/>
    <w:rsid w:val="00F86F94"/>
    <w:rsid w:val="00F8709B"/>
    <w:rsid w:val="00F87367"/>
    <w:rsid w:val="00F874A8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6FE0"/>
    <w:rsid w:val="00FB732B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AE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8794C8"/>
  <w15:docId w15:val="{12021567-5AFF-445B-AC90-C11531336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209A9-128A-475F-BBFD-CBECBB0723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15</Pages>
  <Words>3017</Words>
  <Characters>12867</Characters>
  <Application>Microsoft Office Word</Application>
  <DocSecurity>0</DocSecurity>
  <Lines>107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Sumonta, Maneepong</cp:lastModifiedBy>
  <cp:revision>2</cp:revision>
  <cp:lastPrinted>2022-08-08T16:08:00Z</cp:lastPrinted>
  <dcterms:created xsi:type="dcterms:W3CDTF">2022-08-08T16:12:00Z</dcterms:created>
  <dcterms:modified xsi:type="dcterms:W3CDTF">2022-08-08T16:12:00Z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