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77777777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1F31D408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546D6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51FE6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551FE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546D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46D6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2F1AC2F4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6D60" w:rsidRPr="00551FE6">
        <w:rPr>
          <w:rFonts w:ascii="Angsana New" w:hAnsi="Angsana New" w:cs="Angsana New"/>
          <w:sz w:val="26"/>
          <w:szCs w:val="26"/>
          <w:lang w:bidi="th-TH"/>
        </w:rPr>
        <w:t>3</w:t>
      </w:r>
      <w:r w:rsidR="00551FE6" w:rsidRPr="00551FE6">
        <w:rPr>
          <w:rFonts w:ascii="Angsana New" w:hAnsi="Angsana New" w:cs="Angsana New"/>
          <w:sz w:val="26"/>
          <w:szCs w:val="26"/>
          <w:lang w:bidi="th-TH"/>
        </w:rPr>
        <w:t xml:space="preserve">0 </w:t>
      </w:r>
      <w:r w:rsidR="00551FE6" w:rsidRPr="00551FE6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546D6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6D60" w:rsidRPr="00551FE6">
        <w:rPr>
          <w:rFonts w:ascii="Angsana New" w:hAnsi="Angsana New" w:cs="Angsana New"/>
          <w:sz w:val="26"/>
          <w:szCs w:val="26"/>
          <w:lang w:bidi="th-TH"/>
        </w:rPr>
        <w:t>2565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7074E5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="00551FE6">
        <w:rPr>
          <w:rFonts w:ascii="Angsana New" w:hAnsi="Angsana New" w:cs="Angsana New" w:hint="cs"/>
          <w:sz w:val="26"/>
          <w:szCs w:val="26"/>
          <w:cs/>
          <w:lang w:bidi="th-TH"/>
        </w:rPr>
        <w:t>เดือนและ</w:t>
      </w:r>
      <w:r w:rsidR="007074E5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551FE6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551FE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51FE6" w:rsidRPr="00551FE6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551FE6" w:rsidRPr="00551FE6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551FE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6D60">
        <w:rPr>
          <w:rFonts w:ascii="Angsana New" w:hAnsi="Angsana New" w:hint="cs"/>
          <w:sz w:val="26"/>
          <w:szCs w:val="26"/>
        </w:rPr>
        <w:t>2565</w:t>
      </w:r>
      <w:r w:rsidR="00F12196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551FE6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F915A2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A85F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A85FD1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A85FD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A85FD1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</w:t>
      </w:r>
      <w:r w:rsidR="007B12BA">
        <w:rPr>
          <w:rFonts w:ascii="Angsana New" w:hAnsi="Angsana New" w:cs="Angsana New"/>
          <w:sz w:val="26"/>
          <w:szCs w:val="26"/>
          <w:lang w:bidi="th-TH"/>
        </w:rPr>
        <w:t xml:space="preserve"> 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</w:t>
      </w:r>
      <w:r w:rsidR="00A85FD1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F1219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229F148B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51FE6">
        <w:rPr>
          <w:rFonts w:ascii="Angsana New" w:hAnsi="Angsana New" w:cs="Angsana New"/>
          <w:sz w:val="26"/>
          <w:szCs w:val="26"/>
          <w:lang w:val="en-US" w:bidi="th-TH"/>
        </w:rPr>
        <w:t xml:space="preserve">9 </w:t>
      </w:r>
      <w:r w:rsidR="007F0195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Pr="00793DA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93DAF">
        <w:rPr>
          <w:rFonts w:ascii="Angsana New" w:hAnsi="Angsana New" w:cs="Angsana New"/>
          <w:sz w:val="26"/>
          <w:szCs w:val="26"/>
          <w:lang w:bidi="th-TH"/>
        </w:rPr>
        <w:t>256</w:t>
      </w:r>
      <w:r w:rsidR="00546D60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sectPr w:rsidR="003C0E60" w:rsidRPr="00546D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F2898" w14:textId="77777777" w:rsidR="003B0A5B" w:rsidRDefault="003B0A5B" w:rsidP="006D3290">
      <w:r>
        <w:separator/>
      </w:r>
    </w:p>
  </w:endnote>
  <w:endnote w:type="continuationSeparator" w:id="0">
    <w:p w14:paraId="37518F78" w14:textId="77777777" w:rsidR="003B0A5B" w:rsidRDefault="003B0A5B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E9797" w14:textId="77777777" w:rsidR="003B0A5B" w:rsidRDefault="003B0A5B" w:rsidP="006D3290">
      <w:r>
        <w:separator/>
      </w:r>
    </w:p>
  </w:footnote>
  <w:footnote w:type="continuationSeparator" w:id="0">
    <w:p w14:paraId="4B2F9208" w14:textId="77777777" w:rsidR="003B0A5B" w:rsidRDefault="003B0A5B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543D8"/>
    <w:rsid w:val="0026489E"/>
    <w:rsid w:val="002C29BA"/>
    <w:rsid w:val="002D241D"/>
    <w:rsid w:val="002F44CB"/>
    <w:rsid w:val="00352177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46D60"/>
    <w:rsid w:val="00551FE6"/>
    <w:rsid w:val="005525BE"/>
    <w:rsid w:val="005652DC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074E5"/>
    <w:rsid w:val="00710D73"/>
    <w:rsid w:val="00752D9D"/>
    <w:rsid w:val="0075680B"/>
    <w:rsid w:val="0076674D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32895"/>
    <w:rsid w:val="00954601"/>
    <w:rsid w:val="00956D35"/>
    <w:rsid w:val="00960C58"/>
    <w:rsid w:val="00964DAA"/>
    <w:rsid w:val="009A619D"/>
    <w:rsid w:val="009B6829"/>
    <w:rsid w:val="009D285D"/>
    <w:rsid w:val="009F6004"/>
    <w:rsid w:val="00A009F4"/>
    <w:rsid w:val="00A05535"/>
    <w:rsid w:val="00A306F7"/>
    <w:rsid w:val="00A3493B"/>
    <w:rsid w:val="00A37652"/>
    <w:rsid w:val="00A440EF"/>
    <w:rsid w:val="00A51CBE"/>
    <w:rsid w:val="00A57B45"/>
    <w:rsid w:val="00A85FD1"/>
    <w:rsid w:val="00AA675C"/>
    <w:rsid w:val="00AD20EC"/>
    <w:rsid w:val="00AE35F2"/>
    <w:rsid w:val="00AE739C"/>
    <w:rsid w:val="00AF05C6"/>
    <w:rsid w:val="00B022F5"/>
    <w:rsid w:val="00B44794"/>
    <w:rsid w:val="00B50CA5"/>
    <w:rsid w:val="00B537E2"/>
    <w:rsid w:val="00B5428E"/>
    <w:rsid w:val="00B77EB0"/>
    <w:rsid w:val="00B87913"/>
    <w:rsid w:val="00B924CF"/>
    <w:rsid w:val="00BB0C70"/>
    <w:rsid w:val="00BC5AB6"/>
    <w:rsid w:val="00BF5CF8"/>
    <w:rsid w:val="00C21DBD"/>
    <w:rsid w:val="00C23D4F"/>
    <w:rsid w:val="00C2497C"/>
    <w:rsid w:val="00C2516E"/>
    <w:rsid w:val="00C40B55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E0103C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B317F"/>
    <w:rsid w:val="00EB4288"/>
    <w:rsid w:val="00EC3174"/>
    <w:rsid w:val="00EC3EB2"/>
    <w:rsid w:val="00ED13A3"/>
    <w:rsid w:val="00EE013E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68FD"/>
    <w:rsid w:val="00F51F75"/>
    <w:rsid w:val="00F660B6"/>
    <w:rsid w:val="00F83C7A"/>
    <w:rsid w:val="00F915A2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53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23</cp:revision>
  <cp:lastPrinted>2022-07-01T08:01:00Z</cp:lastPrinted>
  <dcterms:created xsi:type="dcterms:W3CDTF">2021-04-24T12:15:00Z</dcterms:created>
  <dcterms:modified xsi:type="dcterms:W3CDTF">2022-07-27T01:53:00Z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