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316A" w14:textId="7863CE87" w:rsidR="00644987" w:rsidRPr="00906A3C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906A3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06A3C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06A3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906A3C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16F12ED" w14:textId="77777777" w:rsidR="00511D34" w:rsidRPr="00906A3C" w:rsidRDefault="00511D34" w:rsidP="000A602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906A3C">
        <w:rPr>
          <w:rFonts w:asciiTheme="majorBidi" w:hAnsiTheme="majorBidi" w:cstheme="majorBidi" w:hint="cs"/>
          <w:sz w:val="30"/>
          <w:szCs w:val="30"/>
          <w:cs/>
        </w:rPr>
        <w:t>เกณฑ์การจัดทำงบการเงินระหว่างกาล</w:t>
      </w:r>
    </w:p>
    <w:p w14:paraId="06D0906E" w14:textId="1F66F1BC" w:rsidR="00644987" w:rsidRPr="00906A3C" w:rsidRDefault="00511D34" w:rsidP="000A602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  <w:cs/>
        </w:rPr>
      </w:pPr>
      <w:r w:rsidRPr="00906A3C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="00644987" w:rsidRPr="00906A3C">
        <w:rPr>
          <w:rFonts w:ascii="Angsana New" w:hAnsi="Angsana New"/>
          <w:sz w:val="30"/>
          <w:szCs w:val="30"/>
          <w:cs/>
        </w:rPr>
        <w:tab/>
      </w:r>
    </w:p>
    <w:p w14:paraId="5F9A382E" w14:textId="3451A621" w:rsidR="00511D34" w:rsidRPr="00906A3C" w:rsidRDefault="00511D34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906A3C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0A417A45" w14:textId="7A13AB29" w:rsidR="007D1CDE" w:rsidRPr="00906A3C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340105" w:rsidRPr="00906A3C">
        <w:rPr>
          <w:rFonts w:ascii="Angsana New" w:hAnsi="Angsana New" w:hint="cs"/>
          <w:sz w:val="30"/>
          <w:szCs w:val="30"/>
          <w:cs/>
        </w:rPr>
        <w:t xml:space="preserve"> </w:t>
      </w:r>
      <w:r w:rsidR="00340105" w:rsidRPr="00906A3C">
        <w:rPr>
          <w:rFonts w:ascii="Angsana New" w:hAnsi="Angsana New"/>
          <w:sz w:val="30"/>
          <w:szCs w:val="30"/>
        </w:rPr>
        <w:t xml:space="preserve">/ </w:t>
      </w:r>
      <w:r w:rsidR="00340105" w:rsidRPr="00906A3C">
        <w:rPr>
          <w:rFonts w:ascii="Angsana New" w:hAnsi="Angsana New" w:hint="cs"/>
          <w:sz w:val="30"/>
          <w:szCs w:val="30"/>
          <w:cs/>
          <w:lang w:eastAsia="ja-JP"/>
        </w:rPr>
        <w:t>สินทรัพย์สิทธิการใช้</w:t>
      </w:r>
    </w:p>
    <w:p w14:paraId="0CFC6649" w14:textId="77777777" w:rsidR="007F4F4E" w:rsidRPr="00906A3C" w:rsidRDefault="007F4F4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1F916A78" w14:textId="2F672907" w:rsidR="00315926" w:rsidRPr="00906A3C" w:rsidRDefault="00315926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239DAE2A" w14:textId="6C28E0D7" w:rsidR="007C0B34" w:rsidRPr="00906A3C" w:rsidRDefault="007C0B34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1772E3EF" w14:textId="77777777" w:rsidR="0036488F" w:rsidRPr="00906A3C" w:rsidRDefault="003A4FEE" w:rsidP="0036488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6DBB0065" w14:textId="77777777" w:rsidR="003A4FEE" w:rsidRPr="00906A3C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2333E38C" w14:textId="7497F643" w:rsidR="003A4FEE" w:rsidRPr="00906A3C" w:rsidRDefault="003A4FEE" w:rsidP="00511D3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4CF5584" w14:textId="77777777" w:rsidR="00AA43CA" w:rsidRPr="00906A3C" w:rsidRDefault="00AA43CA" w:rsidP="00AA4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F80668F" w14:textId="77777777" w:rsidR="00EF3C33" w:rsidRPr="00906A3C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906A3C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53754AE" w14:textId="77777777" w:rsidR="00523E37" w:rsidRPr="00906A3C" w:rsidRDefault="0064498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br w:type="page"/>
      </w:r>
      <w:r w:rsidR="00523E37" w:rsidRPr="00906A3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23E37" w:rsidRPr="00906A3C">
        <w:rPr>
          <w:rFonts w:ascii="Angsana New" w:hAnsi="Angsana New" w:hint="cs"/>
          <w:sz w:val="30"/>
          <w:szCs w:val="30"/>
          <w:cs/>
        </w:rPr>
        <w:t>ระหว่างกาล</w:t>
      </w:r>
      <w:r w:rsidR="00523E37" w:rsidRPr="00906A3C">
        <w:rPr>
          <w:rFonts w:ascii="Angsana New" w:hAnsi="Angsana New"/>
          <w:sz w:val="30"/>
          <w:szCs w:val="30"/>
          <w:cs/>
        </w:rPr>
        <w:t>นี้</w:t>
      </w:r>
    </w:p>
    <w:p w14:paraId="66B89636" w14:textId="77777777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79153" w14:textId="40BFB407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52F7F" w:rsidRPr="00906A3C">
        <w:rPr>
          <w:rFonts w:ascii="Angsana New" w:hAnsi="Angsana New"/>
          <w:sz w:val="30"/>
          <w:szCs w:val="30"/>
        </w:rPr>
        <w:t xml:space="preserve"> </w:t>
      </w:r>
      <w:r w:rsidR="00F650A3" w:rsidRPr="00906A3C">
        <w:rPr>
          <w:rFonts w:ascii="Angsana New" w:hAnsi="Angsana New"/>
          <w:sz w:val="30"/>
          <w:szCs w:val="30"/>
        </w:rPr>
        <w:t xml:space="preserve">9 </w:t>
      </w:r>
      <w:r w:rsidR="00F650A3" w:rsidRPr="00906A3C">
        <w:rPr>
          <w:rFonts w:ascii="Angsana New" w:hAnsi="Angsana New" w:hint="cs"/>
          <w:sz w:val="30"/>
          <w:szCs w:val="30"/>
          <w:cs/>
        </w:rPr>
        <w:t>สิงหาคม</w:t>
      </w:r>
      <w:r w:rsidRPr="00906A3C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Pr="00906A3C">
        <w:rPr>
          <w:rFonts w:ascii="Angsana New" w:hAnsi="Angsana New"/>
          <w:sz w:val="30"/>
          <w:szCs w:val="30"/>
          <w:lang w:eastAsia="ja-JP"/>
        </w:rPr>
        <w:t>25</w:t>
      </w:r>
      <w:r w:rsidRPr="00906A3C">
        <w:rPr>
          <w:rFonts w:ascii="Angsana New" w:hAnsi="Angsana New" w:hint="cs"/>
          <w:sz w:val="30"/>
          <w:szCs w:val="30"/>
          <w:cs/>
          <w:lang w:eastAsia="ja-JP"/>
        </w:rPr>
        <w:t>6</w:t>
      </w:r>
      <w:r w:rsidR="002C6580" w:rsidRPr="00906A3C">
        <w:rPr>
          <w:rFonts w:ascii="Angsana New" w:hAnsi="Angsana New" w:hint="cs"/>
          <w:sz w:val="30"/>
          <w:szCs w:val="30"/>
          <w:cs/>
          <w:lang w:eastAsia="ja-JP"/>
        </w:rPr>
        <w:t>5</w:t>
      </w:r>
      <w:r w:rsidRPr="00906A3C">
        <w:rPr>
          <w:rFonts w:ascii="Angsana New" w:hAnsi="Angsana New"/>
          <w:sz w:val="30"/>
          <w:szCs w:val="30"/>
        </w:rPr>
        <w:t xml:space="preserve"> </w:t>
      </w:r>
    </w:p>
    <w:p w14:paraId="680C321B" w14:textId="77777777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EB205C" w14:textId="77777777" w:rsidR="00523E37" w:rsidRPr="00906A3C" w:rsidRDefault="00523E37" w:rsidP="003B56FC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75452822" w14:textId="77777777" w:rsidR="00523E37" w:rsidRPr="00906A3C" w:rsidRDefault="00523E37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0E91672" w14:textId="2FDDDC14" w:rsidR="001227FF" w:rsidRPr="00906A3C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6A3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906A3C">
        <w:rPr>
          <w:rFonts w:asciiTheme="majorBidi" w:hAnsiTheme="majorBidi" w:cstheme="majorBidi"/>
          <w:sz w:val="30"/>
          <w:szCs w:val="30"/>
        </w:rPr>
        <w:br/>
      </w:r>
      <w:r w:rsidRPr="00906A3C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906A3C">
        <w:rPr>
          <w:rFonts w:asciiTheme="majorBidi" w:hAnsiTheme="majorBidi" w:cstheme="majorBidi"/>
          <w:sz w:val="30"/>
          <w:szCs w:val="30"/>
        </w:rPr>
        <w:br/>
      </w:r>
      <w:r w:rsidRPr="00906A3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906A3C">
        <w:rPr>
          <w:rFonts w:asciiTheme="majorBidi" w:hAnsiTheme="majorBidi" w:cstheme="majorBidi"/>
          <w:sz w:val="30"/>
          <w:szCs w:val="30"/>
        </w:rPr>
        <w:t xml:space="preserve">34 </w:t>
      </w:r>
      <w:r w:rsidRPr="00906A3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906A3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06A3C">
        <w:rPr>
          <w:rFonts w:asciiTheme="majorBidi" w:hAnsiTheme="majorBidi" w:cstheme="majorBidi"/>
          <w:sz w:val="30"/>
          <w:szCs w:val="30"/>
        </w:rPr>
        <w:t xml:space="preserve"> </w:t>
      </w:r>
      <w:r w:rsidRPr="00906A3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06A3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906A3C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06A3C">
        <w:rPr>
          <w:rFonts w:asciiTheme="majorBidi" w:hAnsiTheme="majorBidi" w:cstheme="majorBidi"/>
          <w:sz w:val="30"/>
          <w:szCs w:val="30"/>
        </w:rPr>
        <w:t xml:space="preserve"> </w:t>
      </w:r>
      <w:r w:rsidRPr="00906A3C">
        <w:rPr>
          <w:rFonts w:asciiTheme="majorBidi" w:eastAsia="Times New Roman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Pr="00906A3C">
        <w:rPr>
          <w:rFonts w:asciiTheme="majorBidi" w:eastAsia="Times New Roman" w:hAnsiTheme="majorBidi" w:cstheme="majorBidi"/>
          <w:sz w:val="30"/>
          <w:szCs w:val="30"/>
        </w:rPr>
        <w:br/>
      </w:r>
      <w:r w:rsidRPr="00906A3C">
        <w:rPr>
          <w:rFonts w:asciiTheme="majorBidi" w:eastAsia="Times New Roman" w:hAnsiTheme="majorBidi" w:cstheme="majorBidi"/>
          <w:sz w:val="30"/>
          <w:szCs w:val="30"/>
          <w:cs/>
        </w:rPr>
        <w:t>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06A3C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906A3C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906A3C">
        <w:rPr>
          <w:rFonts w:asciiTheme="majorBidi" w:eastAsia="Times New Roman" w:hAnsiTheme="majorBidi" w:cstheme="majorBidi"/>
          <w:sz w:val="30"/>
          <w:szCs w:val="30"/>
        </w:rPr>
        <w:t xml:space="preserve"> 2564</w:t>
      </w:r>
    </w:p>
    <w:p w14:paraId="090EBAAE" w14:textId="70B6A57C" w:rsidR="001227FF" w:rsidRPr="00906A3C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51C5F96" w14:textId="4A901D8E" w:rsidR="001227FF" w:rsidRPr="00906A3C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06A3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06A3C">
        <w:rPr>
          <w:rFonts w:asciiTheme="majorBidi" w:hAnsiTheme="majorBidi" w:cstheme="majorBidi"/>
          <w:sz w:val="30"/>
          <w:szCs w:val="30"/>
        </w:rPr>
        <w:t xml:space="preserve">31 </w:t>
      </w:r>
      <w:r w:rsidRPr="00906A3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906A3C">
        <w:rPr>
          <w:rFonts w:asciiTheme="majorBidi" w:hAnsiTheme="majorBidi" w:cstheme="majorBidi"/>
          <w:sz w:val="30"/>
          <w:szCs w:val="30"/>
        </w:rPr>
        <w:t>2564</w:t>
      </w:r>
    </w:p>
    <w:p w14:paraId="3202E5F0" w14:textId="77777777" w:rsidR="00523E37" w:rsidRPr="00906A3C" w:rsidRDefault="00523E37" w:rsidP="00523E37">
      <w:pPr>
        <w:rPr>
          <w:rFonts w:ascii="Angsana New" w:hAnsi="Angsana New"/>
          <w:sz w:val="30"/>
          <w:szCs w:val="30"/>
          <w:lang w:eastAsia="x-none"/>
        </w:rPr>
      </w:pPr>
    </w:p>
    <w:p w14:paraId="343BF54A" w14:textId="77777777" w:rsidR="00523E37" w:rsidRPr="00906A3C" w:rsidRDefault="00523E37" w:rsidP="003B56FC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</w:t>
      </w:r>
    </w:p>
    <w:p w14:paraId="7B3DEE32" w14:textId="77777777" w:rsidR="00523E37" w:rsidRPr="00906A3C" w:rsidRDefault="00523E37" w:rsidP="00523E37">
      <w:pPr>
        <w:rPr>
          <w:sz w:val="30"/>
          <w:szCs w:val="30"/>
          <w:cs/>
          <w:lang w:val="x-none" w:eastAsia="x-none"/>
        </w:rPr>
      </w:pPr>
    </w:p>
    <w:p w14:paraId="3E6C1399" w14:textId="3A1D1269" w:rsidR="002809DB" w:rsidRPr="00906A3C" w:rsidRDefault="002809DB" w:rsidP="002809D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 w:hint="cs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="00E80FFA" w:rsidRPr="00906A3C">
        <w:rPr>
          <w:rFonts w:ascii="Angsana New" w:hAnsi="Angsana New"/>
          <w:sz w:val="30"/>
          <w:szCs w:val="30"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ไม่มีการเปลี่ยนแปลงอย่างมีสาระสำคัญจากงบการเงินสำหรับปีสิ้นสุดวันที่ </w:t>
      </w:r>
      <w:r w:rsidRPr="00906A3C">
        <w:rPr>
          <w:rFonts w:ascii="Angsana New" w:hAnsi="Angsana New"/>
          <w:sz w:val="30"/>
          <w:szCs w:val="30"/>
        </w:rPr>
        <w:t xml:space="preserve">31 </w:t>
      </w:r>
      <w:r w:rsidRPr="00906A3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06A3C">
        <w:rPr>
          <w:rFonts w:ascii="Angsana New" w:hAnsi="Angsana New"/>
          <w:sz w:val="30"/>
          <w:szCs w:val="30"/>
        </w:rPr>
        <w:t>2564</w:t>
      </w:r>
    </w:p>
    <w:p w14:paraId="4C86F548" w14:textId="77777777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106"/>
        <w:gridCol w:w="264"/>
        <w:gridCol w:w="1105"/>
        <w:gridCol w:w="265"/>
        <w:gridCol w:w="1079"/>
        <w:gridCol w:w="261"/>
        <w:gridCol w:w="1101"/>
      </w:tblGrid>
      <w:tr w:rsidR="00523E37" w:rsidRPr="00906A3C" w14:paraId="3DEF0DE7" w14:textId="77777777" w:rsidTr="00B100E2">
        <w:trPr>
          <w:tblHeader/>
        </w:trPr>
        <w:tc>
          <w:tcPr>
            <w:tcW w:w="2219" w:type="pct"/>
          </w:tcPr>
          <w:p w14:paraId="707CA0F2" w14:textId="77777777" w:rsidR="00523E37" w:rsidRPr="00906A3C" w:rsidRDefault="00523E37" w:rsidP="006C085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9" w:type="pct"/>
            <w:gridSpan w:val="3"/>
          </w:tcPr>
          <w:p w14:paraId="7837634A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06A3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</w:tcPr>
          <w:p w14:paraId="7FE905FD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2997C1B5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100E2" w:rsidRPr="00906A3C" w14:paraId="527C5FA3" w14:textId="77777777" w:rsidTr="00B100E2">
        <w:trPr>
          <w:tblHeader/>
        </w:trPr>
        <w:tc>
          <w:tcPr>
            <w:tcW w:w="2219" w:type="pct"/>
          </w:tcPr>
          <w:p w14:paraId="16F525E5" w14:textId="00698EBE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00B4C" w:rsidRPr="00906A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06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00B4C" w:rsidRPr="00906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00B4C" w:rsidRPr="00906A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4" w:type="pct"/>
            <w:shd w:val="clear" w:color="auto" w:fill="auto"/>
          </w:tcPr>
          <w:p w14:paraId="55BB86E6" w14:textId="7BA48273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906A3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14:paraId="1633150D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0BB51FD" w14:textId="77DD524F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  <w:shd w:val="clear" w:color="auto" w:fill="auto"/>
          </w:tcPr>
          <w:p w14:paraId="6D452E93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218AB2D" w14:textId="44846075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906A3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  <w:shd w:val="clear" w:color="auto" w:fill="auto"/>
          </w:tcPr>
          <w:p w14:paraId="576B94DE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53AF957" w14:textId="1EFD75F4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100E2" w:rsidRPr="00906A3C" w14:paraId="1248194C" w14:textId="77777777" w:rsidTr="006C085B">
        <w:trPr>
          <w:tblHeader/>
        </w:trPr>
        <w:tc>
          <w:tcPr>
            <w:tcW w:w="2219" w:type="pct"/>
          </w:tcPr>
          <w:p w14:paraId="086DD2AD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7837DDE2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00E2" w:rsidRPr="00906A3C" w14:paraId="4024F952" w14:textId="77777777" w:rsidTr="00B100E2">
        <w:trPr>
          <w:trHeight w:val="87"/>
        </w:trPr>
        <w:tc>
          <w:tcPr>
            <w:tcW w:w="2219" w:type="pct"/>
          </w:tcPr>
          <w:p w14:paraId="72FF2530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4142A590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4D65A5B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55351E" w14:textId="16C4F4E6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5E3947E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C48262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CAD6EB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FA3F619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0E2" w:rsidRPr="00906A3C" w14:paraId="4E056C7E" w14:textId="77777777" w:rsidTr="00B100E2">
        <w:tc>
          <w:tcPr>
            <w:tcW w:w="2219" w:type="pct"/>
          </w:tcPr>
          <w:p w14:paraId="657D8944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1C07E4AD" w14:textId="67590C35" w:rsidR="00D44C31" w:rsidRPr="00906A3C" w:rsidRDefault="00D44C31" w:rsidP="00D44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5DC74B2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575C52E" w14:textId="76150A1B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1A3A92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345CA1B" w14:textId="379276BD" w:rsidR="00B100E2" w:rsidRPr="00906A3C" w:rsidRDefault="00463921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2,298</w:t>
            </w:r>
          </w:p>
        </w:tc>
        <w:tc>
          <w:tcPr>
            <w:tcW w:w="140" w:type="pct"/>
          </w:tcPr>
          <w:p w14:paraId="17674A33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963894" w14:textId="3AD36A19" w:rsidR="00B100E2" w:rsidRPr="00906A3C" w:rsidRDefault="00F650A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949</w:t>
            </w:r>
          </w:p>
        </w:tc>
      </w:tr>
      <w:tr w:rsidR="00B100E2" w:rsidRPr="00906A3C" w14:paraId="6D579935" w14:textId="77777777" w:rsidTr="00B100E2">
        <w:tc>
          <w:tcPr>
            <w:tcW w:w="2219" w:type="pct"/>
          </w:tcPr>
          <w:p w14:paraId="411FF8D0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029911A4" w14:textId="5E36340E" w:rsidR="00B100E2" w:rsidRPr="00906A3C" w:rsidRDefault="00D44C31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5467E65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6BBCEA" w14:textId="2CBC9D1D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C3B2DC9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5582427" w14:textId="186916FC" w:rsidR="00B100E2" w:rsidRPr="00906A3C" w:rsidRDefault="00463921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476,186</w:t>
            </w:r>
          </w:p>
        </w:tc>
        <w:tc>
          <w:tcPr>
            <w:tcW w:w="140" w:type="pct"/>
          </w:tcPr>
          <w:p w14:paraId="316FC57C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F7ED4E" w14:textId="65C82A19" w:rsidR="00B100E2" w:rsidRPr="00906A3C" w:rsidRDefault="00F650A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359,966</w:t>
            </w:r>
          </w:p>
        </w:tc>
      </w:tr>
      <w:tr w:rsidR="00B100E2" w:rsidRPr="00906A3C" w14:paraId="2E592B6B" w14:textId="77777777" w:rsidTr="00B100E2">
        <w:tc>
          <w:tcPr>
            <w:tcW w:w="2219" w:type="pct"/>
          </w:tcPr>
          <w:p w14:paraId="549D7838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" w:type="pct"/>
          </w:tcPr>
          <w:p w14:paraId="3819E0D3" w14:textId="6077DF04" w:rsidR="00B100E2" w:rsidRPr="00906A3C" w:rsidRDefault="00D44C31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D2C862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85E2740" w14:textId="7C0C79FD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F149F50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308A77" w14:textId="4FB41210" w:rsidR="00B100E2" w:rsidRPr="00906A3C" w:rsidRDefault="00463921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434</w:t>
            </w:r>
          </w:p>
        </w:tc>
        <w:tc>
          <w:tcPr>
            <w:tcW w:w="140" w:type="pct"/>
          </w:tcPr>
          <w:p w14:paraId="723CDF3A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44CB8C5" w14:textId="4AE280C0" w:rsidR="00B100E2" w:rsidRPr="00906A3C" w:rsidRDefault="00F650A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2,530</w:t>
            </w:r>
          </w:p>
        </w:tc>
      </w:tr>
      <w:tr w:rsidR="00B100E2" w:rsidRPr="00906A3C" w14:paraId="7D500DA1" w14:textId="77777777" w:rsidTr="00B100E2">
        <w:tc>
          <w:tcPr>
            <w:tcW w:w="2219" w:type="pct"/>
          </w:tcPr>
          <w:p w14:paraId="2DE37726" w14:textId="47508289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 w:rsidR="00A33C10" w:rsidRPr="00906A3C"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94" w:type="pct"/>
          </w:tcPr>
          <w:p w14:paraId="0A5EA707" w14:textId="1CF3DADF" w:rsidR="00B100E2" w:rsidRPr="00906A3C" w:rsidRDefault="00252F7F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3A7030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EEC791" w14:textId="6EA57F1C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6ACF55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BA0B88F" w14:textId="156E3780" w:rsidR="00B100E2" w:rsidRPr="00906A3C" w:rsidRDefault="00463921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11,057</w:t>
            </w:r>
          </w:p>
        </w:tc>
        <w:tc>
          <w:tcPr>
            <w:tcW w:w="140" w:type="pct"/>
          </w:tcPr>
          <w:p w14:paraId="0FD52722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F4B0D74" w14:textId="58EDC81B" w:rsidR="00B100E2" w:rsidRPr="00906A3C" w:rsidRDefault="00F650A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8,538</w:t>
            </w:r>
          </w:p>
        </w:tc>
      </w:tr>
      <w:tr w:rsidR="00B100E2" w:rsidRPr="00906A3C" w14:paraId="30D2ACD9" w14:textId="77777777" w:rsidTr="00B100E2">
        <w:tc>
          <w:tcPr>
            <w:tcW w:w="2219" w:type="pct"/>
          </w:tcPr>
          <w:p w14:paraId="0327C850" w14:textId="312D3428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รายได้</w:t>
            </w:r>
            <w:r w:rsidR="00A06586" w:rsidRPr="00906A3C">
              <w:rPr>
                <w:rFonts w:ascii="Angsana New" w:hAnsi="Angsana New" w:hint="cs"/>
                <w:sz w:val="30"/>
                <w:szCs w:val="30"/>
                <w:cs/>
              </w:rPr>
              <w:t>ค่าการจัดการ</w:t>
            </w:r>
          </w:p>
        </w:tc>
        <w:tc>
          <w:tcPr>
            <w:tcW w:w="594" w:type="pct"/>
          </w:tcPr>
          <w:p w14:paraId="283C4B0E" w14:textId="52206325" w:rsidR="00B100E2" w:rsidRPr="00906A3C" w:rsidRDefault="00252F7F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C180F16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20795E9" w14:textId="4955656B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80EDA18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CD1AB61" w14:textId="21DDE626" w:rsidR="00B100E2" w:rsidRPr="00906A3C" w:rsidRDefault="00463921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140" w:type="pct"/>
          </w:tcPr>
          <w:p w14:paraId="32A867DB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A4F835" w14:textId="401E8B33" w:rsidR="00B100E2" w:rsidRPr="00906A3C" w:rsidRDefault="00F650A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840</w:t>
            </w:r>
          </w:p>
        </w:tc>
      </w:tr>
      <w:tr w:rsidR="00B100E2" w:rsidRPr="00906A3C" w14:paraId="5C0A3D70" w14:textId="77777777" w:rsidTr="00B100E2">
        <w:tc>
          <w:tcPr>
            <w:tcW w:w="2219" w:type="pct"/>
          </w:tcPr>
          <w:p w14:paraId="1D3DBF07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4" w:type="pct"/>
          </w:tcPr>
          <w:p w14:paraId="64D62561" w14:textId="3F885CE1" w:rsidR="00B100E2" w:rsidRPr="00906A3C" w:rsidRDefault="00252F7F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664D46B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535C451" w14:textId="38C11F70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B94126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00533F6" w14:textId="65755F9B" w:rsidR="00B100E2" w:rsidRPr="00906A3C" w:rsidRDefault="00463921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4,182</w:t>
            </w:r>
          </w:p>
        </w:tc>
        <w:tc>
          <w:tcPr>
            <w:tcW w:w="140" w:type="pct"/>
          </w:tcPr>
          <w:p w14:paraId="32A72016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86BCEA" w14:textId="09523BA9" w:rsidR="00B100E2" w:rsidRPr="00906A3C" w:rsidRDefault="00F650A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4,134</w:t>
            </w:r>
          </w:p>
        </w:tc>
      </w:tr>
      <w:tr w:rsidR="00B100E2" w:rsidRPr="00906A3C" w14:paraId="524D3E78" w14:textId="77777777" w:rsidTr="00B100E2">
        <w:tc>
          <w:tcPr>
            <w:tcW w:w="2219" w:type="pct"/>
          </w:tcPr>
          <w:p w14:paraId="0FE3E920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57338A2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5067AF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A66D54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BD17AA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F41C108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8971572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1E591C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0E2" w:rsidRPr="00906A3C" w14:paraId="2411274A" w14:textId="77777777" w:rsidTr="00B100E2">
        <w:tc>
          <w:tcPr>
            <w:tcW w:w="2219" w:type="pct"/>
          </w:tcPr>
          <w:p w14:paraId="78625D61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70A53FA2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E870B30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DC4E21D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5235CC9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AB5460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FD0BA0B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57E29AA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0E2" w:rsidRPr="00906A3C" w14:paraId="1B222D70" w14:textId="77777777" w:rsidTr="00B100E2">
        <w:tc>
          <w:tcPr>
            <w:tcW w:w="2219" w:type="pct"/>
          </w:tcPr>
          <w:p w14:paraId="411D1521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13C06543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F97FC0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A6BC5F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3955742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417B81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22BFFB9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FE196C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0E2" w:rsidRPr="00906A3C" w14:paraId="431C4C52" w14:textId="77777777" w:rsidTr="00B100E2">
        <w:tc>
          <w:tcPr>
            <w:tcW w:w="2219" w:type="pct"/>
          </w:tcPr>
          <w:p w14:paraId="0935D611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06A3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7161FC60" w14:textId="5F15DBCA" w:rsidR="00B100E2" w:rsidRPr="00906A3C" w:rsidRDefault="00463921" w:rsidP="00A0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19,16</w:t>
            </w:r>
            <w:r w:rsidR="00A06586" w:rsidRPr="00906A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571BE38A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3F4F7ED" w14:textId="70834EDB" w:rsidR="00B100E2" w:rsidRPr="00906A3C" w:rsidRDefault="00F650A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18,684</w:t>
            </w:r>
          </w:p>
        </w:tc>
        <w:tc>
          <w:tcPr>
            <w:tcW w:w="142" w:type="pct"/>
          </w:tcPr>
          <w:p w14:paraId="47D83449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5AB1A8" w14:textId="396AE549" w:rsidR="00B100E2" w:rsidRPr="00906A3C" w:rsidRDefault="00463921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14,685</w:t>
            </w:r>
          </w:p>
        </w:tc>
        <w:tc>
          <w:tcPr>
            <w:tcW w:w="140" w:type="pct"/>
          </w:tcPr>
          <w:p w14:paraId="4E5E4B67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7F924D" w14:textId="32A53C8E" w:rsidR="00B100E2" w:rsidRPr="00906A3C" w:rsidRDefault="00F650A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14,025</w:t>
            </w:r>
          </w:p>
        </w:tc>
      </w:tr>
      <w:tr w:rsidR="00B100E2" w:rsidRPr="00906A3C" w14:paraId="63BFADA2" w14:textId="77777777" w:rsidTr="00B100E2">
        <w:tc>
          <w:tcPr>
            <w:tcW w:w="2219" w:type="pct"/>
          </w:tcPr>
          <w:p w14:paraId="2FA8B00B" w14:textId="77777777" w:rsidR="00B100E2" w:rsidRPr="00906A3C" w:rsidRDefault="00B100E2" w:rsidP="00B100E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06A3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</w:tcPr>
          <w:p w14:paraId="7576700F" w14:textId="09BC7731" w:rsidR="00B100E2" w:rsidRPr="00906A3C" w:rsidRDefault="00463921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142" w:type="pct"/>
          </w:tcPr>
          <w:p w14:paraId="5BB5D606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9E097A4" w14:textId="1D289BFB" w:rsidR="00B100E2" w:rsidRPr="00906A3C" w:rsidRDefault="00F650A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564</w:t>
            </w:r>
          </w:p>
        </w:tc>
        <w:tc>
          <w:tcPr>
            <w:tcW w:w="142" w:type="pct"/>
          </w:tcPr>
          <w:p w14:paraId="68266B42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4EDA669" w14:textId="7D2F20F1" w:rsidR="00B100E2" w:rsidRPr="00906A3C" w:rsidRDefault="00463921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140" w:type="pct"/>
          </w:tcPr>
          <w:p w14:paraId="4C15BF0B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94EEBF9" w14:textId="4E6D6284" w:rsidR="00B100E2" w:rsidRPr="00906A3C" w:rsidRDefault="00F650A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418</w:t>
            </w:r>
          </w:p>
        </w:tc>
      </w:tr>
      <w:tr w:rsidR="00B100E2" w:rsidRPr="00906A3C" w14:paraId="56D7E15C" w14:textId="77777777" w:rsidTr="00B100E2">
        <w:tc>
          <w:tcPr>
            <w:tcW w:w="2219" w:type="pct"/>
          </w:tcPr>
          <w:p w14:paraId="4B751B8F" w14:textId="77777777" w:rsidR="00B100E2" w:rsidRPr="00906A3C" w:rsidRDefault="00B100E2" w:rsidP="00B100E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906A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6AF1284" w14:textId="4720658D" w:rsidR="00B100E2" w:rsidRPr="00906A3C" w:rsidRDefault="00463921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20,130</w:t>
            </w:r>
          </w:p>
        </w:tc>
        <w:tc>
          <w:tcPr>
            <w:tcW w:w="142" w:type="pct"/>
          </w:tcPr>
          <w:p w14:paraId="65663C6D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E28FFB6" w14:textId="4F5F3F9E" w:rsidR="00B100E2" w:rsidRPr="00906A3C" w:rsidRDefault="00F650A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19,248</w:t>
            </w:r>
          </w:p>
        </w:tc>
        <w:tc>
          <w:tcPr>
            <w:tcW w:w="142" w:type="pct"/>
          </w:tcPr>
          <w:p w14:paraId="25E6A1FD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BE13B95" w14:textId="0643EB29" w:rsidR="00B100E2" w:rsidRPr="00906A3C" w:rsidRDefault="00463921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15,162</w:t>
            </w:r>
          </w:p>
        </w:tc>
        <w:tc>
          <w:tcPr>
            <w:tcW w:w="140" w:type="pct"/>
          </w:tcPr>
          <w:p w14:paraId="2AB78059" w14:textId="77777777" w:rsidR="00B100E2" w:rsidRPr="00906A3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CC3992B" w14:textId="45867893" w:rsidR="00B100E2" w:rsidRPr="00906A3C" w:rsidRDefault="00F650A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14,443</w:t>
            </w:r>
          </w:p>
        </w:tc>
      </w:tr>
    </w:tbl>
    <w:p w14:paraId="76E482F0" w14:textId="77777777" w:rsidR="000A6024" w:rsidRPr="00906A3C" w:rsidRDefault="000A6024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B2C2177" w14:textId="363C0735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>ยอดคงเหลือกับ</w:t>
      </w:r>
      <w:r w:rsidRPr="00906A3C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906A3C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300B4C" w:rsidRPr="00906A3C">
        <w:rPr>
          <w:rFonts w:ascii="Angsana New" w:hAnsi="Angsana New"/>
          <w:sz w:val="30"/>
          <w:szCs w:val="30"/>
        </w:rPr>
        <w:t xml:space="preserve">30 </w:t>
      </w:r>
      <w:r w:rsidR="00300B4C" w:rsidRPr="00906A3C">
        <w:rPr>
          <w:rFonts w:ascii="Angsana New" w:hAnsi="Angsana New" w:hint="cs"/>
          <w:sz w:val="30"/>
          <w:szCs w:val="30"/>
          <w:cs/>
        </w:rPr>
        <w:t>มิถุนายน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/>
          <w:sz w:val="30"/>
          <w:szCs w:val="30"/>
        </w:rPr>
        <w:t>25</w:t>
      </w:r>
      <w:r w:rsidRPr="00906A3C">
        <w:rPr>
          <w:rFonts w:ascii="Angsana New" w:hAnsi="Angsana New" w:hint="cs"/>
          <w:sz w:val="30"/>
          <w:szCs w:val="30"/>
          <w:cs/>
        </w:rPr>
        <w:t>6</w:t>
      </w:r>
      <w:r w:rsidR="00B030EB" w:rsidRPr="00906A3C">
        <w:rPr>
          <w:rFonts w:ascii="Angsana New" w:hAnsi="Angsana New"/>
          <w:sz w:val="30"/>
          <w:szCs w:val="30"/>
        </w:rPr>
        <w:t>5</w:t>
      </w:r>
      <w:r w:rsidRPr="00906A3C">
        <w:rPr>
          <w:rFonts w:ascii="Angsana New" w:hAnsi="Angsana New" w:hint="cs"/>
          <w:sz w:val="30"/>
          <w:szCs w:val="30"/>
          <w:cs/>
        </w:rPr>
        <w:t xml:space="preserve"> </w:t>
      </w:r>
      <w:r w:rsidRPr="00906A3C">
        <w:rPr>
          <w:rFonts w:ascii="Angsana New" w:hAnsi="Angsana New"/>
          <w:sz w:val="30"/>
          <w:szCs w:val="30"/>
          <w:cs/>
        </w:rPr>
        <w:t xml:space="preserve">และ </w:t>
      </w:r>
      <w:r w:rsidRPr="00906A3C">
        <w:rPr>
          <w:rFonts w:ascii="Angsana New" w:hAnsi="Angsana New"/>
          <w:sz w:val="30"/>
          <w:szCs w:val="30"/>
        </w:rPr>
        <w:t xml:space="preserve">31 </w:t>
      </w:r>
      <w:r w:rsidRPr="00906A3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06A3C">
        <w:rPr>
          <w:rFonts w:ascii="Angsana New" w:hAnsi="Angsana New"/>
          <w:sz w:val="30"/>
          <w:szCs w:val="30"/>
        </w:rPr>
        <w:t>25</w:t>
      </w:r>
      <w:r w:rsidRPr="00906A3C">
        <w:rPr>
          <w:rFonts w:ascii="Angsana New" w:hAnsi="Angsana New" w:hint="cs"/>
          <w:sz w:val="30"/>
          <w:szCs w:val="30"/>
          <w:cs/>
        </w:rPr>
        <w:t>6</w:t>
      </w:r>
      <w:r w:rsidR="00B030EB" w:rsidRPr="00906A3C">
        <w:rPr>
          <w:rFonts w:ascii="Angsana New" w:hAnsi="Angsana New"/>
          <w:sz w:val="30"/>
          <w:szCs w:val="30"/>
        </w:rPr>
        <w:t>4</w:t>
      </w:r>
      <w:r w:rsidRPr="00906A3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70C8D20" w14:textId="77777777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6"/>
        <w:gridCol w:w="1163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523E37" w:rsidRPr="00906A3C" w14:paraId="5BB6894F" w14:textId="77777777" w:rsidTr="00D558E3">
        <w:tc>
          <w:tcPr>
            <w:tcW w:w="2172" w:type="pct"/>
          </w:tcPr>
          <w:p w14:paraId="778ED59F" w14:textId="77777777" w:rsidR="00523E37" w:rsidRPr="00906A3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3DA61C2A" w14:textId="77777777" w:rsidR="00523E37" w:rsidRPr="00906A3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06A3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8934436" w14:textId="77777777" w:rsidR="00523E37" w:rsidRPr="00906A3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4AC9400" w14:textId="77777777" w:rsidR="00523E37" w:rsidRPr="00906A3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00B4C" w:rsidRPr="00906A3C" w14:paraId="11DE0BC4" w14:textId="77777777" w:rsidTr="00D558E3">
        <w:tc>
          <w:tcPr>
            <w:tcW w:w="2172" w:type="pct"/>
          </w:tcPr>
          <w:p w14:paraId="04BE7637" w14:textId="77777777" w:rsidR="00300B4C" w:rsidRPr="00906A3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9C9DFA5" w14:textId="350B1286" w:rsidR="00300B4C" w:rsidRPr="00906A3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30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0" w:type="pct"/>
            <w:shd w:val="clear" w:color="auto" w:fill="auto"/>
          </w:tcPr>
          <w:p w14:paraId="7095713D" w14:textId="77777777" w:rsidR="00300B4C" w:rsidRPr="00906A3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3026291F" w14:textId="77777777" w:rsidR="00300B4C" w:rsidRPr="00906A3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31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045CC2" w14:textId="77777777" w:rsidR="00300B4C" w:rsidRPr="00906A3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96757CB" w14:textId="0602D253" w:rsidR="00300B4C" w:rsidRPr="00906A3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30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C9FCE01" w14:textId="77777777" w:rsidR="00300B4C" w:rsidRPr="00906A3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9AECC3E" w14:textId="77777777" w:rsidR="00300B4C" w:rsidRPr="00906A3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31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58E3" w:rsidRPr="00906A3C" w14:paraId="3625AE3D" w14:textId="77777777" w:rsidTr="00D558E3">
        <w:tc>
          <w:tcPr>
            <w:tcW w:w="2172" w:type="pct"/>
          </w:tcPr>
          <w:p w14:paraId="0E761C3F" w14:textId="2B56295A" w:rsidR="00D558E3" w:rsidRPr="00906A3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4265FA5" w14:textId="4C8148C4" w:rsidR="00D558E3" w:rsidRPr="00906A3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2F303713" w14:textId="77777777" w:rsidR="00D558E3" w:rsidRPr="00906A3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67BDB096" w14:textId="78557245" w:rsidR="00D558E3" w:rsidRPr="00906A3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906A3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32C5EC7" w14:textId="77777777" w:rsidR="00D558E3" w:rsidRPr="00906A3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83CF4E7" w14:textId="68773D75" w:rsidR="00D558E3" w:rsidRPr="00906A3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58BF818" w14:textId="77777777" w:rsidR="00D558E3" w:rsidRPr="00906A3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5B970B6" w14:textId="0C2E946A" w:rsidR="00D558E3" w:rsidRPr="00906A3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906A3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558E3" w:rsidRPr="00906A3C" w14:paraId="062BB825" w14:textId="77777777" w:rsidTr="00D558E3">
        <w:tc>
          <w:tcPr>
            <w:tcW w:w="2172" w:type="pct"/>
          </w:tcPr>
          <w:p w14:paraId="5E9A35DF" w14:textId="77777777" w:rsidR="00D558E3" w:rsidRPr="00906A3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5D119270" w14:textId="77777777" w:rsidR="00D558E3" w:rsidRPr="00906A3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17E2" w:rsidRPr="00906A3C" w14:paraId="098160E5" w14:textId="77777777" w:rsidTr="000517E2">
        <w:trPr>
          <w:trHeight w:val="389"/>
        </w:trPr>
        <w:tc>
          <w:tcPr>
            <w:tcW w:w="2172" w:type="pct"/>
          </w:tcPr>
          <w:p w14:paraId="11EE6F50" w14:textId="237D3E02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8" w:type="pct"/>
            <w:gridSpan w:val="11"/>
          </w:tcPr>
          <w:p w14:paraId="0330FDB3" w14:textId="77777777" w:rsidR="000517E2" w:rsidRPr="00906A3C" w:rsidRDefault="000517E2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517E2" w:rsidRPr="00906A3C" w14:paraId="5E8DCA5B" w14:textId="77777777" w:rsidTr="006C085B">
        <w:tc>
          <w:tcPr>
            <w:tcW w:w="2172" w:type="pct"/>
          </w:tcPr>
          <w:p w14:paraId="0A94B15D" w14:textId="10D8CBCD" w:rsidR="000517E2" w:rsidRPr="00906A3C" w:rsidRDefault="000517E2" w:rsidP="0005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564E134" w14:textId="2C650DE4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A204603" w14:textId="77777777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32A8476" w14:textId="01596E41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1284C27" w14:textId="77777777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1FE513A" w14:textId="4642FDA6" w:rsidR="000517E2" w:rsidRPr="00906A3C" w:rsidRDefault="00C21137" w:rsidP="004C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28,4</w:t>
            </w:r>
            <w:r w:rsidR="00D20B35" w:rsidRPr="00906A3C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50" w:type="pct"/>
            <w:gridSpan w:val="2"/>
          </w:tcPr>
          <w:p w14:paraId="747F0ED6" w14:textId="77777777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9690FBE" w14:textId="1A108EAF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30,788</w:t>
            </w:r>
          </w:p>
        </w:tc>
      </w:tr>
      <w:tr w:rsidR="000517E2" w:rsidRPr="00906A3C" w14:paraId="34066827" w14:textId="77777777" w:rsidTr="006C085B">
        <w:tc>
          <w:tcPr>
            <w:tcW w:w="2172" w:type="pct"/>
          </w:tcPr>
          <w:p w14:paraId="0BA93D28" w14:textId="77777777" w:rsidR="00F3137D" w:rsidRPr="00906A3C" w:rsidRDefault="000517E2" w:rsidP="0005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06A3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="00F3137D" w:rsidRPr="00906A3C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4414AB" w14:textId="342EE4E6" w:rsidR="000517E2" w:rsidRPr="00906A3C" w:rsidRDefault="005E3B76" w:rsidP="0005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3137D" w:rsidRPr="00906A3C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93" w:type="pct"/>
          </w:tcPr>
          <w:p w14:paraId="69C261E5" w14:textId="77777777" w:rsidR="00F3137D" w:rsidRPr="00906A3C" w:rsidRDefault="00F3137D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0CD9CAED" w14:textId="1E2E1AAF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4AA1AB" w14:textId="77777777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3AF110D" w14:textId="77777777" w:rsidR="00F3137D" w:rsidRPr="00906A3C" w:rsidRDefault="00F3137D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3C28E01C" w14:textId="14A4070C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72A547D" w14:textId="77777777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19D5719" w14:textId="77777777" w:rsidR="00F3137D" w:rsidRPr="00906A3C" w:rsidRDefault="00F3137D" w:rsidP="00071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 w:right="15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F7E95E" w14:textId="6C2357BC" w:rsidR="00C21137" w:rsidRPr="00906A3C" w:rsidRDefault="00C21137" w:rsidP="00071C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 w:right="15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AC0B090" w14:textId="77777777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5DCDA00" w14:textId="77777777" w:rsidR="00F3137D" w:rsidRPr="00906A3C" w:rsidRDefault="00F3137D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3D425011" w14:textId="769BE63E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(1,648)</w:t>
            </w:r>
          </w:p>
        </w:tc>
      </w:tr>
      <w:tr w:rsidR="000517E2" w:rsidRPr="00906A3C" w14:paraId="7D8935CD" w14:textId="77777777" w:rsidTr="006C085B">
        <w:tc>
          <w:tcPr>
            <w:tcW w:w="2172" w:type="pct"/>
          </w:tcPr>
          <w:p w14:paraId="0060B228" w14:textId="77777777" w:rsidR="000517E2" w:rsidRPr="00906A3C" w:rsidRDefault="000517E2" w:rsidP="0005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89F6A8C" w14:textId="1DC6262D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6C73150" w14:textId="77777777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2BB919A" w14:textId="6D2E7D40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0CD8E32" w14:textId="77777777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D4F86B" w14:textId="52A2817F" w:rsidR="000517E2" w:rsidRPr="00906A3C" w:rsidRDefault="00C21137" w:rsidP="004C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28,4</w:t>
            </w:r>
            <w:r w:rsidR="00D20B35" w:rsidRPr="00906A3C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50" w:type="pct"/>
            <w:gridSpan w:val="2"/>
          </w:tcPr>
          <w:p w14:paraId="0D4AFC10" w14:textId="77777777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4A777" w14:textId="64C2B287" w:rsidR="000517E2" w:rsidRPr="00906A3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29,140</w:t>
            </w:r>
          </w:p>
        </w:tc>
      </w:tr>
    </w:tbl>
    <w:p w14:paraId="266CAD84" w14:textId="3249630B" w:rsidR="000517E2" w:rsidRPr="00906A3C" w:rsidRDefault="000517E2" w:rsidP="00523E37">
      <w:pPr>
        <w:rPr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1"/>
        <w:gridCol w:w="237"/>
        <w:gridCol w:w="1163"/>
        <w:gridCol w:w="237"/>
        <w:gridCol w:w="1082"/>
        <w:gridCol w:w="273"/>
        <w:gridCol w:w="1081"/>
      </w:tblGrid>
      <w:tr w:rsidR="000517E2" w:rsidRPr="00906A3C" w14:paraId="2BB614D0" w14:textId="77777777" w:rsidTr="000517E2">
        <w:tc>
          <w:tcPr>
            <w:tcW w:w="2172" w:type="pct"/>
          </w:tcPr>
          <w:p w14:paraId="170AA709" w14:textId="77777777" w:rsidR="000517E2" w:rsidRPr="00906A3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28" w:type="pct"/>
            <w:gridSpan w:val="7"/>
            <w:shd w:val="clear" w:color="auto" w:fill="auto"/>
          </w:tcPr>
          <w:p w14:paraId="3194921C" w14:textId="77096B4B" w:rsidR="000517E2" w:rsidRPr="00906A3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517E2" w:rsidRPr="00906A3C" w14:paraId="6D6F01B5" w14:textId="77777777" w:rsidTr="00515FE7">
        <w:tc>
          <w:tcPr>
            <w:tcW w:w="2172" w:type="pct"/>
          </w:tcPr>
          <w:p w14:paraId="32AA1D3F" w14:textId="77777777" w:rsidR="000517E2" w:rsidRPr="00906A3C" w:rsidRDefault="000517E2" w:rsidP="0051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4330D393" w14:textId="1A977799" w:rsidR="000517E2" w:rsidRPr="00906A3C" w:rsidRDefault="00CE465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3319880" w14:textId="77777777" w:rsidR="000517E2" w:rsidRPr="00906A3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0B44821" w14:textId="77777777" w:rsidR="000517E2" w:rsidRPr="00906A3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F400DD3" w14:textId="77777777" w:rsidR="000517E2" w:rsidRPr="00906A3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5F50CF" w14:textId="3C653726" w:rsidR="000517E2" w:rsidRPr="00906A3C" w:rsidRDefault="00463921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17,585</w:t>
            </w:r>
          </w:p>
        </w:tc>
        <w:tc>
          <w:tcPr>
            <w:tcW w:w="150" w:type="pct"/>
          </w:tcPr>
          <w:p w14:paraId="7EAC0A75" w14:textId="77777777" w:rsidR="000517E2" w:rsidRPr="00906A3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91A34F9" w14:textId="77777777" w:rsidR="000517E2" w:rsidRPr="00906A3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15,302</w:t>
            </w:r>
          </w:p>
        </w:tc>
      </w:tr>
      <w:tr w:rsidR="000517E2" w:rsidRPr="00906A3C" w14:paraId="649B7121" w14:textId="77777777" w:rsidTr="00515FE7">
        <w:tc>
          <w:tcPr>
            <w:tcW w:w="2172" w:type="pct"/>
          </w:tcPr>
          <w:p w14:paraId="6FDE6662" w14:textId="77777777" w:rsidR="00F3137D" w:rsidRPr="00906A3C" w:rsidRDefault="00F3137D" w:rsidP="00F3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06A3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A16102" w14:textId="3F66F3D5" w:rsidR="000517E2" w:rsidRPr="00906A3C" w:rsidRDefault="005E3B76" w:rsidP="00F313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3137D" w:rsidRPr="00906A3C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F999A48" w14:textId="77777777" w:rsidR="00F3137D" w:rsidRPr="00906A3C" w:rsidRDefault="00F3137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  <w:p w14:paraId="08136511" w14:textId="49D6C6E8" w:rsidR="000517E2" w:rsidRPr="00906A3C" w:rsidRDefault="00CE465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906A3C">
              <w:rPr>
                <w:rFonts w:ascii="Angsana New" w:hAnsi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30" w:type="pct"/>
          </w:tcPr>
          <w:p w14:paraId="6B1900C2" w14:textId="77777777" w:rsidR="000517E2" w:rsidRPr="00906A3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1F3A18D" w14:textId="77777777" w:rsidR="00F3137D" w:rsidRPr="00906A3C" w:rsidRDefault="00F3137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  <w:p w14:paraId="393F0C89" w14:textId="52C09A7D" w:rsidR="000517E2" w:rsidRPr="00906A3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2D0B990" w14:textId="77777777" w:rsidR="000517E2" w:rsidRPr="00906A3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28C3507" w14:textId="77777777" w:rsidR="00463921" w:rsidRPr="00906A3C" w:rsidRDefault="00463921" w:rsidP="00F31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C6BA253" w14:textId="177EB255" w:rsidR="00F3137D" w:rsidRPr="00906A3C" w:rsidRDefault="00463921" w:rsidP="00F31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(12,174)</w:t>
            </w:r>
          </w:p>
        </w:tc>
        <w:tc>
          <w:tcPr>
            <w:tcW w:w="150" w:type="pct"/>
          </w:tcPr>
          <w:p w14:paraId="283F4244" w14:textId="77777777" w:rsidR="000517E2" w:rsidRPr="00906A3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42F2DBF" w14:textId="77777777" w:rsidR="00F3137D" w:rsidRPr="00906A3C" w:rsidRDefault="00F3137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DDE4B3" w14:textId="3A896687" w:rsidR="000517E2" w:rsidRPr="00906A3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(14,104)</w:t>
            </w:r>
          </w:p>
        </w:tc>
      </w:tr>
      <w:tr w:rsidR="000517E2" w:rsidRPr="00906A3C" w14:paraId="564C553D" w14:textId="77777777" w:rsidTr="00515FE7">
        <w:tc>
          <w:tcPr>
            <w:tcW w:w="2172" w:type="pct"/>
          </w:tcPr>
          <w:p w14:paraId="3A4FF17B" w14:textId="77777777" w:rsidR="000517E2" w:rsidRPr="00906A3C" w:rsidRDefault="000517E2" w:rsidP="0051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7EFC424" w14:textId="3D8B7EAC" w:rsidR="000517E2" w:rsidRPr="00906A3C" w:rsidRDefault="00CE465D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444655B" w14:textId="77777777" w:rsidR="000517E2" w:rsidRPr="00906A3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EF12A74" w14:textId="77777777" w:rsidR="000517E2" w:rsidRPr="00906A3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4F6682D" w14:textId="77777777" w:rsidR="000517E2" w:rsidRPr="00906A3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C075D7D" w14:textId="0612E8B8" w:rsidR="000517E2" w:rsidRPr="00906A3C" w:rsidRDefault="00463921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5,411</w:t>
            </w:r>
          </w:p>
        </w:tc>
        <w:tc>
          <w:tcPr>
            <w:tcW w:w="150" w:type="pct"/>
          </w:tcPr>
          <w:p w14:paraId="019A67C5" w14:textId="77777777" w:rsidR="000517E2" w:rsidRPr="00906A3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B8B9E80" w14:textId="77777777" w:rsidR="000517E2" w:rsidRPr="00906A3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1,198</w:t>
            </w:r>
          </w:p>
        </w:tc>
      </w:tr>
    </w:tbl>
    <w:p w14:paraId="4469586A" w14:textId="2D6E06E6" w:rsidR="000517E2" w:rsidRPr="00906A3C" w:rsidRDefault="000517E2" w:rsidP="00523E37">
      <w:pPr>
        <w:rPr>
          <w:sz w:val="28"/>
          <w:szCs w:val="28"/>
        </w:rPr>
      </w:pPr>
    </w:p>
    <w:p w14:paraId="710B7BF2" w14:textId="609EDD50" w:rsidR="00061967" w:rsidRPr="00906A3C" w:rsidRDefault="00061967" w:rsidP="00523E37">
      <w:pPr>
        <w:rPr>
          <w:sz w:val="28"/>
          <w:szCs w:val="28"/>
        </w:rPr>
      </w:pPr>
    </w:p>
    <w:p w14:paraId="1B330202" w14:textId="08580730" w:rsidR="00061967" w:rsidRPr="00906A3C" w:rsidRDefault="00061967" w:rsidP="00523E37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65"/>
        <w:gridCol w:w="236"/>
        <w:gridCol w:w="1120"/>
        <w:gridCol w:w="46"/>
        <w:gridCol w:w="193"/>
        <w:gridCol w:w="45"/>
        <w:gridCol w:w="7"/>
        <w:gridCol w:w="1073"/>
        <w:gridCol w:w="271"/>
        <w:gridCol w:w="1074"/>
      </w:tblGrid>
      <w:tr w:rsidR="00F07078" w:rsidRPr="00906A3C" w14:paraId="0BA5D8D7" w14:textId="77777777" w:rsidTr="00D44C31">
        <w:tc>
          <w:tcPr>
            <w:tcW w:w="2178" w:type="pct"/>
          </w:tcPr>
          <w:p w14:paraId="27DE403E" w14:textId="77777777" w:rsidR="00D44C31" w:rsidRPr="00906A3C" w:rsidRDefault="00D44C31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6A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(กลับรายการ) </w:t>
            </w:r>
            <w:r w:rsidR="00F07078"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5E3B76" w:rsidRPr="00906A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  <w:p w14:paraId="4F60F129" w14:textId="4C2AFAA4" w:rsidR="005E3B76" w:rsidRPr="00906A3C" w:rsidRDefault="005E3B76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6A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7" w:type="pct"/>
            <w:gridSpan w:val="4"/>
          </w:tcPr>
          <w:p w14:paraId="551086B6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06A3C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" w:type="pct"/>
            <w:gridSpan w:val="3"/>
          </w:tcPr>
          <w:p w14:paraId="760CE5A1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67D258CF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07078" w:rsidRPr="00906A3C" w14:paraId="6C64301F" w14:textId="77777777" w:rsidTr="00D44C31">
        <w:tc>
          <w:tcPr>
            <w:tcW w:w="2178" w:type="pct"/>
          </w:tcPr>
          <w:p w14:paraId="747C6933" w14:textId="31666BB9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00B4C" w:rsidRPr="00906A3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906A3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06A3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300B4C"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00B4C" w:rsidRPr="00906A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6" w:type="pct"/>
            <w:shd w:val="clear" w:color="auto" w:fill="auto"/>
          </w:tcPr>
          <w:p w14:paraId="63DCB319" w14:textId="7C02A48F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24CFC3BD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5194F496" w14:textId="3DC4FE4C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906A3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A7810E8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4B2D7C22" w14:textId="7DA73EE2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2AFFF4C0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85D3FC5" w14:textId="55481D90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906A3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F07078" w:rsidRPr="00906A3C" w14:paraId="3F0515E6" w14:textId="77777777" w:rsidTr="00D44C31">
        <w:tc>
          <w:tcPr>
            <w:tcW w:w="2178" w:type="pct"/>
          </w:tcPr>
          <w:p w14:paraId="5A970102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2" w:type="pct"/>
            <w:gridSpan w:val="10"/>
          </w:tcPr>
          <w:p w14:paraId="6E0E8B5B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078" w:rsidRPr="00906A3C" w14:paraId="2A2AB86A" w14:textId="77777777" w:rsidTr="00D44C31">
        <w:tc>
          <w:tcPr>
            <w:tcW w:w="2178" w:type="pct"/>
          </w:tcPr>
          <w:p w14:paraId="4125EB80" w14:textId="77777777" w:rsidR="00F07078" w:rsidRPr="00906A3C" w:rsidRDefault="00F07078" w:rsidP="0051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66C86A42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1A1613C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171C0CEC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2A287035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6C657D1D" w14:textId="4433B813" w:rsidR="00F07078" w:rsidRPr="00906A3C" w:rsidRDefault="00790E7C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(1,648)</w:t>
            </w:r>
          </w:p>
        </w:tc>
        <w:tc>
          <w:tcPr>
            <w:tcW w:w="149" w:type="pct"/>
          </w:tcPr>
          <w:p w14:paraId="0C7DB5E7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B815D7" w14:textId="2AB8FA0B" w:rsidR="00F07078" w:rsidRPr="00906A3C" w:rsidRDefault="00300B4C" w:rsidP="005E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>161</w:t>
            </w:r>
          </w:p>
        </w:tc>
      </w:tr>
      <w:tr w:rsidR="00F07078" w:rsidRPr="00906A3C" w14:paraId="7D578753" w14:textId="77777777" w:rsidTr="00D44C31">
        <w:trPr>
          <w:trHeight w:val="77"/>
        </w:trPr>
        <w:tc>
          <w:tcPr>
            <w:tcW w:w="2178" w:type="pct"/>
          </w:tcPr>
          <w:p w14:paraId="43F19625" w14:textId="77777777" w:rsidR="00F07078" w:rsidRPr="00906A3C" w:rsidRDefault="00F07078" w:rsidP="0051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6" w:type="pct"/>
          </w:tcPr>
          <w:p w14:paraId="2619E8E7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08A921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64D2E35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79F26B36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6407ED27" w14:textId="0FBD9CD5" w:rsidR="00F07078" w:rsidRPr="00906A3C" w:rsidRDefault="00790E7C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(1,930)</w:t>
            </w:r>
          </w:p>
        </w:tc>
        <w:tc>
          <w:tcPr>
            <w:tcW w:w="149" w:type="pct"/>
          </w:tcPr>
          <w:p w14:paraId="1F21D8CC" w14:textId="77777777" w:rsidR="00F07078" w:rsidRPr="00906A3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86C59A" w14:textId="6075C2B1" w:rsidR="00F07078" w:rsidRPr="00906A3C" w:rsidRDefault="00300B4C" w:rsidP="005E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>201</w:t>
            </w:r>
          </w:p>
        </w:tc>
      </w:tr>
    </w:tbl>
    <w:p w14:paraId="3BE8DD99" w14:textId="6F66433B" w:rsidR="000517E2" w:rsidRPr="00906A3C" w:rsidRDefault="000517E2" w:rsidP="00523E37">
      <w:pPr>
        <w:rPr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6"/>
        <w:gridCol w:w="1163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F63EB2" w:rsidRPr="00906A3C" w14:paraId="24000F2E" w14:textId="77777777" w:rsidTr="006C085B">
        <w:trPr>
          <w:tblHeader/>
        </w:trPr>
        <w:tc>
          <w:tcPr>
            <w:tcW w:w="2172" w:type="pct"/>
          </w:tcPr>
          <w:p w14:paraId="511B420B" w14:textId="0E17841B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1DC16EE6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06A3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0C82B4C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A31CFDC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63EB2" w:rsidRPr="00906A3C" w14:paraId="6EED75F8" w14:textId="77777777" w:rsidTr="006C085B">
        <w:trPr>
          <w:tblHeader/>
        </w:trPr>
        <w:tc>
          <w:tcPr>
            <w:tcW w:w="2172" w:type="pct"/>
          </w:tcPr>
          <w:p w14:paraId="31530C89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A14BFC8" w14:textId="36B90C5F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3</w:t>
            </w:r>
            <w:r w:rsidR="007C0B34" w:rsidRPr="00906A3C">
              <w:rPr>
                <w:rFonts w:ascii="Angsana New" w:hAnsi="Angsana New"/>
                <w:sz w:val="30"/>
                <w:szCs w:val="30"/>
              </w:rPr>
              <w:t>0</w:t>
            </w:r>
            <w:r w:rsidRPr="00906A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C0B34" w:rsidRPr="00906A3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  <w:shd w:val="clear" w:color="auto" w:fill="auto"/>
          </w:tcPr>
          <w:p w14:paraId="690E3797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61779730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31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EFE587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54544C2" w14:textId="03FDCC09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3</w:t>
            </w:r>
            <w:r w:rsidR="007C0B34" w:rsidRPr="00906A3C">
              <w:rPr>
                <w:rFonts w:ascii="Angsana New" w:hAnsi="Angsana New"/>
                <w:sz w:val="30"/>
                <w:szCs w:val="30"/>
              </w:rPr>
              <w:t>0</w:t>
            </w:r>
            <w:r w:rsidR="007C0B34"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D6BA2B7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54E10F6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31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3EB2" w:rsidRPr="00906A3C" w14:paraId="2CEE1C36" w14:textId="77777777" w:rsidTr="006C085B">
        <w:trPr>
          <w:tblHeader/>
        </w:trPr>
        <w:tc>
          <w:tcPr>
            <w:tcW w:w="2172" w:type="pct"/>
          </w:tcPr>
          <w:p w14:paraId="26D3ABAC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16DB3A3" w14:textId="5ACA0DEE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256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08913901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46448519" w14:textId="55D2AD0D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DB2F097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4C4A8E5" w14:textId="20C238ED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256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67904370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24780F42" w14:textId="0B194460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64</w:t>
            </w:r>
          </w:p>
        </w:tc>
      </w:tr>
      <w:tr w:rsidR="00F63EB2" w:rsidRPr="00906A3C" w14:paraId="4A404FEC" w14:textId="77777777" w:rsidTr="006C085B">
        <w:trPr>
          <w:tblHeader/>
        </w:trPr>
        <w:tc>
          <w:tcPr>
            <w:tcW w:w="2172" w:type="pct"/>
          </w:tcPr>
          <w:p w14:paraId="45BD172A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022E6E0B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3EB2" w:rsidRPr="00906A3C" w14:paraId="6F9B2500" w14:textId="77777777" w:rsidTr="006C085B">
        <w:tc>
          <w:tcPr>
            <w:tcW w:w="2172" w:type="pct"/>
          </w:tcPr>
          <w:p w14:paraId="2046E5DC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3" w:type="pct"/>
          </w:tcPr>
          <w:p w14:paraId="5AECDA39" w14:textId="2834C4A4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B7CAA7A" w14:textId="77777777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8A4E822" w14:textId="0B689249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96A23B6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37E8E245" w14:textId="72F69489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7C3D5325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7ABA9BA" w14:textId="78AD3770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63EB2" w:rsidRPr="00906A3C" w14:paraId="2EE0E95F" w14:textId="77777777" w:rsidTr="006C085B">
        <w:tc>
          <w:tcPr>
            <w:tcW w:w="2172" w:type="pct"/>
          </w:tcPr>
          <w:p w14:paraId="2DE76870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219E58D8" w14:textId="7FE4FF06" w:rsidR="00F63EB2" w:rsidRPr="00906A3C" w:rsidRDefault="006F1C8A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2C32D3C" w14:textId="77777777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4AB3DAD" w14:textId="77777777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5869D862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F9F0CD4" w14:textId="5F96DDBB" w:rsidR="00F63EB2" w:rsidRPr="00906A3C" w:rsidRDefault="00A41AD8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192,130</w:t>
            </w:r>
          </w:p>
        </w:tc>
        <w:tc>
          <w:tcPr>
            <w:tcW w:w="150" w:type="pct"/>
            <w:gridSpan w:val="2"/>
          </w:tcPr>
          <w:p w14:paraId="43BC0A11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1FDAFB21" w14:textId="28A5D307" w:rsidR="00F63EB2" w:rsidRPr="00906A3C" w:rsidRDefault="00F63EB2" w:rsidP="005E3B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162,589</w:t>
            </w:r>
          </w:p>
        </w:tc>
      </w:tr>
      <w:tr w:rsidR="00F63EB2" w:rsidRPr="00906A3C" w14:paraId="1DF5936C" w14:textId="77777777" w:rsidTr="006C085B">
        <w:tc>
          <w:tcPr>
            <w:tcW w:w="2172" w:type="pct"/>
          </w:tcPr>
          <w:p w14:paraId="0565A6D3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27BDA0CE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30CEC27F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07085CCE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66DCF611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45D8E2F6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2"/>
          </w:tcPr>
          <w:p w14:paraId="2C87C9B7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70523CDB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63EB2" w:rsidRPr="00906A3C" w14:paraId="6D3CB0F3" w14:textId="77777777" w:rsidTr="006C085B">
        <w:tc>
          <w:tcPr>
            <w:tcW w:w="2172" w:type="pct"/>
          </w:tcPr>
          <w:p w14:paraId="7125656E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3" w:type="pct"/>
          </w:tcPr>
          <w:p w14:paraId="42B12CF0" w14:textId="39A83384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215D652" w14:textId="77777777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ACBC72E" w14:textId="424DB1BB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6A4FCD0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72838DE1" w14:textId="0C6CBAFA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3BE6D42B" w14:textId="77777777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216650F6" w14:textId="45C0B1AB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63EB2" w:rsidRPr="00906A3C" w14:paraId="187B61E0" w14:textId="77777777" w:rsidTr="006C085B">
        <w:tc>
          <w:tcPr>
            <w:tcW w:w="2172" w:type="pct"/>
          </w:tcPr>
          <w:p w14:paraId="4C5D5456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3793D09" w14:textId="0F188AA9" w:rsidR="00F63EB2" w:rsidRPr="00906A3C" w:rsidRDefault="006F1C8A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D275B49" w14:textId="77777777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9E5D143" w14:textId="77777777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099FE11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single" w:sz="4" w:space="0" w:color="auto"/>
            </w:tcBorders>
          </w:tcPr>
          <w:p w14:paraId="2EB47611" w14:textId="58506572" w:rsidR="00F63EB2" w:rsidRPr="00906A3C" w:rsidRDefault="00A41AD8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5C22443D" w14:textId="77777777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single" w:sz="4" w:space="0" w:color="auto"/>
            </w:tcBorders>
          </w:tcPr>
          <w:p w14:paraId="29A0CA3D" w14:textId="415D1042" w:rsidR="00F63EB2" w:rsidRPr="00906A3C" w:rsidRDefault="00F63EB2" w:rsidP="00CE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</w:tr>
      <w:tr w:rsidR="00F63EB2" w:rsidRPr="00906A3C" w14:paraId="60600057" w14:textId="77777777" w:rsidTr="006C085B">
        <w:tc>
          <w:tcPr>
            <w:tcW w:w="2172" w:type="pct"/>
          </w:tcPr>
          <w:p w14:paraId="50668E70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09734425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0" w:type="pct"/>
          </w:tcPr>
          <w:p w14:paraId="2609F0AC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6662B6EC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559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  <w:gridSpan w:val="2"/>
          </w:tcPr>
          <w:p w14:paraId="74105DAA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32E62C1C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  <w:gridSpan w:val="2"/>
          </w:tcPr>
          <w:p w14:paraId="4336F0A2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93" w:type="pct"/>
            <w:gridSpan w:val="2"/>
            <w:tcBorders>
              <w:top w:val="double" w:sz="4" w:space="0" w:color="auto"/>
            </w:tcBorders>
          </w:tcPr>
          <w:p w14:paraId="2DBA551D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63EB2" w:rsidRPr="00906A3C" w14:paraId="7B811171" w14:textId="77777777" w:rsidTr="00D44C31">
        <w:tc>
          <w:tcPr>
            <w:tcW w:w="2172" w:type="pct"/>
          </w:tcPr>
          <w:p w14:paraId="5DF9FC65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906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06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กำหนดชำระภายในหนึ่งปี </w:t>
            </w:r>
          </w:p>
        </w:tc>
        <w:tc>
          <w:tcPr>
            <w:tcW w:w="593" w:type="pct"/>
          </w:tcPr>
          <w:p w14:paraId="5A549305" w14:textId="369874CA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99908F8" w14:textId="77777777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EFA1058" w14:textId="353E6AEA" w:rsidR="00F63EB2" w:rsidRPr="00906A3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A5202B8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173F2556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6C881B92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C96AD3F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3EB2" w:rsidRPr="00906A3C" w14:paraId="5081AC58" w14:textId="77777777" w:rsidTr="00D44C31">
        <w:tc>
          <w:tcPr>
            <w:tcW w:w="2172" w:type="pct"/>
          </w:tcPr>
          <w:p w14:paraId="218707CD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5442FEBD" w14:textId="3FAF187A" w:rsidR="00F63EB2" w:rsidRPr="00906A3C" w:rsidRDefault="00CE465D" w:rsidP="00D44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338C80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39A1DD4C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11B37B70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double" w:sz="4" w:space="0" w:color="auto"/>
            </w:tcBorders>
          </w:tcPr>
          <w:p w14:paraId="2D932E76" w14:textId="171769CB" w:rsidR="00F63EB2" w:rsidRPr="00906A3C" w:rsidRDefault="007F6DAA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1,755</w:t>
            </w:r>
          </w:p>
        </w:tc>
        <w:tc>
          <w:tcPr>
            <w:tcW w:w="150" w:type="pct"/>
            <w:gridSpan w:val="2"/>
          </w:tcPr>
          <w:p w14:paraId="026A363E" w14:textId="77777777" w:rsidR="00F63EB2" w:rsidRPr="00906A3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bottom w:val="double" w:sz="4" w:space="0" w:color="auto"/>
            </w:tcBorders>
          </w:tcPr>
          <w:p w14:paraId="3FAFA60A" w14:textId="44395C82" w:rsidR="00F63EB2" w:rsidRPr="00906A3C" w:rsidRDefault="00F63EB2" w:rsidP="00CE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3,472</w:t>
            </w:r>
          </w:p>
        </w:tc>
      </w:tr>
    </w:tbl>
    <w:p w14:paraId="25669DF4" w14:textId="4700A183" w:rsidR="00341964" w:rsidRPr="00906A3C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221246CF" w14:textId="2A213DB6" w:rsidR="00341964" w:rsidRPr="00906A3C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06A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D44C31" w:rsidRPr="00906A3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ระหว่างงวด</w:t>
      </w:r>
    </w:p>
    <w:p w14:paraId="6C49DC9C" w14:textId="77777777" w:rsidR="00341964" w:rsidRPr="00906A3C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333CEE" w14:textId="77777777" w:rsidR="00341964" w:rsidRPr="00906A3C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06A3C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72B5461B" w14:textId="77777777" w:rsidR="00341964" w:rsidRPr="00906A3C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F4F7D3C" w14:textId="49ADBBE1" w:rsidR="00341964" w:rsidRPr="00906A3C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906A3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บริษัทคิดค่าธรรมเนียมการจัดการกับบริษัท แอล แอนด์ อี โซลิดสเตท จำกัด ซึ่งเป็นบริษัทย่อย โดยเป็นผู้ดูแลบริหารงานด้านโรงงาน ด้านบัญชีการเงิน ด้านบุคลากร บริหารทั่วไปและด้านสารสนเทศ สัญญามีกำหนดระยะเวลาตั้งแต่วันที่ </w:t>
      </w:r>
      <w:r w:rsidR="00C64920" w:rsidRPr="00906A3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906A3C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906A3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C64920" w:rsidRPr="00906A3C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906A3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ถึง </w:t>
      </w:r>
      <w:r w:rsidRPr="00906A3C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906A3C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906A3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906A3C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906A3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และจะได้รับค่าตอบแทนเป็นรายเดือนในอัตราเดือนละ </w:t>
      </w:r>
      <w:r w:rsidR="00DF0F11" w:rsidRPr="00906A3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906A3C">
        <w:rPr>
          <w:rFonts w:asciiTheme="majorBidi" w:hAnsiTheme="majorBidi" w:cstheme="majorBidi" w:hint="cs"/>
          <w:spacing w:val="-2"/>
          <w:sz w:val="30"/>
          <w:szCs w:val="30"/>
          <w:cs/>
        </w:rPr>
        <w:t>40</w:t>
      </w:r>
      <w:r w:rsidRPr="00906A3C">
        <w:rPr>
          <w:rFonts w:asciiTheme="majorBidi" w:hAnsiTheme="majorBidi" w:cstheme="majorBidi" w:hint="cs"/>
          <w:spacing w:val="-2"/>
          <w:sz w:val="30"/>
          <w:szCs w:val="30"/>
        </w:rPr>
        <w:t>,</w:t>
      </w:r>
      <w:r w:rsidR="00DF0F11" w:rsidRPr="00906A3C">
        <w:rPr>
          <w:rFonts w:asciiTheme="majorBidi" w:hAnsiTheme="majorBidi" w:cstheme="majorBidi"/>
          <w:spacing w:val="-2"/>
          <w:sz w:val="30"/>
          <w:szCs w:val="30"/>
        </w:rPr>
        <w:t>000</w:t>
      </w:r>
      <w:r w:rsidRPr="00906A3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บาทและทั้งสองฝ่ายสามารถต่อสัญญานี้ออกไปครั้งละ </w:t>
      </w:r>
      <w:r w:rsidRPr="00906A3C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906A3C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</w:p>
    <w:bookmarkEnd w:id="0"/>
    <w:p w14:paraId="1784315A" w14:textId="77777777" w:rsidR="00341964" w:rsidRPr="00906A3C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4D0360DF" w14:textId="77777777" w:rsidR="00B74E92" w:rsidRPr="00906A3C" w:rsidRDefault="00B74E92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EBFEF2F" w14:textId="77777777" w:rsidR="00B74E92" w:rsidRPr="00906A3C" w:rsidRDefault="00B74E92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1CE56A4" w14:textId="77777777" w:rsidR="00B74E92" w:rsidRPr="00906A3C" w:rsidRDefault="00B74E92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5661945" w14:textId="5447CE9E" w:rsidR="00341964" w:rsidRPr="00906A3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06A3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สัญญาจ้างทดสอบผลิตภัณฑ์</w:t>
      </w:r>
    </w:p>
    <w:p w14:paraId="78E44228" w14:textId="77777777" w:rsidR="00341964" w:rsidRPr="00906A3C" w:rsidRDefault="00341964" w:rsidP="00E303E6">
      <w:pPr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sz w:val="30"/>
          <w:szCs w:val="30"/>
        </w:rPr>
      </w:pPr>
    </w:p>
    <w:p w14:paraId="67CAED6B" w14:textId="4F8E257A" w:rsidR="00341964" w:rsidRPr="00906A3C" w:rsidRDefault="00341964" w:rsidP="00E303E6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06A3C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906A3C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906A3C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906A3C">
        <w:rPr>
          <w:rFonts w:asciiTheme="majorBidi" w:hAnsiTheme="majorBidi" w:cstheme="majorBidi" w:hint="cs"/>
          <w:sz w:val="30"/>
          <w:szCs w:val="30"/>
        </w:rPr>
        <w:t>256</w:t>
      </w:r>
      <w:r w:rsidRPr="00906A3C">
        <w:rPr>
          <w:rFonts w:asciiTheme="majorBidi" w:hAnsiTheme="majorBidi" w:cstheme="majorBidi"/>
          <w:sz w:val="30"/>
          <w:szCs w:val="30"/>
        </w:rPr>
        <w:t>5</w:t>
      </w:r>
      <w:r w:rsidRPr="00906A3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06A3C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906A3C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906A3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06A3C">
        <w:rPr>
          <w:rFonts w:asciiTheme="majorBidi" w:hAnsiTheme="majorBidi" w:cstheme="majorBidi" w:hint="cs"/>
          <w:sz w:val="30"/>
          <w:szCs w:val="30"/>
        </w:rPr>
        <w:t>256</w:t>
      </w:r>
      <w:r w:rsidRPr="00906A3C">
        <w:rPr>
          <w:rFonts w:asciiTheme="majorBidi" w:hAnsiTheme="majorBidi" w:cstheme="majorBidi"/>
          <w:sz w:val="30"/>
          <w:szCs w:val="30"/>
        </w:rPr>
        <w:t>5</w:t>
      </w:r>
      <w:r w:rsidRPr="00906A3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06A3C">
        <w:rPr>
          <w:rFonts w:asciiTheme="majorBidi" w:hAnsiTheme="majorBidi" w:cstheme="majorBidi" w:hint="cs"/>
          <w:sz w:val="30"/>
          <w:szCs w:val="30"/>
          <w:cs/>
        </w:rPr>
        <w:t xml:space="preserve">โดยว่าจ้างเป็นจำนวนเงินเดือนละ </w:t>
      </w:r>
      <w:r w:rsidRPr="00906A3C">
        <w:rPr>
          <w:rFonts w:asciiTheme="majorBidi" w:hAnsiTheme="majorBidi" w:cstheme="majorBidi" w:hint="cs"/>
          <w:sz w:val="30"/>
          <w:szCs w:val="30"/>
        </w:rPr>
        <w:t>6</w:t>
      </w:r>
      <w:r w:rsidRPr="00906A3C">
        <w:rPr>
          <w:rFonts w:asciiTheme="majorBidi" w:hAnsiTheme="majorBidi" w:cstheme="majorBidi"/>
          <w:sz w:val="30"/>
          <w:szCs w:val="30"/>
        </w:rPr>
        <w:t>72</w:t>
      </w:r>
      <w:r w:rsidRPr="00906A3C">
        <w:rPr>
          <w:rFonts w:asciiTheme="majorBidi" w:hAnsiTheme="majorBidi" w:cstheme="majorBidi" w:hint="cs"/>
          <w:sz w:val="30"/>
          <w:szCs w:val="30"/>
        </w:rPr>
        <w:t>,</w:t>
      </w:r>
      <w:r w:rsidRPr="00906A3C">
        <w:rPr>
          <w:rFonts w:asciiTheme="majorBidi" w:hAnsiTheme="majorBidi" w:cstheme="majorBidi"/>
          <w:sz w:val="30"/>
          <w:szCs w:val="30"/>
        </w:rPr>
        <w:t>5</w:t>
      </w:r>
      <w:r w:rsidRPr="00906A3C">
        <w:rPr>
          <w:rFonts w:asciiTheme="majorBidi" w:hAnsiTheme="majorBidi" w:cstheme="majorBidi" w:hint="cs"/>
          <w:sz w:val="30"/>
          <w:szCs w:val="30"/>
        </w:rPr>
        <w:t xml:space="preserve">00 </w:t>
      </w:r>
      <w:r w:rsidRPr="00906A3C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6F03097F" w14:textId="77777777" w:rsidR="00341964" w:rsidRPr="00906A3C" w:rsidRDefault="00341964" w:rsidP="00E303E6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902EFE" w14:textId="05F2C315" w:rsidR="00341964" w:rsidRPr="00906A3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06A3C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A33C10" w:rsidRPr="00906A3C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ใช้บริการ</w:t>
      </w:r>
      <w:r w:rsidRPr="00906A3C">
        <w:rPr>
          <w:rFonts w:asciiTheme="majorBidi" w:hAnsiTheme="majorBidi" w:cstheme="majorBidi"/>
          <w:i/>
          <w:iCs/>
          <w:sz w:val="30"/>
          <w:szCs w:val="30"/>
          <w:cs/>
        </w:rPr>
        <w:t>พื้นที่</w:t>
      </w:r>
    </w:p>
    <w:p w14:paraId="5067A8CE" w14:textId="77777777" w:rsidR="00341964" w:rsidRPr="00906A3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sz w:val="30"/>
          <w:szCs w:val="30"/>
        </w:rPr>
      </w:pPr>
    </w:p>
    <w:p w14:paraId="48814CFF" w14:textId="2BD79B3B" w:rsidR="00341964" w:rsidRPr="00906A3C" w:rsidRDefault="00341964" w:rsidP="00E303E6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06A3C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0320A3" w:rsidRPr="00906A3C">
        <w:rPr>
          <w:rFonts w:asciiTheme="majorBidi" w:hAnsiTheme="majorBidi" w:cstheme="majorBidi" w:hint="cs"/>
          <w:sz w:val="30"/>
          <w:szCs w:val="30"/>
          <w:cs/>
        </w:rPr>
        <w:t>ใ</w:t>
      </w:r>
      <w:r w:rsidR="00A33C10" w:rsidRPr="00906A3C">
        <w:rPr>
          <w:rFonts w:asciiTheme="majorBidi" w:hAnsiTheme="majorBidi" w:cstheme="majorBidi" w:hint="cs"/>
          <w:sz w:val="30"/>
          <w:szCs w:val="30"/>
          <w:cs/>
        </w:rPr>
        <w:t>ช้บริการ</w:t>
      </w:r>
      <w:r w:rsidRPr="00906A3C">
        <w:rPr>
          <w:rFonts w:asciiTheme="majorBidi" w:hAnsiTheme="majorBidi" w:cstheme="majorBidi"/>
          <w:sz w:val="30"/>
          <w:szCs w:val="30"/>
          <w:cs/>
        </w:rPr>
        <w:t xml:space="preserve">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 </w:t>
      </w:r>
      <w:r w:rsidRPr="00906A3C">
        <w:rPr>
          <w:rFonts w:asciiTheme="majorBidi" w:hAnsiTheme="majorBidi" w:cstheme="majorBidi"/>
          <w:sz w:val="30"/>
          <w:szCs w:val="30"/>
        </w:rPr>
        <w:t>1</w:t>
      </w:r>
      <w:r w:rsidRPr="00906A3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906A3C">
        <w:rPr>
          <w:rFonts w:asciiTheme="majorBidi" w:hAnsiTheme="majorBidi" w:cstheme="majorBidi"/>
          <w:sz w:val="30"/>
          <w:szCs w:val="30"/>
        </w:rPr>
        <w:t xml:space="preserve">2565 </w:t>
      </w:r>
      <w:r w:rsidRPr="00906A3C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906A3C">
        <w:rPr>
          <w:rFonts w:asciiTheme="majorBidi" w:hAnsiTheme="majorBidi" w:cstheme="majorBidi"/>
          <w:sz w:val="30"/>
          <w:szCs w:val="30"/>
        </w:rPr>
        <w:t>31</w:t>
      </w:r>
      <w:r w:rsidRPr="00906A3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906A3C">
        <w:rPr>
          <w:rFonts w:asciiTheme="majorBidi" w:hAnsiTheme="majorBidi" w:cstheme="majorBidi"/>
          <w:sz w:val="30"/>
          <w:szCs w:val="30"/>
        </w:rPr>
        <w:t xml:space="preserve">2565 </w:t>
      </w:r>
      <w:r w:rsidRPr="00906A3C">
        <w:rPr>
          <w:rFonts w:asciiTheme="majorBidi" w:hAnsiTheme="majorBidi" w:cstheme="majorBidi"/>
          <w:sz w:val="30"/>
          <w:szCs w:val="30"/>
          <w:cs/>
        </w:rPr>
        <w:t xml:space="preserve">โดยมีค่าเช่าเป็นรายเดือนเดือนละ </w:t>
      </w:r>
      <w:r w:rsidRPr="00906A3C">
        <w:rPr>
          <w:rFonts w:asciiTheme="majorBidi" w:hAnsiTheme="majorBidi" w:cstheme="majorBidi"/>
          <w:sz w:val="30"/>
          <w:szCs w:val="30"/>
        </w:rPr>
        <w:t xml:space="preserve">296,400 </w:t>
      </w:r>
      <w:r w:rsidRPr="00906A3C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23739DDE" w14:textId="77777777" w:rsidR="00341964" w:rsidRPr="00906A3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57C0F36" w14:textId="77777777" w:rsidR="00341964" w:rsidRPr="00906A3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06A3C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236061FC" w14:textId="77777777" w:rsidR="00341964" w:rsidRPr="00906A3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39BD272" w14:textId="6A51DE23" w:rsidR="00341964" w:rsidRPr="00906A3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06A3C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906A3C">
        <w:rPr>
          <w:rFonts w:asciiTheme="majorBidi" w:hAnsiTheme="majorBidi" w:cstheme="majorBidi" w:hint="cs"/>
          <w:sz w:val="30"/>
          <w:szCs w:val="30"/>
        </w:rPr>
        <w:t>1</w:t>
      </w:r>
      <w:r w:rsidRPr="00906A3C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906A3C">
        <w:rPr>
          <w:rFonts w:asciiTheme="majorBidi" w:hAnsiTheme="majorBidi" w:cstheme="majorBidi" w:hint="cs"/>
          <w:sz w:val="30"/>
          <w:szCs w:val="30"/>
        </w:rPr>
        <w:t>256</w:t>
      </w:r>
      <w:r w:rsidR="00D5616A" w:rsidRPr="00906A3C">
        <w:rPr>
          <w:rFonts w:asciiTheme="majorBidi" w:hAnsiTheme="majorBidi" w:cstheme="majorBidi"/>
          <w:sz w:val="30"/>
          <w:szCs w:val="30"/>
        </w:rPr>
        <w:t>5</w:t>
      </w:r>
      <w:r w:rsidRPr="00906A3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06A3C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906A3C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906A3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06A3C">
        <w:rPr>
          <w:rFonts w:asciiTheme="majorBidi" w:hAnsiTheme="majorBidi" w:cstheme="majorBidi" w:hint="cs"/>
          <w:sz w:val="30"/>
          <w:szCs w:val="30"/>
        </w:rPr>
        <w:t>256</w:t>
      </w:r>
      <w:r w:rsidR="00D5616A" w:rsidRPr="00906A3C">
        <w:rPr>
          <w:rFonts w:asciiTheme="majorBidi" w:hAnsiTheme="majorBidi" w:cstheme="majorBidi"/>
          <w:sz w:val="30"/>
          <w:szCs w:val="30"/>
        </w:rPr>
        <w:t>5</w:t>
      </w:r>
      <w:r w:rsidRPr="00906A3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06A3C">
        <w:rPr>
          <w:rFonts w:asciiTheme="majorBidi" w:hAnsiTheme="majorBidi" w:cstheme="majorBidi" w:hint="cs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="00893FDB" w:rsidRPr="00906A3C">
        <w:rPr>
          <w:rFonts w:asciiTheme="majorBidi" w:hAnsiTheme="majorBidi" w:cstheme="majorBidi"/>
          <w:sz w:val="30"/>
          <w:szCs w:val="30"/>
        </w:rPr>
        <w:t>1,442,800</w:t>
      </w:r>
      <w:r w:rsidRPr="00906A3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06A3C">
        <w:rPr>
          <w:rFonts w:asciiTheme="majorBidi" w:hAnsiTheme="majorBidi" w:cstheme="majorBidi" w:hint="cs"/>
          <w:sz w:val="30"/>
          <w:szCs w:val="30"/>
          <w:cs/>
        </w:rPr>
        <w:t xml:space="preserve">บาท  </w:t>
      </w:r>
    </w:p>
    <w:p w14:paraId="4BE52758" w14:textId="77777777" w:rsidR="00341964" w:rsidRPr="00906A3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A533B8A" w14:textId="77777777" w:rsidR="00341964" w:rsidRPr="00906A3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06A3C">
        <w:rPr>
          <w:rFonts w:asciiTheme="majorBidi" w:hAnsiTheme="majorBidi" w:cstheme="majorBidi"/>
          <w:i/>
          <w:iCs/>
          <w:sz w:val="30"/>
          <w:szCs w:val="30"/>
          <w:cs/>
        </w:rPr>
        <w:t>สัญญานายหน้า</w:t>
      </w:r>
    </w:p>
    <w:p w14:paraId="76200AAD" w14:textId="77777777" w:rsidR="00341964" w:rsidRPr="00906A3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6468995" w14:textId="5CF0C891" w:rsidR="00341964" w:rsidRPr="00906A3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06A3C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906A3C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906A3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06A3C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906A3C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Pr="00906A3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06A3C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906A3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06A3C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906A3C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906A3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5616A" w:rsidRPr="00906A3C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906A3C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Pr="00906A3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906A3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906A3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5616A" w:rsidRPr="00906A3C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906A3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06A3C">
        <w:rPr>
          <w:rFonts w:asciiTheme="majorBidi" w:hAnsiTheme="majorBidi" w:cstheme="majorBidi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14:paraId="1C4B4642" w14:textId="1652FE7C" w:rsidR="005A4B32" w:rsidRPr="00906A3C" w:rsidRDefault="005A4B32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7A14A93" w14:textId="136B1D98" w:rsidR="005A4B32" w:rsidRPr="00906A3C" w:rsidRDefault="005A4B32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06A3C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</w:t>
      </w:r>
      <w:r w:rsidR="00C04962" w:rsidRPr="00906A3C">
        <w:rPr>
          <w:rFonts w:asciiTheme="majorBidi" w:hAnsiTheme="majorBidi" w:cstheme="majorBidi" w:hint="cs"/>
          <w:i/>
          <w:iCs/>
          <w:sz w:val="30"/>
          <w:szCs w:val="30"/>
          <w:cs/>
        </w:rPr>
        <w:t>อาคาร</w:t>
      </w:r>
    </w:p>
    <w:p w14:paraId="31B6E21D" w14:textId="77777777" w:rsidR="005A4B32" w:rsidRPr="00906A3C" w:rsidRDefault="005A4B32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954278F" w14:textId="0C6A33F5" w:rsidR="00C04962" w:rsidRPr="00906A3C" w:rsidRDefault="00C04962" w:rsidP="00C04962">
      <w:pPr>
        <w:pStyle w:val="ListParagraph"/>
        <w:tabs>
          <w:tab w:val="clear" w:pos="907"/>
          <w:tab w:val="left" w:pos="540"/>
          <w:tab w:val="left" w:pos="99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906A3C">
        <w:rPr>
          <w:rFonts w:asciiTheme="majorBidi" w:hAnsiTheme="majorBidi" w:cstheme="majorBidi"/>
          <w:sz w:val="30"/>
          <w:szCs w:val="30"/>
          <w:cs/>
        </w:rPr>
        <w:t>บริษัทคิดค่าให้บริการพื้นที่อาคาร</w:t>
      </w:r>
      <w:r w:rsidRPr="00906A3C">
        <w:rPr>
          <w:rFonts w:asciiTheme="majorBidi" w:hAnsiTheme="majorBidi" w:cstheme="majorBidi"/>
          <w:sz w:val="30"/>
          <w:szCs w:val="30"/>
        </w:rPr>
        <w:t xml:space="preserve"> </w:t>
      </w:r>
      <w:r w:rsidRPr="00906A3C">
        <w:rPr>
          <w:rFonts w:asciiTheme="majorBidi" w:hAnsiTheme="majorBidi" w:cstheme="majorBidi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</w:t>
      </w:r>
      <w:r w:rsidRPr="00906A3C">
        <w:rPr>
          <w:rFonts w:asciiTheme="majorBidi" w:hAnsiTheme="majorBidi" w:cstheme="majorBidi"/>
          <w:sz w:val="30"/>
          <w:szCs w:val="30"/>
        </w:rPr>
        <w:br/>
      </w:r>
      <w:r w:rsidRPr="00906A3C">
        <w:rPr>
          <w:rFonts w:asciiTheme="majorBidi" w:hAnsiTheme="majorBidi" w:cstheme="majorBidi"/>
          <w:sz w:val="30"/>
          <w:szCs w:val="30"/>
          <w:cs/>
        </w:rPr>
        <w:t xml:space="preserve">กับบริษัท แอล แอนด์ อี โซลิดสเตท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906A3C">
        <w:rPr>
          <w:rFonts w:asciiTheme="majorBidi" w:hAnsiTheme="majorBidi" w:cstheme="majorBidi"/>
          <w:sz w:val="30"/>
          <w:szCs w:val="30"/>
        </w:rPr>
        <w:t>1</w:t>
      </w:r>
      <w:r w:rsidRPr="00906A3C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906A3C">
        <w:rPr>
          <w:rFonts w:asciiTheme="majorBidi" w:hAnsiTheme="majorBidi" w:cstheme="majorBidi"/>
          <w:sz w:val="30"/>
          <w:szCs w:val="30"/>
        </w:rPr>
        <w:t>256</w:t>
      </w:r>
      <w:r w:rsidR="001C58D8" w:rsidRPr="00906A3C">
        <w:rPr>
          <w:rFonts w:asciiTheme="majorBidi" w:hAnsiTheme="majorBidi" w:cstheme="majorBidi"/>
          <w:sz w:val="30"/>
          <w:szCs w:val="30"/>
        </w:rPr>
        <w:t>5</w:t>
      </w:r>
      <w:r w:rsidRPr="00906A3C">
        <w:rPr>
          <w:rFonts w:asciiTheme="majorBidi" w:hAnsiTheme="majorBidi" w:cstheme="majorBidi"/>
          <w:sz w:val="30"/>
          <w:szCs w:val="30"/>
        </w:rPr>
        <w:t xml:space="preserve"> </w:t>
      </w:r>
      <w:r w:rsidRPr="00906A3C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906A3C">
        <w:rPr>
          <w:rFonts w:asciiTheme="majorBidi" w:hAnsiTheme="majorBidi" w:cstheme="majorBidi"/>
          <w:sz w:val="30"/>
          <w:szCs w:val="30"/>
        </w:rPr>
        <w:t xml:space="preserve">31 </w:t>
      </w:r>
      <w:r w:rsidRPr="00906A3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906A3C">
        <w:rPr>
          <w:rFonts w:asciiTheme="majorBidi" w:hAnsiTheme="majorBidi" w:cstheme="majorBidi"/>
          <w:sz w:val="30"/>
          <w:szCs w:val="30"/>
        </w:rPr>
        <w:t>256</w:t>
      </w:r>
      <w:r w:rsidR="001C58D8" w:rsidRPr="00906A3C">
        <w:rPr>
          <w:rFonts w:asciiTheme="majorBidi" w:hAnsiTheme="majorBidi" w:cstheme="majorBidi"/>
          <w:sz w:val="30"/>
          <w:szCs w:val="30"/>
        </w:rPr>
        <w:t>6</w:t>
      </w:r>
      <w:r w:rsidRPr="00906A3C">
        <w:rPr>
          <w:rFonts w:asciiTheme="majorBidi" w:hAnsiTheme="majorBidi" w:cstheme="majorBidi"/>
          <w:sz w:val="30"/>
          <w:szCs w:val="30"/>
          <w:cs/>
        </w:rPr>
        <w:t xml:space="preserve"> และจะได้รับค่าตอบแทนเป็นรายเดือนในอัตรา</w:t>
      </w:r>
      <w:r w:rsidRPr="00906A3C">
        <w:rPr>
          <w:rFonts w:asciiTheme="majorBidi" w:hAnsiTheme="majorBidi" w:cstheme="majorBidi"/>
          <w:sz w:val="30"/>
          <w:szCs w:val="30"/>
        </w:rPr>
        <w:br/>
      </w:r>
      <w:r w:rsidRPr="00906A3C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906A3C">
        <w:rPr>
          <w:rFonts w:asciiTheme="majorBidi" w:hAnsiTheme="majorBidi" w:cstheme="majorBidi"/>
          <w:sz w:val="30"/>
          <w:szCs w:val="30"/>
        </w:rPr>
        <w:t xml:space="preserve">400,000 </w:t>
      </w:r>
      <w:r w:rsidRPr="00906A3C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31712F20" w14:textId="77777777" w:rsidR="00523E37" w:rsidRPr="00906A3C" w:rsidRDefault="00523E37" w:rsidP="003B56FC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906A3C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</w:p>
    <w:p w14:paraId="348866FC" w14:textId="77777777" w:rsidR="00F63EB2" w:rsidRPr="00906A3C" w:rsidRDefault="00F63EB2" w:rsidP="007450B1">
      <w:pPr>
        <w:pStyle w:val="Heading5"/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080"/>
        <w:gridCol w:w="317"/>
        <w:gridCol w:w="1123"/>
        <w:gridCol w:w="283"/>
        <w:gridCol w:w="1157"/>
      </w:tblGrid>
      <w:tr w:rsidR="00F63EB2" w:rsidRPr="00906A3C" w14:paraId="5EB3E12E" w14:textId="77777777" w:rsidTr="007450B1">
        <w:trPr>
          <w:cantSplit/>
        </w:trPr>
        <w:tc>
          <w:tcPr>
            <w:tcW w:w="3060" w:type="dxa"/>
          </w:tcPr>
          <w:p w14:paraId="0C04C8B6" w14:textId="77777777" w:rsidR="00F63EB2" w:rsidRPr="00906A3C" w:rsidRDefault="00F63EB2" w:rsidP="00605B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2E949681" w14:textId="77777777" w:rsidR="00F63EB2" w:rsidRPr="00906A3C" w:rsidRDefault="00F63EB2" w:rsidP="00605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55EA909" w14:textId="77777777" w:rsidR="00F63EB2" w:rsidRPr="00906A3C" w:rsidRDefault="00F63EB2" w:rsidP="00605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6B876D66" w14:textId="77777777" w:rsidR="00F63EB2" w:rsidRPr="00906A3C" w:rsidRDefault="00F63EB2" w:rsidP="00605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457CC58F" w14:textId="77777777" w:rsidR="00F63EB2" w:rsidRPr="00906A3C" w:rsidRDefault="00F63EB2" w:rsidP="00605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3EB2" w:rsidRPr="00906A3C" w14:paraId="3CA111D6" w14:textId="77777777" w:rsidTr="00605BC9">
        <w:trPr>
          <w:cantSplit/>
        </w:trPr>
        <w:tc>
          <w:tcPr>
            <w:tcW w:w="3060" w:type="dxa"/>
          </w:tcPr>
          <w:p w14:paraId="735ECF1F" w14:textId="77777777" w:rsidR="00F63EB2" w:rsidRPr="00906A3C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173CC908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F8F99F" w14:textId="17942037" w:rsidR="00F63EB2" w:rsidRPr="00906A3C" w:rsidRDefault="00300B4C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78D07B4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D4E0C" w14:textId="3C379C90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3457EB0A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BE0BFD1" w14:textId="09CC3D82" w:rsidR="00F63EB2" w:rsidRPr="00906A3C" w:rsidRDefault="00300B4C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14:paraId="682B7EF4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7B24229" w14:textId="402995C0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3EB2" w:rsidRPr="00906A3C" w14:paraId="21289E79" w14:textId="77777777" w:rsidTr="007450B1">
        <w:trPr>
          <w:cantSplit/>
        </w:trPr>
        <w:tc>
          <w:tcPr>
            <w:tcW w:w="3060" w:type="dxa"/>
          </w:tcPr>
          <w:p w14:paraId="35D28092" w14:textId="77777777" w:rsidR="00F63EB2" w:rsidRPr="00906A3C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679B393A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48EF5E41" w14:textId="0A51B0AB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1FFCAF1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194588" w14:textId="4B8A89AD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17" w:type="dxa"/>
          </w:tcPr>
          <w:p w14:paraId="7D8D6545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472F371" w14:textId="6477DE8D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38F1F4C4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547DE51" w14:textId="0A4CD3B2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63EB2" w:rsidRPr="00906A3C" w14:paraId="4E7C1D99" w14:textId="77777777" w:rsidTr="007450B1">
        <w:trPr>
          <w:cantSplit/>
        </w:trPr>
        <w:tc>
          <w:tcPr>
            <w:tcW w:w="3060" w:type="dxa"/>
          </w:tcPr>
          <w:p w14:paraId="2E5441A7" w14:textId="77777777" w:rsidR="00F63EB2" w:rsidRPr="00906A3C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71677842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97D7EF4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6A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06A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3EB2" w:rsidRPr="00906A3C" w14:paraId="68A4B7B5" w14:textId="77777777" w:rsidTr="007450B1">
        <w:trPr>
          <w:cantSplit/>
        </w:trPr>
        <w:tc>
          <w:tcPr>
            <w:tcW w:w="3060" w:type="dxa"/>
            <w:hideMark/>
          </w:tcPr>
          <w:p w14:paraId="23DF4E74" w14:textId="77777777" w:rsidR="00F63EB2" w:rsidRPr="00906A3C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48D18D7C" w14:textId="77777777" w:rsidR="00F63EB2" w:rsidRPr="00906A3C" w:rsidRDefault="00F63EB2" w:rsidP="00F63EB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A2DA39E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33EAA882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4C4F6156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1C55FF7B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2A36BFFE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170307E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1801149D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7C807F68" w14:textId="77777777" w:rsidR="00F63EB2" w:rsidRPr="00906A3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01A3" w:rsidRPr="00906A3C" w14:paraId="4AB90E0B" w14:textId="77777777" w:rsidTr="007450B1">
        <w:trPr>
          <w:cantSplit/>
        </w:trPr>
        <w:tc>
          <w:tcPr>
            <w:tcW w:w="3060" w:type="dxa"/>
            <w:hideMark/>
          </w:tcPr>
          <w:p w14:paraId="12288F92" w14:textId="77777777" w:rsidR="000101A3" w:rsidRPr="00906A3C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39188E56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1938DA" w14:textId="31A5BBF4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A70B91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B7383A2" w14:textId="4E579768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098D9C0C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</w:tcPr>
          <w:p w14:paraId="18A822B2" w14:textId="39730396" w:rsidR="000101A3" w:rsidRPr="00906A3C" w:rsidRDefault="00C21137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2,143</w:t>
            </w:r>
          </w:p>
        </w:tc>
        <w:tc>
          <w:tcPr>
            <w:tcW w:w="283" w:type="dxa"/>
          </w:tcPr>
          <w:p w14:paraId="0547D232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hideMark/>
          </w:tcPr>
          <w:p w14:paraId="2F577F3D" w14:textId="51C2BE61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4,122</w:t>
            </w:r>
          </w:p>
        </w:tc>
      </w:tr>
      <w:tr w:rsidR="000101A3" w:rsidRPr="00906A3C" w14:paraId="172B9D07" w14:textId="77777777" w:rsidTr="007450B1">
        <w:trPr>
          <w:cantSplit/>
        </w:trPr>
        <w:tc>
          <w:tcPr>
            <w:tcW w:w="3060" w:type="dxa"/>
            <w:hideMark/>
          </w:tcPr>
          <w:p w14:paraId="385C8F64" w14:textId="77777777" w:rsidR="000101A3" w:rsidRPr="00906A3C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51F5CF89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5E279D4C" w14:textId="77777777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30CA6758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5FEB62AC" w14:textId="77777777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64355A2B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6DD0FCDC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5816A94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0E25D8C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01A3" w:rsidRPr="00906A3C" w14:paraId="25A90771" w14:textId="77777777" w:rsidTr="007450B1">
        <w:trPr>
          <w:cantSplit/>
        </w:trPr>
        <w:tc>
          <w:tcPr>
            <w:tcW w:w="3060" w:type="dxa"/>
            <w:hideMark/>
          </w:tcPr>
          <w:p w14:paraId="7F33CEDC" w14:textId="77777777" w:rsidR="000101A3" w:rsidRPr="00906A3C" w:rsidRDefault="000101A3" w:rsidP="00C53CD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906A3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0193CC68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155646" w14:textId="3E284B9E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B8084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F9E190F" w14:textId="03B201BF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1F34597D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659C409" w14:textId="41C6FAAA" w:rsidR="000101A3" w:rsidRPr="00906A3C" w:rsidRDefault="00C21137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D52C74" w:rsidRPr="00906A3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2CC26CE1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39D7C4E3" w14:textId="425D0DD9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0101A3" w:rsidRPr="00906A3C" w14:paraId="5DBFDABD" w14:textId="77777777" w:rsidTr="007450B1">
        <w:trPr>
          <w:cantSplit/>
        </w:trPr>
        <w:tc>
          <w:tcPr>
            <w:tcW w:w="3060" w:type="dxa"/>
          </w:tcPr>
          <w:p w14:paraId="6785D606" w14:textId="7BE7F15D" w:rsidR="000101A3" w:rsidRPr="00906A3C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 </w:t>
            </w: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14709AF2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F4FC92" w14:textId="667517AC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8A51E4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48466" w14:textId="38224F4C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41081E76" w14:textId="77777777" w:rsidR="000101A3" w:rsidRPr="00906A3C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</w:tcPr>
          <w:p w14:paraId="6F8573CC" w14:textId="232E881E" w:rsidR="000101A3" w:rsidRPr="00906A3C" w:rsidRDefault="00C21137" w:rsidP="00535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DB85EA1" w14:textId="77777777" w:rsidR="000101A3" w:rsidRPr="00906A3C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5133AB3" w14:textId="5BC5A492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2,59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0101A3" w:rsidRPr="00906A3C" w14:paraId="19839CCE" w14:textId="77777777" w:rsidTr="007450B1">
        <w:trPr>
          <w:cantSplit/>
        </w:trPr>
        <w:tc>
          <w:tcPr>
            <w:tcW w:w="3060" w:type="dxa"/>
            <w:hideMark/>
          </w:tcPr>
          <w:p w14:paraId="04CA1118" w14:textId="77777777" w:rsidR="000101A3" w:rsidRPr="00906A3C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906A3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6FE6DA8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C198C0" w14:textId="351A1D7E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0DEBF9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8226A6E" w14:textId="3A3F88B8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B59AF8F" w14:textId="77777777" w:rsidR="000101A3" w:rsidRPr="00906A3C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AB10A98" w14:textId="2AE44EE2" w:rsidR="000101A3" w:rsidRPr="00906A3C" w:rsidRDefault="00C21137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25,86</w:t>
            </w:r>
            <w:r w:rsidR="005A10D5" w:rsidRPr="00906A3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34F0369F" w14:textId="77777777" w:rsidR="000101A3" w:rsidRPr="00906A3C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57" w:type="dxa"/>
            <w:hideMark/>
          </w:tcPr>
          <w:p w14:paraId="7E6C3D96" w14:textId="54203B14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24,059</w:t>
            </w:r>
          </w:p>
        </w:tc>
      </w:tr>
      <w:tr w:rsidR="000101A3" w:rsidRPr="00906A3C" w14:paraId="451B34C1" w14:textId="77777777" w:rsidTr="007450B1">
        <w:trPr>
          <w:cantSplit/>
        </w:trPr>
        <w:tc>
          <w:tcPr>
            <w:tcW w:w="3060" w:type="dxa"/>
          </w:tcPr>
          <w:p w14:paraId="6923414E" w14:textId="77777777" w:rsidR="000101A3" w:rsidRPr="00906A3C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088D4F91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321550" w14:textId="45EA35DA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687B47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F4E04C6" w14:textId="14532D4F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0F19D954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DB3243C" w14:textId="3592E4D8" w:rsidR="000101A3" w:rsidRPr="00906A3C" w:rsidRDefault="00C21137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</w:t>
            </w:r>
            <w:r w:rsidR="00D52C74"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83" w:type="dxa"/>
          </w:tcPr>
          <w:p w14:paraId="0C81FEE5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21C5CA6" w14:textId="2B35FF55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30,788</w:t>
            </w:r>
          </w:p>
        </w:tc>
      </w:tr>
      <w:tr w:rsidR="000101A3" w:rsidRPr="00906A3C" w14:paraId="36C77429" w14:textId="77777777" w:rsidTr="007450B1">
        <w:trPr>
          <w:cantSplit/>
        </w:trPr>
        <w:tc>
          <w:tcPr>
            <w:tcW w:w="3060" w:type="dxa"/>
            <w:hideMark/>
          </w:tcPr>
          <w:p w14:paraId="3FC3B20B" w14:textId="77777777" w:rsidR="000101A3" w:rsidRPr="00906A3C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906A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ค่าเผื่อผลขาดทุน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51923958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AECDA4" w14:textId="77777777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40343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CCE16C1" w14:textId="77777777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194BB5CB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889F1C2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F0C5E1E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0883790C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01A3" w:rsidRPr="00906A3C" w14:paraId="14956885" w14:textId="77777777" w:rsidTr="00605BC9">
        <w:trPr>
          <w:cantSplit/>
        </w:trPr>
        <w:tc>
          <w:tcPr>
            <w:tcW w:w="3060" w:type="dxa"/>
          </w:tcPr>
          <w:p w14:paraId="1CC02895" w14:textId="77777777" w:rsidR="000101A3" w:rsidRPr="00906A3C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12E18DE2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0CE1F4" w14:textId="4520C62F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453916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1ABED1D" w14:textId="0A2BCE10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BB44F91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F5D6C4E" w14:textId="1B0D1306" w:rsidR="000101A3" w:rsidRPr="00906A3C" w:rsidRDefault="00C21137" w:rsidP="00535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E10C546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746CFF92" w14:textId="475B07D0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(1,648)</w:t>
            </w:r>
          </w:p>
        </w:tc>
      </w:tr>
      <w:tr w:rsidR="000101A3" w:rsidRPr="00906A3C" w14:paraId="139361D7" w14:textId="77777777" w:rsidTr="007450B1">
        <w:trPr>
          <w:cantSplit/>
        </w:trPr>
        <w:tc>
          <w:tcPr>
            <w:tcW w:w="3060" w:type="dxa"/>
            <w:hideMark/>
          </w:tcPr>
          <w:p w14:paraId="42D7801F" w14:textId="48D71D04" w:rsidR="000101A3" w:rsidRPr="00906A3C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10" w:type="dxa"/>
          </w:tcPr>
          <w:p w14:paraId="605AFBE1" w14:textId="223C028B" w:rsidR="000101A3" w:rsidRPr="00906A3C" w:rsidRDefault="00E80FFA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7DBFAE" w14:textId="155FD8B0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2F40FC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DD0E64" w14:textId="343D4A9D" w:rsidR="000101A3" w:rsidRPr="00906A3C" w:rsidRDefault="000101A3" w:rsidP="00CE4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2A7DDC22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972DAF8" w14:textId="5635AD08" w:rsidR="000101A3" w:rsidRPr="00906A3C" w:rsidRDefault="00C21137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</w:t>
            </w:r>
            <w:r w:rsidR="00D52C74"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83" w:type="dxa"/>
          </w:tcPr>
          <w:p w14:paraId="0647350A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CA650C" w14:textId="790AF39A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29,140</w:t>
            </w:r>
          </w:p>
        </w:tc>
      </w:tr>
      <w:tr w:rsidR="000101A3" w:rsidRPr="00906A3C" w14:paraId="5D76A31A" w14:textId="77777777" w:rsidTr="007450B1">
        <w:trPr>
          <w:cantSplit/>
        </w:trPr>
        <w:tc>
          <w:tcPr>
            <w:tcW w:w="3060" w:type="dxa"/>
          </w:tcPr>
          <w:p w14:paraId="181D3EEA" w14:textId="77777777" w:rsidR="000101A3" w:rsidRPr="00906A3C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35034743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D1AE47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17CAEF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7D1174E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7" w:type="dxa"/>
          </w:tcPr>
          <w:p w14:paraId="4B77D511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F35BCD3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th-TH"/>
              </w:rPr>
            </w:pPr>
          </w:p>
        </w:tc>
        <w:tc>
          <w:tcPr>
            <w:tcW w:w="283" w:type="dxa"/>
          </w:tcPr>
          <w:p w14:paraId="5B99C7B6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th-TH"/>
              </w:rPr>
            </w:pPr>
          </w:p>
        </w:tc>
        <w:tc>
          <w:tcPr>
            <w:tcW w:w="1157" w:type="dxa"/>
          </w:tcPr>
          <w:p w14:paraId="358F81E3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01A3" w:rsidRPr="00906A3C" w14:paraId="3B4A171F" w14:textId="77777777" w:rsidTr="007450B1">
        <w:trPr>
          <w:cantSplit/>
        </w:trPr>
        <w:tc>
          <w:tcPr>
            <w:tcW w:w="3060" w:type="dxa"/>
          </w:tcPr>
          <w:p w14:paraId="2B5BFAC8" w14:textId="77777777" w:rsidR="000101A3" w:rsidRPr="00906A3C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02B09870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D4A2A1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FDF32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D25070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7464B944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7246B13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2B2C9E08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69B7627C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CCC" w:rsidRPr="00906A3C" w14:paraId="0E7DF86C" w14:textId="77777777" w:rsidTr="007450B1">
        <w:trPr>
          <w:cantSplit/>
        </w:trPr>
        <w:tc>
          <w:tcPr>
            <w:tcW w:w="3060" w:type="dxa"/>
          </w:tcPr>
          <w:p w14:paraId="2465E591" w14:textId="77777777" w:rsidR="00071CCC" w:rsidRPr="00906A3C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7424B554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4D468F" w14:textId="0BEA000C" w:rsidR="00071CCC" w:rsidRPr="00906A3C" w:rsidRDefault="00056697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402,271</w:t>
            </w:r>
          </w:p>
        </w:tc>
        <w:tc>
          <w:tcPr>
            <w:tcW w:w="270" w:type="dxa"/>
          </w:tcPr>
          <w:p w14:paraId="1298BD49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A24B20" w14:textId="56EAC29B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485,202</w:t>
            </w:r>
          </w:p>
        </w:tc>
        <w:tc>
          <w:tcPr>
            <w:tcW w:w="317" w:type="dxa"/>
          </w:tcPr>
          <w:p w14:paraId="5528C78A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87BECD3" w14:textId="576314A7" w:rsidR="00071CCC" w:rsidRPr="00906A3C" w:rsidRDefault="00C21137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301,337</w:t>
            </w:r>
          </w:p>
        </w:tc>
        <w:tc>
          <w:tcPr>
            <w:tcW w:w="283" w:type="dxa"/>
          </w:tcPr>
          <w:p w14:paraId="65391F82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B7ABBA8" w14:textId="3B3FF3EB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392,886</w:t>
            </w:r>
          </w:p>
        </w:tc>
      </w:tr>
      <w:tr w:rsidR="00071CCC" w:rsidRPr="00906A3C" w14:paraId="78E9A282" w14:textId="77777777" w:rsidTr="007450B1">
        <w:trPr>
          <w:cantSplit/>
        </w:trPr>
        <w:tc>
          <w:tcPr>
            <w:tcW w:w="3060" w:type="dxa"/>
            <w:hideMark/>
          </w:tcPr>
          <w:p w14:paraId="11AFF94A" w14:textId="77777777" w:rsidR="00071CCC" w:rsidRPr="00906A3C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26FB4C40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A8E7DA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D35D4E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AF3B46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3781C046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07BA2117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A9412CD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6DA1F2B9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1CCC" w:rsidRPr="00906A3C" w14:paraId="124955E3" w14:textId="77777777" w:rsidTr="007450B1">
        <w:trPr>
          <w:cantSplit/>
        </w:trPr>
        <w:tc>
          <w:tcPr>
            <w:tcW w:w="3060" w:type="dxa"/>
            <w:hideMark/>
          </w:tcPr>
          <w:p w14:paraId="360C4672" w14:textId="77777777" w:rsidR="00071CCC" w:rsidRPr="00906A3C" w:rsidRDefault="00071CCC" w:rsidP="00C53CD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906A3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3</w:t>
            </w: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FF74893" w14:textId="77777777" w:rsidR="00071CCC" w:rsidRPr="00906A3C" w:rsidRDefault="00071CCC" w:rsidP="00C53CD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70" w:type="dxa"/>
          </w:tcPr>
          <w:p w14:paraId="1CA7FBFB" w14:textId="2CE850C9" w:rsidR="00071CCC" w:rsidRPr="00906A3C" w:rsidRDefault="00056697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382,072</w:t>
            </w:r>
          </w:p>
        </w:tc>
        <w:tc>
          <w:tcPr>
            <w:tcW w:w="270" w:type="dxa"/>
          </w:tcPr>
          <w:p w14:paraId="737A9815" w14:textId="77777777" w:rsidR="00071CCC" w:rsidRPr="00906A3C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1295DE8" w14:textId="23301142" w:rsidR="00071CCC" w:rsidRPr="00906A3C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288,762</w:t>
            </w:r>
          </w:p>
        </w:tc>
        <w:tc>
          <w:tcPr>
            <w:tcW w:w="317" w:type="dxa"/>
          </w:tcPr>
          <w:p w14:paraId="6B0465EB" w14:textId="77777777" w:rsidR="00071CCC" w:rsidRPr="00906A3C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2C6E401" w14:textId="5265EAF6" w:rsidR="00071CCC" w:rsidRPr="00906A3C" w:rsidRDefault="00C21137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198,994</w:t>
            </w:r>
          </w:p>
        </w:tc>
        <w:tc>
          <w:tcPr>
            <w:tcW w:w="283" w:type="dxa"/>
          </w:tcPr>
          <w:p w14:paraId="4325C91D" w14:textId="77777777" w:rsidR="00071CCC" w:rsidRPr="00906A3C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1BA133B5" w14:textId="260448EC" w:rsidR="00071CCC" w:rsidRPr="00906A3C" w:rsidRDefault="00071CCC" w:rsidP="00C5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209,484</w:t>
            </w:r>
          </w:p>
        </w:tc>
      </w:tr>
      <w:tr w:rsidR="00071CCC" w:rsidRPr="00906A3C" w14:paraId="5BC523AE" w14:textId="77777777" w:rsidTr="007450B1">
        <w:trPr>
          <w:cantSplit/>
        </w:trPr>
        <w:tc>
          <w:tcPr>
            <w:tcW w:w="3060" w:type="dxa"/>
            <w:hideMark/>
          </w:tcPr>
          <w:p w14:paraId="2270A29C" w14:textId="77777777" w:rsidR="00071CCC" w:rsidRPr="00906A3C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906A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906A3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906A3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61AF68A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70EAFD" w14:textId="72310B27" w:rsidR="00071CCC" w:rsidRPr="00906A3C" w:rsidRDefault="00056697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180,248</w:t>
            </w:r>
          </w:p>
        </w:tc>
        <w:tc>
          <w:tcPr>
            <w:tcW w:w="270" w:type="dxa"/>
          </w:tcPr>
          <w:p w14:paraId="7DF3EA76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176A90E" w14:textId="1C5D2168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41,707</w:t>
            </w:r>
          </w:p>
        </w:tc>
        <w:tc>
          <w:tcPr>
            <w:tcW w:w="317" w:type="dxa"/>
          </w:tcPr>
          <w:p w14:paraId="10403F0D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0BBF9BB6" w14:textId="054ADD19" w:rsidR="00071CCC" w:rsidRPr="00906A3C" w:rsidRDefault="00C21137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39,228</w:t>
            </w:r>
          </w:p>
        </w:tc>
        <w:tc>
          <w:tcPr>
            <w:tcW w:w="283" w:type="dxa"/>
          </w:tcPr>
          <w:p w14:paraId="50C53B41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397F17E9" w14:textId="5A75A8B1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41,707</w:t>
            </w:r>
          </w:p>
        </w:tc>
      </w:tr>
      <w:tr w:rsidR="00071CCC" w:rsidRPr="00906A3C" w14:paraId="063B610B" w14:textId="77777777" w:rsidTr="007450B1">
        <w:trPr>
          <w:cantSplit/>
        </w:trPr>
        <w:tc>
          <w:tcPr>
            <w:tcW w:w="3060" w:type="dxa"/>
            <w:hideMark/>
          </w:tcPr>
          <w:p w14:paraId="34F6A27A" w14:textId="77777777" w:rsidR="00071CCC" w:rsidRPr="00906A3C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74C3FB1C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854461" w14:textId="4D626354" w:rsidR="00071CCC" w:rsidRPr="00906A3C" w:rsidRDefault="00056697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35,424</w:t>
            </w:r>
          </w:p>
        </w:tc>
        <w:tc>
          <w:tcPr>
            <w:tcW w:w="270" w:type="dxa"/>
          </w:tcPr>
          <w:p w14:paraId="1C9D0399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E9FCD90" w14:textId="4D2ABE16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45,020</w:t>
            </w:r>
          </w:p>
        </w:tc>
        <w:tc>
          <w:tcPr>
            <w:tcW w:w="317" w:type="dxa"/>
          </w:tcPr>
          <w:p w14:paraId="639DE401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B40DA46" w14:textId="5350D738" w:rsidR="00071CCC" w:rsidRPr="00906A3C" w:rsidRDefault="00C21137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35,424</w:t>
            </w:r>
          </w:p>
        </w:tc>
        <w:tc>
          <w:tcPr>
            <w:tcW w:w="283" w:type="dxa"/>
          </w:tcPr>
          <w:p w14:paraId="42027616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73790ED8" w14:textId="0C50DB85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44,501</w:t>
            </w:r>
          </w:p>
        </w:tc>
      </w:tr>
      <w:tr w:rsidR="00071CCC" w:rsidRPr="00906A3C" w14:paraId="1A341E41" w14:textId="77777777" w:rsidTr="007450B1">
        <w:trPr>
          <w:cantSplit/>
        </w:trPr>
        <w:tc>
          <w:tcPr>
            <w:tcW w:w="3060" w:type="dxa"/>
            <w:hideMark/>
          </w:tcPr>
          <w:p w14:paraId="2F069E1E" w14:textId="77777777" w:rsidR="00071CCC" w:rsidRPr="00906A3C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906A3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2BECA470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6D37BA" w14:textId="55BEC3D5" w:rsidR="00071CCC" w:rsidRPr="00906A3C" w:rsidRDefault="00056697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97,646</w:t>
            </w:r>
          </w:p>
        </w:tc>
        <w:tc>
          <w:tcPr>
            <w:tcW w:w="270" w:type="dxa"/>
          </w:tcPr>
          <w:p w14:paraId="68FFA8A5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F5A61F" w14:textId="3E7CA39C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85,954</w:t>
            </w:r>
          </w:p>
        </w:tc>
        <w:tc>
          <w:tcPr>
            <w:tcW w:w="317" w:type="dxa"/>
          </w:tcPr>
          <w:p w14:paraId="14F2C77C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0DB99D1" w14:textId="6A34332F" w:rsidR="00071CCC" w:rsidRPr="00906A3C" w:rsidRDefault="00C21137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81,74</w:t>
            </w:r>
            <w:r w:rsidR="00D52C74" w:rsidRPr="00906A3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3A8C27D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3A0DE7" w14:textId="11D7193F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70,045</w:t>
            </w:r>
          </w:p>
        </w:tc>
      </w:tr>
      <w:tr w:rsidR="000101A3" w:rsidRPr="00906A3C" w14:paraId="7B91304B" w14:textId="77777777" w:rsidTr="007450B1">
        <w:trPr>
          <w:cantSplit/>
        </w:trPr>
        <w:tc>
          <w:tcPr>
            <w:tcW w:w="3060" w:type="dxa"/>
          </w:tcPr>
          <w:p w14:paraId="5C795417" w14:textId="77777777" w:rsidR="000101A3" w:rsidRPr="00906A3C" w:rsidRDefault="000101A3" w:rsidP="000101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359BE434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E5D4F" w14:textId="08302D0C" w:rsidR="000101A3" w:rsidRPr="00906A3C" w:rsidRDefault="00C21137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1,097,66</w:t>
            </w:r>
            <w:r w:rsidR="00E56A37"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89E5EF0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EAD02B6" w14:textId="074C94F5" w:rsidR="000101A3" w:rsidRPr="00906A3C" w:rsidRDefault="000101A3" w:rsidP="0032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946,645</w:t>
            </w:r>
          </w:p>
        </w:tc>
        <w:tc>
          <w:tcPr>
            <w:tcW w:w="317" w:type="dxa"/>
          </w:tcPr>
          <w:p w14:paraId="4E4E050A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2243377" w14:textId="524CD8F0" w:rsidR="000101A3" w:rsidRPr="00906A3C" w:rsidRDefault="00C21137" w:rsidP="00846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906A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656,7</w:t>
            </w:r>
            <w:r w:rsidR="00D52C74" w:rsidRPr="00906A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30</w:t>
            </w:r>
          </w:p>
        </w:tc>
        <w:tc>
          <w:tcPr>
            <w:tcW w:w="283" w:type="dxa"/>
          </w:tcPr>
          <w:p w14:paraId="61D7261C" w14:textId="77777777" w:rsidR="000101A3" w:rsidRPr="00906A3C" w:rsidRDefault="000101A3" w:rsidP="00010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15DDDDC3" w14:textId="3328A733" w:rsidR="000101A3" w:rsidRPr="00906A3C" w:rsidRDefault="000101A3" w:rsidP="00326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758</w:t>
            </w: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,</w:t>
            </w: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62</w:t>
            </w:r>
            <w:r w:rsidRPr="00906A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3</w:t>
            </w:r>
          </w:p>
        </w:tc>
      </w:tr>
      <w:tr w:rsidR="00071CCC" w:rsidRPr="00906A3C" w14:paraId="45D2A672" w14:textId="77777777" w:rsidTr="007450B1">
        <w:trPr>
          <w:cantSplit/>
        </w:trPr>
        <w:tc>
          <w:tcPr>
            <w:tcW w:w="3060" w:type="dxa"/>
            <w:hideMark/>
          </w:tcPr>
          <w:p w14:paraId="0BF69EC4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06A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810" w:type="dxa"/>
          </w:tcPr>
          <w:p w14:paraId="0F357FE0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777078" w14:textId="1E7AE894" w:rsidR="00071CCC" w:rsidRPr="00906A3C" w:rsidRDefault="00C21137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(887)</w:t>
            </w:r>
          </w:p>
        </w:tc>
        <w:tc>
          <w:tcPr>
            <w:tcW w:w="270" w:type="dxa"/>
          </w:tcPr>
          <w:p w14:paraId="0B227900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4889A77" w14:textId="5306066D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61" w:firstLine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 xml:space="preserve"> (1,638)</w:t>
            </w:r>
          </w:p>
        </w:tc>
        <w:tc>
          <w:tcPr>
            <w:tcW w:w="317" w:type="dxa"/>
          </w:tcPr>
          <w:p w14:paraId="479A9A2D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1198D1D" w14:textId="7CE9F273" w:rsidR="00071CCC" w:rsidRPr="00906A3C" w:rsidRDefault="00C21137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(887)</w:t>
            </w:r>
          </w:p>
        </w:tc>
        <w:tc>
          <w:tcPr>
            <w:tcW w:w="283" w:type="dxa"/>
          </w:tcPr>
          <w:p w14:paraId="1C474011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74719E4B" w14:textId="3F82FA58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(1,638)</w:t>
            </w:r>
          </w:p>
        </w:tc>
      </w:tr>
      <w:tr w:rsidR="00071CCC" w:rsidRPr="00906A3C" w14:paraId="765832CC" w14:textId="77777777" w:rsidTr="007450B1">
        <w:trPr>
          <w:cantSplit/>
        </w:trPr>
        <w:tc>
          <w:tcPr>
            <w:tcW w:w="3060" w:type="dxa"/>
          </w:tcPr>
          <w:p w14:paraId="3D483F5A" w14:textId="77777777" w:rsidR="00071CCC" w:rsidRPr="00906A3C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ind w:left="3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17B334AB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F836D9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CFB8C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2B0618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61" w:firstLine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3495B790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6EAFD7EA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AFB2C95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40EA44A5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1CCC" w:rsidRPr="00906A3C" w14:paraId="1A4C05BF" w14:textId="77777777" w:rsidTr="00605BC9">
        <w:trPr>
          <w:cantSplit/>
        </w:trPr>
        <w:tc>
          <w:tcPr>
            <w:tcW w:w="3060" w:type="dxa"/>
          </w:tcPr>
          <w:p w14:paraId="30A1B98A" w14:textId="77777777" w:rsidR="00071CCC" w:rsidRPr="00906A3C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ind w:left="162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4757BFAB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60E97A" w14:textId="26B96E0A" w:rsidR="00071CCC" w:rsidRPr="00906A3C" w:rsidRDefault="00C21137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3C715C" w:rsidRPr="00906A3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06A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6FE8" w:rsidRPr="00906A3C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E56A37"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Pr="00906A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E9A570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A7CBBC4" w14:textId="6E9A6E40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61" w:firstLine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(44,277)</w:t>
            </w:r>
          </w:p>
        </w:tc>
        <w:tc>
          <w:tcPr>
            <w:tcW w:w="317" w:type="dxa"/>
          </w:tcPr>
          <w:p w14:paraId="0E3C0E45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0FC2C28" w14:textId="2AFE932D" w:rsidR="00071CCC" w:rsidRPr="00906A3C" w:rsidRDefault="00C21137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C64920" w:rsidRPr="00906A3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06A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64920" w:rsidRPr="00906A3C"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 w:rsidRPr="00906A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5536D21F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3327D610" w14:textId="663A330F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(41,198)</w:t>
            </w:r>
          </w:p>
        </w:tc>
      </w:tr>
      <w:tr w:rsidR="00A91595" w:rsidRPr="00906A3C" w14:paraId="50400DF5" w14:textId="77777777" w:rsidTr="007450B1">
        <w:trPr>
          <w:cantSplit/>
        </w:trPr>
        <w:tc>
          <w:tcPr>
            <w:tcW w:w="3060" w:type="dxa"/>
            <w:hideMark/>
          </w:tcPr>
          <w:p w14:paraId="7185335F" w14:textId="2248404A" w:rsidR="00A91595" w:rsidRPr="00906A3C" w:rsidRDefault="00A91595" w:rsidP="00A9159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10" w:type="dxa"/>
          </w:tcPr>
          <w:p w14:paraId="1E10AC30" w14:textId="77777777" w:rsidR="00A91595" w:rsidRPr="00906A3C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AA7DD7" w14:textId="63FF3765" w:rsidR="00A91595" w:rsidRPr="00906A3C" w:rsidRDefault="00776072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1,044,077</w:t>
            </w:r>
          </w:p>
        </w:tc>
        <w:tc>
          <w:tcPr>
            <w:tcW w:w="270" w:type="dxa"/>
          </w:tcPr>
          <w:p w14:paraId="27AA50C3" w14:textId="77777777" w:rsidR="00A91595" w:rsidRPr="00906A3C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E91066" w14:textId="39084EC1" w:rsidR="00A91595" w:rsidRPr="00906A3C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900,730</w:t>
            </w:r>
          </w:p>
        </w:tc>
        <w:tc>
          <w:tcPr>
            <w:tcW w:w="317" w:type="dxa"/>
          </w:tcPr>
          <w:p w14:paraId="4726E9F1" w14:textId="77777777" w:rsidR="00A91595" w:rsidRPr="00906A3C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AE98C48" w14:textId="495F0884" w:rsidR="00A91595" w:rsidRPr="00906A3C" w:rsidRDefault="00C21137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776072"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76072"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52C74"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83" w:type="dxa"/>
          </w:tcPr>
          <w:p w14:paraId="2CB775CE" w14:textId="77777777" w:rsidR="00A91595" w:rsidRPr="00906A3C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2F3CE6" w14:textId="7B1249F5" w:rsidR="00A91595" w:rsidRPr="00906A3C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715,787</w:t>
            </w:r>
          </w:p>
        </w:tc>
      </w:tr>
      <w:tr w:rsidR="00A91595" w:rsidRPr="00906A3C" w14:paraId="3E7C98FF" w14:textId="77777777" w:rsidTr="00437FE4">
        <w:trPr>
          <w:cantSplit/>
        </w:trPr>
        <w:tc>
          <w:tcPr>
            <w:tcW w:w="3060" w:type="dxa"/>
          </w:tcPr>
          <w:p w14:paraId="44645801" w14:textId="6022634C" w:rsidR="00A91595" w:rsidRPr="00906A3C" w:rsidRDefault="009B75C7" w:rsidP="00A91595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5890FCB2" w14:textId="77777777" w:rsidR="00A91595" w:rsidRPr="00906A3C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3B2CCD" w14:textId="30FED5CC" w:rsidR="00A91595" w:rsidRPr="00906A3C" w:rsidRDefault="00C21137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</w:t>
            </w:r>
            <w:r w:rsidR="00CC6FE8"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C6FE8"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077</w:t>
            </w:r>
          </w:p>
        </w:tc>
        <w:tc>
          <w:tcPr>
            <w:tcW w:w="270" w:type="dxa"/>
          </w:tcPr>
          <w:p w14:paraId="7232A324" w14:textId="77777777" w:rsidR="00A91595" w:rsidRPr="00906A3C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A980C9" w14:textId="4569EBD3" w:rsidR="00A91595" w:rsidRPr="00906A3C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900,730</w:t>
            </w:r>
          </w:p>
        </w:tc>
        <w:tc>
          <w:tcPr>
            <w:tcW w:w="317" w:type="dxa"/>
          </w:tcPr>
          <w:p w14:paraId="50BE574A" w14:textId="77777777" w:rsidR="00A91595" w:rsidRPr="00906A3C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31279B88" w14:textId="49C9B5C8" w:rsidR="00A91595" w:rsidRPr="00906A3C" w:rsidRDefault="00C21137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="00B95D7F"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95D7F"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039</w:t>
            </w:r>
          </w:p>
        </w:tc>
        <w:tc>
          <w:tcPr>
            <w:tcW w:w="283" w:type="dxa"/>
          </w:tcPr>
          <w:p w14:paraId="57868E97" w14:textId="77777777" w:rsidR="00A91595" w:rsidRPr="00906A3C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60191D0E" w14:textId="7588CF42" w:rsidR="00A91595" w:rsidRPr="00906A3C" w:rsidRDefault="00A91595" w:rsidP="00A91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744,927</w:t>
            </w:r>
          </w:p>
        </w:tc>
      </w:tr>
      <w:tr w:rsidR="00071CCC" w:rsidRPr="00906A3C" w14:paraId="50BAAA74" w14:textId="77777777" w:rsidTr="000A2F38">
        <w:trPr>
          <w:cantSplit/>
        </w:trPr>
        <w:tc>
          <w:tcPr>
            <w:tcW w:w="3060" w:type="dxa"/>
          </w:tcPr>
          <w:p w14:paraId="3E22348F" w14:textId="77777777" w:rsidR="00071CCC" w:rsidRPr="00906A3C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1472A4A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2E38A4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3FCAAA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44EA27E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7" w:type="dxa"/>
          </w:tcPr>
          <w:p w14:paraId="57BC813B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75B69CE1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9AD6BE1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0D109898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1CCC" w:rsidRPr="00906A3C" w14:paraId="1003C7C8" w14:textId="77777777" w:rsidTr="00437FE4">
        <w:trPr>
          <w:cantSplit/>
        </w:trPr>
        <w:tc>
          <w:tcPr>
            <w:tcW w:w="3060" w:type="dxa"/>
          </w:tcPr>
          <w:p w14:paraId="66534884" w14:textId="77777777" w:rsidR="00071CCC" w:rsidRPr="00906A3C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411DD20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C5CE10D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7232940D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563" w:type="dxa"/>
            <w:gridSpan w:val="3"/>
          </w:tcPr>
          <w:p w14:paraId="196698E2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1CCC" w:rsidRPr="00906A3C" w14:paraId="66AAA24B" w14:textId="77777777" w:rsidTr="00605BC9">
        <w:trPr>
          <w:cantSplit/>
        </w:trPr>
        <w:tc>
          <w:tcPr>
            <w:tcW w:w="3060" w:type="dxa"/>
          </w:tcPr>
          <w:p w14:paraId="4A693DD3" w14:textId="77777777" w:rsidR="00071CCC" w:rsidRPr="00906A3C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27592BB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8AE9EC" w14:textId="713BA858" w:rsidR="00071CCC" w:rsidRPr="00906A3C" w:rsidRDefault="007C0B34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33CE257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C41B1F" w14:textId="3FFCA764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5B511CF2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1D061F5" w14:textId="16CE996A" w:rsidR="00071CCC" w:rsidRPr="00906A3C" w:rsidRDefault="007C0B34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3" w:type="dxa"/>
          </w:tcPr>
          <w:p w14:paraId="424AD004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4B1B0564" w14:textId="757E2AB1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71CCC" w:rsidRPr="00906A3C" w14:paraId="03D57478" w14:textId="77777777" w:rsidTr="007450B1">
        <w:trPr>
          <w:cantSplit/>
        </w:trPr>
        <w:tc>
          <w:tcPr>
            <w:tcW w:w="3060" w:type="dxa"/>
          </w:tcPr>
          <w:p w14:paraId="7C14078A" w14:textId="77777777" w:rsidR="00071CCC" w:rsidRPr="00906A3C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77228B4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9046B3" w14:textId="11B8AB4E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6F51B8A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42E6728" w14:textId="68B4C330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17" w:type="dxa"/>
          </w:tcPr>
          <w:p w14:paraId="73384444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09FE3A2" w14:textId="13D9B8F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20EC8C4E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DCF46A2" w14:textId="79CCA244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1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71CCC" w:rsidRPr="00906A3C" w14:paraId="64D0910D" w14:textId="77777777" w:rsidTr="007450B1">
        <w:trPr>
          <w:cantSplit/>
        </w:trPr>
        <w:tc>
          <w:tcPr>
            <w:tcW w:w="3060" w:type="dxa"/>
          </w:tcPr>
          <w:p w14:paraId="2EE1DB3D" w14:textId="77777777" w:rsidR="00071CCC" w:rsidRPr="00906A3C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9A47D1E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2660A617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06A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906A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71CCC" w:rsidRPr="00906A3C" w14:paraId="4BF1150E" w14:textId="77777777" w:rsidTr="007450B1">
        <w:trPr>
          <w:cantSplit/>
        </w:trPr>
        <w:tc>
          <w:tcPr>
            <w:tcW w:w="3060" w:type="dxa"/>
          </w:tcPr>
          <w:p w14:paraId="3059919D" w14:textId="77777777" w:rsidR="00071CCC" w:rsidRPr="00906A3C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ลูกหนี้การค้าที่ครบกำหนดชำระ</w:t>
            </w: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เกินกว่า </w:t>
            </w: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10" w:type="dxa"/>
          </w:tcPr>
          <w:p w14:paraId="77341178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8F15D7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45ACA7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FD4A73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2A1DF811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AC2794B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71B41945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14" w:hanging="306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53A62E8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8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1CCC" w:rsidRPr="00906A3C" w14:paraId="5AECB5A9" w14:textId="77777777" w:rsidTr="007450B1">
        <w:trPr>
          <w:cantSplit/>
        </w:trPr>
        <w:tc>
          <w:tcPr>
            <w:tcW w:w="3060" w:type="dxa"/>
          </w:tcPr>
          <w:p w14:paraId="7AC18B74" w14:textId="77777777" w:rsidR="00071CCC" w:rsidRPr="00906A3C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14:paraId="6E0FEB61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C5ED62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30C044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4CA753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5FBC04F3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4B16CA66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445F8904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0182FC1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1CCC" w:rsidRPr="00906A3C" w14:paraId="1DBFF865" w14:textId="77777777" w:rsidTr="007450B1">
        <w:trPr>
          <w:cantSplit/>
        </w:trPr>
        <w:tc>
          <w:tcPr>
            <w:tcW w:w="3060" w:type="dxa"/>
            <w:hideMark/>
          </w:tcPr>
          <w:p w14:paraId="4601F73A" w14:textId="77777777" w:rsidR="00071CCC" w:rsidRPr="00906A3C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547635F3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088DD" w14:textId="1F7FA25C" w:rsidR="00071CCC" w:rsidRPr="00906A3C" w:rsidRDefault="00F5520C" w:rsidP="0042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270" w:type="dxa"/>
          </w:tcPr>
          <w:p w14:paraId="6D8F5B1A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FA6E5F7" w14:textId="1184AE73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1,697</w:t>
            </w:r>
          </w:p>
        </w:tc>
        <w:tc>
          <w:tcPr>
            <w:tcW w:w="317" w:type="dxa"/>
          </w:tcPr>
          <w:p w14:paraId="30D0EF67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A7CFE82" w14:textId="25548D57" w:rsidR="00071CCC" w:rsidRPr="00906A3C" w:rsidRDefault="00F5520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83" w:type="dxa"/>
          </w:tcPr>
          <w:p w14:paraId="083CB4FF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1BF8401A" w14:textId="6BBECEE1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1,697</w:t>
            </w:r>
          </w:p>
        </w:tc>
      </w:tr>
      <w:tr w:rsidR="00071CCC" w:rsidRPr="00906A3C" w14:paraId="7EE59E7D" w14:textId="77777777" w:rsidTr="007450B1">
        <w:trPr>
          <w:cantSplit/>
          <w:trHeight w:val="434"/>
        </w:trPr>
        <w:tc>
          <w:tcPr>
            <w:tcW w:w="3060" w:type="dxa"/>
            <w:hideMark/>
          </w:tcPr>
          <w:p w14:paraId="68A8F116" w14:textId="77777777" w:rsidR="00071CCC" w:rsidRPr="00906A3C" w:rsidRDefault="00071CCC" w:rsidP="00071CC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906A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906A3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รายได้และดอกเบี้ยรอการรับรู้</w:t>
            </w:r>
          </w:p>
        </w:tc>
        <w:tc>
          <w:tcPr>
            <w:tcW w:w="810" w:type="dxa"/>
          </w:tcPr>
          <w:p w14:paraId="3435D440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1C6D60" w14:textId="7E84661B" w:rsidR="00071CCC" w:rsidRPr="00906A3C" w:rsidRDefault="00F5520C" w:rsidP="0042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270" w:type="dxa"/>
          </w:tcPr>
          <w:p w14:paraId="2D9CB259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72DC31" w14:textId="71B65661" w:rsidR="00071CCC" w:rsidRPr="00906A3C" w:rsidRDefault="00071CCC" w:rsidP="00B264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(199)</w:t>
            </w:r>
          </w:p>
        </w:tc>
        <w:tc>
          <w:tcPr>
            <w:tcW w:w="317" w:type="dxa"/>
          </w:tcPr>
          <w:p w14:paraId="2476382B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6655808B" w14:textId="37BF1720" w:rsidR="00071CCC" w:rsidRPr="00906A3C" w:rsidRDefault="00F5520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93133CD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9D4178" w14:textId="1339284D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(199)</w:t>
            </w:r>
          </w:p>
        </w:tc>
      </w:tr>
      <w:tr w:rsidR="00071CCC" w:rsidRPr="00906A3C" w14:paraId="456FB940" w14:textId="77777777" w:rsidTr="007450B1">
        <w:trPr>
          <w:cantSplit/>
        </w:trPr>
        <w:tc>
          <w:tcPr>
            <w:tcW w:w="3060" w:type="dxa"/>
            <w:hideMark/>
          </w:tcPr>
          <w:p w14:paraId="49FE1207" w14:textId="77777777" w:rsidR="00071CCC" w:rsidRPr="00906A3C" w:rsidRDefault="00071CCC" w:rsidP="00071C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330670AF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1DB0C2" w14:textId="384E0CF9" w:rsidR="00071CCC" w:rsidRPr="00906A3C" w:rsidRDefault="00F5520C" w:rsidP="0042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270" w:type="dxa"/>
          </w:tcPr>
          <w:p w14:paraId="2312CB62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113E54" w14:textId="1B2A3FA5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1,498</w:t>
            </w:r>
          </w:p>
        </w:tc>
        <w:tc>
          <w:tcPr>
            <w:tcW w:w="317" w:type="dxa"/>
          </w:tcPr>
          <w:p w14:paraId="6790DA2E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3B0F035C" w14:textId="38E6FC45" w:rsidR="00071CCC" w:rsidRPr="00906A3C" w:rsidRDefault="00F5520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"/>
              </w:tabs>
              <w:spacing w:line="240" w:lineRule="auto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A00A26F" w14:textId="77777777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645724" w14:textId="2F5CB333" w:rsidR="00071CCC" w:rsidRPr="00906A3C" w:rsidRDefault="00071CCC" w:rsidP="00071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1,498</w:t>
            </w:r>
          </w:p>
        </w:tc>
      </w:tr>
      <w:tr w:rsidR="004264CC" w:rsidRPr="00906A3C" w14:paraId="2072268C" w14:textId="77777777" w:rsidTr="007450B1">
        <w:trPr>
          <w:cantSplit/>
        </w:trPr>
        <w:tc>
          <w:tcPr>
            <w:tcW w:w="3060" w:type="dxa"/>
            <w:hideMark/>
          </w:tcPr>
          <w:p w14:paraId="6A22966D" w14:textId="77777777" w:rsidR="004264CC" w:rsidRPr="00906A3C" w:rsidRDefault="004264CC" w:rsidP="004264CC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4BF1CD0E" w14:textId="77777777" w:rsidR="004264CC" w:rsidRPr="00906A3C" w:rsidRDefault="004264CC" w:rsidP="0042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547CC9" w14:textId="2D5477E6" w:rsidR="004264CC" w:rsidRPr="00906A3C" w:rsidRDefault="003A3621" w:rsidP="003A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1,044,077</w:t>
            </w:r>
          </w:p>
        </w:tc>
        <w:tc>
          <w:tcPr>
            <w:tcW w:w="270" w:type="dxa"/>
          </w:tcPr>
          <w:p w14:paraId="4243F7AC" w14:textId="77777777" w:rsidR="004264CC" w:rsidRPr="00906A3C" w:rsidRDefault="004264CC" w:rsidP="0042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81545B" w14:textId="0BFF25A2" w:rsidR="004264CC" w:rsidRPr="00906A3C" w:rsidRDefault="004264CC" w:rsidP="0042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902,228</w:t>
            </w:r>
          </w:p>
        </w:tc>
        <w:tc>
          <w:tcPr>
            <w:tcW w:w="317" w:type="dxa"/>
          </w:tcPr>
          <w:p w14:paraId="308DFCDA" w14:textId="77777777" w:rsidR="004264CC" w:rsidRPr="00906A3C" w:rsidRDefault="004264CC" w:rsidP="0042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22A1036" w14:textId="7632E15B" w:rsidR="004264CC" w:rsidRPr="00906A3C" w:rsidRDefault="003A3621" w:rsidP="003A3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637,039</w:t>
            </w:r>
          </w:p>
        </w:tc>
        <w:tc>
          <w:tcPr>
            <w:tcW w:w="283" w:type="dxa"/>
          </w:tcPr>
          <w:p w14:paraId="32BCB95D" w14:textId="77777777" w:rsidR="004264CC" w:rsidRPr="00906A3C" w:rsidRDefault="004264CC" w:rsidP="0042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200525" w14:textId="2722307D" w:rsidR="004264CC" w:rsidRPr="00906A3C" w:rsidRDefault="004264CC" w:rsidP="00426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746,425</w:t>
            </w:r>
          </w:p>
        </w:tc>
      </w:tr>
    </w:tbl>
    <w:p w14:paraId="3DC9B939" w14:textId="77777777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3"/>
        <w:gridCol w:w="1107"/>
        <w:gridCol w:w="265"/>
        <w:gridCol w:w="1102"/>
        <w:gridCol w:w="265"/>
        <w:gridCol w:w="1078"/>
        <w:gridCol w:w="263"/>
        <w:gridCol w:w="1094"/>
      </w:tblGrid>
      <w:tr w:rsidR="00523E37" w:rsidRPr="00906A3C" w14:paraId="45A3175D" w14:textId="77777777" w:rsidTr="006C085B">
        <w:trPr>
          <w:tblHeader/>
        </w:trPr>
        <w:tc>
          <w:tcPr>
            <w:tcW w:w="2187" w:type="pct"/>
          </w:tcPr>
          <w:p w14:paraId="5E6D1DE5" w14:textId="77777777" w:rsidR="00E1105C" w:rsidRPr="00906A3C" w:rsidRDefault="009F0944" w:rsidP="006C085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906A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(กลับรายการ)</w:t>
            </w:r>
            <w:r w:rsidR="00893FDB"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523E37"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ผลขาดทุน</w:t>
            </w:r>
            <w:r w:rsidR="00E80FFA" w:rsidRPr="00906A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ด้านเครดิตที่คาดว่าจะ</w:t>
            </w:r>
          </w:p>
          <w:p w14:paraId="7ED3A7DB" w14:textId="1868D213" w:rsidR="00523E37" w:rsidRPr="00906A3C" w:rsidRDefault="00E1105C" w:rsidP="006C085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06A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   </w:t>
            </w:r>
            <w:r w:rsidR="00E80FFA" w:rsidRPr="00906A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เกิดขึ้น</w:t>
            </w:r>
          </w:p>
        </w:tc>
        <w:tc>
          <w:tcPr>
            <w:tcW w:w="1345" w:type="pct"/>
            <w:gridSpan w:val="3"/>
          </w:tcPr>
          <w:p w14:paraId="18DB68D5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06A3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345178FD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49B51EF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906A3C" w14:paraId="132CA0C9" w14:textId="77777777" w:rsidTr="006C085B">
        <w:trPr>
          <w:tblHeader/>
        </w:trPr>
        <w:tc>
          <w:tcPr>
            <w:tcW w:w="2187" w:type="pct"/>
          </w:tcPr>
          <w:p w14:paraId="1CC426F3" w14:textId="64E3D141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00B4C" w:rsidRPr="00906A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06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00B4C" w:rsidRPr="00906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00B4C" w:rsidRPr="00906A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02" w:type="pct"/>
            <w:shd w:val="clear" w:color="auto" w:fill="auto"/>
          </w:tcPr>
          <w:p w14:paraId="2C16FBCA" w14:textId="6D69A126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256</w:t>
            </w:r>
            <w:r w:rsidR="00F63EB2" w:rsidRPr="00906A3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08C6411D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8BCA903" w14:textId="35BD835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256</w:t>
            </w:r>
            <w:r w:rsidR="00F63EB2" w:rsidRPr="00906A3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38ACA9C3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2F9773A" w14:textId="220DEC5C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256</w:t>
            </w:r>
            <w:r w:rsidR="00F63EB2" w:rsidRPr="00906A3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475FE0A9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43A7F26" w14:textId="7A58019C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256</w:t>
            </w:r>
            <w:r w:rsidR="00F63EB2" w:rsidRPr="00906A3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23E37" w:rsidRPr="00906A3C" w14:paraId="6A56974F" w14:textId="77777777" w:rsidTr="006C085B">
        <w:trPr>
          <w:tblHeader/>
        </w:trPr>
        <w:tc>
          <w:tcPr>
            <w:tcW w:w="2187" w:type="pct"/>
          </w:tcPr>
          <w:p w14:paraId="3220F98A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14:paraId="3611F7A7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06A3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</w:t>
            </w:r>
            <w:r w:rsidRPr="00906A3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906A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21137" w:rsidRPr="00906A3C" w14:paraId="4A3C0F2A" w14:textId="77777777" w:rsidTr="006C085B">
        <w:tc>
          <w:tcPr>
            <w:tcW w:w="2187" w:type="pct"/>
          </w:tcPr>
          <w:p w14:paraId="5FBCE0AF" w14:textId="47167DD9" w:rsidR="00C21137" w:rsidRPr="00906A3C" w:rsidRDefault="00C21137" w:rsidP="00C2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602" w:type="pct"/>
          </w:tcPr>
          <w:p w14:paraId="6C047369" w14:textId="6A6C872A" w:rsidR="00C21137" w:rsidRPr="00906A3C" w:rsidRDefault="0028629C" w:rsidP="009B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11,30</w:t>
            </w:r>
            <w:r w:rsidR="00B2642A" w:rsidRPr="00906A3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01CC7B2F" w14:textId="77777777" w:rsidR="00C21137" w:rsidRPr="00906A3C" w:rsidRDefault="00C21137" w:rsidP="00C2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C9E6D41" w14:textId="223F60EA" w:rsidR="00C21137" w:rsidRPr="00906A3C" w:rsidRDefault="009218A6" w:rsidP="00AF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3,46</w:t>
            </w:r>
            <w:r w:rsidR="00C21137" w:rsidRPr="00906A3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4" w:type="pct"/>
          </w:tcPr>
          <w:p w14:paraId="04D20C6B" w14:textId="77777777" w:rsidR="00C21137" w:rsidRPr="00906A3C" w:rsidRDefault="00C21137" w:rsidP="00C2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9331906" w14:textId="30A6EFBE" w:rsidR="00C21137" w:rsidRPr="00906A3C" w:rsidRDefault="00C21137" w:rsidP="00C2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7,333</w:t>
            </w:r>
          </w:p>
        </w:tc>
        <w:tc>
          <w:tcPr>
            <w:tcW w:w="143" w:type="pct"/>
          </w:tcPr>
          <w:p w14:paraId="0853BED8" w14:textId="77777777" w:rsidR="00C21137" w:rsidRPr="00906A3C" w:rsidRDefault="00C21137" w:rsidP="00C211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FCD18C6" w14:textId="7AED83A1" w:rsidR="00C21137" w:rsidRPr="00906A3C" w:rsidRDefault="00C21137" w:rsidP="00AF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="00F05CD6" w:rsidRPr="00906A3C">
              <w:rPr>
                <w:rFonts w:ascii="Angsana New" w:hAnsi="Angsana New"/>
                <w:sz w:val="30"/>
                <w:szCs w:val="30"/>
              </w:rPr>
              <w:t>3,566</w:t>
            </w:r>
          </w:p>
        </w:tc>
      </w:tr>
      <w:tr w:rsidR="00796156" w:rsidRPr="00906A3C" w14:paraId="7B65CCFE" w14:textId="77777777" w:rsidTr="000320A3">
        <w:tc>
          <w:tcPr>
            <w:tcW w:w="2187" w:type="pct"/>
          </w:tcPr>
          <w:p w14:paraId="67F77995" w14:textId="4377D90D" w:rsidR="00796156" w:rsidRPr="00906A3C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- กลับรายการ</w:t>
            </w:r>
          </w:p>
        </w:tc>
        <w:tc>
          <w:tcPr>
            <w:tcW w:w="602" w:type="pct"/>
            <w:vAlign w:val="bottom"/>
          </w:tcPr>
          <w:p w14:paraId="1C0049B5" w14:textId="1784A3AC" w:rsidR="00796156" w:rsidRPr="00906A3C" w:rsidRDefault="00796156" w:rsidP="009B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-18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(2,367)</w:t>
            </w:r>
          </w:p>
        </w:tc>
        <w:tc>
          <w:tcPr>
            <w:tcW w:w="144" w:type="pct"/>
          </w:tcPr>
          <w:p w14:paraId="521872E7" w14:textId="77777777" w:rsidR="00796156" w:rsidRPr="00906A3C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EFCF312" w14:textId="669FA1B6" w:rsidR="00796156" w:rsidRPr="00906A3C" w:rsidRDefault="00796156" w:rsidP="00AF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 xml:space="preserve">         (</w:t>
            </w:r>
            <w:r w:rsidR="009218A6" w:rsidRPr="00906A3C">
              <w:rPr>
                <w:rFonts w:ascii="Angsana New" w:hAnsi="Angsana New"/>
                <w:sz w:val="30"/>
                <w:szCs w:val="30"/>
              </w:rPr>
              <w:t>2,600</w:t>
            </w:r>
            <w:r w:rsidRPr="00906A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905A347" w14:textId="77777777" w:rsidR="00796156" w:rsidRPr="00906A3C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85594F1" w14:textId="56341A73" w:rsidR="00796156" w:rsidRPr="00906A3C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(2,367)</w:t>
            </w:r>
          </w:p>
        </w:tc>
        <w:tc>
          <w:tcPr>
            <w:tcW w:w="143" w:type="pct"/>
          </w:tcPr>
          <w:p w14:paraId="563F933A" w14:textId="77777777" w:rsidR="00796156" w:rsidRPr="00906A3C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hanging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0000251" w14:textId="7EF732B9" w:rsidR="00796156" w:rsidRPr="00906A3C" w:rsidRDefault="00796156" w:rsidP="00AF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 xml:space="preserve">           (</w:t>
            </w:r>
            <w:r w:rsidR="00F05CD6" w:rsidRPr="00906A3C">
              <w:rPr>
                <w:rFonts w:ascii="Angsana New" w:hAnsi="Angsana New"/>
                <w:sz w:val="30"/>
                <w:szCs w:val="30"/>
              </w:rPr>
              <w:t>2,600</w:t>
            </w:r>
            <w:r w:rsidRPr="00906A3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96156" w:rsidRPr="00906A3C" w14:paraId="5FDC2F4C" w14:textId="77777777" w:rsidTr="006C085B">
        <w:tc>
          <w:tcPr>
            <w:tcW w:w="2187" w:type="pct"/>
          </w:tcPr>
          <w:p w14:paraId="0DCFF2A9" w14:textId="2143F30D" w:rsidR="00796156" w:rsidRPr="00906A3C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602" w:type="pct"/>
          </w:tcPr>
          <w:p w14:paraId="7D9CF7FC" w14:textId="3ECD517B" w:rsidR="00796156" w:rsidRPr="00906A3C" w:rsidRDefault="00796156" w:rsidP="009B5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-18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(519)</w:t>
            </w:r>
          </w:p>
        </w:tc>
        <w:tc>
          <w:tcPr>
            <w:tcW w:w="144" w:type="pct"/>
          </w:tcPr>
          <w:p w14:paraId="09E28067" w14:textId="77777777" w:rsidR="00796156" w:rsidRPr="00906A3C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1649AA7" w14:textId="7F17750B" w:rsidR="00796156" w:rsidRPr="00906A3C" w:rsidRDefault="00796156" w:rsidP="00AF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(34</w:t>
            </w:r>
            <w:r w:rsidR="009218A6" w:rsidRPr="00906A3C">
              <w:rPr>
                <w:rFonts w:ascii="Angsana New" w:hAnsi="Angsana New"/>
                <w:sz w:val="30"/>
                <w:szCs w:val="30"/>
              </w:rPr>
              <w:t>1</w:t>
            </w:r>
            <w:r w:rsidRPr="00906A3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B8DCB17" w14:textId="77777777" w:rsidR="00796156" w:rsidRPr="00906A3C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B503B4" w14:textId="23C4554F" w:rsidR="00796156" w:rsidRPr="00906A3C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(519)</w:t>
            </w:r>
          </w:p>
        </w:tc>
        <w:tc>
          <w:tcPr>
            <w:tcW w:w="143" w:type="pct"/>
          </w:tcPr>
          <w:p w14:paraId="205BDBC5" w14:textId="77777777" w:rsidR="00796156" w:rsidRPr="00906A3C" w:rsidRDefault="00796156" w:rsidP="0079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hanging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F0AE410" w14:textId="14C4FC91" w:rsidR="00796156" w:rsidRPr="00906A3C" w:rsidRDefault="00796156" w:rsidP="00AF4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(34</w:t>
            </w:r>
            <w:r w:rsidR="00F05CD6" w:rsidRPr="00906A3C">
              <w:rPr>
                <w:rFonts w:ascii="Angsana New" w:hAnsi="Angsana New"/>
                <w:sz w:val="30"/>
                <w:szCs w:val="30"/>
              </w:rPr>
              <w:t>1</w:t>
            </w:r>
            <w:r w:rsidRPr="00906A3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F89319C" w14:textId="7D1E90AD" w:rsidR="00910305" w:rsidRPr="00906A3C" w:rsidRDefault="00910305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5C7BC79" w14:textId="104EA80B" w:rsidR="00FA41AD" w:rsidRPr="00906A3C" w:rsidRDefault="00FA41AD" w:rsidP="00116D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  <w:sectPr w:rsidR="00FA41AD" w:rsidRPr="00906A3C" w:rsidSect="000D4B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019" w:bottom="576" w:left="1152" w:header="720" w:footer="720" w:gutter="0"/>
          <w:pgNumType w:start="17"/>
          <w:cols w:space="720"/>
          <w:docGrid w:linePitch="245"/>
        </w:sectPr>
      </w:pPr>
    </w:p>
    <w:p w14:paraId="42E6FE59" w14:textId="447BA16F" w:rsidR="00523E37" w:rsidRPr="00906A3C" w:rsidRDefault="000A6024" w:rsidP="00523E37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  <w:lang w:val="en-US" w:eastAsia="ja-JP"/>
        </w:rPr>
      </w:pPr>
      <w:r w:rsidRPr="00906A3C">
        <w:rPr>
          <w:rFonts w:ascii="Angsana New" w:hAnsi="Angsana New"/>
          <w:sz w:val="30"/>
          <w:szCs w:val="30"/>
          <w:lang w:val="en-US"/>
        </w:rPr>
        <w:lastRenderedPageBreak/>
        <w:t>4</w:t>
      </w:r>
      <w:r w:rsidR="00146D41" w:rsidRPr="00906A3C">
        <w:rPr>
          <w:rFonts w:ascii="Angsana New" w:hAnsi="Angsana New"/>
          <w:sz w:val="30"/>
          <w:szCs w:val="30"/>
          <w:lang w:val="en-US"/>
        </w:rPr>
        <w:tab/>
      </w:r>
      <w:r w:rsidR="00523E37" w:rsidRPr="00906A3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523E37" w:rsidRPr="00906A3C">
        <w:rPr>
          <w:rFonts w:ascii="Angsana New" w:hAnsi="Angsana New"/>
          <w:sz w:val="30"/>
          <w:szCs w:val="30"/>
          <w:lang w:val="en-US"/>
        </w:rPr>
        <w:t xml:space="preserve"> / </w:t>
      </w:r>
      <w:r w:rsidR="00523E37" w:rsidRPr="00906A3C">
        <w:rPr>
          <w:rFonts w:ascii="Angsana New" w:hAnsi="Angsana New" w:hint="cs"/>
          <w:sz w:val="30"/>
          <w:szCs w:val="30"/>
          <w:cs/>
          <w:lang w:val="en-US" w:eastAsia="ja-JP"/>
        </w:rPr>
        <w:t>สินทรัพย์สิทธิการใช้</w:t>
      </w:r>
    </w:p>
    <w:p w14:paraId="32B88562" w14:textId="77777777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980"/>
        <w:gridCol w:w="180"/>
        <w:gridCol w:w="1980"/>
      </w:tblGrid>
      <w:tr w:rsidR="00515FE7" w:rsidRPr="00906A3C" w14:paraId="1E5ED170" w14:textId="77777777" w:rsidTr="00515FE7">
        <w:trPr>
          <w:cantSplit/>
          <w:tblHeader/>
        </w:trPr>
        <w:tc>
          <w:tcPr>
            <w:tcW w:w="4950" w:type="dxa"/>
            <w:shd w:val="clear" w:color="auto" w:fill="auto"/>
            <w:vAlign w:val="bottom"/>
          </w:tcPr>
          <w:p w14:paraId="44500B47" w14:textId="229EFF99" w:rsidR="00515FE7" w:rsidRPr="00906A3C" w:rsidRDefault="00515FE7" w:rsidP="00515FE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84AEF" w:rsidRPr="00906A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300B4C"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300B4C" w:rsidRPr="00906A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="00F5520C"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CD792F" w14:textId="77777777" w:rsidR="00515FE7" w:rsidRPr="00906A3C" w:rsidRDefault="00515FE7" w:rsidP="00515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906A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EAEEA79" w14:textId="77777777" w:rsidR="00515FE7" w:rsidRPr="00906A3C" w:rsidRDefault="00515FE7" w:rsidP="00515F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765FB18" w14:textId="77777777" w:rsidR="00515FE7" w:rsidRPr="00906A3C" w:rsidRDefault="00515FE7" w:rsidP="00515FE7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15FE7" w:rsidRPr="00906A3C" w14:paraId="512420BE" w14:textId="77777777" w:rsidTr="00515FE7">
        <w:trPr>
          <w:cantSplit/>
        </w:trPr>
        <w:tc>
          <w:tcPr>
            <w:tcW w:w="4950" w:type="dxa"/>
            <w:shd w:val="clear" w:color="auto" w:fill="auto"/>
          </w:tcPr>
          <w:p w14:paraId="36958A22" w14:textId="77777777" w:rsidR="00515FE7" w:rsidRPr="00906A3C" w:rsidRDefault="00515FE7" w:rsidP="00515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21E10907" w14:textId="77777777" w:rsidR="00515FE7" w:rsidRPr="00906A3C" w:rsidRDefault="00515FE7" w:rsidP="00515FE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06A3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15FE7" w:rsidRPr="00906A3C" w14:paraId="2FDD63E9" w14:textId="77777777" w:rsidTr="00515FE7">
        <w:trPr>
          <w:cantSplit/>
        </w:trPr>
        <w:tc>
          <w:tcPr>
            <w:tcW w:w="4950" w:type="dxa"/>
            <w:shd w:val="clear" w:color="auto" w:fill="auto"/>
          </w:tcPr>
          <w:p w14:paraId="7208F2A3" w14:textId="77777777" w:rsidR="00515FE7" w:rsidRPr="00906A3C" w:rsidRDefault="00515FE7" w:rsidP="00515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980" w:type="dxa"/>
            <w:shd w:val="clear" w:color="auto" w:fill="auto"/>
          </w:tcPr>
          <w:p w14:paraId="5C513A58" w14:textId="3A6FF91A" w:rsidR="00515FE7" w:rsidRPr="00906A3C" w:rsidRDefault="004E5E13" w:rsidP="00515FE7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40,9</w:t>
            </w:r>
            <w:r w:rsidR="00DA678A" w:rsidRPr="00906A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906A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33827CC" w14:textId="77777777" w:rsidR="00515FE7" w:rsidRPr="00906A3C" w:rsidRDefault="00515FE7" w:rsidP="00515F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C5B912F" w14:textId="6CB10A36" w:rsidR="00515FE7" w:rsidRPr="00906A3C" w:rsidRDefault="00173B8E" w:rsidP="00515FE7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35B85" w:rsidRPr="00906A3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Pr="00906A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35B85" w:rsidRPr="00906A3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777</w:t>
            </w:r>
          </w:p>
        </w:tc>
      </w:tr>
      <w:tr w:rsidR="00515FE7" w:rsidRPr="00906A3C" w14:paraId="567129D3" w14:textId="77777777" w:rsidTr="00515FE7">
        <w:trPr>
          <w:cantSplit/>
        </w:trPr>
        <w:tc>
          <w:tcPr>
            <w:tcW w:w="4950" w:type="dxa"/>
            <w:shd w:val="clear" w:color="auto" w:fill="auto"/>
          </w:tcPr>
          <w:p w14:paraId="5B4E9F16" w14:textId="77777777" w:rsidR="00515FE7" w:rsidRPr="00906A3C" w:rsidRDefault="00515FE7" w:rsidP="00515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980" w:type="dxa"/>
            <w:shd w:val="clear" w:color="auto" w:fill="auto"/>
          </w:tcPr>
          <w:p w14:paraId="7239E6BB" w14:textId="5DF42C17" w:rsidR="00515FE7" w:rsidRPr="00906A3C" w:rsidRDefault="00335B85" w:rsidP="00515FE7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15,388</w:t>
            </w:r>
          </w:p>
        </w:tc>
        <w:tc>
          <w:tcPr>
            <w:tcW w:w="180" w:type="dxa"/>
          </w:tcPr>
          <w:p w14:paraId="325588AC" w14:textId="77777777" w:rsidR="00515FE7" w:rsidRPr="00906A3C" w:rsidRDefault="00515FE7" w:rsidP="00515F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6690854" w14:textId="374A4051" w:rsidR="00515FE7" w:rsidRPr="00906A3C" w:rsidRDefault="00335B85" w:rsidP="00515F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14,867</w:t>
            </w:r>
          </w:p>
        </w:tc>
      </w:tr>
      <w:tr w:rsidR="00515FE7" w:rsidRPr="00906A3C" w14:paraId="29F7485A" w14:textId="77777777" w:rsidTr="00515FE7">
        <w:trPr>
          <w:cantSplit/>
        </w:trPr>
        <w:tc>
          <w:tcPr>
            <w:tcW w:w="4950" w:type="dxa"/>
            <w:shd w:val="clear" w:color="auto" w:fill="auto"/>
          </w:tcPr>
          <w:p w14:paraId="4E5E5D0B" w14:textId="77777777" w:rsidR="00515FE7" w:rsidRPr="00906A3C" w:rsidRDefault="00515FE7" w:rsidP="00515F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15243D39" w14:textId="4C3034DA" w:rsidR="00515FE7" w:rsidRPr="00906A3C" w:rsidRDefault="00B2642A" w:rsidP="000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678A" w:rsidRPr="00906A3C">
              <w:rPr>
                <w:rFonts w:asciiTheme="majorBidi" w:hAnsiTheme="majorBidi" w:cstheme="majorBidi"/>
                <w:sz w:val="30"/>
                <w:szCs w:val="30"/>
              </w:rPr>
              <w:t>328</w:t>
            </w:r>
            <w:r w:rsidRPr="00906A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A4D7F76" w14:textId="77777777" w:rsidR="00515FE7" w:rsidRPr="00906A3C" w:rsidRDefault="00515FE7" w:rsidP="00515FE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A1F9DD7" w14:textId="0410D259" w:rsidR="00515FE7" w:rsidRPr="00906A3C" w:rsidRDefault="00B2642A" w:rsidP="00032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7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2B81" w:rsidRPr="00906A3C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906A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091C93A" w14:textId="77777777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24748A61" w14:textId="7D6A5F43" w:rsidR="00515FE7" w:rsidRPr="00906A3C" w:rsidRDefault="00515FE7" w:rsidP="00515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06A3C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906A3C">
        <w:rPr>
          <w:rFonts w:asciiTheme="majorBidi" w:hAnsiTheme="majorBidi" w:cstheme="majorBidi"/>
          <w:sz w:val="30"/>
          <w:szCs w:val="30"/>
          <w:lang w:val="x-none" w:eastAsia="x-none"/>
        </w:rPr>
        <w:t>2</w:t>
      </w:r>
      <w:r w:rsidRPr="00906A3C">
        <w:rPr>
          <w:rFonts w:asciiTheme="majorBidi" w:hAnsiTheme="majorBidi" w:cstheme="majorBidi"/>
          <w:sz w:val="30"/>
          <w:szCs w:val="30"/>
          <w:lang w:eastAsia="x-none"/>
        </w:rPr>
        <w:t>56</w:t>
      </w:r>
      <w:r w:rsidR="00B440B0" w:rsidRPr="00906A3C">
        <w:rPr>
          <w:rFonts w:asciiTheme="majorBidi" w:hAnsiTheme="majorBidi" w:cstheme="majorBidi" w:hint="cs"/>
          <w:sz w:val="30"/>
          <w:szCs w:val="30"/>
          <w:cs/>
          <w:lang w:eastAsia="x-none"/>
        </w:rPr>
        <w:t>5</w:t>
      </w:r>
      <w:r w:rsidRPr="00906A3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906A3C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กลุ่มบริษัทได้ทำสัญญาเช่าอาคาร และเครื่องใช้สำนักงาน เป็นระยะเวลา</w:t>
      </w:r>
      <w:r w:rsidR="001A30FC" w:rsidRPr="00906A3C">
        <w:rPr>
          <w:rFonts w:asciiTheme="majorBidi" w:hAnsiTheme="majorBidi" w:cstheme="majorBidi"/>
          <w:sz w:val="30"/>
          <w:szCs w:val="30"/>
        </w:rPr>
        <w:t xml:space="preserve"> </w:t>
      </w:r>
      <w:r w:rsidR="009B52C3" w:rsidRPr="00906A3C">
        <w:rPr>
          <w:rFonts w:asciiTheme="majorBidi" w:hAnsiTheme="majorBidi" w:cstheme="majorBidi"/>
          <w:sz w:val="30"/>
          <w:szCs w:val="30"/>
        </w:rPr>
        <w:t>2</w:t>
      </w:r>
      <w:r w:rsidR="00C92017" w:rsidRPr="00906A3C">
        <w:rPr>
          <w:rFonts w:asciiTheme="majorBidi" w:hAnsiTheme="majorBidi" w:cstheme="majorBidi" w:hint="cs"/>
          <w:sz w:val="30"/>
          <w:szCs w:val="30"/>
          <w:cs/>
        </w:rPr>
        <w:t xml:space="preserve"> ถึง </w:t>
      </w:r>
      <w:r w:rsidR="00C92017" w:rsidRPr="00906A3C">
        <w:rPr>
          <w:rFonts w:asciiTheme="majorBidi" w:hAnsiTheme="majorBidi" w:cstheme="majorBidi"/>
          <w:sz w:val="30"/>
          <w:szCs w:val="30"/>
        </w:rPr>
        <w:t>6</w:t>
      </w:r>
      <w:r w:rsidR="00C92017" w:rsidRPr="00906A3C">
        <w:rPr>
          <w:rFonts w:asciiTheme="majorBidi" w:hAnsiTheme="majorBidi" w:cstheme="majorBidi" w:hint="cs"/>
          <w:sz w:val="30"/>
          <w:szCs w:val="30"/>
          <w:cs/>
        </w:rPr>
        <w:t xml:space="preserve"> ปี</w:t>
      </w:r>
    </w:p>
    <w:p w14:paraId="299AA1A4" w14:textId="30704C23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8393231" w14:textId="6F6C8811" w:rsidR="00523E37" w:rsidRPr="00906A3C" w:rsidRDefault="000A6024" w:rsidP="000A602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lang w:val="en-US"/>
        </w:rPr>
        <w:t xml:space="preserve">    </w:t>
      </w:r>
      <w:r w:rsidR="00523E37" w:rsidRPr="00906A3C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154741CB" w14:textId="77777777" w:rsidR="00523E37" w:rsidRPr="00906A3C" w:rsidRDefault="00523E37" w:rsidP="00523E37">
      <w:pPr>
        <w:spacing w:line="240" w:lineRule="auto"/>
        <w:ind w:left="126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8"/>
        <w:gridCol w:w="228"/>
        <w:gridCol w:w="8"/>
        <w:gridCol w:w="1007"/>
        <w:gridCol w:w="237"/>
        <w:gridCol w:w="1050"/>
        <w:gridCol w:w="236"/>
        <w:gridCol w:w="1075"/>
      </w:tblGrid>
      <w:tr w:rsidR="00523E37" w:rsidRPr="00906A3C" w14:paraId="467E0FD9" w14:textId="77777777" w:rsidTr="009E5AA4">
        <w:trPr>
          <w:tblHeader/>
        </w:trPr>
        <w:tc>
          <w:tcPr>
            <w:tcW w:w="1890" w:type="dxa"/>
          </w:tcPr>
          <w:p w14:paraId="69B3C0DD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3"/>
          </w:tcPr>
          <w:p w14:paraId="2FFAE05D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3E37" w:rsidRPr="00906A3C" w14:paraId="56568034" w14:textId="77777777" w:rsidTr="009E5AA4">
        <w:trPr>
          <w:tblHeader/>
        </w:trPr>
        <w:tc>
          <w:tcPr>
            <w:tcW w:w="1890" w:type="dxa"/>
          </w:tcPr>
          <w:p w14:paraId="6D32DD48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5360111C" w14:textId="1DF3C622" w:rsidR="00523E37" w:rsidRPr="00906A3C" w:rsidRDefault="00300B4C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30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906A3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gridSpan w:val="2"/>
          </w:tcPr>
          <w:p w14:paraId="277D460D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5" w:type="dxa"/>
            <w:gridSpan w:val="5"/>
          </w:tcPr>
          <w:p w14:paraId="0BF52343" w14:textId="539278AD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06A3C">
              <w:rPr>
                <w:rFonts w:ascii="Angsana New" w:hAnsi="Angsana New"/>
                <w:sz w:val="30"/>
                <w:szCs w:val="30"/>
              </w:rPr>
              <w:t>256</w:t>
            </w:r>
            <w:r w:rsidR="00AA4A2A" w:rsidRPr="00906A3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23E37" w:rsidRPr="00906A3C" w14:paraId="73D6982F" w14:textId="77777777" w:rsidTr="009E5AA4">
        <w:trPr>
          <w:tblHeader/>
        </w:trPr>
        <w:tc>
          <w:tcPr>
            <w:tcW w:w="1890" w:type="dxa"/>
          </w:tcPr>
          <w:p w14:paraId="4F8133F1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2715B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B36A81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09A469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CF55046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155849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0FE8AD9B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6C58D8EA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27867F65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DD21F3A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104F699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6750F3F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3E37" w:rsidRPr="00906A3C" w14:paraId="01902A86" w14:textId="77777777" w:rsidTr="009E5AA4">
        <w:trPr>
          <w:tblHeader/>
        </w:trPr>
        <w:tc>
          <w:tcPr>
            <w:tcW w:w="1890" w:type="dxa"/>
          </w:tcPr>
          <w:p w14:paraId="0A993B0A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3"/>
            <w:vAlign w:val="bottom"/>
          </w:tcPr>
          <w:p w14:paraId="337A9AC4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06A3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906A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4A2A" w:rsidRPr="00906A3C" w14:paraId="3EA667CC" w14:textId="77777777" w:rsidTr="009E5AA4">
        <w:tc>
          <w:tcPr>
            <w:tcW w:w="1890" w:type="dxa"/>
          </w:tcPr>
          <w:p w14:paraId="12BBF794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59247" w14:textId="1ED71ECA" w:rsidR="00AA4A2A" w:rsidRPr="00906A3C" w:rsidRDefault="00C84E4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78,51</w:t>
            </w:r>
            <w:r w:rsidR="000170F1" w:rsidRPr="00906A3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669984E5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8C3848" w14:textId="73265E08" w:rsidR="00AA4A2A" w:rsidRPr="00906A3C" w:rsidRDefault="00C84E44" w:rsidP="003F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6,970</w:t>
            </w:r>
          </w:p>
        </w:tc>
        <w:tc>
          <w:tcPr>
            <w:tcW w:w="236" w:type="dxa"/>
            <w:vAlign w:val="bottom"/>
          </w:tcPr>
          <w:p w14:paraId="6057FBFE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6B374F" w14:textId="486C4424" w:rsidR="00AA4A2A" w:rsidRPr="00906A3C" w:rsidRDefault="00C84E4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85,48</w:t>
            </w:r>
            <w:r w:rsidR="000170F1" w:rsidRPr="00906A3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6E35AB16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1BF15F95" w14:textId="2406FA1A" w:rsidR="00AA4A2A" w:rsidRPr="00906A3C" w:rsidRDefault="00ED4C11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65,377</w:t>
            </w:r>
          </w:p>
        </w:tc>
        <w:tc>
          <w:tcPr>
            <w:tcW w:w="237" w:type="dxa"/>
            <w:vAlign w:val="bottom"/>
          </w:tcPr>
          <w:p w14:paraId="15ECA2E2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2318414" w14:textId="1FEBB951" w:rsidR="00AA4A2A" w:rsidRPr="00906A3C" w:rsidRDefault="00ED4C11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  <w:tc>
          <w:tcPr>
            <w:tcW w:w="236" w:type="dxa"/>
            <w:vAlign w:val="bottom"/>
          </w:tcPr>
          <w:p w14:paraId="30A4D426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E6B8A53" w14:textId="0B70D63B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66,693</w:t>
            </w:r>
          </w:p>
        </w:tc>
      </w:tr>
      <w:tr w:rsidR="00AA4A2A" w:rsidRPr="00906A3C" w14:paraId="44321E23" w14:textId="77777777" w:rsidTr="009E5AA4">
        <w:tc>
          <w:tcPr>
            <w:tcW w:w="1890" w:type="dxa"/>
          </w:tcPr>
          <w:p w14:paraId="10E8C831" w14:textId="77777777" w:rsidR="00AA4A2A" w:rsidRPr="00906A3C" w:rsidRDefault="00AA4A2A" w:rsidP="00AA4A2A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906A3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906A3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4B36D" w14:textId="7D231DFD" w:rsidR="00AA4A2A" w:rsidRPr="00906A3C" w:rsidRDefault="00C84E4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283,0</w:t>
            </w:r>
            <w:r w:rsidR="000170F1" w:rsidRPr="00906A3C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36" w:type="dxa"/>
            <w:vAlign w:val="bottom"/>
          </w:tcPr>
          <w:p w14:paraId="45743C35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368E67" w14:textId="7BE55610" w:rsidR="00AA4A2A" w:rsidRPr="00906A3C" w:rsidRDefault="00C84E44" w:rsidP="003F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94</w:t>
            </w:r>
            <w:r w:rsidR="002537E0" w:rsidRPr="00906A3C">
              <w:rPr>
                <w:rFonts w:ascii="Angsana New" w:hAnsi="Angsana New"/>
                <w:sz w:val="30"/>
                <w:szCs w:val="30"/>
              </w:rPr>
              <w:t>3,462</w:t>
            </w:r>
          </w:p>
        </w:tc>
        <w:tc>
          <w:tcPr>
            <w:tcW w:w="236" w:type="dxa"/>
            <w:vAlign w:val="bottom"/>
          </w:tcPr>
          <w:p w14:paraId="2301D465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83DEB67" w14:textId="08242CA4" w:rsidR="00AA4A2A" w:rsidRPr="00906A3C" w:rsidRDefault="00C84E4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1,22</w:t>
            </w:r>
            <w:r w:rsidR="002537E0" w:rsidRPr="00906A3C">
              <w:rPr>
                <w:rFonts w:ascii="Angsana New" w:hAnsi="Angsana New"/>
                <w:sz w:val="30"/>
                <w:szCs w:val="30"/>
              </w:rPr>
              <w:t>6</w:t>
            </w:r>
            <w:r w:rsidRPr="00906A3C">
              <w:rPr>
                <w:rFonts w:ascii="Angsana New" w:hAnsi="Angsana New"/>
                <w:sz w:val="30"/>
                <w:szCs w:val="30"/>
              </w:rPr>
              <w:t>,</w:t>
            </w:r>
            <w:r w:rsidR="002537E0" w:rsidRPr="00906A3C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36" w:type="dxa"/>
            <w:gridSpan w:val="2"/>
            <w:vAlign w:val="bottom"/>
          </w:tcPr>
          <w:p w14:paraId="1A7C978D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8CEBA7D" w14:textId="6B058D04" w:rsidR="00AA4A2A" w:rsidRPr="00906A3C" w:rsidRDefault="00ED4C11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171,838</w:t>
            </w:r>
          </w:p>
        </w:tc>
        <w:tc>
          <w:tcPr>
            <w:tcW w:w="237" w:type="dxa"/>
            <w:vAlign w:val="bottom"/>
          </w:tcPr>
          <w:p w14:paraId="6DD52513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4FC37AD" w14:textId="53B76189" w:rsidR="00AA4A2A" w:rsidRPr="00906A3C" w:rsidRDefault="00ED4C11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952,340</w:t>
            </w:r>
          </w:p>
        </w:tc>
        <w:tc>
          <w:tcPr>
            <w:tcW w:w="236" w:type="dxa"/>
            <w:vAlign w:val="bottom"/>
          </w:tcPr>
          <w:p w14:paraId="7AF09F5E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C1EC9D6" w14:textId="72CFB005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1,124,178</w:t>
            </w:r>
          </w:p>
        </w:tc>
      </w:tr>
      <w:tr w:rsidR="00AA4A2A" w:rsidRPr="00906A3C" w14:paraId="6278B30B" w14:textId="77777777" w:rsidTr="009E5AA4">
        <w:tc>
          <w:tcPr>
            <w:tcW w:w="1890" w:type="dxa"/>
          </w:tcPr>
          <w:p w14:paraId="51BB073F" w14:textId="77777777" w:rsidR="00AA4A2A" w:rsidRPr="00906A3C" w:rsidRDefault="00AA4A2A" w:rsidP="00AA4A2A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1D042" w14:textId="1C6DB047" w:rsidR="00AA4A2A" w:rsidRPr="00906A3C" w:rsidRDefault="00C84E4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2,0</w:t>
            </w:r>
            <w:r w:rsidR="009A5445" w:rsidRPr="00906A3C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F3BAF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B517BE4" w14:textId="6CB90D9A" w:rsidR="00AA4A2A" w:rsidRPr="00906A3C" w:rsidRDefault="002537E0" w:rsidP="0025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1,623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AD96F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B4437B0" w14:textId="6B34FB09" w:rsidR="00AA4A2A" w:rsidRPr="00906A3C" w:rsidRDefault="002537E0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3,683</w:t>
            </w:r>
          </w:p>
        </w:tc>
        <w:tc>
          <w:tcPr>
            <w:tcW w:w="236" w:type="dxa"/>
            <w:gridSpan w:val="2"/>
            <w:vAlign w:val="bottom"/>
          </w:tcPr>
          <w:p w14:paraId="431935E7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935B3AA" w14:textId="62AAC23C" w:rsidR="00AA4A2A" w:rsidRPr="00906A3C" w:rsidRDefault="0071779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2,514</w:t>
            </w:r>
          </w:p>
        </w:tc>
        <w:tc>
          <w:tcPr>
            <w:tcW w:w="237" w:type="dxa"/>
            <w:vAlign w:val="bottom"/>
          </w:tcPr>
          <w:p w14:paraId="5C3A44F1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273B6A1" w14:textId="5E7A4B91" w:rsidR="00AA4A2A" w:rsidRPr="00906A3C" w:rsidRDefault="00AA4A2A" w:rsidP="00C77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321999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90CFDFD" w14:textId="78C9FA9A" w:rsidR="00AA4A2A" w:rsidRPr="00906A3C" w:rsidRDefault="0071779B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2,514</w:t>
            </w:r>
          </w:p>
        </w:tc>
      </w:tr>
      <w:tr w:rsidR="00AA4A2A" w:rsidRPr="00906A3C" w14:paraId="2540D57F" w14:textId="77777777" w:rsidTr="009E5AA4">
        <w:tc>
          <w:tcPr>
            <w:tcW w:w="1890" w:type="dxa"/>
          </w:tcPr>
          <w:p w14:paraId="4B79888F" w14:textId="77777777" w:rsidR="00AA4A2A" w:rsidRPr="00906A3C" w:rsidRDefault="00AA4A2A" w:rsidP="00AA4A2A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906A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06A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8AE71" w14:textId="093040C7" w:rsidR="00AA4A2A" w:rsidRPr="00906A3C" w:rsidRDefault="00997392" w:rsidP="00893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"/>
              </w:tabs>
              <w:ind w:right="-3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8EC63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7214272" w14:textId="00115A64" w:rsidR="00AA4A2A" w:rsidRPr="00906A3C" w:rsidRDefault="009A5445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53,95</w:t>
            </w:r>
            <w:r w:rsidR="00F95138" w:rsidRPr="00906A3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ED6E6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86FF6E" w14:textId="1F72881A" w:rsidR="00AA4A2A" w:rsidRPr="00906A3C" w:rsidRDefault="009A5445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53,95</w:t>
            </w:r>
            <w:r w:rsidR="00F95138" w:rsidRPr="00906A3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  <w:vAlign w:val="bottom"/>
          </w:tcPr>
          <w:p w14:paraId="6E0222E8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63021989" w14:textId="5CA6C6F7" w:rsidR="00AA4A2A" w:rsidRPr="00906A3C" w:rsidRDefault="00AA4A2A" w:rsidP="00C77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29A9554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F5F9B52" w14:textId="7EE2328A" w:rsidR="00AA4A2A" w:rsidRPr="00906A3C" w:rsidRDefault="00AA4A2A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59,132</w:t>
            </w:r>
          </w:p>
        </w:tc>
        <w:tc>
          <w:tcPr>
            <w:tcW w:w="236" w:type="dxa"/>
            <w:vAlign w:val="bottom"/>
          </w:tcPr>
          <w:p w14:paraId="71D67087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AA7DFC8" w14:textId="633FC6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59,132</w:t>
            </w:r>
          </w:p>
        </w:tc>
      </w:tr>
      <w:tr w:rsidR="00AA4A2A" w:rsidRPr="00906A3C" w14:paraId="500376D5" w14:textId="77777777" w:rsidTr="009E5AA4">
        <w:tc>
          <w:tcPr>
            <w:tcW w:w="1890" w:type="dxa"/>
          </w:tcPr>
          <w:p w14:paraId="434B3ACF" w14:textId="77777777" w:rsidR="00AA4A2A" w:rsidRPr="00906A3C" w:rsidRDefault="00AA4A2A" w:rsidP="00AA4A2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F097" w14:textId="6EC88FB9" w:rsidR="00AA4A2A" w:rsidRPr="00906A3C" w:rsidRDefault="00C84E4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363,</w:t>
            </w:r>
            <w:r w:rsidR="009A5445" w:rsidRPr="00906A3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170F1" w:rsidRPr="00906A3C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6" w:type="dxa"/>
            <w:vAlign w:val="bottom"/>
          </w:tcPr>
          <w:p w14:paraId="22E99F15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8B461" w14:textId="1203FBFF" w:rsidR="00AA4A2A" w:rsidRPr="00906A3C" w:rsidRDefault="009A5445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1,006,01</w:t>
            </w:r>
            <w:r w:rsidR="00F95138" w:rsidRPr="00906A3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527CDF94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A11CD" w14:textId="67E32660" w:rsidR="00AA4A2A" w:rsidRPr="00906A3C" w:rsidRDefault="009A5445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1,369,6</w:t>
            </w:r>
            <w:r w:rsidR="000170F1" w:rsidRPr="00906A3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95138" w:rsidRPr="00906A3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00A9A192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0515" w14:textId="0247C3EA" w:rsidR="00AA4A2A" w:rsidRPr="00906A3C" w:rsidRDefault="00ED4C11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</w:t>
            </w:r>
            <w:r w:rsidR="0071779B"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37" w:type="dxa"/>
            <w:vAlign w:val="bottom"/>
          </w:tcPr>
          <w:p w14:paraId="76D79C17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C2329" w14:textId="73556BBE" w:rsidR="00AA4A2A" w:rsidRPr="00906A3C" w:rsidRDefault="00ED4C11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1,012,788</w:t>
            </w:r>
          </w:p>
        </w:tc>
        <w:tc>
          <w:tcPr>
            <w:tcW w:w="236" w:type="dxa"/>
            <w:vAlign w:val="bottom"/>
          </w:tcPr>
          <w:p w14:paraId="432DBFC6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2EDA3" w14:textId="649CAA3D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</w:t>
            </w:r>
            <w:r w:rsidR="0071779B"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2,517</w:t>
            </w:r>
          </w:p>
        </w:tc>
      </w:tr>
    </w:tbl>
    <w:p w14:paraId="2FF2A372" w14:textId="348192A2" w:rsidR="0071779B" w:rsidRPr="00906A3C" w:rsidRDefault="0071779B" w:rsidP="00523E37">
      <w:pPr>
        <w:rPr>
          <w:rFonts w:asciiTheme="majorBidi" w:hAnsiTheme="majorBidi" w:cstheme="majorBidi"/>
          <w:sz w:val="30"/>
          <w:szCs w:val="30"/>
        </w:rPr>
      </w:pPr>
    </w:p>
    <w:p w14:paraId="69E32C43" w14:textId="77777777" w:rsidR="0071779B" w:rsidRPr="00906A3C" w:rsidRDefault="0071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06A3C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3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236"/>
        <w:gridCol w:w="1003"/>
        <w:gridCol w:w="242"/>
        <w:gridCol w:w="1068"/>
        <w:gridCol w:w="236"/>
        <w:gridCol w:w="1086"/>
      </w:tblGrid>
      <w:tr w:rsidR="00523E37" w:rsidRPr="00906A3C" w14:paraId="067B1C4E" w14:textId="77777777" w:rsidTr="006C085B">
        <w:trPr>
          <w:tblHeader/>
        </w:trPr>
        <w:tc>
          <w:tcPr>
            <w:tcW w:w="1890" w:type="dxa"/>
          </w:tcPr>
          <w:p w14:paraId="0A750CA2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1"/>
          </w:tcPr>
          <w:p w14:paraId="47724984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906A3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906A3C">
              <w:rPr>
                <w:rFonts w:ascii="Angsana New" w:hAnsi="Angsana New" w:hint="cs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AA4A2A" w:rsidRPr="00906A3C" w14:paraId="1EE95C0A" w14:textId="77777777" w:rsidTr="006C085B">
        <w:trPr>
          <w:tblHeader/>
        </w:trPr>
        <w:tc>
          <w:tcPr>
            <w:tcW w:w="1890" w:type="dxa"/>
          </w:tcPr>
          <w:p w14:paraId="3BF99D86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721CF891" w14:textId="0AFFF577" w:rsidR="00AA4A2A" w:rsidRPr="00906A3C" w:rsidRDefault="00300B4C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30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  <w:r w:rsidRPr="00906A3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C78B92D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  <w:gridSpan w:val="5"/>
          </w:tcPr>
          <w:p w14:paraId="1E64DFC5" w14:textId="12477BE1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06A3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A4A2A" w:rsidRPr="00906A3C" w14:paraId="6B170849" w14:textId="77777777" w:rsidTr="006C085B">
        <w:trPr>
          <w:tblHeader/>
        </w:trPr>
        <w:tc>
          <w:tcPr>
            <w:tcW w:w="1890" w:type="dxa"/>
          </w:tcPr>
          <w:p w14:paraId="797CAC71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06FD3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FEC666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0DFB3D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06C383E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2B65745" w14:textId="77777777" w:rsidR="00AA4A2A" w:rsidRPr="008834D3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D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83EED79" w14:textId="77777777" w:rsidR="00AA4A2A" w:rsidRPr="008834D3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01291B18" w14:textId="77777777" w:rsidR="00AA4A2A" w:rsidRPr="008834D3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D3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21011CEC" w14:textId="77777777" w:rsidR="00AA4A2A" w:rsidRPr="008834D3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2BF3BDD" w14:textId="77777777" w:rsidR="00AA4A2A" w:rsidRPr="008834D3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7" w:right="-110" w:hanging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D3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D68601E" w14:textId="77777777" w:rsidR="00AA4A2A" w:rsidRPr="008834D3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83C4459" w14:textId="77777777" w:rsidR="00AA4A2A" w:rsidRPr="008834D3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34D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A4A2A" w:rsidRPr="00906A3C" w14:paraId="25D51245" w14:textId="77777777" w:rsidTr="006C085B">
        <w:trPr>
          <w:tblHeader/>
        </w:trPr>
        <w:tc>
          <w:tcPr>
            <w:tcW w:w="1890" w:type="dxa"/>
          </w:tcPr>
          <w:p w14:paraId="6DA5BF52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1"/>
            <w:vAlign w:val="bottom"/>
          </w:tcPr>
          <w:p w14:paraId="0AA98EB9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06A3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906A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4A2A" w:rsidRPr="00906A3C" w14:paraId="618360F9" w14:textId="77777777" w:rsidTr="006C085B">
        <w:tc>
          <w:tcPr>
            <w:tcW w:w="1890" w:type="dxa"/>
          </w:tcPr>
          <w:p w14:paraId="7A2AAA58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1D5E489" w14:textId="5032C18C" w:rsidR="00AA4A2A" w:rsidRPr="00906A3C" w:rsidRDefault="00E42E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4,52</w:t>
            </w:r>
            <w:r w:rsidR="00DD277D" w:rsidRPr="00906A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15AD2B45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F61C531" w14:textId="33443D93" w:rsidR="00AA4A2A" w:rsidRPr="00906A3C" w:rsidRDefault="00E42EF4" w:rsidP="001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6,970</w:t>
            </w:r>
          </w:p>
        </w:tc>
        <w:tc>
          <w:tcPr>
            <w:tcW w:w="236" w:type="dxa"/>
            <w:vAlign w:val="bottom"/>
          </w:tcPr>
          <w:p w14:paraId="54D6BB72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CE1EBAA" w14:textId="6E370F8E" w:rsidR="00AA4A2A" w:rsidRPr="00906A3C" w:rsidRDefault="00E42E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11,49</w:t>
            </w:r>
            <w:r w:rsidR="00DD277D" w:rsidRPr="00906A3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121ABE24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6FD1557" w14:textId="7C722BE9" w:rsidR="00AA4A2A" w:rsidRPr="00906A3C" w:rsidRDefault="00ED4C11" w:rsidP="00ED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56286F2A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83D7FD0" w14:textId="6E893D17" w:rsidR="00AA4A2A" w:rsidRPr="00906A3C" w:rsidRDefault="00ED4C11" w:rsidP="00ED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36" w:type="dxa"/>
            <w:vAlign w:val="bottom"/>
          </w:tcPr>
          <w:p w14:paraId="1A5D3B70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05BDE83F" w14:textId="34BC5311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FF1D23" w:rsidRPr="00906A3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A4A2A" w:rsidRPr="00906A3C" w14:paraId="62CE71C7" w14:textId="77777777" w:rsidTr="006C085B">
        <w:tc>
          <w:tcPr>
            <w:tcW w:w="1890" w:type="dxa"/>
          </w:tcPr>
          <w:p w14:paraId="082C111E" w14:textId="77777777" w:rsidR="00AA4A2A" w:rsidRPr="00906A3C" w:rsidRDefault="00AA4A2A" w:rsidP="00AA4A2A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906A3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906A3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D996B84" w14:textId="030F2F64" w:rsidR="00AA4A2A" w:rsidRPr="00906A3C" w:rsidRDefault="00E42EF4" w:rsidP="006E1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104,164</w:t>
            </w:r>
          </w:p>
        </w:tc>
        <w:tc>
          <w:tcPr>
            <w:tcW w:w="236" w:type="dxa"/>
            <w:vAlign w:val="bottom"/>
          </w:tcPr>
          <w:p w14:paraId="21BE6299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FD9518A" w14:textId="665EF73B" w:rsidR="00AA4A2A" w:rsidRPr="00906A3C" w:rsidRDefault="00E42EF4" w:rsidP="001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945,085</w:t>
            </w:r>
          </w:p>
        </w:tc>
        <w:tc>
          <w:tcPr>
            <w:tcW w:w="236" w:type="dxa"/>
            <w:vAlign w:val="bottom"/>
          </w:tcPr>
          <w:p w14:paraId="6F19D952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DB315DA" w14:textId="3E7C6E9F" w:rsidR="00AA4A2A" w:rsidRPr="00906A3C" w:rsidRDefault="00E42E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1,049,249</w:t>
            </w:r>
          </w:p>
        </w:tc>
        <w:tc>
          <w:tcPr>
            <w:tcW w:w="236" w:type="dxa"/>
            <w:vAlign w:val="bottom"/>
          </w:tcPr>
          <w:p w14:paraId="6A5A17CC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1D4FD184" w14:textId="13650B07" w:rsidR="00AA4A2A" w:rsidRPr="00906A3C" w:rsidRDefault="00ED4C11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41,176</w:t>
            </w:r>
          </w:p>
        </w:tc>
        <w:tc>
          <w:tcPr>
            <w:tcW w:w="242" w:type="dxa"/>
            <w:vAlign w:val="bottom"/>
          </w:tcPr>
          <w:p w14:paraId="1A2577B8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2A6E7B40" w14:textId="500A6D96" w:rsidR="00AA4A2A" w:rsidRPr="00906A3C" w:rsidRDefault="00ED4C11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952,340</w:t>
            </w:r>
          </w:p>
        </w:tc>
        <w:tc>
          <w:tcPr>
            <w:tcW w:w="236" w:type="dxa"/>
            <w:vAlign w:val="bottom"/>
          </w:tcPr>
          <w:p w14:paraId="6B7B22EF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DF81F1C" w14:textId="27C4A2D4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993,516</w:t>
            </w:r>
          </w:p>
        </w:tc>
      </w:tr>
      <w:tr w:rsidR="00AA4A2A" w:rsidRPr="00906A3C" w14:paraId="60D71DA6" w14:textId="77777777" w:rsidTr="006C085B">
        <w:tc>
          <w:tcPr>
            <w:tcW w:w="1890" w:type="dxa"/>
          </w:tcPr>
          <w:p w14:paraId="24EFBBD5" w14:textId="77777777" w:rsidR="00AA4A2A" w:rsidRPr="00906A3C" w:rsidRDefault="00AA4A2A" w:rsidP="00AA4A2A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906A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06A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C059A5F" w14:textId="3E2F46E0" w:rsidR="00AA4A2A" w:rsidRPr="00906A3C" w:rsidRDefault="008A7E86" w:rsidP="00930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DFFE6A3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3FB08F" w14:textId="4712CD10" w:rsidR="00AA4A2A" w:rsidRPr="00906A3C" w:rsidRDefault="009C48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51,559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56ABE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0BCBA30" w14:textId="4791611E" w:rsidR="00AA4A2A" w:rsidRPr="00906A3C" w:rsidRDefault="009C48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51,559</w:t>
            </w:r>
          </w:p>
        </w:tc>
        <w:tc>
          <w:tcPr>
            <w:tcW w:w="236" w:type="dxa"/>
            <w:vAlign w:val="bottom"/>
          </w:tcPr>
          <w:p w14:paraId="233FA200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5B369651" w14:textId="59284585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583183BB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E9782C2" w14:textId="0AE43D94" w:rsidR="00AA4A2A" w:rsidRPr="00906A3C" w:rsidRDefault="00AA4A2A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56,612</w:t>
            </w:r>
          </w:p>
        </w:tc>
        <w:tc>
          <w:tcPr>
            <w:tcW w:w="236" w:type="dxa"/>
            <w:vAlign w:val="bottom"/>
          </w:tcPr>
          <w:p w14:paraId="158046EA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52D2AFD" w14:textId="3365153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56,612</w:t>
            </w:r>
          </w:p>
        </w:tc>
      </w:tr>
      <w:tr w:rsidR="00AA4A2A" w:rsidRPr="00906A3C" w14:paraId="39B1A1C4" w14:textId="77777777" w:rsidTr="006C085B">
        <w:tc>
          <w:tcPr>
            <w:tcW w:w="1890" w:type="dxa"/>
          </w:tcPr>
          <w:p w14:paraId="37995F51" w14:textId="77777777" w:rsidR="00AA4A2A" w:rsidRPr="00906A3C" w:rsidRDefault="00AA4A2A" w:rsidP="00AA4A2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837D" w14:textId="6B5481B3" w:rsidR="00AA4A2A" w:rsidRPr="00906A3C" w:rsidRDefault="00E42E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108,68</w:t>
            </w:r>
            <w:r w:rsidR="00DD277D" w:rsidRPr="00906A3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6CC31CD0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3F91" w14:textId="2CB15F7E" w:rsidR="00AA4A2A" w:rsidRPr="00906A3C" w:rsidRDefault="00E42E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9C482A" w:rsidRPr="00906A3C">
              <w:rPr>
                <w:rFonts w:ascii="Angsana New" w:hAnsi="Angsana New"/>
                <w:b/>
                <w:bCs/>
                <w:sz w:val="30"/>
                <w:szCs w:val="30"/>
              </w:rPr>
              <w:t>003,614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455A5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68F15" w14:textId="734DCCCC" w:rsidR="00AA4A2A" w:rsidRPr="00906A3C" w:rsidRDefault="00E42E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9C482A" w:rsidRPr="00906A3C">
              <w:rPr>
                <w:rFonts w:ascii="Angsana New" w:hAnsi="Angsana New"/>
                <w:b/>
                <w:bCs/>
                <w:sz w:val="30"/>
                <w:szCs w:val="30"/>
              </w:rPr>
              <w:t>112,</w:t>
            </w:r>
            <w:r w:rsidR="00DD277D" w:rsidRPr="00906A3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299 </w:t>
            </w:r>
          </w:p>
        </w:tc>
        <w:tc>
          <w:tcPr>
            <w:tcW w:w="236" w:type="dxa"/>
            <w:vAlign w:val="bottom"/>
          </w:tcPr>
          <w:p w14:paraId="450BE0EF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1586" w14:textId="5CD4B366" w:rsidR="00AA4A2A" w:rsidRPr="00906A3C" w:rsidRDefault="007543FE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AA4A2A"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242" w:type="dxa"/>
            <w:vAlign w:val="bottom"/>
          </w:tcPr>
          <w:p w14:paraId="5163BAAD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6891" w14:textId="193BABFB" w:rsidR="00AA4A2A" w:rsidRPr="00906A3C" w:rsidRDefault="007543FE" w:rsidP="00CF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1,009,520</w:t>
            </w:r>
          </w:p>
        </w:tc>
        <w:tc>
          <w:tcPr>
            <w:tcW w:w="236" w:type="dxa"/>
            <w:vAlign w:val="bottom"/>
          </w:tcPr>
          <w:p w14:paraId="09A18E32" w14:textId="77777777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D009" w14:textId="17F8F81A" w:rsidR="00AA4A2A" w:rsidRPr="00906A3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1,050,69</w:t>
            </w:r>
            <w:r w:rsidR="00FF1D23" w:rsidRPr="00906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3431C1B5" w14:textId="77777777" w:rsidR="00B91459" w:rsidRPr="00906A3C" w:rsidRDefault="00B91459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pacing w:val="-4"/>
          <w:sz w:val="30"/>
          <w:szCs w:val="30"/>
          <w:cs/>
          <w:lang w:bidi="th-TH"/>
        </w:rPr>
      </w:pPr>
    </w:p>
    <w:p w14:paraId="6E97B464" w14:textId="4802AA0E" w:rsidR="00523E37" w:rsidRPr="00906A3C" w:rsidRDefault="00523E37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906A3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5C16D3" w:rsidRPr="00906A3C">
        <w:rPr>
          <w:rFonts w:ascii="Angsana New" w:hAnsi="Angsana New" w:cs="Angsana New"/>
          <w:spacing w:val="-4"/>
          <w:sz w:val="30"/>
          <w:szCs w:val="30"/>
        </w:rPr>
        <w:t>30</w:t>
      </w:r>
      <w:r w:rsidR="007C0B34" w:rsidRPr="00906A3C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7C0B34" w:rsidRPr="00906A3C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มิถุนายน</w:t>
      </w:r>
      <w:r w:rsidRPr="00906A3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C16D3" w:rsidRPr="00906A3C">
        <w:rPr>
          <w:rFonts w:ascii="Angsana New" w:hAnsi="Angsana New" w:cs="Angsana New"/>
          <w:spacing w:val="-4"/>
          <w:sz w:val="30"/>
          <w:szCs w:val="30"/>
        </w:rPr>
        <w:t>2565</w:t>
      </w:r>
      <w:r w:rsidRPr="00906A3C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906A3C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กลุ่มบริษัทและบริษัทได้ใช้หลักทรัพย์เป็นหลักประกันเงินเบิกเกินบัญชี</w:t>
      </w:r>
      <w:r w:rsidRPr="00906A3C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906A3C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เงินกู้ยืมระยะสั้นและเงินกู้ยืมระยะยาว</w:t>
      </w:r>
      <w:r w:rsidRPr="00906A3C">
        <w:rPr>
          <w:rFonts w:ascii="Angsana New" w:hAnsi="Angsana New" w:cs="Angsana New" w:hint="cs"/>
          <w:sz w:val="30"/>
          <w:szCs w:val="30"/>
          <w:cs/>
        </w:rPr>
        <w:t>จากสถาบันการเงิน ดังนี้</w:t>
      </w:r>
    </w:p>
    <w:p w14:paraId="4CF05883" w14:textId="77777777" w:rsidR="00523E37" w:rsidRPr="00906A3C" w:rsidRDefault="00523E37" w:rsidP="00523E37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24"/>
        <w:gridCol w:w="270"/>
        <w:gridCol w:w="1080"/>
        <w:gridCol w:w="270"/>
        <w:gridCol w:w="990"/>
        <w:gridCol w:w="270"/>
        <w:gridCol w:w="1080"/>
      </w:tblGrid>
      <w:tr w:rsidR="00523E37" w:rsidRPr="00906A3C" w14:paraId="007B3BED" w14:textId="77777777" w:rsidTr="006C085B">
        <w:trPr>
          <w:tblHeader/>
        </w:trPr>
        <w:tc>
          <w:tcPr>
            <w:tcW w:w="4140" w:type="dxa"/>
          </w:tcPr>
          <w:p w14:paraId="3B8080EB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74" w:type="dxa"/>
            <w:gridSpan w:val="3"/>
          </w:tcPr>
          <w:p w14:paraId="4BDE7D5B" w14:textId="77777777" w:rsidR="00523E37" w:rsidRPr="00906A3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17BD890" w14:textId="77777777" w:rsidR="00523E37" w:rsidRPr="00906A3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2FD13E" w14:textId="77777777" w:rsidR="00523E37" w:rsidRPr="00906A3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E37" w:rsidRPr="00906A3C" w14:paraId="67F526AE" w14:textId="77777777" w:rsidTr="006C085B">
        <w:trPr>
          <w:trHeight w:val="380"/>
          <w:tblHeader/>
        </w:trPr>
        <w:tc>
          <w:tcPr>
            <w:tcW w:w="4140" w:type="dxa"/>
          </w:tcPr>
          <w:p w14:paraId="12B6A514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3E7A9AA" w14:textId="6EB96199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3</w:t>
            </w:r>
            <w:r w:rsidR="00300B4C" w:rsidRPr="00906A3C">
              <w:rPr>
                <w:rFonts w:ascii="Angsana New" w:hAnsi="Angsana New"/>
                <w:sz w:val="30"/>
                <w:szCs w:val="30"/>
              </w:rPr>
              <w:t>0</w:t>
            </w:r>
            <w:r w:rsidRPr="00906A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00B4C" w:rsidRPr="00906A3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964A2FA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D4C90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31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2FF1C82" w14:textId="77777777" w:rsidR="00523E37" w:rsidRPr="00906A3C" w:rsidRDefault="00523E37" w:rsidP="006C085B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F58C27" w14:textId="4D470E95" w:rsidR="00523E37" w:rsidRPr="00906A3C" w:rsidRDefault="00300B4C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30</w:t>
            </w:r>
            <w:r w:rsidRPr="00906A3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A0EA7B5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44A830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31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23E37" w:rsidRPr="00906A3C" w14:paraId="009F2BF4" w14:textId="77777777" w:rsidTr="006C085B">
        <w:trPr>
          <w:trHeight w:val="380"/>
          <w:tblHeader/>
        </w:trPr>
        <w:tc>
          <w:tcPr>
            <w:tcW w:w="4140" w:type="dxa"/>
          </w:tcPr>
          <w:p w14:paraId="42D9DAF8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AB23C4D" w14:textId="6D73C72D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256</w:t>
            </w:r>
            <w:r w:rsidR="004313B9" w:rsidRPr="00906A3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2C03880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44813D" w14:textId="4704407E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313B9" w:rsidRPr="00906A3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61EA280" w14:textId="77777777" w:rsidR="00523E37" w:rsidRPr="00906A3C" w:rsidRDefault="00523E37" w:rsidP="006C085B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4D0230" w14:textId="3FDBD46C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256</w:t>
            </w:r>
            <w:r w:rsidR="004313B9" w:rsidRPr="00906A3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559B564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90A1E3" w14:textId="50A78BD8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25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313B9" w:rsidRPr="00906A3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23E37" w:rsidRPr="00906A3C" w14:paraId="1D82FF97" w14:textId="77777777" w:rsidTr="006C085B">
        <w:trPr>
          <w:tblHeader/>
        </w:trPr>
        <w:tc>
          <w:tcPr>
            <w:tcW w:w="4140" w:type="dxa"/>
          </w:tcPr>
          <w:p w14:paraId="7565E2BD" w14:textId="77777777" w:rsidR="00523E37" w:rsidRPr="00906A3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60B86837" w14:textId="77777777" w:rsidR="00523E37" w:rsidRPr="00906A3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4A2A" w:rsidRPr="00906A3C" w14:paraId="77681F6F" w14:textId="77777777" w:rsidTr="006C085B">
        <w:tc>
          <w:tcPr>
            <w:tcW w:w="4140" w:type="dxa"/>
          </w:tcPr>
          <w:p w14:paraId="45941620" w14:textId="77777777" w:rsidR="00AA4A2A" w:rsidRPr="00906A3C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44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906A3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  <w:r w:rsidRPr="00906A3C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  <w:shd w:val="clear" w:color="auto" w:fill="auto"/>
          </w:tcPr>
          <w:p w14:paraId="5D21B465" w14:textId="6004C01F" w:rsidR="00AA4A2A" w:rsidRPr="00906A3C" w:rsidRDefault="008A7E86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6A3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11280AC" w14:textId="77777777" w:rsidR="00AA4A2A" w:rsidRPr="00906A3C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F3B98" w14:textId="1020D9FF" w:rsidR="00AA4A2A" w:rsidRPr="00906A3C" w:rsidRDefault="00AA4A2A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7FE32D4" w14:textId="77777777" w:rsidR="00AA4A2A" w:rsidRPr="00906A3C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F0A530" w14:textId="05A8FB08" w:rsidR="00AA4A2A" w:rsidRPr="00906A3C" w:rsidRDefault="008A7E86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6A3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73FE08C9" w14:textId="77777777" w:rsidR="00AA4A2A" w:rsidRPr="00906A3C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40BDD" w14:textId="42320500" w:rsidR="00AA4A2A" w:rsidRPr="00906A3C" w:rsidRDefault="00300B4C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</w:p>
        </w:tc>
      </w:tr>
      <w:tr w:rsidR="00AA4A2A" w:rsidRPr="00906A3C" w14:paraId="0DD4104A" w14:textId="77777777" w:rsidTr="006C085B">
        <w:tc>
          <w:tcPr>
            <w:tcW w:w="4140" w:type="dxa"/>
          </w:tcPr>
          <w:p w14:paraId="708AD2CB" w14:textId="77777777" w:rsidR="00AA4A2A" w:rsidRPr="00906A3C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906A3C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906A3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18C59E20" w14:textId="77777777" w:rsidR="00AA4A2A" w:rsidRPr="00906A3C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1024" w:type="dxa"/>
            <w:shd w:val="clear" w:color="auto" w:fill="auto"/>
          </w:tcPr>
          <w:p w14:paraId="2E4ABF6C" w14:textId="77777777" w:rsidR="005639D1" w:rsidRPr="00906A3C" w:rsidRDefault="005639D1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43D264F" w14:textId="0AB19945" w:rsidR="008A7E86" w:rsidRPr="00906A3C" w:rsidRDefault="00795C68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6A3C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78F36AC1" w14:textId="77777777" w:rsidR="00AA4A2A" w:rsidRPr="00906A3C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7963D" w14:textId="5757CC13" w:rsidR="00AA4A2A" w:rsidRPr="00906A3C" w:rsidRDefault="00AA4A2A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121</w:t>
            </w:r>
          </w:p>
        </w:tc>
        <w:tc>
          <w:tcPr>
            <w:tcW w:w="270" w:type="dxa"/>
          </w:tcPr>
          <w:p w14:paraId="4ADB8E82" w14:textId="77777777" w:rsidR="00AA4A2A" w:rsidRPr="00906A3C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86172A" w14:textId="77777777" w:rsidR="008A7E86" w:rsidRPr="00906A3C" w:rsidRDefault="008A7E86" w:rsidP="00C77F1D">
            <w:pPr>
              <w:pStyle w:val="3"/>
              <w:tabs>
                <w:tab w:val="clear" w:pos="360"/>
                <w:tab w:val="clear" w:pos="720"/>
                <w:tab w:val="decimal" w:pos="216"/>
              </w:tabs>
              <w:ind w:left="-108" w:right="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AAD39D" w14:textId="444D0A04" w:rsidR="006F1C8A" w:rsidRPr="00906A3C" w:rsidRDefault="008A7E86" w:rsidP="00C77F1D">
            <w:pPr>
              <w:pStyle w:val="3"/>
              <w:tabs>
                <w:tab w:val="clear" w:pos="360"/>
                <w:tab w:val="clear" w:pos="720"/>
                <w:tab w:val="decimal" w:pos="216"/>
              </w:tabs>
              <w:ind w:left="-108" w:right="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484DD78" w14:textId="77777777" w:rsidR="00AA4A2A" w:rsidRPr="00906A3C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CB22DA" w14:textId="77777777" w:rsidR="00AA4A2A" w:rsidRPr="00906A3C" w:rsidRDefault="00AA4A2A" w:rsidP="00B91459">
            <w:pPr>
              <w:pStyle w:val="3"/>
              <w:tabs>
                <w:tab w:val="clear" w:pos="360"/>
                <w:tab w:val="clear" w:pos="720"/>
                <w:tab w:val="decimal" w:pos="58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989FDA3" w14:textId="0104F524" w:rsidR="00300B4C" w:rsidRPr="00906A3C" w:rsidRDefault="00300B4C" w:rsidP="00B91459">
            <w:pPr>
              <w:pStyle w:val="3"/>
              <w:tabs>
                <w:tab w:val="clear" w:pos="360"/>
                <w:tab w:val="clear" w:pos="720"/>
                <w:tab w:val="decimal" w:pos="58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A4A2A" w:rsidRPr="00906A3C" w14:paraId="18604302" w14:textId="77777777" w:rsidTr="006C085B">
        <w:tc>
          <w:tcPr>
            <w:tcW w:w="4140" w:type="dxa"/>
          </w:tcPr>
          <w:p w14:paraId="1B819198" w14:textId="77777777" w:rsidR="00AA4A2A" w:rsidRPr="00906A3C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อาคาร และส่วนปรับปรุงที่ดินที่</w:t>
            </w:r>
            <w:r w:rsidRPr="00906A3C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54BB3C39" w14:textId="77777777" w:rsidR="00AA4A2A" w:rsidRPr="00906A3C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06A3C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1024" w:type="dxa"/>
          </w:tcPr>
          <w:p w14:paraId="248CD482" w14:textId="77777777" w:rsidR="005639D1" w:rsidRPr="00906A3C" w:rsidRDefault="005639D1" w:rsidP="00AA4A2A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84077AD" w14:textId="49C14B6E" w:rsidR="008A7E86" w:rsidRPr="00906A3C" w:rsidRDefault="008A7E86" w:rsidP="00AA4A2A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6A3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C3BE9A2" w14:textId="77777777" w:rsidR="00AA4A2A" w:rsidRPr="00906A3C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736FAC" w14:textId="77777777" w:rsidR="00AA4A2A" w:rsidRPr="00906A3C" w:rsidRDefault="00AA4A2A" w:rsidP="00AA4A2A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A360928" w14:textId="3190047C" w:rsidR="00AA4A2A" w:rsidRPr="00906A3C" w:rsidRDefault="00AA4A2A" w:rsidP="00AA4A2A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6A3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0A32F3" w14:textId="77777777" w:rsidR="00AA4A2A" w:rsidRPr="00906A3C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17481A" w14:textId="77777777" w:rsidR="008A7E86" w:rsidRPr="00906A3C" w:rsidRDefault="008A7E86" w:rsidP="00AA4A2A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8CDFFA" w14:textId="76F1E626" w:rsidR="006F1C8A" w:rsidRPr="00906A3C" w:rsidRDefault="008A7E86" w:rsidP="00AA4A2A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6A3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A7940DB" w14:textId="77777777" w:rsidR="00AA4A2A" w:rsidRPr="00906A3C" w:rsidRDefault="00AA4A2A" w:rsidP="00AA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2156D" w14:textId="77777777" w:rsidR="00AA4A2A" w:rsidRPr="00906A3C" w:rsidRDefault="00AA4A2A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AE82F02" w14:textId="26F51DBF" w:rsidR="00300B4C" w:rsidRPr="00906A3C" w:rsidRDefault="00300B4C" w:rsidP="00AA4A2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6A3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</w:tbl>
    <w:p w14:paraId="24B85020" w14:textId="77777777" w:rsidR="00682266" w:rsidRPr="00906A3C" w:rsidRDefault="00682266" w:rsidP="00682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274D4B" w14:textId="1BCD0EAA" w:rsidR="00682266" w:rsidRPr="00906A3C" w:rsidRDefault="00682266" w:rsidP="00682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>เงินกู้ยืมระยะยาวบางส่วน</w:t>
      </w:r>
      <w:r w:rsidRPr="00906A3C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 w:rsidRPr="00906A3C">
        <w:rPr>
          <w:rFonts w:ascii="Angsana New" w:hAnsi="Angsana New"/>
          <w:sz w:val="30"/>
          <w:szCs w:val="30"/>
          <w:cs/>
        </w:rPr>
        <w:t xml:space="preserve">มีข้อจำกัดบางประการเกี่ยวกับการรวมกิจการ การจำหน่ายทรัพย์สิน และการดำรงอัตราส่วนทางการเงินตามที่กำหนด </w:t>
      </w:r>
    </w:p>
    <w:p w14:paraId="3FF7710E" w14:textId="737EE829" w:rsidR="00523E37" w:rsidRPr="00906A3C" w:rsidRDefault="00523E37" w:rsidP="00523E37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</w:p>
    <w:p w14:paraId="20EE4C5D" w14:textId="6218B2BA" w:rsidR="00E8281D" w:rsidRPr="00906A3C" w:rsidRDefault="00E8281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06A3C">
        <w:rPr>
          <w:rFonts w:ascii="Angsana New" w:hAnsi="Angsana New" w:hint="cs"/>
          <w:sz w:val="30"/>
          <w:szCs w:val="30"/>
          <w:cs/>
        </w:rPr>
        <w:t>ณ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วันที่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="007C0B34" w:rsidRPr="00906A3C">
        <w:rPr>
          <w:rFonts w:ascii="Angsana New" w:hAnsi="Angsana New"/>
          <w:sz w:val="30"/>
          <w:szCs w:val="30"/>
        </w:rPr>
        <w:t xml:space="preserve">30 </w:t>
      </w:r>
      <w:r w:rsidR="007C0B34" w:rsidRPr="00906A3C">
        <w:rPr>
          <w:rFonts w:ascii="Angsana New" w:hAnsi="Angsana New"/>
          <w:sz w:val="30"/>
          <w:szCs w:val="30"/>
          <w:cs/>
        </w:rPr>
        <w:t>มิถุนายน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="003C7ADE" w:rsidRPr="00906A3C">
        <w:rPr>
          <w:rFonts w:ascii="Angsana New" w:hAnsi="Angsana New"/>
          <w:sz w:val="30"/>
          <w:szCs w:val="30"/>
        </w:rPr>
        <w:t>2565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="00E42EF4" w:rsidRPr="00906A3C">
        <w:rPr>
          <w:rFonts w:ascii="Angsana New" w:hAnsi="Angsana New"/>
          <w:sz w:val="30"/>
          <w:szCs w:val="30"/>
        </w:rPr>
        <w:t>3,268</w:t>
      </w:r>
      <w:r w:rsidR="008A7E86" w:rsidRPr="00906A3C">
        <w:rPr>
          <w:rFonts w:ascii="Angsana New" w:hAnsi="Angsana New"/>
          <w:sz w:val="30"/>
          <w:szCs w:val="30"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ล้านบาท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906A3C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906A3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906A3C">
        <w:rPr>
          <w:rFonts w:ascii="Angsana New" w:hAnsi="Angsana New"/>
          <w:i/>
          <w:iCs/>
          <w:sz w:val="30"/>
          <w:szCs w:val="30"/>
        </w:rPr>
        <w:t>2564</w:t>
      </w:r>
      <w:r w:rsidRPr="00906A3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61B79" w:rsidRPr="00906A3C">
        <w:rPr>
          <w:rFonts w:ascii="Angsana New" w:hAnsi="Angsana New"/>
          <w:i/>
          <w:iCs/>
          <w:sz w:val="30"/>
          <w:szCs w:val="30"/>
        </w:rPr>
        <w:t>3,417</w:t>
      </w:r>
      <w:r w:rsidR="003C7ADE" w:rsidRPr="00906A3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906A3C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906A3C">
        <w:rPr>
          <w:rFonts w:ascii="Angsana New" w:hAnsi="Angsana New" w:hint="cs"/>
          <w:sz w:val="30"/>
          <w:szCs w:val="30"/>
          <w:cs/>
        </w:rPr>
        <w:t>และบริษัทมีวงเงินสินเชื่อซึ่งยังไม่ได้เบิกใช้เป็นจำนวนเงินรวม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="00E42EF4" w:rsidRPr="00906A3C">
        <w:rPr>
          <w:rFonts w:ascii="Angsana New" w:hAnsi="Angsana New"/>
          <w:sz w:val="30"/>
          <w:szCs w:val="30"/>
        </w:rPr>
        <w:t xml:space="preserve">2,417 </w:t>
      </w:r>
      <w:r w:rsidRPr="00906A3C">
        <w:rPr>
          <w:rFonts w:ascii="Angsana New" w:hAnsi="Angsana New" w:hint="cs"/>
          <w:sz w:val="30"/>
          <w:szCs w:val="30"/>
          <w:cs/>
        </w:rPr>
        <w:t>ล้านบาท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906A3C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906A3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906A3C">
        <w:rPr>
          <w:rFonts w:ascii="Angsana New" w:hAnsi="Angsana New"/>
          <w:i/>
          <w:iCs/>
          <w:sz w:val="30"/>
          <w:szCs w:val="30"/>
        </w:rPr>
        <w:t>2564</w:t>
      </w:r>
      <w:r w:rsidRPr="00906A3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C7ADE" w:rsidRPr="00906A3C">
        <w:rPr>
          <w:rFonts w:ascii="Angsana New" w:hAnsi="Angsana New"/>
          <w:i/>
          <w:iCs/>
          <w:sz w:val="30"/>
          <w:szCs w:val="30"/>
          <w:cs/>
        </w:rPr>
        <w:t>2,617</w:t>
      </w:r>
      <w:r w:rsidR="003C7ADE" w:rsidRPr="00906A3C">
        <w:rPr>
          <w:rFonts w:ascii="Angsana New" w:hAnsi="Angsana New"/>
          <w:i/>
          <w:iCs/>
          <w:sz w:val="30"/>
          <w:szCs w:val="30"/>
        </w:rPr>
        <w:t xml:space="preserve">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906A3C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B502188" w14:textId="1C231DCC" w:rsidR="00DE359D" w:rsidRPr="00906A3C" w:rsidRDefault="00DE359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E579C7" w14:textId="77777777" w:rsidR="00523E37" w:rsidRPr="00906A3C" w:rsidRDefault="00523E37" w:rsidP="000A602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 w:hint="cs"/>
          <w:sz w:val="30"/>
          <w:szCs w:val="30"/>
          <w:cs/>
          <w:lang w:val="en-US"/>
        </w:rPr>
        <w:lastRenderedPageBreak/>
        <w:t>ส่วนงานดำเนินงานและการจำแนกรายได้</w:t>
      </w:r>
    </w:p>
    <w:p w14:paraId="0DB1B11D" w14:textId="77777777" w:rsidR="00B91459" w:rsidRPr="00906A3C" w:rsidRDefault="00B91459" w:rsidP="0061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AF5A9B" w14:textId="65751B3B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</w:t>
      </w:r>
      <w:r w:rsidR="00846B8B" w:rsidRPr="00906A3C">
        <w:rPr>
          <w:rFonts w:ascii="Angsana New" w:hAnsi="Angsana New"/>
          <w:sz w:val="30"/>
          <w:szCs w:val="30"/>
        </w:rPr>
        <w:t xml:space="preserve"> </w:t>
      </w:r>
      <w:r w:rsidRPr="00906A3C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ช่องทางการจัดจำหน่ายผลิตภัณฑ์ของ</w:t>
      </w:r>
      <w:r w:rsidRPr="00906A3C">
        <w:rPr>
          <w:rFonts w:ascii="Angsana New" w:hAnsi="Angsana New"/>
          <w:sz w:val="30"/>
          <w:szCs w:val="30"/>
          <w:cs/>
        </w:rPr>
        <w:br/>
        <w:t>กลุ่มบริษัทที่สำคัญแบ่งได้เป็น งานโครงการและการขายปลีก ซึ่งทั้งสองช่องทางมีกลุ่มลูกค้าและผลิตภัณฑ์ที่คล้ายคลึงกัน</w:t>
      </w:r>
      <w:r w:rsidRPr="00906A3C">
        <w:rPr>
          <w:rFonts w:ascii="Angsana New" w:hAnsi="Angsana New"/>
          <w:sz w:val="30"/>
          <w:szCs w:val="30"/>
        </w:rPr>
        <w:t xml:space="preserve"> </w:t>
      </w:r>
      <w:r w:rsidRPr="00906A3C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033E013" w14:textId="77777777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2804CF" w14:textId="77777777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174D2CC1" w14:textId="77777777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BA9A65" w14:textId="2F79424C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59F12DEE" w14:textId="147BF8E0" w:rsidR="00524336" w:rsidRPr="00906A3C" w:rsidRDefault="00524336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8A343B" w14:textId="705B15ED" w:rsidR="00E80FFA" w:rsidRPr="00906A3C" w:rsidRDefault="00CD3A0C" w:rsidP="00E80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</w:t>
      </w:r>
      <w:r w:rsidR="004E04AA" w:rsidRPr="00906A3C">
        <w:rPr>
          <w:rFonts w:ascii="Angsana New" w:hAnsi="Angsana New" w:hint="cs"/>
          <w:sz w:val="30"/>
          <w:szCs w:val="30"/>
          <w:cs/>
        </w:rPr>
        <w:t>สำหรับงวด</w:t>
      </w:r>
      <w:r w:rsidR="00B2642A" w:rsidRPr="00906A3C">
        <w:rPr>
          <w:rFonts w:ascii="Angsana New" w:hAnsi="Angsana New" w:hint="cs"/>
          <w:sz w:val="30"/>
          <w:szCs w:val="30"/>
          <w:cs/>
        </w:rPr>
        <w:t>หก</w:t>
      </w:r>
      <w:r w:rsidR="004E04AA" w:rsidRPr="00906A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46B56" w:rsidRPr="00906A3C">
        <w:rPr>
          <w:rFonts w:ascii="Angsana New" w:hAnsi="Angsana New"/>
          <w:sz w:val="30"/>
          <w:szCs w:val="30"/>
        </w:rPr>
        <w:t>30</w:t>
      </w:r>
      <w:r w:rsidR="004C7AE1" w:rsidRPr="00906A3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146B56" w:rsidRPr="00906A3C">
        <w:rPr>
          <w:rFonts w:ascii="Angsana New" w:hAnsi="Angsana New"/>
          <w:sz w:val="30"/>
          <w:szCs w:val="30"/>
        </w:rPr>
        <w:t>2565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คือ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ณ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เวลาใดเวลาหนึ่งจำนวน</w:t>
      </w:r>
      <w:r w:rsidR="00B2642A" w:rsidRPr="00906A3C">
        <w:rPr>
          <w:rFonts w:ascii="Angsana New" w:hAnsi="Angsana New" w:hint="cs"/>
          <w:sz w:val="30"/>
          <w:szCs w:val="30"/>
          <w:cs/>
        </w:rPr>
        <w:t xml:space="preserve"> </w:t>
      </w:r>
      <w:r w:rsidR="00B2642A" w:rsidRPr="00906A3C">
        <w:rPr>
          <w:rFonts w:ascii="Angsana New" w:hAnsi="Angsana New"/>
          <w:sz w:val="30"/>
          <w:szCs w:val="30"/>
        </w:rPr>
        <w:t>1,62</w:t>
      </w:r>
      <w:r w:rsidR="009F1D21" w:rsidRPr="00906A3C">
        <w:rPr>
          <w:rFonts w:ascii="Angsana New" w:hAnsi="Angsana New"/>
          <w:sz w:val="30"/>
          <w:szCs w:val="30"/>
        </w:rPr>
        <w:t>5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ล้านบาท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และ</w:t>
      </w:r>
      <w:r w:rsidR="004C7AE1" w:rsidRPr="00906A3C">
        <w:rPr>
          <w:rFonts w:ascii="Angsana New" w:hAnsi="Angsana New"/>
          <w:sz w:val="30"/>
          <w:szCs w:val="30"/>
        </w:rPr>
        <w:t xml:space="preserve"> </w:t>
      </w:r>
      <w:r w:rsidR="00CF04C6" w:rsidRPr="00906A3C">
        <w:rPr>
          <w:rFonts w:ascii="Angsana New" w:hAnsi="Angsana New"/>
          <w:sz w:val="30"/>
          <w:szCs w:val="30"/>
        </w:rPr>
        <w:t>1,16</w:t>
      </w:r>
      <w:r w:rsidR="00B2642A" w:rsidRPr="00906A3C">
        <w:rPr>
          <w:rFonts w:ascii="Angsana New" w:hAnsi="Angsana New"/>
          <w:sz w:val="30"/>
          <w:szCs w:val="30"/>
        </w:rPr>
        <w:t>5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ล้านบาท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ตามลำดับ</w:t>
      </w:r>
      <w:r w:rsidRPr="00906A3C">
        <w:rPr>
          <w:rFonts w:ascii="Angsana New" w:hAnsi="Angsana New"/>
          <w:sz w:val="30"/>
          <w:szCs w:val="30"/>
          <w:cs/>
        </w:rPr>
        <w:t xml:space="preserve"> (</w:t>
      </w:r>
      <w:r w:rsidRPr="00906A3C">
        <w:rPr>
          <w:rFonts w:ascii="Angsana New" w:hAnsi="Angsana New"/>
          <w:i/>
          <w:iCs/>
          <w:sz w:val="30"/>
          <w:szCs w:val="30"/>
        </w:rPr>
        <w:t>2564</w:t>
      </w:r>
      <w:r w:rsidRPr="00906A3C">
        <w:rPr>
          <w:rFonts w:ascii="Angsana New" w:hAnsi="Angsana New"/>
          <w:i/>
          <w:iCs/>
          <w:sz w:val="30"/>
          <w:szCs w:val="30"/>
          <w:cs/>
        </w:rPr>
        <w:t>:</w:t>
      </w:r>
      <w:r w:rsidRPr="00906A3C">
        <w:rPr>
          <w:rFonts w:ascii="Angsana New" w:hAnsi="Angsana New"/>
          <w:i/>
          <w:iCs/>
          <w:sz w:val="30"/>
          <w:szCs w:val="30"/>
        </w:rPr>
        <w:t xml:space="preserve"> </w:t>
      </w:r>
      <w:r w:rsidR="00852166" w:rsidRPr="00906A3C">
        <w:rPr>
          <w:rFonts w:ascii="Angsana New" w:hAnsi="Angsana New"/>
          <w:i/>
          <w:iCs/>
          <w:sz w:val="30"/>
          <w:szCs w:val="30"/>
        </w:rPr>
        <w:br/>
      </w:r>
      <w:r w:rsidR="00CF04C6" w:rsidRPr="00906A3C">
        <w:rPr>
          <w:rFonts w:ascii="Angsana New" w:hAnsi="Angsana New"/>
          <w:i/>
          <w:iCs/>
          <w:sz w:val="30"/>
          <w:szCs w:val="30"/>
        </w:rPr>
        <w:t>1,</w:t>
      </w:r>
      <w:r w:rsidR="00B2642A" w:rsidRPr="00906A3C">
        <w:rPr>
          <w:rFonts w:ascii="Angsana New" w:hAnsi="Angsana New"/>
          <w:i/>
          <w:iCs/>
          <w:sz w:val="30"/>
          <w:szCs w:val="30"/>
        </w:rPr>
        <w:t>18</w:t>
      </w:r>
      <w:r w:rsidR="00C55B12" w:rsidRPr="00906A3C">
        <w:rPr>
          <w:rFonts w:ascii="Angsana New" w:hAnsi="Angsana New"/>
          <w:i/>
          <w:iCs/>
          <w:sz w:val="30"/>
          <w:szCs w:val="30"/>
        </w:rPr>
        <w:t>2</w:t>
      </w:r>
      <w:r w:rsidRPr="00906A3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906A3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906A3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F04C6" w:rsidRPr="00906A3C">
        <w:rPr>
          <w:rFonts w:ascii="Angsana New" w:hAnsi="Angsana New"/>
          <w:i/>
          <w:iCs/>
          <w:sz w:val="30"/>
          <w:szCs w:val="30"/>
        </w:rPr>
        <w:t>94</w:t>
      </w:r>
      <w:r w:rsidR="00B2642A" w:rsidRPr="00906A3C">
        <w:rPr>
          <w:rFonts w:ascii="Angsana New" w:hAnsi="Angsana New"/>
          <w:i/>
          <w:iCs/>
          <w:sz w:val="30"/>
          <w:szCs w:val="30"/>
        </w:rPr>
        <w:t>0</w:t>
      </w:r>
      <w:r w:rsidRPr="00906A3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906A3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906A3C">
        <w:rPr>
          <w:rFonts w:ascii="Angsana New" w:hAnsi="Angsana New"/>
          <w:sz w:val="30"/>
          <w:szCs w:val="30"/>
          <w:cs/>
        </w:rPr>
        <w:t xml:space="preserve">) </w:t>
      </w:r>
      <w:r w:rsidRPr="00906A3C">
        <w:rPr>
          <w:rFonts w:ascii="Angsana New" w:hAnsi="Angsana New" w:hint="cs"/>
          <w:sz w:val="30"/>
          <w:szCs w:val="30"/>
          <w:cs/>
        </w:rPr>
        <w:t>และตลอดช่วงเวลาหนึ่งจำนวน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="00CF04C6" w:rsidRPr="00906A3C">
        <w:rPr>
          <w:rFonts w:ascii="Angsana New" w:hAnsi="Angsana New"/>
          <w:sz w:val="30"/>
          <w:szCs w:val="30"/>
        </w:rPr>
        <w:t>3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ล้านบาท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และ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="00CF04C6" w:rsidRPr="00906A3C">
        <w:rPr>
          <w:rFonts w:ascii="Angsana New" w:hAnsi="Angsana New"/>
          <w:sz w:val="30"/>
          <w:szCs w:val="30"/>
        </w:rPr>
        <w:t>3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ล้านบาท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ตามลำดับ</w:t>
      </w:r>
      <w:r w:rsidRPr="00906A3C">
        <w:rPr>
          <w:rFonts w:ascii="Angsana New" w:hAnsi="Angsana New"/>
          <w:sz w:val="30"/>
          <w:szCs w:val="30"/>
          <w:cs/>
        </w:rPr>
        <w:t xml:space="preserve"> (</w:t>
      </w:r>
      <w:r w:rsidRPr="00906A3C">
        <w:rPr>
          <w:rFonts w:ascii="Angsana New" w:hAnsi="Angsana New"/>
          <w:i/>
          <w:iCs/>
          <w:sz w:val="30"/>
          <w:szCs w:val="30"/>
        </w:rPr>
        <w:t>2564</w:t>
      </w:r>
      <w:r w:rsidRPr="00906A3C">
        <w:rPr>
          <w:rFonts w:ascii="Angsana New" w:hAnsi="Angsana New"/>
          <w:i/>
          <w:iCs/>
          <w:sz w:val="30"/>
          <w:szCs w:val="30"/>
          <w:cs/>
        </w:rPr>
        <w:t>:</w:t>
      </w:r>
      <w:r w:rsidRPr="00906A3C">
        <w:rPr>
          <w:rFonts w:ascii="Angsana New" w:hAnsi="Angsana New"/>
          <w:i/>
          <w:iCs/>
          <w:sz w:val="30"/>
          <w:szCs w:val="30"/>
        </w:rPr>
        <w:t xml:space="preserve"> </w:t>
      </w:r>
      <w:r w:rsidR="00CF04C6" w:rsidRPr="00906A3C">
        <w:rPr>
          <w:rFonts w:ascii="Angsana New" w:hAnsi="Angsana New"/>
          <w:i/>
          <w:iCs/>
          <w:sz w:val="30"/>
          <w:szCs w:val="30"/>
        </w:rPr>
        <w:t>2</w:t>
      </w:r>
      <w:r w:rsidRPr="00906A3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906A3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4C7AE1" w:rsidRPr="00906A3C">
        <w:rPr>
          <w:rFonts w:ascii="Angsana New" w:hAnsi="Angsana New"/>
          <w:i/>
          <w:iCs/>
          <w:sz w:val="30"/>
          <w:szCs w:val="30"/>
        </w:rPr>
        <w:t xml:space="preserve"> </w:t>
      </w:r>
      <w:r w:rsidR="00CF04C6" w:rsidRPr="00906A3C">
        <w:rPr>
          <w:rFonts w:ascii="Angsana New" w:hAnsi="Angsana New"/>
          <w:i/>
          <w:iCs/>
          <w:sz w:val="30"/>
          <w:szCs w:val="30"/>
        </w:rPr>
        <w:t>2</w:t>
      </w:r>
      <w:r w:rsidRPr="00906A3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906A3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906A3C">
        <w:rPr>
          <w:rFonts w:ascii="Angsana New" w:hAnsi="Angsana New"/>
          <w:sz w:val="30"/>
          <w:szCs w:val="30"/>
          <w:cs/>
        </w:rPr>
        <w:t>)  </w:t>
      </w:r>
    </w:p>
    <w:p w14:paraId="57DC6AAF" w14:textId="77777777" w:rsidR="00CD3A0C" w:rsidRPr="00906A3C" w:rsidRDefault="00CD3A0C" w:rsidP="00E80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87BAF46" w14:textId="48D26E05" w:rsidR="007C0B34" w:rsidRPr="00906A3C" w:rsidRDefault="007C0B34" w:rsidP="00AF6421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906A3C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BD37ECC" w14:textId="26491E6A" w:rsidR="007C0B34" w:rsidRPr="00906A3C" w:rsidRDefault="007C0B34" w:rsidP="007C0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92" w:type="dxa"/>
        <w:tblInd w:w="360" w:type="dxa"/>
        <w:tblLook w:val="04A0" w:firstRow="1" w:lastRow="0" w:firstColumn="1" w:lastColumn="0" w:noHBand="0" w:noVBand="1"/>
      </w:tblPr>
      <w:tblGrid>
        <w:gridCol w:w="3420"/>
        <w:gridCol w:w="1525"/>
        <w:gridCol w:w="1625"/>
        <w:gridCol w:w="262"/>
        <w:gridCol w:w="1147"/>
        <w:gridCol w:w="233"/>
        <w:gridCol w:w="1180"/>
      </w:tblGrid>
      <w:tr w:rsidR="00216085" w:rsidRPr="00906A3C" w:rsidDel="00D43E7A" w14:paraId="65D49E9F" w14:textId="77777777" w:rsidTr="006174FD">
        <w:tc>
          <w:tcPr>
            <w:tcW w:w="3420" w:type="dxa"/>
            <w:shd w:val="clear" w:color="auto" w:fill="auto"/>
            <w:vAlign w:val="bottom"/>
          </w:tcPr>
          <w:p w14:paraId="1D43D48C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5" w:type="dxa"/>
            <w:shd w:val="clear" w:color="auto" w:fill="auto"/>
            <w:vAlign w:val="bottom"/>
          </w:tcPr>
          <w:p w14:paraId="4E3DC5AB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32D4FD8D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00FC831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2" w:type="dxa"/>
          </w:tcPr>
          <w:p w14:paraId="687FBB97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74C8E1D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</w:t>
            </w:r>
            <w:r w:rsidRPr="00906A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06A3C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3" w:type="dxa"/>
            <w:shd w:val="clear" w:color="auto" w:fill="auto"/>
          </w:tcPr>
          <w:p w14:paraId="1EF4A47C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A56FA7F" w14:textId="77777777" w:rsidR="00216085" w:rsidRPr="00906A3C" w:rsidDel="00D43E7A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16085" w:rsidRPr="00906A3C" w14:paraId="29291045" w14:textId="77777777" w:rsidTr="006174FD">
        <w:tc>
          <w:tcPr>
            <w:tcW w:w="3420" w:type="dxa"/>
            <w:shd w:val="clear" w:color="auto" w:fill="auto"/>
          </w:tcPr>
          <w:p w14:paraId="28D6145A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37D78B53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6308C5B1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62950FA2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0B85AF1E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3" w:type="dxa"/>
            <w:shd w:val="clear" w:color="auto" w:fill="auto"/>
          </w:tcPr>
          <w:p w14:paraId="229BCFA4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E7993D4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16085" w:rsidRPr="00906A3C" w14:paraId="3CFFB84B" w14:textId="77777777" w:rsidTr="006174FD">
        <w:tc>
          <w:tcPr>
            <w:tcW w:w="3420" w:type="dxa"/>
            <w:shd w:val="clear" w:color="auto" w:fill="auto"/>
          </w:tcPr>
          <w:p w14:paraId="27620242" w14:textId="0BE3AD36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25" w:type="dxa"/>
            <w:shd w:val="clear" w:color="auto" w:fill="auto"/>
          </w:tcPr>
          <w:p w14:paraId="75FD539F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127DFD11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66223DC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E06689D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56E849FE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86B71F6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6085" w:rsidRPr="00906A3C" w14:paraId="22194F7A" w14:textId="77777777" w:rsidTr="006174FD">
        <w:tc>
          <w:tcPr>
            <w:tcW w:w="3420" w:type="dxa"/>
            <w:shd w:val="clear" w:color="auto" w:fill="auto"/>
          </w:tcPr>
          <w:p w14:paraId="394DEB7D" w14:textId="2B7564AA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642A" w:rsidRPr="00906A3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25" w:type="dxa"/>
            <w:shd w:val="clear" w:color="auto" w:fill="auto"/>
          </w:tcPr>
          <w:p w14:paraId="7D4FF6DE" w14:textId="05936414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906A3C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906A3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5" w:type="dxa"/>
            <w:shd w:val="clear" w:color="auto" w:fill="auto"/>
          </w:tcPr>
          <w:p w14:paraId="7FBEA864" w14:textId="472D17C8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504F0D5F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03C0D7E6" w14:textId="2989FAD4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0.085</w:t>
            </w:r>
          </w:p>
        </w:tc>
        <w:tc>
          <w:tcPr>
            <w:tcW w:w="233" w:type="dxa"/>
            <w:shd w:val="clear" w:color="auto" w:fill="auto"/>
          </w:tcPr>
          <w:p w14:paraId="182732A0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32CDF413" w14:textId="01E03898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41.82</w:t>
            </w:r>
          </w:p>
        </w:tc>
      </w:tr>
      <w:tr w:rsidR="00216085" w:rsidRPr="00906A3C" w14:paraId="39F2B719" w14:textId="77777777" w:rsidTr="006174FD">
        <w:tc>
          <w:tcPr>
            <w:tcW w:w="3420" w:type="dxa"/>
            <w:shd w:val="clear" w:color="auto" w:fill="auto"/>
          </w:tcPr>
          <w:p w14:paraId="400AB53D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75D7CEA8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731FF9A4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CB8F719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double" w:sz="4" w:space="0" w:color="auto"/>
            </w:tcBorders>
            <w:shd w:val="clear" w:color="auto" w:fill="auto"/>
          </w:tcPr>
          <w:p w14:paraId="4EEC50EC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5AE95B94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456B218B" w14:textId="77777777" w:rsidR="00216085" w:rsidRPr="00906A3C" w:rsidRDefault="00216085" w:rsidP="0061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6085" w:rsidRPr="00906A3C" w14:paraId="0C1803C6" w14:textId="77777777" w:rsidTr="006174FD">
        <w:tc>
          <w:tcPr>
            <w:tcW w:w="3420" w:type="dxa"/>
            <w:shd w:val="clear" w:color="auto" w:fill="auto"/>
          </w:tcPr>
          <w:p w14:paraId="2F671F9C" w14:textId="091DF778" w:rsidR="00216085" w:rsidRPr="00906A3C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25" w:type="dxa"/>
            <w:shd w:val="clear" w:color="auto" w:fill="auto"/>
          </w:tcPr>
          <w:p w14:paraId="2234823C" w14:textId="77777777" w:rsidR="00216085" w:rsidRPr="00906A3C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</w:tcPr>
          <w:p w14:paraId="5374F41D" w14:textId="77777777" w:rsidR="00216085" w:rsidRPr="00906A3C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8C5DED7" w14:textId="77777777" w:rsidR="00216085" w:rsidRPr="00906A3C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6A02C3EE" w14:textId="77777777" w:rsidR="00216085" w:rsidRPr="00906A3C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07237BE6" w14:textId="77777777" w:rsidR="00216085" w:rsidRPr="00906A3C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754D262" w14:textId="77777777" w:rsidR="00216085" w:rsidRPr="00906A3C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6085" w:rsidRPr="00906A3C" w14:paraId="36C61217" w14:textId="77777777" w:rsidTr="006174FD">
        <w:tc>
          <w:tcPr>
            <w:tcW w:w="3420" w:type="dxa"/>
            <w:shd w:val="clear" w:color="auto" w:fill="auto"/>
          </w:tcPr>
          <w:p w14:paraId="10557450" w14:textId="12D4D471" w:rsidR="00216085" w:rsidRPr="00906A3C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25" w:type="dxa"/>
            <w:shd w:val="clear" w:color="auto" w:fill="auto"/>
          </w:tcPr>
          <w:p w14:paraId="395BC913" w14:textId="6F6FE7A5" w:rsidR="00216085" w:rsidRPr="00906A3C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5" w:type="dxa"/>
            <w:shd w:val="clear" w:color="auto" w:fill="auto"/>
          </w:tcPr>
          <w:p w14:paraId="113DB798" w14:textId="053DA00A" w:rsidR="00216085" w:rsidRPr="00906A3C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906A3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07B905F5" w14:textId="77777777" w:rsidR="00216085" w:rsidRPr="00906A3C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14:paraId="60264345" w14:textId="07458B3C" w:rsidR="00216085" w:rsidRPr="00906A3C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0.075</w:t>
            </w:r>
          </w:p>
        </w:tc>
        <w:tc>
          <w:tcPr>
            <w:tcW w:w="233" w:type="dxa"/>
            <w:shd w:val="clear" w:color="auto" w:fill="auto"/>
          </w:tcPr>
          <w:p w14:paraId="36EFA1E8" w14:textId="77777777" w:rsidR="00216085" w:rsidRPr="00906A3C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22231414" w14:textId="6E40CA89" w:rsidR="00216085" w:rsidRPr="00906A3C" w:rsidRDefault="00216085" w:rsidP="00216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36.90</w:t>
            </w:r>
          </w:p>
        </w:tc>
      </w:tr>
    </w:tbl>
    <w:p w14:paraId="3242899F" w14:textId="3DA66C75" w:rsidR="00216085" w:rsidRPr="00906A3C" w:rsidRDefault="00216085" w:rsidP="007C0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b/>
          <w:bCs/>
          <w:sz w:val="30"/>
          <w:szCs w:val="30"/>
        </w:rPr>
      </w:pPr>
    </w:p>
    <w:p w14:paraId="349B9A39" w14:textId="50784EC1" w:rsidR="00216085" w:rsidRPr="00906A3C" w:rsidRDefault="00216085" w:rsidP="007C0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b/>
          <w:bCs/>
          <w:sz w:val="30"/>
          <w:szCs w:val="30"/>
        </w:rPr>
      </w:pPr>
    </w:p>
    <w:p w14:paraId="327217FB" w14:textId="5E0ED82A" w:rsidR="00216085" w:rsidRPr="00906A3C" w:rsidRDefault="00216085" w:rsidP="007C0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b/>
          <w:bCs/>
          <w:sz w:val="30"/>
          <w:szCs w:val="30"/>
        </w:rPr>
      </w:pPr>
    </w:p>
    <w:p w14:paraId="7A87B73E" w14:textId="438DCC9F" w:rsidR="00216085" w:rsidRPr="00906A3C" w:rsidRDefault="00216085" w:rsidP="007C0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b/>
          <w:bCs/>
          <w:sz w:val="30"/>
          <w:szCs w:val="30"/>
        </w:rPr>
      </w:pPr>
    </w:p>
    <w:p w14:paraId="31EFB66C" w14:textId="77777777" w:rsidR="00216085" w:rsidRPr="00906A3C" w:rsidRDefault="00216085" w:rsidP="007C0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b/>
          <w:bCs/>
          <w:sz w:val="30"/>
          <w:szCs w:val="30"/>
        </w:rPr>
      </w:pPr>
    </w:p>
    <w:p w14:paraId="5E103A4E" w14:textId="3FC73652" w:rsidR="00523E37" w:rsidRPr="00906A3C" w:rsidRDefault="00B91459" w:rsidP="00AF6421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 w:hanging="540"/>
        <w:jc w:val="both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  <w:r w:rsidR="00846A29" w:rsidRPr="00906A3C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501C45B" w14:textId="77777777" w:rsidR="005639D1" w:rsidRPr="00906A3C" w:rsidRDefault="005639D1" w:rsidP="00563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sz w:val="30"/>
          <w:szCs w:val="30"/>
        </w:rPr>
      </w:pPr>
    </w:p>
    <w:p w14:paraId="47953704" w14:textId="068F71ED" w:rsidR="00E80FFA" w:rsidRPr="00906A3C" w:rsidRDefault="0080116C" w:rsidP="00E80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C00AAD" w:rsidRPr="00906A3C">
        <w:rPr>
          <w:rFonts w:ascii="Angsana New" w:hAnsi="Angsana New" w:hint="cs"/>
          <w:sz w:val="30"/>
          <w:szCs w:val="30"/>
          <w:cs/>
        </w:rPr>
        <w:t>หก</w:t>
      </w:r>
      <w:r w:rsidRPr="00906A3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C7AE1" w:rsidRPr="00906A3C">
        <w:rPr>
          <w:rFonts w:ascii="Angsana New" w:hAnsi="Angsana New"/>
          <w:sz w:val="30"/>
          <w:szCs w:val="30"/>
        </w:rPr>
        <w:t xml:space="preserve">30 </w:t>
      </w:r>
      <w:r w:rsidR="004C7AE1" w:rsidRPr="00906A3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C0B34" w:rsidRPr="00906A3C">
        <w:rPr>
          <w:rFonts w:ascii="Angsana New" w:hAnsi="Angsana New"/>
          <w:sz w:val="30"/>
          <w:szCs w:val="30"/>
        </w:rPr>
        <w:t>2565</w:t>
      </w:r>
      <w:r w:rsidRPr="00906A3C">
        <w:rPr>
          <w:rFonts w:ascii="Angsana New" w:hAnsi="Angsana New"/>
          <w:sz w:val="30"/>
          <w:szCs w:val="30"/>
        </w:rPr>
        <w:t xml:space="preserve"> </w:t>
      </w:r>
      <w:r w:rsidR="00CD3A0C" w:rsidRPr="00906A3C">
        <w:rPr>
          <w:rFonts w:ascii="Angsana New" w:hAnsi="Angsana New" w:hint="cs"/>
          <w:sz w:val="30"/>
          <w:szCs w:val="30"/>
          <w:cs/>
        </w:rPr>
        <w:t>แตกต่างจากอัตราภาษีเงินได้นิติบุคคล</w:t>
      </w:r>
      <w:r w:rsidR="004E04AA" w:rsidRPr="00906A3C">
        <w:rPr>
          <w:rFonts w:ascii="Angsana New" w:hAnsi="Angsana New" w:hint="cs"/>
          <w:sz w:val="30"/>
          <w:szCs w:val="30"/>
          <w:cs/>
        </w:rPr>
        <w:t>ที่ประกาศใช้</w:t>
      </w:r>
      <w:r w:rsidR="00CD3A0C" w:rsidRPr="00906A3C">
        <w:rPr>
          <w:rFonts w:ascii="Angsana New" w:hAnsi="Angsana New"/>
          <w:sz w:val="30"/>
          <w:szCs w:val="30"/>
          <w:cs/>
        </w:rPr>
        <w:t xml:space="preserve"> </w:t>
      </w:r>
      <w:r w:rsidR="00CD3A0C" w:rsidRPr="00906A3C">
        <w:rPr>
          <w:rFonts w:ascii="Angsana New" w:hAnsi="Angsana New" w:hint="cs"/>
          <w:sz w:val="30"/>
          <w:szCs w:val="30"/>
          <w:cs/>
        </w:rPr>
        <w:t>มีสาเหตุหลักจากปัจจัยดังต่อไปนี้</w:t>
      </w:r>
    </w:p>
    <w:p w14:paraId="6D5A3BC2" w14:textId="77777777" w:rsidR="00CD3A0C" w:rsidRPr="00906A3C" w:rsidRDefault="00CD3A0C" w:rsidP="00E80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7A555BC" w14:textId="0D780451" w:rsidR="00E80FFA" w:rsidRPr="00906A3C" w:rsidRDefault="00386B98" w:rsidP="00E80FFA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 w:hint="cs"/>
          <w:sz w:val="30"/>
          <w:szCs w:val="30"/>
          <w:cs/>
        </w:rPr>
        <w:t>สิทธิประโยชน์</w:t>
      </w:r>
      <w:r w:rsidR="00FC7F66" w:rsidRPr="00906A3C">
        <w:rPr>
          <w:rFonts w:ascii="Angsana New" w:hAnsi="Angsana New" w:hint="cs"/>
          <w:sz w:val="30"/>
          <w:szCs w:val="30"/>
          <w:cs/>
        </w:rPr>
        <w:t>จาก</w:t>
      </w:r>
      <w:r w:rsidRPr="00906A3C">
        <w:rPr>
          <w:rFonts w:ascii="Angsana New" w:hAnsi="Angsana New" w:hint="cs"/>
          <w:sz w:val="30"/>
          <w:szCs w:val="30"/>
          <w:cs/>
        </w:rPr>
        <w:t>การส่งเสริมการลงทุน</w:t>
      </w:r>
    </w:p>
    <w:p w14:paraId="51CD923A" w14:textId="543CCE1B" w:rsidR="00386B98" w:rsidRPr="00906A3C" w:rsidRDefault="00386B98" w:rsidP="00386B98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 w:hint="cs"/>
          <w:sz w:val="30"/>
          <w:szCs w:val="30"/>
          <w:cs/>
        </w:rPr>
        <w:t>การใช้ประโยชน์จากขาดทุนสะสมยกมา</w:t>
      </w:r>
      <w:r w:rsidR="00FC7F66" w:rsidRPr="00906A3C">
        <w:rPr>
          <w:rFonts w:ascii="Angsana New" w:hAnsi="Angsana New" w:hint="cs"/>
          <w:sz w:val="30"/>
          <w:szCs w:val="30"/>
          <w:cs/>
        </w:rPr>
        <w:t>ที่เดิมไม่ได้บันทึก</w:t>
      </w:r>
    </w:p>
    <w:p w14:paraId="3BBBBE58" w14:textId="77777777" w:rsidR="00C00AAD" w:rsidRPr="00906A3C" w:rsidRDefault="00C00AAD" w:rsidP="00C00A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6C7BB06" w14:textId="77777777" w:rsidR="00523E37" w:rsidRPr="00906A3C" w:rsidRDefault="00523E37" w:rsidP="000A602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906A3C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775EA99F" w14:textId="77777777" w:rsidR="00523E37" w:rsidRPr="00906A3C" w:rsidRDefault="00523E37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059E2DCE" w14:textId="77777777" w:rsidR="00523E37" w:rsidRPr="00906A3C" w:rsidRDefault="00523E37" w:rsidP="00523E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06A3C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06A3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04FE0D3" w14:textId="77777777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</w:p>
    <w:p w14:paraId="3370BFD7" w14:textId="77777777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6A3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7C75FF" w14:textId="77777777" w:rsidR="00523E37" w:rsidRPr="00906A3C" w:rsidRDefault="00523E37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24"/>
          <w:szCs w:val="24"/>
          <w:lang w:bidi="th-TH"/>
        </w:rPr>
      </w:pPr>
    </w:p>
    <w:tbl>
      <w:tblPr>
        <w:tblpPr w:leftFromText="180" w:rightFromText="180" w:vertAnchor="text" w:horzAnchor="margin" w:tblpX="485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619"/>
        <w:gridCol w:w="180"/>
        <w:gridCol w:w="1349"/>
        <w:gridCol w:w="180"/>
        <w:gridCol w:w="1646"/>
        <w:gridCol w:w="180"/>
        <w:gridCol w:w="1326"/>
      </w:tblGrid>
      <w:tr w:rsidR="00523E37" w:rsidRPr="00906A3C" w14:paraId="158999BD" w14:textId="77777777" w:rsidTr="0091263E">
        <w:trPr>
          <w:trHeight w:val="363"/>
          <w:tblHeader/>
        </w:trPr>
        <w:tc>
          <w:tcPr>
            <w:tcW w:w="2700" w:type="dxa"/>
            <w:vMerge w:val="restart"/>
            <w:shd w:val="clear" w:color="auto" w:fill="auto"/>
            <w:vAlign w:val="bottom"/>
          </w:tcPr>
          <w:p w14:paraId="4CC777C6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48" w:type="dxa"/>
            <w:gridSpan w:val="3"/>
          </w:tcPr>
          <w:p w14:paraId="1B4AD35A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06A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09AF72B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2" w:type="dxa"/>
            <w:gridSpan w:val="3"/>
          </w:tcPr>
          <w:p w14:paraId="7408ED6E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906A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906A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906A3C" w14:paraId="108AD330" w14:textId="77777777" w:rsidTr="0091263E">
        <w:trPr>
          <w:trHeight w:val="363"/>
          <w:tblHeader/>
        </w:trPr>
        <w:tc>
          <w:tcPr>
            <w:tcW w:w="2700" w:type="dxa"/>
            <w:vMerge/>
            <w:shd w:val="clear" w:color="auto" w:fill="auto"/>
            <w:vAlign w:val="bottom"/>
          </w:tcPr>
          <w:p w14:paraId="5ADB960A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3517E82F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3311C9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4D7F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2FD62F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</w:tcPr>
          <w:p w14:paraId="5A3882C5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14:paraId="44FD9429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9C581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906A3C" w14:paraId="26A87B40" w14:textId="77777777" w:rsidTr="0091263E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38D48C70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  <w:vMerge w:val="restart"/>
          </w:tcPr>
          <w:p w14:paraId="4D1C80C6" w14:textId="77777777" w:rsidR="00523E37" w:rsidRPr="00906A3C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906A3C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850ED5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6096F897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CB9253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vMerge w:val="restart"/>
            <w:shd w:val="clear" w:color="auto" w:fill="auto"/>
          </w:tcPr>
          <w:p w14:paraId="0EB928FC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906A3C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shd w:val="clear" w:color="auto" w:fill="auto"/>
          </w:tcPr>
          <w:p w14:paraId="7066132D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16FA9811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906A3C" w14:paraId="36461E68" w14:textId="77777777" w:rsidTr="0091263E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288D0D22" w14:textId="77777777" w:rsidR="00523E37" w:rsidRPr="00906A3C" w:rsidRDefault="00523E37" w:rsidP="006C085B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9" w:type="dxa"/>
            <w:vMerge/>
            <w:vAlign w:val="bottom"/>
          </w:tcPr>
          <w:p w14:paraId="463DA4BF" w14:textId="77777777" w:rsidR="00523E37" w:rsidRPr="00906A3C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E61398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268A90C0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DFEA1F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906A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5256EF8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vMerge/>
            <w:shd w:val="clear" w:color="auto" w:fill="auto"/>
          </w:tcPr>
          <w:p w14:paraId="281EF36A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6D02BF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14:paraId="5F0F4009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71893A0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452B8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906A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906A3C" w14:paraId="59EC8352" w14:textId="77777777" w:rsidTr="0091263E">
        <w:trPr>
          <w:tblHeader/>
        </w:trPr>
        <w:tc>
          <w:tcPr>
            <w:tcW w:w="2700" w:type="dxa"/>
            <w:shd w:val="clear" w:color="auto" w:fill="auto"/>
          </w:tcPr>
          <w:p w14:paraId="3B095326" w14:textId="77777777" w:rsidR="00523E37" w:rsidRPr="00906A3C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0" w:type="dxa"/>
            <w:gridSpan w:val="7"/>
          </w:tcPr>
          <w:p w14:paraId="6FC7AAB3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06A3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906A3C" w14:paraId="1BC45D4B" w14:textId="77777777" w:rsidTr="0091263E">
        <w:trPr>
          <w:tblHeader/>
        </w:trPr>
        <w:tc>
          <w:tcPr>
            <w:tcW w:w="2700" w:type="dxa"/>
            <w:shd w:val="clear" w:color="auto" w:fill="auto"/>
          </w:tcPr>
          <w:p w14:paraId="6176C903" w14:textId="58ABF5D4" w:rsidR="00523E37" w:rsidRPr="00906A3C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C7AE1"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C7AE1" w:rsidRPr="00906A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4C7AE1"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480" w:type="dxa"/>
            <w:gridSpan w:val="7"/>
          </w:tcPr>
          <w:p w14:paraId="250A6B55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23E37" w:rsidRPr="00906A3C" w14:paraId="6186DCD9" w14:textId="77777777" w:rsidTr="0091263E">
        <w:trPr>
          <w:tblHeader/>
        </w:trPr>
        <w:tc>
          <w:tcPr>
            <w:tcW w:w="2700" w:type="dxa"/>
            <w:shd w:val="clear" w:color="auto" w:fill="auto"/>
          </w:tcPr>
          <w:p w14:paraId="573BCFAD" w14:textId="77777777" w:rsidR="00523E37" w:rsidRPr="00906A3C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906A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19" w:type="dxa"/>
          </w:tcPr>
          <w:p w14:paraId="2C9AF9FD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0752617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1" w:type="dxa"/>
            <w:gridSpan w:val="5"/>
            <w:shd w:val="clear" w:color="auto" w:fill="auto"/>
          </w:tcPr>
          <w:p w14:paraId="39432FA0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86B98" w:rsidRPr="00906A3C" w14:paraId="6A7A3214" w14:textId="77777777" w:rsidTr="0091263E">
        <w:trPr>
          <w:cantSplit/>
          <w:trHeight w:val="521"/>
        </w:trPr>
        <w:tc>
          <w:tcPr>
            <w:tcW w:w="2700" w:type="dxa"/>
            <w:shd w:val="clear" w:color="auto" w:fill="auto"/>
          </w:tcPr>
          <w:p w14:paraId="0DD354DD" w14:textId="77777777" w:rsidR="00386B98" w:rsidRPr="00906A3C" w:rsidRDefault="00386B98" w:rsidP="00386B98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906A3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906A3C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906A3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19" w:type="dxa"/>
            <w:tcBorders>
              <w:bottom w:val="double" w:sz="4" w:space="0" w:color="auto"/>
            </w:tcBorders>
            <w:vAlign w:val="bottom"/>
          </w:tcPr>
          <w:p w14:paraId="7F6B6890" w14:textId="24397A27" w:rsidR="00386B98" w:rsidRPr="00906A3C" w:rsidRDefault="00E6076C" w:rsidP="00E607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637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976B0D" w14:textId="77777777" w:rsidR="00386B98" w:rsidRPr="00906A3C" w:rsidRDefault="00386B98" w:rsidP="00386B9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F2AC9D" w14:textId="4C0FE716" w:rsidR="00386B98" w:rsidRPr="00906A3C" w:rsidRDefault="00E6076C" w:rsidP="00E6076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36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D4C32D" w14:textId="77777777" w:rsidR="00386B98" w:rsidRPr="00906A3C" w:rsidRDefault="00386B98" w:rsidP="00386B98">
            <w:pPr>
              <w:pStyle w:val="acctfourfigures"/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505B68" w14:textId="19F2C89B" w:rsidR="00386B98" w:rsidRPr="00906A3C" w:rsidRDefault="008C101A" w:rsidP="00386B9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</w:rPr>
              <w:t>377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CF7840" w14:textId="77777777" w:rsidR="00386B98" w:rsidRPr="00906A3C" w:rsidRDefault="00386B98" w:rsidP="00386B98">
            <w:pPr>
              <w:pStyle w:val="acctfourfigures"/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45166C" w14:textId="5814768D" w:rsidR="00386B98" w:rsidRPr="00906A3C" w:rsidRDefault="008C101A" w:rsidP="00386B98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</w:rPr>
              <w:t>377</w:t>
            </w:r>
          </w:p>
        </w:tc>
      </w:tr>
      <w:tr w:rsidR="00D60A3A" w:rsidRPr="00906A3C" w14:paraId="5B19FE5A" w14:textId="77777777" w:rsidTr="0091263E">
        <w:trPr>
          <w:cantSplit/>
          <w:trHeight w:val="521"/>
        </w:trPr>
        <w:tc>
          <w:tcPr>
            <w:tcW w:w="2700" w:type="dxa"/>
            <w:shd w:val="clear" w:color="auto" w:fill="auto"/>
          </w:tcPr>
          <w:p w14:paraId="3975241E" w14:textId="77777777" w:rsidR="00D60A3A" w:rsidRPr="00906A3C" w:rsidRDefault="00D60A3A" w:rsidP="006C085B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9" w:type="dxa"/>
            <w:tcBorders>
              <w:top w:val="double" w:sz="4" w:space="0" w:color="auto"/>
            </w:tcBorders>
            <w:vAlign w:val="bottom"/>
          </w:tcPr>
          <w:p w14:paraId="5DF761F2" w14:textId="77777777" w:rsidR="00D60A3A" w:rsidRPr="00906A3C" w:rsidRDefault="00D60A3A" w:rsidP="006C085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67572F4" w14:textId="77777777" w:rsidR="00D60A3A" w:rsidRPr="00906A3C" w:rsidRDefault="00D60A3A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C7E604" w14:textId="77777777" w:rsidR="00D60A3A" w:rsidRPr="00906A3C" w:rsidRDefault="00D60A3A" w:rsidP="006C085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CFE62C" w14:textId="77777777" w:rsidR="00D60A3A" w:rsidRPr="00906A3C" w:rsidRDefault="00D60A3A" w:rsidP="006C085B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BDDABC" w14:textId="77777777" w:rsidR="00D60A3A" w:rsidRPr="00906A3C" w:rsidRDefault="00D60A3A" w:rsidP="006C085B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7D3358" w14:textId="77777777" w:rsidR="00D60A3A" w:rsidRPr="00906A3C" w:rsidRDefault="00D60A3A" w:rsidP="006C085B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2770AA" w14:textId="77777777" w:rsidR="00D60A3A" w:rsidRPr="00906A3C" w:rsidRDefault="00D60A3A" w:rsidP="006C085B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9BDE155" w14:textId="547A2BDB" w:rsidR="00E6076C" w:rsidRPr="00906A3C" w:rsidRDefault="00E6076C" w:rsidP="00E6076C">
      <w:pPr>
        <w:pStyle w:val="block"/>
        <w:spacing w:after="0" w:line="240" w:lineRule="auto"/>
        <w:ind w:left="0"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tbl>
      <w:tblPr>
        <w:tblpPr w:leftFromText="180" w:rightFromText="180" w:vertAnchor="text" w:horzAnchor="margin" w:tblpX="485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619"/>
        <w:gridCol w:w="180"/>
        <w:gridCol w:w="1349"/>
        <w:gridCol w:w="180"/>
        <w:gridCol w:w="1646"/>
        <w:gridCol w:w="180"/>
        <w:gridCol w:w="1326"/>
      </w:tblGrid>
      <w:tr w:rsidR="00E6076C" w:rsidRPr="00906A3C" w14:paraId="2A8FB33F" w14:textId="77777777" w:rsidTr="009959AA">
        <w:trPr>
          <w:trHeight w:val="363"/>
          <w:tblHeader/>
        </w:trPr>
        <w:tc>
          <w:tcPr>
            <w:tcW w:w="2700" w:type="dxa"/>
            <w:vMerge w:val="restart"/>
            <w:shd w:val="clear" w:color="auto" w:fill="auto"/>
            <w:vAlign w:val="bottom"/>
          </w:tcPr>
          <w:p w14:paraId="5DA31282" w14:textId="77777777" w:rsidR="00E6076C" w:rsidRPr="00906A3C" w:rsidRDefault="00E6076C" w:rsidP="009959AA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48" w:type="dxa"/>
            <w:gridSpan w:val="3"/>
          </w:tcPr>
          <w:p w14:paraId="5409F265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06A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CA4FF7C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2" w:type="dxa"/>
            <w:gridSpan w:val="3"/>
          </w:tcPr>
          <w:p w14:paraId="00E9F604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906A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906A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E6076C" w:rsidRPr="00906A3C" w14:paraId="5D259346" w14:textId="77777777" w:rsidTr="009959AA">
        <w:trPr>
          <w:trHeight w:val="363"/>
          <w:tblHeader/>
        </w:trPr>
        <w:tc>
          <w:tcPr>
            <w:tcW w:w="2700" w:type="dxa"/>
            <w:vMerge/>
            <w:shd w:val="clear" w:color="auto" w:fill="auto"/>
            <w:vAlign w:val="bottom"/>
          </w:tcPr>
          <w:p w14:paraId="65DC4FC7" w14:textId="77777777" w:rsidR="00E6076C" w:rsidRPr="00906A3C" w:rsidRDefault="00E6076C" w:rsidP="009959AA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14:paraId="4FED6D1B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27F84DD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90D3E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1DE022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</w:tcPr>
          <w:p w14:paraId="1A2C65AD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14:paraId="344551D9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1CDEB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6076C" w:rsidRPr="00906A3C" w14:paraId="543FA0D8" w14:textId="77777777" w:rsidTr="009959AA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058FDBA5" w14:textId="77777777" w:rsidR="00E6076C" w:rsidRPr="00906A3C" w:rsidRDefault="00E6076C" w:rsidP="009959AA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9" w:type="dxa"/>
            <w:vMerge w:val="restart"/>
          </w:tcPr>
          <w:p w14:paraId="7AE9FC0A" w14:textId="77777777" w:rsidR="00E6076C" w:rsidRPr="00906A3C" w:rsidRDefault="00E6076C" w:rsidP="009959A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906A3C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7D770730" w14:textId="77777777" w:rsidR="00E6076C" w:rsidRPr="00906A3C" w:rsidRDefault="00E6076C" w:rsidP="009959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5A5BAA82" w14:textId="77777777" w:rsidR="00E6076C" w:rsidRPr="00906A3C" w:rsidRDefault="00E6076C" w:rsidP="009959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A910A0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vMerge w:val="restart"/>
            <w:shd w:val="clear" w:color="auto" w:fill="auto"/>
          </w:tcPr>
          <w:p w14:paraId="35EF83F8" w14:textId="77777777" w:rsidR="00E6076C" w:rsidRPr="00906A3C" w:rsidRDefault="00E6076C" w:rsidP="009959AA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906A3C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shd w:val="clear" w:color="auto" w:fill="auto"/>
          </w:tcPr>
          <w:p w14:paraId="40A6A3A0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53E0057E" w14:textId="77777777" w:rsidR="00E6076C" w:rsidRPr="00906A3C" w:rsidRDefault="00E6076C" w:rsidP="009959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E6076C" w:rsidRPr="00906A3C" w14:paraId="2E284F6B" w14:textId="77777777" w:rsidTr="009959AA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280A51CA" w14:textId="77777777" w:rsidR="00E6076C" w:rsidRPr="00906A3C" w:rsidRDefault="00E6076C" w:rsidP="009959AA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9" w:type="dxa"/>
            <w:vMerge/>
            <w:vAlign w:val="bottom"/>
          </w:tcPr>
          <w:p w14:paraId="2EF08BA0" w14:textId="77777777" w:rsidR="00E6076C" w:rsidRPr="00906A3C" w:rsidRDefault="00E6076C" w:rsidP="009959A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D293969" w14:textId="77777777" w:rsidR="00E6076C" w:rsidRPr="00906A3C" w:rsidRDefault="00E6076C" w:rsidP="009959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49" w:type="dxa"/>
            <w:shd w:val="clear" w:color="auto" w:fill="auto"/>
          </w:tcPr>
          <w:p w14:paraId="118C6B81" w14:textId="77777777" w:rsidR="00E6076C" w:rsidRPr="00906A3C" w:rsidRDefault="00E6076C" w:rsidP="009959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304FF17" w14:textId="77777777" w:rsidR="00E6076C" w:rsidRPr="00906A3C" w:rsidRDefault="00E6076C" w:rsidP="009959AA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906A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1BAFD49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vMerge/>
            <w:shd w:val="clear" w:color="auto" w:fill="auto"/>
          </w:tcPr>
          <w:p w14:paraId="7D938A85" w14:textId="77777777" w:rsidR="00E6076C" w:rsidRPr="00906A3C" w:rsidRDefault="00E6076C" w:rsidP="009959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0360895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14:paraId="53F3F4B3" w14:textId="77777777" w:rsidR="00E6076C" w:rsidRPr="00906A3C" w:rsidRDefault="00E6076C" w:rsidP="009959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0FF5630" w14:textId="77777777" w:rsidR="00E6076C" w:rsidRPr="00906A3C" w:rsidRDefault="00E6076C" w:rsidP="009959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E9A3D23" w14:textId="77777777" w:rsidR="00E6076C" w:rsidRPr="00906A3C" w:rsidRDefault="00E6076C" w:rsidP="009959A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906A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6076C" w:rsidRPr="00906A3C" w14:paraId="425D68E3" w14:textId="77777777" w:rsidTr="009959AA">
        <w:trPr>
          <w:tblHeader/>
        </w:trPr>
        <w:tc>
          <w:tcPr>
            <w:tcW w:w="2700" w:type="dxa"/>
            <w:shd w:val="clear" w:color="auto" w:fill="auto"/>
          </w:tcPr>
          <w:p w14:paraId="5B7B7E55" w14:textId="77777777" w:rsidR="00E6076C" w:rsidRPr="00906A3C" w:rsidRDefault="00E6076C" w:rsidP="009959AA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0" w:type="dxa"/>
            <w:gridSpan w:val="7"/>
          </w:tcPr>
          <w:p w14:paraId="2BAA6124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06A3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6076C" w:rsidRPr="00906A3C" w14:paraId="0BC9ABB1" w14:textId="77777777" w:rsidTr="009959AA">
        <w:trPr>
          <w:tblHeader/>
        </w:trPr>
        <w:tc>
          <w:tcPr>
            <w:tcW w:w="2700" w:type="dxa"/>
            <w:shd w:val="clear" w:color="auto" w:fill="auto"/>
          </w:tcPr>
          <w:p w14:paraId="148D98E5" w14:textId="77777777" w:rsidR="00E6076C" w:rsidRPr="00906A3C" w:rsidRDefault="00E6076C" w:rsidP="009959AA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906A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480" w:type="dxa"/>
            <w:gridSpan w:val="7"/>
          </w:tcPr>
          <w:p w14:paraId="172F4729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6076C" w:rsidRPr="00906A3C" w14:paraId="68EAFA91" w14:textId="77777777" w:rsidTr="009959AA">
        <w:trPr>
          <w:tblHeader/>
        </w:trPr>
        <w:tc>
          <w:tcPr>
            <w:tcW w:w="2700" w:type="dxa"/>
            <w:shd w:val="clear" w:color="auto" w:fill="auto"/>
          </w:tcPr>
          <w:p w14:paraId="52CC56D4" w14:textId="13446607" w:rsidR="00E6076C" w:rsidRPr="00906A3C" w:rsidRDefault="00E6076C" w:rsidP="009959AA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906A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19" w:type="dxa"/>
          </w:tcPr>
          <w:p w14:paraId="042BDF55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2236AF7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1" w:type="dxa"/>
            <w:gridSpan w:val="5"/>
            <w:shd w:val="clear" w:color="auto" w:fill="auto"/>
          </w:tcPr>
          <w:p w14:paraId="43CB4A37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6076C" w:rsidRPr="00906A3C" w14:paraId="41D0BF0B" w14:textId="77777777" w:rsidTr="009959AA">
        <w:trPr>
          <w:cantSplit/>
          <w:trHeight w:val="521"/>
        </w:trPr>
        <w:tc>
          <w:tcPr>
            <w:tcW w:w="2700" w:type="dxa"/>
            <w:shd w:val="clear" w:color="auto" w:fill="auto"/>
          </w:tcPr>
          <w:p w14:paraId="199B7DAC" w14:textId="77777777" w:rsidR="00E6076C" w:rsidRPr="00906A3C" w:rsidRDefault="00E6076C" w:rsidP="009959AA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906A3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906A3C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906A3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19" w:type="dxa"/>
            <w:tcBorders>
              <w:bottom w:val="double" w:sz="4" w:space="0" w:color="auto"/>
            </w:tcBorders>
            <w:vAlign w:val="bottom"/>
          </w:tcPr>
          <w:p w14:paraId="7D30DFA9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lang w:bidi="th-TH"/>
              </w:rPr>
              <w:t>(1,280)</w:t>
            </w:r>
          </w:p>
        </w:tc>
        <w:tc>
          <w:tcPr>
            <w:tcW w:w="180" w:type="dxa"/>
            <w:vAlign w:val="bottom"/>
          </w:tcPr>
          <w:p w14:paraId="57014EBA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62AFB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</w:rPr>
              <w:t>(1,280)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1BD13B" w14:textId="77777777" w:rsidR="00E6076C" w:rsidRPr="00906A3C" w:rsidRDefault="00E6076C" w:rsidP="009959AA">
            <w:pPr>
              <w:pStyle w:val="acctfourfigures"/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366315" w14:textId="5098576F" w:rsidR="00E6076C" w:rsidRPr="00906A3C" w:rsidRDefault="00E6076C" w:rsidP="00E6076C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397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83DB44" w14:textId="77777777" w:rsidR="00E6076C" w:rsidRPr="00906A3C" w:rsidRDefault="00E6076C" w:rsidP="009959AA">
            <w:pPr>
              <w:pStyle w:val="acctfourfigures"/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7FC5B6" w14:textId="2EA1DB85" w:rsidR="00E6076C" w:rsidRPr="00906A3C" w:rsidRDefault="00E6076C" w:rsidP="00E6076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35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E6076C" w:rsidRPr="00906A3C" w14:paraId="53D67184" w14:textId="77777777" w:rsidTr="009959AA">
        <w:trPr>
          <w:cantSplit/>
          <w:trHeight w:val="521"/>
        </w:trPr>
        <w:tc>
          <w:tcPr>
            <w:tcW w:w="2700" w:type="dxa"/>
            <w:shd w:val="clear" w:color="auto" w:fill="auto"/>
          </w:tcPr>
          <w:p w14:paraId="003DE071" w14:textId="77777777" w:rsidR="00E6076C" w:rsidRPr="00906A3C" w:rsidRDefault="00E6076C" w:rsidP="009959AA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9" w:type="dxa"/>
            <w:tcBorders>
              <w:top w:val="double" w:sz="4" w:space="0" w:color="auto"/>
            </w:tcBorders>
            <w:vAlign w:val="bottom"/>
          </w:tcPr>
          <w:p w14:paraId="60D8018D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C06865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71E1AD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EB94C5" w14:textId="77777777" w:rsidR="00E6076C" w:rsidRPr="00906A3C" w:rsidRDefault="00E6076C" w:rsidP="009959AA">
            <w:pPr>
              <w:pStyle w:val="acctfourfigures"/>
              <w:spacing w:line="240" w:lineRule="auto"/>
              <w:ind w:right="10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B72B20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FE3121" w14:textId="77777777" w:rsidR="00E6076C" w:rsidRPr="00906A3C" w:rsidRDefault="00E6076C" w:rsidP="009959AA">
            <w:pPr>
              <w:pStyle w:val="acctfourfigures"/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AFBC45" w14:textId="77777777" w:rsidR="00E6076C" w:rsidRPr="00906A3C" w:rsidRDefault="00E6076C" w:rsidP="009959A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DF15051" w14:textId="77777777" w:rsidR="00E6076C" w:rsidRPr="00906A3C" w:rsidRDefault="00E6076C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tbl>
      <w:tblPr>
        <w:tblpPr w:leftFromText="180" w:rightFromText="180" w:vertAnchor="text" w:horzAnchor="margin" w:tblpX="485" w:tblpY="183"/>
        <w:tblW w:w="92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620"/>
        <w:gridCol w:w="180"/>
        <w:gridCol w:w="1323"/>
        <w:gridCol w:w="27"/>
        <w:gridCol w:w="153"/>
        <w:gridCol w:w="27"/>
        <w:gridCol w:w="1620"/>
        <w:gridCol w:w="27"/>
        <w:gridCol w:w="153"/>
        <w:gridCol w:w="27"/>
        <w:gridCol w:w="1345"/>
        <w:gridCol w:w="31"/>
      </w:tblGrid>
      <w:tr w:rsidR="00523E37" w:rsidRPr="00906A3C" w14:paraId="02978D2E" w14:textId="77777777" w:rsidTr="006C085B">
        <w:trPr>
          <w:trHeight w:val="363"/>
          <w:tblHeader/>
        </w:trPr>
        <w:tc>
          <w:tcPr>
            <w:tcW w:w="2700" w:type="dxa"/>
            <w:vMerge w:val="restart"/>
            <w:shd w:val="clear" w:color="auto" w:fill="auto"/>
            <w:vAlign w:val="bottom"/>
          </w:tcPr>
          <w:p w14:paraId="0A362A64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5B0500CA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06A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69FC23A4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203" w:type="dxa"/>
            <w:gridSpan w:val="6"/>
          </w:tcPr>
          <w:p w14:paraId="08F037C1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906A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906A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906A3C" w14:paraId="78218380" w14:textId="77777777" w:rsidTr="006C085B">
        <w:trPr>
          <w:trHeight w:val="363"/>
          <w:tblHeader/>
        </w:trPr>
        <w:tc>
          <w:tcPr>
            <w:tcW w:w="2700" w:type="dxa"/>
            <w:vMerge/>
            <w:shd w:val="clear" w:color="auto" w:fill="auto"/>
            <w:vAlign w:val="bottom"/>
          </w:tcPr>
          <w:p w14:paraId="0B0FDBAE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A6B5E01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4023B40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7CA5C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40B0989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7985A5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F08B93E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78978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906A3C" w14:paraId="212412C5" w14:textId="77777777" w:rsidTr="006C085B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38BECD92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0AE12E7D" w14:textId="77777777" w:rsidR="00523E37" w:rsidRPr="00906A3C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906A3C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7BC119B8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A049D68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E177878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 w:val="restart"/>
            <w:shd w:val="clear" w:color="auto" w:fill="auto"/>
          </w:tcPr>
          <w:p w14:paraId="45757DB1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906A3C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906A3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763D0EF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532E4C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906A3C" w14:paraId="6A60F9D9" w14:textId="77777777" w:rsidTr="006C085B">
        <w:trPr>
          <w:trHeight w:val="363"/>
          <w:tblHeader/>
        </w:trPr>
        <w:tc>
          <w:tcPr>
            <w:tcW w:w="2700" w:type="dxa"/>
            <w:shd w:val="clear" w:color="auto" w:fill="auto"/>
            <w:vAlign w:val="bottom"/>
          </w:tcPr>
          <w:p w14:paraId="7FF0DE63" w14:textId="77777777" w:rsidR="00523E37" w:rsidRPr="00906A3C" w:rsidRDefault="00523E37" w:rsidP="006C085B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56907F77" w14:textId="77777777" w:rsidR="00523E37" w:rsidRPr="00906A3C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076C9AF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823DCB1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2D67341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906A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105AB5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vMerge/>
            <w:shd w:val="clear" w:color="auto" w:fill="auto"/>
          </w:tcPr>
          <w:p w14:paraId="6674A047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335AB6C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5CFE09BA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8C806F4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CBF8513" w14:textId="77777777" w:rsidR="00523E37" w:rsidRPr="00906A3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906A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906A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906A3C" w14:paraId="7F3F638B" w14:textId="77777777" w:rsidTr="006C085B">
        <w:trPr>
          <w:tblHeader/>
        </w:trPr>
        <w:tc>
          <w:tcPr>
            <w:tcW w:w="2700" w:type="dxa"/>
            <w:shd w:val="clear" w:color="auto" w:fill="auto"/>
          </w:tcPr>
          <w:p w14:paraId="255DF2C5" w14:textId="77777777" w:rsidR="00523E37" w:rsidRPr="00906A3C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33" w:type="dxa"/>
            <w:gridSpan w:val="12"/>
          </w:tcPr>
          <w:p w14:paraId="2037297D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06A3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906A3C" w14:paraId="455C9148" w14:textId="77777777" w:rsidTr="006C085B">
        <w:trPr>
          <w:tblHeader/>
        </w:trPr>
        <w:tc>
          <w:tcPr>
            <w:tcW w:w="2700" w:type="dxa"/>
            <w:shd w:val="clear" w:color="auto" w:fill="auto"/>
          </w:tcPr>
          <w:p w14:paraId="3DDAC21C" w14:textId="360E58B5" w:rsidR="00523E37" w:rsidRPr="00906A3C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A4A2A"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533" w:type="dxa"/>
            <w:gridSpan w:val="12"/>
          </w:tcPr>
          <w:p w14:paraId="0C557455" w14:textId="77777777" w:rsidR="00523E37" w:rsidRPr="00906A3C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A4A2A" w:rsidRPr="00906A3C" w14:paraId="071D8D80" w14:textId="77777777" w:rsidTr="006C085B">
        <w:trPr>
          <w:gridAfter w:val="1"/>
          <w:wAfter w:w="31" w:type="dxa"/>
          <w:tblHeader/>
        </w:trPr>
        <w:tc>
          <w:tcPr>
            <w:tcW w:w="2700" w:type="dxa"/>
            <w:shd w:val="clear" w:color="auto" w:fill="auto"/>
          </w:tcPr>
          <w:p w14:paraId="20037861" w14:textId="77777777" w:rsidR="00AA4A2A" w:rsidRPr="00906A3C" w:rsidRDefault="00AA4A2A" w:rsidP="00AA4A2A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906A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906A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02DF323" w14:textId="77777777" w:rsidR="00AA4A2A" w:rsidRPr="00906A3C" w:rsidRDefault="00AA4A2A" w:rsidP="00AA4A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D54DA5" w14:textId="77777777" w:rsidR="00AA4A2A" w:rsidRPr="00906A3C" w:rsidRDefault="00AA4A2A" w:rsidP="00AA4A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02" w:type="dxa"/>
            <w:gridSpan w:val="9"/>
            <w:shd w:val="clear" w:color="auto" w:fill="auto"/>
          </w:tcPr>
          <w:p w14:paraId="3B109B2B" w14:textId="77777777" w:rsidR="00AA4A2A" w:rsidRPr="00906A3C" w:rsidRDefault="00AA4A2A" w:rsidP="00AA4A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A4A2A" w:rsidRPr="00906A3C" w14:paraId="449DF253" w14:textId="77777777" w:rsidTr="006C085B">
        <w:trPr>
          <w:gridAfter w:val="1"/>
          <w:wAfter w:w="31" w:type="dxa"/>
          <w:cantSplit/>
          <w:trHeight w:val="521"/>
        </w:trPr>
        <w:tc>
          <w:tcPr>
            <w:tcW w:w="2700" w:type="dxa"/>
            <w:shd w:val="clear" w:color="auto" w:fill="auto"/>
          </w:tcPr>
          <w:p w14:paraId="13CA28EA" w14:textId="77777777" w:rsidR="00AA4A2A" w:rsidRPr="00906A3C" w:rsidRDefault="00AA4A2A" w:rsidP="00AA4A2A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906A3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906A3C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906A3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D906270" w14:textId="38442479" w:rsidR="00AA4A2A" w:rsidRPr="00906A3C" w:rsidRDefault="00AA4A2A" w:rsidP="009126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06A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Pr="00906A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71D3CD4" w14:textId="77777777" w:rsidR="00AA4A2A" w:rsidRPr="00906A3C" w:rsidRDefault="00AA4A2A" w:rsidP="0091263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B35832" w14:textId="673E7138" w:rsidR="00AA4A2A" w:rsidRPr="00906A3C" w:rsidRDefault="00AA4A2A" w:rsidP="0091263E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06A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Pr="00906A3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64B656F" w14:textId="77777777" w:rsidR="00AA4A2A" w:rsidRPr="00906A3C" w:rsidRDefault="00AA4A2A" w:rsidP="0091263E">
            <w:pPr>
              <w:pStyle w:val="acctfourfigures"/>
              <w:spacing w:line="240" w:lineRule="auto"/>
              <w:ind w:right="10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F2320" w14:textId="1392634E" w:rsidR="00AA4A2A" w:rsidRPr="00906A3C" w:rsidRDefault="00AA4A2A" w:rsidP="0091263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9734742" w14:textId="77777777" w:rsidR="00AA4A2A" w:rsidRPr="00906A3C" w:rsidRDefault="00AA4A2A" w:rsidP="0091263E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19780" w14:textId="63B1A1D7" w:rsidR="00AA4A2A" w:rsidRPr="00906A3C" w:rsidRDefault="00AA4A2A" w:rsidP="0091263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6A3C"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</w:tr>
    </w:tbl>
    <w:p w14:paraId="4031C004" w14:textId="77777777" w:rsidR="00E6076C" w:rsidRPr="00906A3C" w:rsidRDefault="00E6076C" w:rsidP="00523E37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4A60C0B1" w14:textId="77777777" w:rsidR="00E6076C" w:rsidRPr="00906A3C" w:rsidRDefault="00E6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8"/>
          <w:szCs w:val="28"/>
          <w:cs/>
        </w:rPr>
      </w:pPr>
      <w:r w:rsidRPr="00906A3C">
        <w:rPr>
          <w:rFonts w:ascii="Angsana New" w:hAnsi="Angsana New"/>
          <w:b/>
          <w:sz w:val="28"/>
          <w:szCs w:val="28"/>
          <w:cs/>
        </w:rPr>
        <w:br w:type="page"/>
      </w:r>
    </w:p>
    <w:p w14:paraId="644719BE" w14:textId="7BA6D5B0" w:rsidR="00A34A98" w:rsidRPr="00906A3C" w:rsidRDefault="00A34A98" w:rsidP="00A34A98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906A3C">
        <w:rPr>
          <w:rFonts w:ascii="Angsana New" w:hAnsi="Angsana New"/>
          <w:b/>
          <w:sz w:val="32"/>
          <w:szCs w:val="32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0F324CEE" w14:textId="77777777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23E37" w:rsidRPr="00906A3C" w14:paraId="796B9CAE" w14:textId="77777777" w:rsidTr="006C085B">
        <w:trPr>
          <w:tblHeader/>
        </w:trPr>
        <w:tc>
          <w:tcPr>
            <w:tcW w:w="2250" w:type="dxa"/>
            <w:hideMark/>
          </w:tcPr>
          <w:p w14:paraId="17BE0B66" w14:textId="77777777" w:rsidR="00523E37" w:rsidRPr="00906A3C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6A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7FFB9" w14:textId="77777777" w:rsidR="00523E37" w:rsidRPr="00906A3C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3AA5AD6" w14:textId="77777777" w:rsidR="00523E37" w:rsidRPr="00906A3C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06A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23E37" w:rsidRPr="00906A3C" w14:paraId="0FB9A3D9" w14:textId="77777777" w:rsidTr="006C085B">
        <w:tc>
          <w:tcPr>
            <w:tcW w:w="2250" w:type="dxa"/>
            <w:hideMark/>
          </w:tcPr>
          <w:p w14:paraId="3066B05B" w14:textId="77777777" w:rsidR="00523E37" w:rsidRPr="00906A3C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06A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E885152" w14:textId="77777777" w:rsidR="00523E37" w:rsidRPr="00906A3C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7EA4B4D1" w14:textId="77777777" w:rsidR="00523E37" w:rsidRPr="00906A3C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06A3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06A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2DD48AA9" w14:textId="589F22FF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4DD850CE" w14:textId="77777777" w:rsidR="00523E37" w:rsidRPr="00906A3C" w:rsidRDefault="00523E37" w:rsidP="000A602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906A3C">
        <w:rPr>
          <w:rFonts w:ascii="Angsana New" w:hAnsi="Angsana New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EA0DFC0" w14:textId="77777777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02"/>
        <w:gridCol w:w="273"/>
        <w:gridCol w:w="2122"/>
      </w:tblGrid>
      <w:tr w:rsidR="00523E37" w:rsidRPr="00906A3C" w14:paraId="0E1252A6" w14:textId="77777777" w:rsidTr="006C085B">
        <w:tc>
          <w:tcPr>
            <w:tcW w:w="2550" w:type="pct"/>
          </w:tcPr>
          <w:p w14:paraId="7CB4BEAF" w14:textId="502F7740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C0B34"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C0B34"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A4A2A" w:rsidRPr="00906A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45" w:type="pct"/>
          </w:tcPr>
          <w:p w14:paraId="3D043C2E" w14:textId="77777777" w:rsidR="00523E37" w:rsidRPr="00906A3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8" w:right="-100" w:hanging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6858D3F" w14:textId="77777777" w:rsidR="00523E37" w:rsidRPr="00906A3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2C88903E" w14:textId="77777777" w:rsidR="00523E37" w:rsidRPr="00906A3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906A3C" w14:paraId="7FF42E3E" w14:textId="77777777" w:rsidTr="006C085B">
        <w:tc>
          <w:tcPr>
            <w:tcW w:w="2550" w:type="pct"/>
          </w:tcPr>
          <w:p w14:paraId="6FF95FA7" w14:textId="77777777" w:rsidR="00523E37" w:rsidRPr="00906A3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0" w:type="pct"/>
            <w:gridSpan w:val="3"/>
          </w:tcPr>
          <w:p w14:paraId="4CD77018" w14:textId="77777777" w:rsidR="00523E37" w:rsidRPr="00906A3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906A3C" w14:paraId="0CDC5D35" w14:textId="77777777" w:rsidTr="006C085B">
        <w:tc>
          <w:tcPr>
            <w:tcW w:w="2550" w:type="pct"/>
          </w:tcPr>
          <w:p w14:paraId="559F0572" w14:textId="77777777" w:rsidR="00523E37" w:rsidRPr="00906A3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45" w:type="pct"/>
          </w:tcPr>
          <w:p w14:paraId="50A0C93E" w14:textId="77777777" w:rsidR="00523E37" w:rsidRPr="00906A3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3553FC4" w14:textId="77777777" w:rsidR="00523E37" w:rsidRPr="00906A3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387C1FCA" w14:textId="3E69F9D6" w:rsidR="00523E37" w:rsidRPr="00906A3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DE8" w:rsidRPr="00906A3C" w14:paraId="5FB65D6E" w14:textId="77777777" w:rsidTr="006C085B">
        <w:tc>
          <w:tcPr>
            <w:tcW w:w="2550" w:type="pct"/>
          </w:tcPr>
          <w:p w14:paraId="77E21EF6" w14:textId="2F0E18DC" w:rsidR="00016DE8" w:rsidRPr="00906A3C" w:rsidRDefault="00E4356F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ส่วนปรับปรุงอาคาร</w:t>
            </w:r>
          </w:p>
        </w:tc>
        <w:tc>
          <w:tcPr>
            <w:tcW w:w="1145" w:type="pct"/>
          </w:tcPr>
          <w:p w14:paraId="38CABDA7" w14:textId="1BA847AA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4DA73ED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5B9E3725" w14:textId="00D60C8C" w:rsidR="00016DE8" w:rsidRPr="00906A3C" w:rsidRDefault="00016DE8" w:rsidP="0038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56F" w:rsidRPr="00906A3C" w14:paraId="4B475BF4" w14:textId="77777777" w:rsidTr="006C085B">
        <w:tc>
          <w:tcPr>
            <w:tcW w:w="2550" w:type="pct"/>
          </w:tcPr>
          <w:p w14:paraId="1F011DC1" w14:textId="5980EA0D" w:rsidR="00E4356F" w:rsidRPr="00906A3C" w:rsidRDefault="00E4356F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และการก่อสร้างที่เกี่ยวข้อง</w:t>
            </w:r>
          </w:p>
        </w:tc>
        <w:tc>
          <w:tcPr>
            <w:tcW w:w="1145" w:type="pct"/>
          </w:tcPr>
          <w:p w14:paraId="08DF4524" w14:textId="0B1FCFC3" w:rsidR="00E4356F" w:rsidRPr="00906A3C" w:rsidRDefault="004D618E" w:rsidP="004D6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1,40</w:t>
            </w:r>
            <w:r w:rsidR="00B2642A" w:rsidRPr="00906A3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786C2940" w14:textId="77777777" w:rsidR="00E4356F" w:rsidRPr="00906A3C" w:rsidRDefault="00E4356F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68777EC6" w14:textId="07F944EE" w:rsidR="00E4356F" w:rsidRPr="00906A3C" w:rsidRDefault="00E4356F" w:rsidP="0092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4D618E" w:rsidRPr="00906A3C" w14:paraId="62599FB1" w14:textId="77777777" w:rsidTr="006C085B">
        <w:tc>
          <w:tcPr>
            <w:tcW w:w="2550" w:type="pct"/>
          </w:tcPr>
          <w:p w14:paraId="7A9432D2" w14:textId="328038A1" w:rsidR="004D618E" w:rsidRPr="00906A3C" w:rsidRDefault="004D618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45" w:type="pct"/>
          </w:tcPr>
          <w:p w14:paraId="226EA3EB" w14:textId="61BA7930" w:rsidR="004D618E" w:rsidRPr="00906A3C" w:rsidRDefault="004D618E" w:rsidP="004D61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149" w:type="pct"/>
          </w:tcPr>
          <w:p w14:paraId="09932B24" w14:textId="77777777" w:rsidR="004D618E" w:rsidRPr="00906A3C" w:rsidRDefault="004D618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6DEAC377" w14:textId="1A70A6F2" w:rsidR="004D618E" w:rsidRPr="00906A3C" w:rsidRDefault="004D618E" w:rsidP="004D6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24690" w:rsidRPr="00906A3C" w14:paraId="202C1EEA" w14:textId="77777777" w:rsidTr="006C085B">
        <w:tc>
          <w:tcPr>
            <w:tcW w:w="2550" w:type="pct"/>
          </w:tcPr>
          <w:p w14:paraId="7F4E4DCC" w14:textId="41A60652" w:rsidR="00924690" w:rsidRPr="00906A3C" w:rsidRDefault="00924690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45" w:type="pct"/>
          </w:tcPr>
          <w:p w14:paraId="7A0B8DEE" w14:textId="292E5576" w:rsidR="00924690" w:rsidRPr="00906A3C" w:rsidRDefault="0035105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  <w:tc>
          <w:tcPr>
            <w:tcW w:w="149" w:type="pct"/>
          </w:tcPr>
          <w:p w14:paraId="2850E95C" w14:textId="77777777" w:rsidR="00924690" w:rsidRPr="00906A3C" w:rsidRDefault="00924690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431538AD" w14:textId="194D6077" w:rsidR="00924690" w:rsidRPr="00906A3C" w:rsidRDefault="00924690" w:rsidP="00D9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6DE8" w:rsidRPr="00906A3C" w14:paraId="4FF0817E" w14:textId="77777777" w:rsidTr="006C085B">
        <w:tc>
          <w:tcPr>
            <w:tcW w:w="2550" w:type="pct"/>
          </w:tcPr>
          <w:p w14:paraId="722B40BD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5" w:type="pct"/>
            <w:tcBorders>
              <w:top w:val="single" w:sz="4" w:space="0" w:color="auto"/>
              <w:bottom w:val="double" w:sz="4" w:space="0" w:color="auto"/>
            </w:tcBorders>
          </w:tcPr>
          <w:p w14:paraId="005F9590" w14:textId="57130CD0" w:rsidR="00016DE8" w:rsidRPr="00906A3C" w:rsidRDefault="004D618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3,636</w:t>
            </w:r>
          </w:p>
        </w:tc>
        <w:tc>
          <w:tcPr>
            <w:tcW w:w="149" w:type="pct"/>
          </w:tcPr>
          <w:p w14:paraId="6DF97560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pct"/>
            <w:tcBorders>
              <w:top w:val="single" w:sz="4" w:space="0" w:color="auto"/>
              <w:bottom w:val="double" w:sz="4" w:space="0" w:color="auto"/>
            </w:tcBorders>
          </w:tcPr>
          <w:p w14:paraId="1618C955" w14:textId="21524D34" w:rsidR="00016DE8" w:rsidRPr="00906A3C" w:rsidRDefault="00924690" w:rsidP="00924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120</w:t>
            </w:r>
          </w:p>
        </w:tc>
      </w:tr>
      <w:tr w:rsidR="00016DE8" w:rsidRPr="00906A3C" w14:paraId="24B7C519" w14:textId="77777777" w:rsidTr="006C085B">
        <w:tc>
          <w:tcPr>
            <w:tcW w:w="2550" w:type="pct"/>
          </w:tcPr>
          <w:p w14:paraId="58A4A0C7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5" w:type="pct"/>
            <w:tcBorders>
              <w:top w:val="single" w:sz="4" w:space="0" w:color="auto"/>
            </w:tcBorders>
          </w:tcPr>
          <w:p w14:paraId="3EB8E29C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pct"/>
          </w:tcPr>
          <w:p w14:paraId="55DA5F3A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6" w:type="pct"/>
            <w:tcBorders>
              <w:top w:val="single" w:sz="4" w:space="0" w:color="auto"/>
            </w:tcBorders>
          </w:tcPr>
          <w:p w14:paraId="358404C5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16DE8" w:rsidRPr="00906A3C" w14:paraId="6F2F2127" w14:textId="77777777" w:rsidTr="006C085B">
        <w:tc>
          <w:tcPr>
            <w:tcW w:w="2550" w:type="pct"/>
          </w:tcPr>
          <w:p w14:paraId="39110728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45" w:type="pct"/>
          </w:tcPr>
          <w:p w14:paraId="5D4C5069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3B5C5E7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7F760F1F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16DE8" w:rsidRPr="00906A3C" w14:paraId="005BC1BB" w14:textId="77777777" w:rsidTr="006C085B">
        <w:tc>
          <w:tcPr>
            <w:tcW w:w="2550" w:type="pct"/>
          </w:tcPr>
          <w:p w14:paraId="7E17CFF9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45" w:type="pct"/>
          </w:tcPr>
          <w:p w14:paraId="72927891" w14:textId="46FFA152" w:rsidR="00016DE8" w:rsidRPr="00906A3C" w:rsidRDefault="003646F6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160,869</w:t>
            </w:r>
          </w:p>
        </w:tc>
        <w:tc>
          <w:tcPr>
            <w:tcW w:w="149" w:type="pct"/>
          </w:tcPr>
          <w:p w14:paraId="78284F47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3D7659B1" w14:textId="62142CB3" w:rsidR="00016DE8" w:rsidRPr="00906A3C" w:rsidRDefault="003646F6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159,176</w:t>
            </w:r>
          </w:p>
        </w:tc>
      </w:tr>
      <w:tr w:rsidR="00016DE8" w:rsidRPr="00906A3C" w14:paraId="05AC6AA0" w14:textId="77777777" w:rsidTr="006C085B">
        <w:tc>
          <w:tcPr>
            <w:tcW w:w="2550" w:type="pct"/>
          </w:tcPr>
          <w:p w14:paraId="5B23E206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1145" w:type="pct"/>
          </w:tcPr>
          <w:p w14:paraId="0AA2D7C7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3C95C2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4349EA40" w14:textId="00FF822B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DE8" w:rsidRPr="00906A3C" w14:paraId="5E05DCDE" w14:textId="77777777" w:rsidTr="006C085B">
        <w:tc>
          <w:tcPr>
            <w:tcW w:w="2550" w:type="pct"/>
          </w:tcPr>
          <w:p w14:paraId="428339A4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1145" w:type="pct"/>
          </w:tcPr>
          <w:p w14:paraId="3F47274A" w14:textId="48AC9F90" w:rsidR="00016DE8" w:rsidRPr="00906A3C" w:rsidRDefault="00924690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7,231</w:t>
            </w:r>
          </w:p>
        </w:tc>
        <w:tc>
          <w:tcPr>
            <w:tcW w:w="149" w:type="pct"/>
          </w:tcPr>
          <w:p w14:paraId="27BB0C23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4DCD74C7" w14:textId="69031DF5" w:rsidR="00016DE8" w:rsidRPr="00906A3C" w:rsidRDefault="005A3B14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1</w:t>
            </w:r>
            <w:r w:rsidR="003646F6" w:rsidRPr="00906A3C">
              <w:rPr>
                <w:rFonts w:ascii="Angsana New" w:hAnsi="Angsana New"/>
                <w:sz w:val="30"/>
                <w:szCs w:val="30"/>
              </w:rPr>
              <w:t>,</w:t>
            </w:r>
            <w:r w:rsidRPr="00906A3C">
              <w:rPr>
                <w:rFonts w:ascii="Angsana New" w:hAnsi="Angsana New"/>
                <w:sz w:val="30"/>
                <w:szCs w:val="30"/>
              </w:rPr>
              <w:t>670</w:t>
            </w:r>
          </w:p>
        </w:tc>
      </w:tr>
      <w:tr w:rsidR="00016DE8" w:rsidRPr="00906A3C" w14:paraId="5A9B0A93" w14:textId="77777777" w:rsidTr="006C085B">
        <w:tc>
          <w:tcPr>
            <w:tcW w:w="2550" w:type="pct"/>
          </w:tcPr>
          <w:p w14:paraId="21F7240A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</w:t>
            </w:r>
          </w:p>
        </w:tc>
        <w:tc>
          <w:tcPr>
            <w:tcW w:w="1145" w:type="pct"/>
          </w:tcPr>
          <w:p w14:paraId="212E62FC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B981EBD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65DFED2F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DE8" w:rsidRPr="00906A3C" w14:paraId="5BDF09D3" w14:textId="77777777" w:rsidTr="006C085B">
        <w:tc>
          <w:tcPr>
            <w:tcW w:w="2550" w:type="pct"/>
          </w:tcPr>
          <w:p w14:paraId="08F195D4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  <w:cs/>
              </w:rPr>
              <w:t xml:space="preserve">   วัสดุที่</w:t>
            </w:r>
            <w:r w:rsidRPr="00906A3C">
              <w:rPr>
                <w:rFonts w:ascii="Angsana New" w:hAnsi="Angsana New" w:hint="cs"/>
                <w:sz w:val="30"/>
                <w:szCs w:val="30"/>
                <w:cs/>
              </w:rPr>
              <w:t>ยังไม่ได้ใช้</w:t>
            </w:r>
          </w:p>
        </w:tc>
        <w:tc>
          <w:tcPr>
            <w:tcW w:w="1145" w:type="pct"/>
          </w:tcPr>
          <w:p w14:paraId="370D9320" w14:textId="3535E5F7" w:rsidR="00016DE8" w:rsidRPr="00906A3C" w:rsidRDefault="003646F6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9,388</w:t>
            </w:r>
          </w:p>
        </w:tc>
        <w:tc>
          <w:tcPr>
            <w:tcW w:w="149" w:type="pct"/>
          </w:tcPr>
          <w:p w14:paraId="1ED1F371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pct"/>
          </w:tcPr>
          <w:p w14:paraId="7774EE18" w14:textId="29C26F68" w:rsidR="00016DE8" w:rsidRPr="00906A3C" w:rsidRDefault="003646F6" w:rsidP="00D95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6DE8" w:rsidRPr="00906A3C" w14:paraId="15B12739" w14:textId="77777777" w:rsidTr="006C085B">
        <w:tc>
          <w:tcPr>
            <w:tcW w:w="2550" w:type="pct"/>
          </w:tcPr>
          <w:p w14:paraId="1688CE47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5" w:type="pct"/>
            <w:tcBorders>
              <w:top w:val="single" w:sz="4" w:space="0" w:color="auto"/>
              <w:bottom w:val="double" w:sz="4" w:space="0" w:color="auto"/>
            </w:tcBorders>
          </w:tcPr>
          <w:p w14:paraId="195E3F7B" w14:textId="3F6952D2" w:rsidR="00016DE8" w:rsidRPr="00906A3C" w:rsidRDefault="00924690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177,488</w:t>
            </w:r>
          </w:p>
        </w:tc>
        <w:tc>
          <w:tcPr>
            <w:tcW w:w="149" w:type="pct"/>
          </w:tcPr>
          <w:p w14:paraId="4FB60250" w14:textId="77777777" w:rsidR="00016DE8" w:rsidRPr="00906A3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38C7C" w14:textId="4FC6827F" w:rsidR="00016DE8" w:rsidRPr="00906A3C" w:rsidRDefault="003646F6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51058" w:rsidRPr="00906A3C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906A3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51058" w:rsidRPr="00906A3C"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</w:p>
        </w:tc>
      </w:tr>
    </w:tbl>
    <w:p w14:paraId="483A75B2" w14:textId="77777777" w:rsidR="00523E37" w:rsidRPr="00906A3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</w:p>
    <w:p w14:paraId="05C20C27" w14:textId="4ADF4848" w:rsidR="00523E37" w:rsidRPr="00906A3C" w:rsidRDefault="00523E37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06A3C">
        <w:rPr>
          <w:rFonts w:ascii="Angsana New" w:hAnsi="Angsana New" w:hint="cs"/>
          <w:sz w:val="30"/>
          <w:szCs w:val="30"/>
          <w:cs/>
        </w:rPr>
        <w:t>กลุ่ม</w:t>
      </w:r>
      <w:r w:rsidRPr="00906A3C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906A3C">
        <w:rPr>
          <w:rFonts w:ascii="Angsana New" w:hAnsi="Angsana New" w:hint="cs"/>
          <w:sz w:val="30"/>
          <w:szCs w:val="30"/>
          <w:cs/>
        </w:rPr>
        <w:t>หลาย</w:t>
      </w:r>
      <w:r w:rsidRPr="00906A3C">
        <w:rPr>
          <w:rFonts w:ascii="Angsana New" w:hAnsi="Angsana New"/>
          <w:sz w:val="30"/>
          <w:szCs w:val="30"/>
          <w:cs/>
        </w:rPr>
        <w:t>แห่งเพื่อการใช้ไฟฟ้าเป็นจำนวนเงิน</w:t>
      </w:r>
      <w:bookmarkStart w:id="1" w:name="_Hlk15140887"/>
      <w:r w:rsidR="005639D1" w:rsidRPr="00906A3C">
        <w:rPr>
          <w:rFonts w:ascii="Angsana New" w:hAnsi="Angsana New"/>
          <w:sz w:val="30"/>
          <w:szCs w:val="30"/>
        </w:rPr>
        <w:t xml:space="preserve"> </w:t>
      </w:r>
      <w:r w:rsidR="00E4356F" w:rsidRPr="00906A3C">
        <w:rPr>
          <w:rFonts w:ascii="Angsana New" w:hAnsi="Angsana New" w:hint="cs"/>
          <w:sz w:val="30"/>
          <w:szCs w:val="30"/>
          <w:cs/>
        </w:rPr>
        <w:t>14.7</w:t>
      </w:r>
      <w:r w:rsidRPr="00906A3C">
        <w:rPr>
          <w:rFonts w:ascii="Angsana New" w:hAnsi="Angsana New"/>
          <w:sz w:val="30"/>
          <w:szCs w:val="30"/>
        </w:rPr>
        <w:t xml:space="preserve"> </w:t>
      </w:r>
      <w:bookmarkEnd w:id="1"/>
      <w:r w:rsidRPr="00906A3C">
        <w:rPr>
          <w:rFonts w:ascii="Angsana New" w:hAnsi="Angsana New"/>
          <w:sz w:val="30"/>
          <w:szCs w:val="30"/>
          <w:cs/>
        </w:rPr>
        <w:t>ล้านบาท</w:t>
      </w:r>
      <w:r w:rsidRPr="00906A3C">
        <w:rPr>
          <w:rFonts w:ascii="Angsana New" w:hAnsi="Angsana New"/>
          <w:sz w:val="30"/>
          <w:szCs w:val="30"/>
        </w:rPr>
        <w:t> </w:t>
      </w:r>
      <w:r w:rsidRPr="00906A3C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906A3C">
        <w:rPr>
          <w:rFonts w:ascii="Angsana New" w:hAnsi="Angsana New"/>
          <w:i/>
          <w:iCs/>
          <w:sz w:val="30"/>
          <w:szCs w:val="30"/>
        </w:rPr>
        <w:t>256</w:t>
      </w:r>
      <w:r w:rsidR="00AA4A2A" w:rsidRPr="00906A3C">
        <w:rPr>
          <w:rFonts w:ascii="Angsana New" w:hAnsi="Angsana New"/>
          <w:i/>
          <w:iCs/>
          <w:sz w:val="30"/>
          <w:szCs w:val="30"/>
        </w:rPr>
        <w:t>4</w:t>
      </w:r>
      <w:r w:rsidRPr="00906A3C">
        <w:rPr>
          <w:rFonts w:ascii="Angsana New" w:hAnsi="Angsana New"/>
          <w:i/>
          <w:iCs/>
          <w:sz w:val="30"/>
          <w:szCs w:val="30"/>
        </w:rPr>
        <w:t>:</w:t>
      </w:r>
      <w:r w:rsidR="00A34A98" w:rsidRPr="00906A3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00AAD" w:rsidRPr="00906A3C">
        <w:rPr>
          <w:rFonts w:ascii="Angsana New" w:hAnsi="Angsana New"/>
          <w:i/>
          <w:iCs/>
          <w:sz w:val="30"/>
          <w:szCs w:val="30"/>
        </w:rPr>
        <w:t>14.7</w:t>
      </w:r>
      <w:r w:rsidR="005A6A3D" w:rsidRPr="00906A3C">
        <w:rPr>
          <w:rFonts w:ascii="Angsana New" w:hAnsi="Angsana New"/>
          <w:i/>
          <w:iCs/>
          <w:sz w:val="30"/>
          <w:szCs w:val="30"/>
        </w:rPr>
        <w:t xml:space="preserve"> </w:t>
      </w:r>
      <w:r w:rsidRPr="00906A3C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และค้ำประกันผลงานเป็นจำนวนเงิน</w:t>
      </w:r>
      <w:bookmarkStart w:id="2" w:name="_Hlk15140898"/>
      <w:r w:rsidR="005639D1" w:rsidRPr="00906A3C">
        <w:rPr>
          <w:rFonts w:ascii="Angsana New" w:hAnsi="Angsana New"/>
          <w:sz w:val="30"/>
          <w:szCs w:val="30"/>
        </w:rPr>
        <w:t xml:space="preserve"> </w:t>
      </w:r>
      <w:r w:rsidR="00E4356F" w:rsidRPr="00906A3C">
        <w:rPr>
          <w:rFonts w:ascii="Angsana New" w:hAnsi="Angsana New" w:hint="cs"/>
          <w:sz w:val="30"/>
          <w:szCs w:val="30"/>
          <w:cs/>
        </w:rPr>
        <w:t>146.2</w:t>
      </w:r>
      <w:r w:rsidRPr="00906A3C">
        <w:rPr>
          <w:rFonts w:ascii="Angsana New" w:hAnsi="Angsana New"/>
          <w:sz w:val="30"/>
          <w:szCs w:val="30"/>
        </w:rPr>
        <w:t xml:space="preserve"> </w:t>
      </w:r>
      <w:bookmarkEnd w:id="2"/>
      <w:r w:rsidRPr="00906A3C">
        <w:rPr>
          <w:rFonts w:ascii="Angsana New" w:hAnsi="Angsana New"/>
          <w:sz w:val="30"/>
          <w:szCs w:val="30"/>
        </w:rPr>
        <w:br/>
      </w:r>
      <w:r w:rsidRPr="00906A3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906A3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906A3C">
        <w:rPr>
          <w:rFonts w:ascii="Angsana New" w:hAnsi="Angsana New"/>
          <w:i/>
          <w:iCs/>
          <w:sz w:val="30"/>
          <w:szCs w:val="30"/>
        </w:rPr>
        <w:t>256</w:t>
      </w:r>
      <w:r w:rsidR="00AA4A2A" w:rsidRPr="00906A3C">
        <w:rPr>
          <w:rFonts w:ascii="Angsana New" w:hAnsi="Angsana New"/>
          <w:i/>
          <w:iCs/>
          <w:sz w:val="30"/>
          <w:szCs w:val="30"/>
        </w:rPr>
        <w:t>4</w:t>
      </w:r>
      <w:r w:rsidRPr="00906A3C">
        <w:rPr>
          <w:rFonts w:ascii="Angsana New" w:hAnsi="Angsana New"/>
          <w:i/>
          <w:iCs/>
          <w:sz w:val="30"/>
          <w:szCs w:val="30"/>
        </w:rPr>
        <w:t xml:space="preserve">: </w:t>
      </w:r>
      <w:r w:rsidR="00C00AAD" w:rsidRPr="00906A3C">
        <w:rPr>
          <w:rFonts w:ascii="Angsana New" w:hAnsi="Angsana New"/>
          <w:i/>
          <w:iCs/>
          <w:sz w:val="30"/>
          <w:szCs w:val="30"/>
        </w:rPr>
        <w:t>93.3</w:t>
      </w:r>
      <w:r w:rsidRPr="00906A3C">
        <w:rPr>
          <w:rFonts w:ascii="Angsana New" w:hAnsi="Angsana New"/>
          <w:i/>
          <w:iCs/>
          <w:sz w:val="30"/>
          <w:szCs w:val="30"/>
        </w:rPr>
        <w:t xml:space="preserve">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906A3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E035361" w14:textId="23970CAE" w:rsidR="00523E37" w:rsidRPr="00906A3C" w:rsidRDefault="00523E37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06A3C">
        <w:rPr>
          <w:rFonts w:ascii="Angsana New" w:hAnsi="Angsana New"/>
          <w:sz w:val="30"/>
          <w:szCs w:val="30"/>
          <w:cs/>
        </w:rPr>
        <w:lastRenderedPageBreak/>
        <w:t>บริษัทมีภาระผูกพันภายใต้หนังสือค้ำประกันที่ออกโดยสถาบันการเงิน</w:t>
      </w:r>
      <w:r w:rsidRPr="00906A3C">
        <w:rPr>
          <w:rFonts w:ascii="Angsana New" w:hAnsi="Angsana New" w:hint="cs"/>
          <w:sz w:val="30"/>
          <w:szCs w:val="30"/>
          <w:cs/>
        </w:rPr>
        <w:t>หลาย</w:t>
      </w:r>
      <w:r w:rsidRPr="00906A3C">
        <w:rPr>
          <w:rFonts w:ascii="Angsana New" w:hAnsi="Angsana New"/>
          <w:sz w:val="30"/>
          <w:szCs w:val="30"/>
          <w:cs/>
        </w:rPr>
        <w:t>แ</w:t>
      </w:r>
      <w:r w:rsidRPr="00906A3C">
        <w:rPr>
          <w:rFonts w:ascii="Angsana New" w:hAnsi="Angsana New" w:hint="cs"/>
          <w:sz w:val="30"/>
          <w:szCs w:val="30"/>
          <w:cs/>
        </w:rPr>
        <w:t>ห่</w:t>
      </w:r>
      <w:r w:rsidRPr="00906A3C">
        <w:rPr>
          <w:rFonts w:ascii="Angsana New" w:hAnsi="Angsana New"/>
          <w:sz w:val="30"/>
          <w:szCs w:val="30"/>
          <w:cs/>
        </w:rPr>
        <w:t>งเพื่อการใช้ไฟฟ้า</w:t>
      </w:r>
      <w:r w:rsidRPr="00906A3C">
        <w:rPr>
          <w:rFonts w:ascii="Angsana New" w:hAnsi="Angsana New" w:hint="cs"/>
          <w:sz w:val="30"/>
          <w:szCs w:val="30"/>
          <w:cs/>
        </w:rPr>
        <w:t>เ</w:t>
      </w:r>
      <w:r w:rsidRPr="00906A3C">
        <w:rPr>
          <w:rFonts w:ascii="Angsana New" w:hAnsi="Angsana New"/>
          <w:sz w:val="30"/>
          <w:szCs w:val="30"/>
          <w:cs/>
        </w:rPr>
        <w:t>ป็นจำนวนเงิน</w:t>
      </w:r>
      <w:bookmarkStart w:id="3" w:name="_Hlk15140909"/>
      <w:r w:rsidR="00982677" w:rsidRPr="00906A3C">
        <w:rPr>
          <w:rFonts w:ascii="Angsana New" w:hAnsi="Angsana New"/>
          <w:sz w:val="30"/>
          <w:szCs w:val="30"/>
        </w:rPr>
        <w:t xml:space="preserve"> </w:t>
      </w:r>
      <w:r w:rsidR="00E4356F" w:rsidRPr="00906A3C">
        <w:rPr>
          <w:rFonts w:ascii="Angsana New" w:hAnsi="Angsana New" w:hint="cs"/>
          <w:sz w:val="30"/>
          <w:szCs w:val="30"/>
          <w:cs/>
        </w:rPr>
        <w:t>13.0</w:t>
      </w:r>
      <w:r w:rsidRPr="00906A3C">
        <w:rPr>
          <w:rFonts w:ascii="Angsana New" w:hAnsi="Angsana New"/>
          <w:sz w:val="30"/>
          <w:szCs w:val="30"/>
        </w:rPr>
        <w:t xml:space="preserve"> </w:t>
      </w:r>
      <w:bookmarkEnd w:id="3"/>
      <w:r w:rsidRPr="00906A3C">
        <w:rPr>
          <w:rFonts w:ascii="Angsana New" w:hAnsi="Angsana New"/>
          <w:sz w:val="30"/>
          <w:szCs w:val="30"/>
          <w:cs/>
        </w:rPr>
        <w:t>ล้านบาท</w:t>
      </w:r>
      <w:r w:rsidRPr="00906A3C">
        <w:rPr>
          <w:rFonts w:ascii="Angsana New" w:hAnsi="Angsana New"/>
          <w:sz w:val="30"/>
          <w:szCs w:val="30"/>
        </w:rPr>
        <w:t> </w:t>
      </w:r>
      <w:r w:rsidRPr="00906A3C">
        <w:rPr>
          <w:rFonts w:ascii="Angsana New" w:hAnsi="Angsana New"/>
          <w:i/>
          <w:iCs/>
          <w:sz w:val="30"/>
          <w:szCs w:val="30"/>
        </w:rPr>
        <w:t>(31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906A3C">
        <w:rPr>
          <w:rFonts w:ascii="Angsana New" w:hAnsi="Angsana New"/>
          <w:i/>
          <w:iCs/>
          <w:sz w:val="30"/>
          <w:szCs w:val="30"/>
        </w:rPr>
        <w:t>256</w:t>
      </w:r>
      <w:r w:rsidR="00AA4A2A" w:rsidRPr="00906A3C">
        <w:rPr>
          <w:rFonts w:ascii="Angsana New" w:hAnsi="Angsana New"/>
          <w:i/>
          <w:iCs/>
          <w:sz w:val="30"/>
          <w:szCs w:val="30"/>
        </w:rPr>
        <w:t>4</w:t>
      </w:r>
      <w:r w:rsidRPr="00906A3C">
        <w:rPr>
          <w:rFonts w:ascii="Angsana New" w:hAnsi="Angsana New"/>
          <w:i/>
          <w:iCs/>
          <w:sz w:val="30"/>
          <w:szCs w:val="30"/>
        </w:rPr>
        <w:t>:</w:t>
      </w:r>
      <w:r w:rsidR="00A34A98" w:rsidRPr="00906A3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00AAD" w:rsidRPr="00906A3C">
        <w:rPr>
          <w:rFonts w:ascii="Angsana New" w:hAnsi="Angsana New"/>
          <w:i/>
          <w:iCs/>
          <w:sz w:val="30"/>
          <w:szCs w:val="30"/>
        </w:rPr>
        <w:t>13.0</w:t>
      </w:r>
      <w:r w:rsidRPr="00906A3C">
        <w:rPr>
          <w:rFonts w:ascii="Angsana New" w:hAnsi="Angsana New"/>
          <w:i/>
          <w:iCs/>
          <w:sz w:val="30"/>
          <w:szCs w:val="30"/>
        </w:rPr>
        <w:t xml:space="preserve"> </w:t>
      </w:r>
      <w:r w:rsidRPr="00906A3C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906A3C">
        <w:rPr>
          <w:rFonts w:ascii="Angsana New" w:hAnsi="Angsana New"/>
          <w:sz w:val="30"/>
          <w:szCs w:val="30"/>
          <w:cs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 xml:space="preserve">และค้ำประกันผลงานเป็นจำนวนเงิน </w:t>
      </w:r>
      <w:r w:rsidR="00E4356F" w:rsidRPr="00906A3C">
        <w:rPr>
          <w:rFonts w:ascii="Angsana New" w:hAnsi="Angsana New"/>
          <w:sz w:val="30"/>
          <w:szCs w:val="30"/>
        </w:rPr>
        <w:t>14</w:t>
      </w:r>
      <w:r w:rsidR="00574267" w:rsidRPr="00906A3C">
        <w:rPr>
          <w:rFonts w:ascii="Angsana New" w:hAnsi="Angsana New"/>
          <w:sz w:val="30"/>
          <w:szCs w:val="30"/>
        </w:rPr>
        <w:t>6</w:t>
      </w:r>
      <w:r w:rsidR="00E4356F" w:rsidRPr="00906A3C">
        <w:rPr>
          <w:rFonts w:ascii="Angsana New" w:hAnsi="Angsana New"/>
          <w:sz w:val="30"/>
          <w:szCs w:val="30"/>
        </w:rPr>
        <w:t>.2</w:t>
      </w:r>
      <w:r w:rsidR="00685E6C" w:rsidRPr="00906A3C">
        <w:rPr>
          <w:rFonts w:ascii="Angsana New" w:hAnsi="Angsana New"/>
          <w:sz w:val="30"/>
          <w:szCs w:val="30"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ล้านบาท</w:t>
      </w:r>
      <w:r w:rsidRPr="00906A3C">
        <w:rPr>
          <w:rFonts w:ascii="Angsana New" w:hAnsi="Angsana New"/>
          <w:sz w:val="30"/>
          <w:szCs w:val="30"/>
        </w:rPr>
        <w:t xml:space="preserve">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906A3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906A3C">
        <w:rPr>
          <w:rFonts w:ascii="Angsana New" w:hAnsi="Angsana New"/>
          <w:i/>
          <w:iCs/>
          <w:sz w:val="30"/>
          <w:szCs w:val="30"/>
        </w:rPr>
        <w:t>256</w:t>
      </w:r>
      <w:r w:rsidR="00AA4A2A" w:rsidRPr="00906A3C">
        <w:rPr>
          <w:rFonts w:ascii="Angsana New" w:hAnsi="Angsana New"/>
          <w:i/>
          <w:iCs/>
          <w:sz w:val="30"/>
          <w:szCs w:val="30"/>
        </w:rPr>
        <w:t>4</w:t>
      </w:r>
      <w:r w:rsidRPr="00906A3C">
        <w:rPr>
          <w:rFonts w:ascii="Angsana New" w:hAnsi="Angsana New"/>
          <w:i/>
          <w:iCs/>
          <w:sz w:val="30"/>
          <w:szCs w:val="30"/>
        </w:rPr>
        <w:t xml:space="preserve">: </w:t>
      </w:r>
      <w:r w:rsidR="00C00AAD" w:rsidRPr="00906A3C">
        <w:rPr>
          <w:rFonts w:ascii="Angsana New" w:hAnsi="Angsana New"/>
          <w:i/>
          <w:iCs/>
          <w:sz w:val="30"/>
          <w:szCs w:val="30"/>
        </w:rPr>
        <w:t>93.3</w:t>
      </w:r>
      <w:r w:rsidRPr="00906A3C">
        <w:rPr>
          <w:rFonts w:ascii="Angsana New" w:hAnsi="Angsana New"/>
          <w:i/>
          <w:iCs/>
          <w:sz w:val="30"/>
          <w:szCs w:val="30"/>
        </w:rPr>
        <w:t xml:space="preserve">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</w:p>
    <w:p w14:paraId="3A3FC062" w14:textId="3AC45461" w:rsidR="00B761D0" w:rsidRPr="00906A3C" w:rsidRDefault="00B761D0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2FD5732" w14:textId="22AEBF31" w:rsidR="0071779B" w:rsidRDefault="0071779B" w:rsidP="0071779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06A3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C7AE1" w:rsidRPr="00906A3C">
        <w:rPr>
          <w:rFonts w:ascii="Angsana New" w:hAnsi="Angsana New"/>
          <w:sz w:val="30"/>
          <w:szCs w:val="30"/>
        </w:rPr>
        <w:t xml:space="preserve">30 </w:t>
      </w:r>
      <w:r w:rsidR="004C7AE1" w:rsidRPr="00906A3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C7AE1" w:rsidRPr="00906A3C">
        <w:rPr>
          <w:rFonts w:ascii="Angsana New" w:hAnsi="Angsana New"/>
          <w:sz w:val="30"/>
          <w:szCs w:val="30"/>
        </w:rPr>
        <w:t>2565</w:t>
      </w:r>
      <w:r w:rsidRPr="00906A3C">
        <w:rPr>
          <w:rFonts w:ascii="Angsana New" w:hAnsi="Angsana New"/>
          <w:sz w:val="30"/>
          <w:szCs w:val="30"/>
        </w:rPr>
        <w:t xml:space="preserve"> </w:t>
      </w:r>
      <w:r w:rsidR="00B761D0" w:rsidRPr="00906A3C">
        <w:rPr>
          <w:rFonts w:ascii="Angsana New" w:hAnsi="Angsana New" w:hint="cs"/>
          <w:sz w:val="30"/>
          <w:szCs w:val="30"/>
          <w:cs/>
        </w:rPr>
        <w:t>บริษัทให้การค้ำประกันทางการเงินแก่หนี้สินของบริษัทย่อย</w:t>
      </w:r>
      <w:r w:rsidRPr="00906A3C">
        <w:rPr>
          <w:rFonts w:ascii="Angsana New" w:hAnsi="Angsana New"/>
          <w:sz w:val="30"/>
          <w:szCs w:val="30"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จำนวน</w:t>
      </w:r>
      <w:r w:rsidRPr="00906A3C">
        <w:rPr>
          <w:rFonts w:ascii="Angsana New" w:hAnsi="Angsana New"/>
          <w:sz w:val="30"/>
          <w:szCs w:val="30"/>
        </w:rPr>
        <w:t xml:space="preserve"> </w:t>
      </w:r>
      <w:r w:rsidR="009678C3" w:rsidRPr="00906A3C">
        <w:rPr>
          <w:rFonts w:ascii="Angsana New" w:hAnsi="Angsana New"/>
          <w:sz w:val="30"/>
          <w:szCs w:val="30"/>
        </w:rPr>
        <w:t>122.0</w:t>
      </w:r>
      <w:r w:rsidRPr="00906A3C">
        <w:rPr>
          <w:rFonts w:ascii="Angsana New" w:hAnsi="Angsana New"/>
          <w:sz w:val="30"/>
          <w:szCs w:val="30"/>
        </w:rPr>
        <w:t xml:space="preserve"> </w:t>
      </w:r>
      <w:r w:rsidRPr="00906A3C">
        <w:rPr>
          <w:rFonts w:ascii="Angsana New" w:hAnsi="Angsana New" w:hint="cs"/>
          <w:sz w:val="30"/>
          <w:szCs w:val="30"/>
          <w:cs/>
        </w:rPr>
        <w:t>ล้านบาท</w:t>
      </w:r>
      <w:r w:rsidRPr="00906A3C">
        <w:rPr>
          <w:rFonts w:ascii="Angsana New" w:hAnsi="Angsana New"/>
          <w:sz w:val="30"/>
          <w:szCs w:val="30"/>
        </w:rPr>
        <w:t xml:space="preserve">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906A3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906A3C">
        <w:rPr>
          <w:rFonts w:ascii="Angsana New" w:hAnsi="Angsana New"/>
          <w:i/>
          <w:iCs/>
          <w:sz w:val="30"/>
          <w:szCs w:val="30"/>
        </w:rPr>
        <w:t xml:space="preserve">2564: </w:t>
      </w:r>
      <w:r w:rsidR="00C8485D" w:rsidRPr="00906A3C">
        <w:rPr>
          <w:rFonts w:ascii="Angsana New" w:hAnsi="Angsana New"/>
          <w:i/>
          <w:iCs/>
          <w:sz w:val="30"/>
          <w:szCs w:val="30"/>
        </w:rPr>
        <w:t>125.9</w:t>
      </w:r>
      <w:r w:rsidRPr="00906A3C">
        <w:rPr>
          <w:rFonts w:ascii="Angsana New" w:hAnsi="Angsana New"/>
          <w:i/>
          <w:iCs/>
          <w:sz w:val="30"/>
          <w:szCs w:val="30"/>
        </w:rPr>
        <w:t xml:space="preserve"> </w:t>
      </w:r>
      <w:r w:rsidRPr="00906A3C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A7702B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24E98FB2" w14:textId="2F3A71C9" w:rsidR="005A3B14" w:rsidRDefault="005A3B14" w:rsidP="0071779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7828C0" w14:textId="77777777" w:rsidR="00AA43CA" w:rsidRPr="00A7702B" w:rsidRDefault="00AA43CA" w:rsidP="00E6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AA43CA" w:rsidRPr="00A7702B" w:rsidSect="00D16668">
      <w:head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411E0" w14:textId="77777777" w:rsidR="002E4474" w:rsidRDefault="002E4474" w:rsidP="00FC04D5">
      <w:r>
        <w:separator/>
      </w:r>
    </w:p>
  </w:endnote>
  <w:endnote w:type="continuationSeparator" w:id="0">
    <w:p w14:paraId="68009233" w14:textId="77777777" w:rsidR="002E4474" w:rsidRDefault="002E4474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61593" w14:textId="77777777" w:rsidR="004C7AE1" w:rsidRDefault="004C7A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277533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7804F2D1" w14:textId="7F08EDFA" w:rsidR="002D1214" w:rsidRPr="002D1214" w:rsidRDefault="002D121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D1214">
          <w:rPr>
            <w:rFonts w:ascii="Angsana New" w:hAnsi="Angsana New" w:hint="cs"/>
            <w:sz w:val="30"/>
            <w:szCs w:val="30"/>
          </w:rPr>
          <w:fldChar w:fldCharType="begin"/>
        </w:r>
        <w:r w:rsidRPr="002D1214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D1214">
          <w:rPr>
            <w:rFonts w:ascii="Angsana New" w:hAnsi="Angsana New" w:hint="cs"/>
            <w:sz w:val="30"/>
            <w:szCs w:val="30"/>
          </w:rPr>
          <w:fldChar w:fldCharType="separate"/>
        </w:r>
        <w:r w:rsidRPr="002D1214">
          <w:rPr>
            <w:rFonts w:ascii="Angsana New" w:hAnsi="Angsana New" w:hint="cs"/>
            <w:noProof/>
            <w:sz w:val="30"/>
            <w:szCs w:val="30"/>
          </w:rPr>
          <w:t>2</w:t>
        </w:r>
        <w:r w:rsidRPr="002D1214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3C669562" w14:textId="796A4476" w:rsidR="00DD77E4" w:rsidRPr="002D1214" w:rsidRDefault="00DD77E4" w:rsidP="002D12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F53EF" w14:textId="77777777" w:rsidR="004C7AE1" w:rsidRDefault="004C7A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3A9C7" w14:textId="77777777" w:rsidR="002E4474" w:rsidRDefault="002E4474" w:rsidP="00FC04D5">
      <w:r>
        <w:separator/>
      </w:r>
    </w:p>
  </w:footnote>
  <w:footnote w:type="continuationSeparator" w:id="0">
    <w:p w14:paraId="0D87B6A4" w14:textId="77777777" w:rsidR="002E4474" w:rsidRDefault="002E4474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D9DCE" w14:textId="77777777" w:rsidR="004C7AE1" w:rsidRDefault="004C7A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28A8F" w14:textId="77777777" w:rsidR="00DD77E4" w:rsidRPr="003B5EBA" w:rsidRDefault="00DD77E4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EBA6E36" w14:textId="77777777" w:rsidR="00DD77E4" w:rsidRPr="003B5EBA" w:rsidRDefault="00DD77E4" w:rsidP="00B60D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22D46D" w14:textId="1905182C" w:rsidR="00DD77E4" w:rsidRDefault="00DD77E4" w:rsidP="00037A1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F650A3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 w:rsidR="00F650A3">
      <w:rPr>
        <w:rFonts w:ascii="Angsana New" w:hAnsi="Angsana New"/>
        <w:b/>
        <w:bCs/>
        <w:sz w:val="32"/>
        <w:szCs w:val="32"/>
      </w:rPr>
      <w:t xml:space="preserve">0 </w:t>
    </w:r>
    <w:r w:rsidR="00F650A3">
      <w:rPr>
        <w:rFonts w:ascii="Angsana New" w:hAnsi="Angsana New" w:hint="cs"/>
        <w:b/>
        <w:bCs/>
        <w:sz w:val="32"/>
        <w:szCs w:val="32"/>
        <w:cs/>
        <w:lang w:val="th-TH"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5639D1"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503C2606" w14:textId="77777777" w:rsidR="00DD77E4" w:rsidRDefault="00DD77E4" w:rsidP="00037A19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954E" w14:textId="77777777" w:rsidR="004C7AE1" w:rsidRDefault="004C7A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6AF1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E1806F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408F6D8" w14:textId="77777777" w:rsidR="00AF469C" w:rsidRDefault="00AF469C" w:rsidP="00AF469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2ECA0C5C" w14:textId="77777777" w:rsidR="00DD77E4" w:rsidRPr="0021561A" w:rsidRDefault="00DD77E4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A6FA6"/>
    <w:multiLevelType w:val="hybridMultilevel"/>
    <w:tmpl w:val="AC2E149C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1"/>
  </w:num>
  <w:num w:numId="13">
    <w:abstractNumId w:val="40"/>
  </w:num>
  <w:num w:numId="14">
    <w:abstractNumId w:val="23"/>
  </w:num>
  <w:num w:numId="15">
    <w:abstractNumId w:val="27"/>
  </w:num>
  <w:num w:numId="16">
    <w:abstractNumId w:val="44"/>
  </w:num>
  <w:num w:numId="17">
    <w:abstractNumId w:val="42"/>
  </w:num>
  <w:num w:numId="18">
    <w:abstractNumId w:val="15"/>
  </w:num>
  <w:num w:numId="19">
    <w:abstractNumId w:val="29"/>
  </w:num>
  <w:num w:numId="20">
    <w:abstractNumId w:val="35"/>
  </w:num>
  <w:num w:numId="21">
    <w:abstractNumId w:val="14"/>
  </w:num>
  <w:num w:numId="22">
    <w:abstractNumId w:val="10"/>
  </w:num>
  <w:num w:numId="23">
    <w:abstractNumId w:val="17"/>
  </w:num>
  <w:num w:numId="24">
    <w:abstractNumId w:val="12"/>
  </w:num>
  <w:num w:numId="25">
    <w:abstractNumId w:val="11"/>
  </w:num>
  <w:num w:numId="26">
    <w:abstractNumId w:val="32"/>
  </w:num>
  <w:num w:numId="27">
    <w:abstractNumId w:val="24"/>
  </w:num>
  <w:num w:numId="28">
    <w:abstractNumId w:val="33"/>
  </w:num>
  <w:num w:numId="29">
    <w:abstractNumId w:val="18"/>
  </w:num>
  <w:num w:numId="30">
    <w:abstractNumId w:val="45"/>
  </w:num>
  <w:num w:numId="31">
    <w:abstractNumId w:val="39"/>
  </w:num>
  <w:num w:numId="32">
    <w:abstractNumId w:val="41"/>
  </w:num>
  <w:num w:numId="33">
    <w:abstractNumId w:val="31"/>
  </w:num>
  <w:num w:numId="34">
    <w:abstractNumId w:val="25"/>
  </w:num>
  <w:num w:numId="35">
    <w:abstractNumId w:val="34"/>
  </w:num>
  <w:num w:numId="36">
    <w:abstractNumId w:val="20"/>
  </w:num>
  <w:num w:numId="37">
    <w:abstractNumId w:val="28"/>
  </w:num>
  <w:num w:numId="38">
    <w:abstractNumId w:val="38"/>
  </w:num>
  <w:num w:numId="39">
    <w:abstractNumId w:val="19"/>
  </w:num>
  <w:num w:numId="40">
    <w:abstractNumId w:val="22"/>
  </w:num>
  <w:num w:numId="41">
    <w:abstractNumId w:val="13"/>
  </w:num>
  <w:num w:numId="42">
    <w:abstractNumId w:val="30"/>
  </w:num>
  <w:num w:numId="43">
    <w:abstractNumId w:val="43"/>
  </w:num>
  <w:num w:numId="44">
    <w:abstractNumId w:val="16"/>
  </w:num>
  <w:num w:numId="45">
    <w:abstractNumId w:val="36"/>
  </w:num>
  <w:num w:numId="4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52B5"/>
    <w:rsid w:val="000252BB"/>
    <w:rsid w:val="00025CA9"/>
    <w:rsid w:val="000260CD"/>
    <w:rsid w:val="000260F1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B78"/>
    <w:rsid w:val="00070CA6"/>
    <w:rsid w:val="000711A5"/>
    <w:rsid w:val="00071291"/>
    <w:rsid w:val="0007182F"/>
    <w:rsid w:val="00071CCC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2D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9A6"/>
    <w:rsid w:val="00117C30"/>
    <w:rsid w:val="00120EC3"/>
    <w:rsid w:val="001214AB"/>
    <w:rsid w:val="00121BA2"/>
    <w:rsid w:val="00122106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85A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3B8E"/>
    <w:rsid w:val="00174829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7EA"/>
    <w:rsid w:val="00193AD7"/>
    <w:rsid w:val="00193CC1"/>
    <w:rsid w:val="00193F21"/>
    <w:rsid w:val="001941A8"/>
    <w:rsid w:val="0019465C"/>
    <w:rsid w:val="00194996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5FD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7E0"/>
    <w:rsid w:val="00253864"/>
    <w:rsid w:val="002541CD"/>
    <w:rsid w:val="002542C4"/>
    <w:rsid w:val="00254AE1"/>
    <w:rsid w:val="00255417"/>
    <w:rsid w:val="00256520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90099"/>
    <w:rsid w:val="00290824"/>
    <w:rsid w:val="00290EF1"/>
    <w:rsid w:val="002912DB"/>
    <w:rsid w:val="00293054"/>
    <w:rsid w:val="0029384D"/>
    <w:rsid w:val="00293970"/>
    <w:rsid w:val="00293A16"/>
    <w:rsid w:val="00293C8B"/>
    <w:rsid w:val="002941BD"/>
    <w:rsid w:val="002941BE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474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B85"/>
    <w:rsid w:val="00336A4F"/>
    <w:rsid w:val="00336B52"/>
    <w:rsid w:val="00336B69"/>
    <w:rsid w:val="00336B9B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6F6"/>
    <w:rsid w:val="0036488F"/>
    <w:rsid w:val="00364C8B"/>
    <w:rsid w:val="0036542E"/>
    <w:rsid w:val="00365A4D"/>
    <w:rsid w:val="00365BE7"/>
    <w:rsid w:val="0036691B"/>
    <w:rsid w:val="00367145"/>
    <w:rsid w:val="00367373"/>
    <w:rsid w:val="0036776C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69E6"/>
    <w:rsid w:val="003D7BCA"/>
    <w:rsid w:val="003D7E3B"/>
    <w:rsid w:val="003E05AE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EFE"/>
    <w:rsid w:val="0041043C"/>
    <w:rsid w:val="0041097F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8C"/>
    <w:rsid w:val="004D5269"/>
    <w:rsid w:val="004D53E5"/>
    <w:rsid w:val="004D53F9"/>
    <w:rsid w:val="004D5CB3"/>
    <w:rsid w:val="004D5EB4"/>
    <w:rsid w:val="004D618E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2CC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403B"/>
    <w:rsid w:val="005347D9"/>
    <w:rsid w:val="00534BDA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6BBD"/>
    <w:rsid w:val="00556F20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CEF"/>
    <w:rsid w:val="00565E06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648D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3B14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7ED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A67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05E"/>
    <w:rsid w:val="006301AC"/>
    <w:rsid w:val="00631377"/>
    <w:rsid w:val="0063147B"/>
    <w:rsid w:val="0063158D"/>
    <w:rsid w:val="00631694"/>
    <w:rsid w:val="00631754"/>
    <w:rsid w:val="00631E83"/>
    <w:rsid w:val="0063303B"/>
    <w:rsid w:val="00633603"/>
    <w:rsid w:val="00633BE6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5E6C"/>
    <w:rsid w:val="006862AD"/>
    <w:rsid w:val="00687156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778"/>
    <w:rsid w:val="00791D8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6A1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D00"/>
    <w:rsid w:val="00832ED7"/>
    <w:rsid w:val="0083300A"/>
    <w:rsid w:val="0083312A"/>
    <w:rsid w:val="0083319B"/>
    <w:rsid w:val="0083345C"/>
    <w:rsid w:val="00833502"/>
    <w:rsid w:val="00834067"/>
    <w:rsid w:val="008344D7"/>
    <w:rsid w:val="008349DC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609"/>
    <w:rsid w:val="008B7D24"/>
    <w:rsid w:val="008B7FDB"/>
    <w:rsid w:val="008C0A03"/>
    <w:rsid w:val="008C0AC9"/>
    <w:rsid w:val="008C101A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E6C"/>
    <w:rsid w:val="008C70B7"/>
    <w:rsid w:val="008C72ED"/>
    <w:rsid w:val="008C738A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727F"/>
    <w:rsid w:val="009076A3"/>
    <w:rsid w:val="009079AF"/>
    <w:rsid w:val="00907C8C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52AA"/>
    <w:rsid w:val="00966B4B"/>
    <w:rsid w:val="00966B66"/>
    <w:rsid w:val="0096746A"/>
    <w:rsid w:val="009678C3"/>
    <w:rsid w:val="00967E3E"/>
    <w:rsid w:val="0097032D"/>
    <w:rsid w:val="00970C74"/>
    <w:rsid w:val="00970E5A"/>
    <w:rsid w:val="009713C7"/>
    <w:rsid w:val="009716D2"/>
    <w:rsid w:val="00971B97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5AE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AA4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5177"/>
    <w:rsid w:val="00A05257"/>
    <w:rsid w:val="00A05C84"/>
    <w:rsid w:val="00A05E99"/>
    <w:rsid w:val="00A06586"/>
    <w:rsid w:val="00A06FD6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02B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03D3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AD0"/>
    <w:rsid w:val="00B071A3"/>
    <w:rsid w:val="00B07263"/>
    <w:rsid w:val="00B07351"/>
    <w:rsid w:val="00B075EE"/>
    <w:rsid w:val="00B100E2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F68"/>
    <w:rsid w:val="00B25FCB"/>
    <w:rsid w:val="00B2642A"/>
    <w:rsid w:val="00B26587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61D0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99F"/>
    <w:rsid w:val="00B93D12"/>
    <w:rsid w:val="00B9421E"/>
    <w:rsid w:val="00B94250"/>
    <w:rsid w:val="00B9473C"/>
    <w:rsid w:val="00B94748"/>
    <w:rsid w:val="00B95704"/>
    <w:rsid w:val="00B957EB"/>
    <w:rsid w:val="00B95D7F"/>
    <w:rsid w:val="00B96259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FF7"/>
    <w:rsid w:val="00C000EC"/>
    <w:rsid w:val="00C00435"/>
    <w:rsid w:val="00C00A87"/>
    <w:rsid w:val="00C00AAD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B12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7F3"/>
    <w:rsid w:val="00CA214F"/>
    <w:rsid w:val="00CA293C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A7AC3"/>
    <w:rsid w:val="00CB01BE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63E"/>
    <w:rsid w:val="00CC31D3"/>
    <w:rsid w:val="00CC337E"/>
    <w:rsid w:val="00CC409F"/>
    <w:rsid w:val="00CC4574"/>
    <w:rsid w:val="00CC4AD7"/>
    <w:rsid w:val="00CC5507"/>
    <w:rsid w:val="00CC578C"/>
    <w:rsid w:val="00CC5E83"/>
    <w:rsid w:val="00CC6107"/>
    <w:rsid w:val="00CC6ACA"/>
    <w:rsid w:val="00CC6F9F"/>
    <w:rsid w:val="00CC6FE8"/>
    <w:rsid w:val="00CC7539"/>
    <w:rsid w:val="00CC7C33"/>
    <w:rsid w:val="00CD07C8"/>
    <w:rsid w:val="00CD098E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A68"/>
    <w:rsid w:val="00D17B0F"/>
    <w:rsid w:val="00D17F6E"/>
    <w:rsid w:val="00D204BD"/>
    <w:rsid w:val="00D20B35"/>
    <w:rsid w:val="00D2118E"/>
    <w:rsid w:val="00D21AF2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C74"/>
    <w:rsid w:val="00D52E28"/>
    <w:rsid w:val="00D5321C"/>
    <w:rsid w:val="00D53D6B"/>
    <w:rsid w:val="00D53EB8"/>
    <w:rsid w:val="00D54183"/>
    <w:rsid w:val="00D54752"/>
    <w:rsid w:val="00D54B75"/>
    <w:rsid w:val="00D54D16"/>
    <w:rsid w:val="00D54EF2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1AF2"/>
    <w:rsid w:val="00D920C3"/>
    <w:rsid w:val="00D922D9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602C"/>
    <w:rsid w:val="00DE6321"/>
    <w:rsid w:val="00DE65B1"/>
    <w:rsid w:val="00DE6601"/>
    <w:rsid w:val="00DE6E5E"/>
    <w:rsid w:val="00DE739D"/>
    <w:rsid w:val="00DE7753"/>
    <w:rsid w:val="00DE7DDA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F35"/>
    <w:rsid w:val="00E10407"/>
    <w:rsid w:val="00E10CF8"/>
    <w:rsid w:val="00E10F28"/>
    <w:rsid w:val="00E1105C"/>
    <w:rsid w:val="00E11A68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3C6"/>
    <w:rsid w:val="00E2072F"/>
    <w:rsid w:val="00E21190"/>
    <w:rsid w:val="00E21458"/>
    <w:rsid w:val="00E2182D"/>
    <w:rsid w:val="00E21C06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F6"/>
    <w:rsid w:val="00E717C2"/>
    <w:rsid w:val="00E71A27"/>
    <w:rsid w:val="00E71D3E"/>
    <w:rsid w:val="00E72432"/>
    <w:rsid w:val="00E72636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A2"/>
    <w:rsid w:val="00E80E7C"/>
    <w:rsid w:val="00E80FFA"/>
    <w:rsid w:val="00E8190A"/>
    <w:rsid w:val="00E827BC"/>
    <w:rsid w:val="00E8281D"/>
    <w:rsid w:val="00E82E60"/>
    <w:rsid w:val="00E832E7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B1F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38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305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17</Pages>
  <Words>2136</Words>
  <Characters>12178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Saisamorn, Chimyoo</cp:lastModifiedBy>
  <cp:revision>3</cp:revision>
  <cp:lastPrinted>2022-08-08T13:14:00Z</cp:lastPrinted>
  <dcterms:created xsi:type="dcterms:W3CDTF">2022-08-09T09:23:00Z</dcterms:created>
  <dcterms:modified xsi:type="dcterms:W3CDTF">2022-08-09T09:23:00Z</dcterms:modified>
</cp:coreProperties>
</file>