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3092D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43E40726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DF303C4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EE42A35" w14:textId="6F3D67D1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21C4BA48" w14:textId="132B31A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7B1C90CE" w14:textId="11EC376F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2E1755E6" w14:textId="5047115A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51717765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6233E8FA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50E1F3EE" w14:textId="77777777" w:rsidR="00C83DFF" w:rsidRDefault="00C83DFF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7C7DA1B9" w14:textId="544AB3D6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Lighting and Equipment Public Company Limited</w:t>
      </w:r>
    </w:p>
    <w:p w14:paraId="7AB22D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0853B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45"/>
        <w:jc w:val="center"/>
        <w:rPr>
          <w:rFonts w:ascii="Times New Roman" w:hAnsi="Times New Roman" w:cs="Times New Roman"/>
          <w:sz w:val="40"/>
          <w:szCs w:val="40"/>
        </w:rPr>
      </w:pPr>
    </w:p>
    <w:p w14:paraId="1E166CF0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5D5E0203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for the three-month and six-month periods ended</w:t>
      </w:r>
    </w:p>
    <w:p w14:paraId="7A800A39" w14:textId="2E260FC2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30 June 2022</w:t>
      </w:r>
    </w:p>
    <w:p w14:paraId="1D152472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and</w:t>
      </w:r>
    </w:p>
    <w:p w14:paraId="4F23E714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02FAFF50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722149CC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0219031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149965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32"/>
          <w:szCs w:val="32"/>
        </w:rPr>
        <w:sectPr w:rsidR="00571753" w:rsidRPr="00803B66" w:rsidSect="00571753">
          <w:type w:val="nextColumn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5BDF48AA" w14:textId="2464481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62E1496" w14:textId="20D898D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06CE5A6" w14:textId="5CB2CDD8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FCEAE" w14:textId="71F8C2A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F513C0A" w14:textId="1A7939B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7A781C9" w14:textId="302ADC3B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74F7F99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37AED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ABF8F6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03B66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01EDD3FE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1BEA5BC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08CF334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3B66">
        <w:rPr>
          <w:rFonts w:ascii="Times New Roman" w:hAnsi="Times New Roman" w:cs="Times New Roman"/>
          <w:b/>
          <w:bCs/>
          <w:sz w:val="24"/>
          <w:szCs w:val="24"/>
        </w:rPr>
        <w:t>To the Board of Directors of Lighting and Equipment Public Company Limited</w:t>
      </w:r>
    </w:p>
    <w:p w14:paraId="0FEF7A7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713B2117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7D836D40" w14:textId="7C4AB7FF" w:rsidR="00932590" w:rsidRPr="00803B66" w:rsidRDefault="00932590" w:rsidP="00932590">
      <w:pPr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Lighting and Equipment Public Company Limited and its subsidiaries, and of Lighting and Equipment Public </w:t>
      </w:r>
      <w:r w:rsidRPr="00803B66">
        <w:rPr>
          <w:rFonts w:ascii="Times New Roman" w:hAnsi="Times New Roman" w:cs="Times New Roman"/>
          <w:spacing w:val="-4"/>
          <w:sz w:val="22"/>
        </w:rPr>
        <w:t xml:space="preserve">Company Limited, respectively, as at 30 June 2022; the consolidated and separate statements of comprehensive income </w:t>
      </w:r>
      <w:r w:rsidRPr="00803B66">
        <w:rPr>
          <w:rFonts w:ascii="Times New Roman" w:hAnsi="Times New Roman" w:cs="Times New Roman"/>
          <w:spacing w:val="-4"/>
          <w:sz w:val="22"/>
        </w:rPr>
        <w:br/>
        <w:t>for the three-month and six-month periods ended 30 June 2022</w:t>
      </w:r>
      <w:r w:rsidRPr="00803B66">
        <w:rPr>
          <w:rFonts w:ascii="Times New Roman" w:hAnsi="Times New Roman" w:cs="Times New Roman"/>
          <w:sz w:val="22"/>
        </w:rPr>
        <w:t xml:space="preserve">, the consolidated and separate statements of changes in equity and cash flows for the six-month period ended 30 June 2022; and condensed notes (“interim financial information”). Management is responsible for the preparation and presentation of this interim financial information in accordance with Thai Accounting Standard 34, “Interim Financial Reporting”. </w:t>
      </w:r>
      <w:r w:rsidRPr="00803B66">
        <w:rPr>
          <w:rFonts w:ascii="Times New Roman" w:hAnsi="Times New Roman" w:cs="Times New Roman"/>
          <w:sz w:val="22"/>
        </w:rPr>
        <w:br/>
        <w:t xml:space="preserve">My responsibility is to express a conclusion on this interim financial information based on my review. </w:t>
      </w:r>
    </w:p>
    <w:p w14:paraId="0EE5B1DE" w14:textId="77777777" w:rsidR="00571753" w:rsidRPr="00803B66" w:rsidRDefault="00571753" w:rsidP="00571753">
      <w:pPr>
        <w:pStyle w:val="RNormal"/>
        <w:rPr>
          <w:szCs w:val="18"/>
          <w:lang w:bidi="th-TH"/>
        </w:rPr>
      </w:pPr>
    </w:p>
    <w:p w14:paraId="1CE55C21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Scope of Review</w:t>
      </w:r>
    </w:p>
    <w:p w14:paraId="260C269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3B316F6F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28CC37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1D33E41B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Conclusion</w:t>
      </w:r>
    </w:p>
    <w:p w14:paraId="6AC2B00E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49E8F78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interim </w:t>
      </w:r>
      <w:r w:rsidRPr="00803B66">
        <w:rPr>
          <w:rFonts w:ascii="Times New Roman" w:hAnsi="Times New Roman" w:cs="Times New Roman"/>
          <w:spacing w:val="-2"/>
          <w:sz w:val="22"/>
        </w:rPr>
        <w:t>financial information is not prepared, in all material respects, in accordance with Thai Accounting Standard</w:t>
      </w:r>
      <w:r w:rsidRPr="00803B66">
        <w:rPr>
          <w:rFonts w:ascii="Times New Roman" w:hAnsi="Times New Roman" w:cs="Times New Roman"/>
          <w:sz w:val="22"/>
        </w:rPr>
        <w:t xml:space="preserve"> 34, “Interim Financial Reporting”.</w:t>
      </w:r>
    </w:p>
    <w:p w14:paraId="096CEC35" w14:textId="77777777" w:rsidR="00571753" w:rsidRPr="00803B66" w:rsidRDefault="00571753" w:rsidP="00571753">
      <w:pPr>
        <w:pStyle w:val="RNormal"/>
        <w:spacing w:line="240" w:lineRule="atLeast"/>
      </w:pPr>
    </w:p>
    <w:p w14:paraId="32AE71E4" w14:textId="44613BBE" w:rsidR="00571753" w:rsidRPr="00803B66" w:rsidRDefault="00571753" w:rsidP="00571753">
      <w:pPr>
        <w:pStyle w:val="RNormal"/>
        <w:spacing w:line="240" w:lineRule="atLeast"/>
      </w:pPr>
    </w:p>
    <w:p w14:paraId="613DC336" w14:textId="77777777" w:rsidR="0085491B" w:rsidRPr="00803B66" w:rsidRDefault="0085491B" w:rsidP="00571753">
      <w:pPr>
        <w:pStyle w:val="RNormal"/>
        <w:spacing w:line="240" w:lineRule="atLeast"/>
      </w:pPr>
    </w:p>
    <w:p w14:paraId="6953F9FD" w14:textId="77777777" w:rsidR="00571753" w:rsidRPr="00803B66" w:rsidRDefault="00571753" w:rsidP="00571753">
      <w:pPr>
        <w:pStyle w:val="RNormal"/>
        <w:spacing w:line="240" w:lineRule="atLeast"/>
      </w:pPr>
    </w:p>
    <w:p w14:paraId="55AA47A9" w14:textId="77777777" w:rsidR="00571753" w:rsidRPr="00803B66" w:rsidRDefault="00571753" w:rsidP="00571753">
      <w:pPr>
        <w:pStyle w:val="RNormal"/>
        <w:spacing w:line="240" w:lineRule="atLeast"/>
      </w:pPr>
    </w:p>
    <w:p w14:paraId="008BF5B1" w14:textId="77777777" w:rsidR="00571753" w:rsidRPr="00803B66" w:rsidRDefault="00571753" w:rsidP="00571753">
      <w:pPr>
        <w:pStyle w:val="RNormal"/>
        <w:spacing w:line="240" w:lineRule="atLeast"/>
      </w:pPr>
    </w:p>
    <w:p w14:paraId="145D2BDE" w14:textId="77777777" w:rsidR="00571753" w:rsidRPr="00803B66" w:rsidRDefault="00571753" w:rsidP="00571753">
      <w:pPr>
        <w:pStyle w:val="E2"/>
        <w:spacing w:line="240" w:lineRule="atLeast"/>
        <w:ind w:left="0" w:right="0"/>
        <w:jc w:val="both"/>
        <w:rPr>
          <w:rFonts w:cs="Times New Roman"/>
          <w:lang w:val="en-US"/>
        </w:rPr>
      </w:pPr>
      <w:r w:rsidRPr="00803B66">
        <w:rPr>
          <w:rFonts w:cs="Times New Roman"/>
          <w:lang w:val="en-US"/>
        </w:rPr>
        <w:t>(</w:t>
      </w:r>
      <w:proofErr w:type="spellStart"/>
      <w:proofErr w:type="gramStart"/>
      <w:r w:rsidRPr="00803B66">
        <w:rPr>
          <w:rFonts w:cs="Times New Roman"/>
          <w:lang w:val="en-US"/>
        </w:rPr>
        <w:t>Ms.Charinrat</w:t>
      </w:r>
      <w:proofErr w:type="spellEnd"/>
      <w:proofErr w:type="gramEnd"/>
      <w:r w:rsidRPr="00803B66">
        <w:rPr>
          <w:rFonts w:cs="Times New Roman"/>
          <w:lang w:val="en-US"/>
        </w:rPr>
        <w:t xml:space="preserve"> </w:t>
      </w:r>
      <w:proofErr w:type="spellStart"/>
      <w:r w:rsidRPr="00803B66">
        <w:rPr>
          <w:rFonts w:cs="Times New Roman"/>
          <w:lang w:val="en-US"/>
        </w:rPr>
        <w:t>Noprampa</w:t>
      </w:r>
      <w:proofErr w:type="spellEnd"/>
      <w:r w:rsidRPr="00803B66">
        <w:rPr>
          <w:rFonts w:cs="Times New Roman"/>
          <w:lang w:val="en-US"/>
        </w:rPr>
        <w:t>)</w:t>
      </w:r>
    </w:p>
    <w:p w14:paraId="5568AF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C295962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Registration No. 10448</w:t>
      </w:r>
    </w:p>
    <w:p w14:paraId="4956BD3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A7000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4B8630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theme="minorBidi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803B66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803B66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0BC11FC" w14:textId="77777777" w:rsidR="00571753" w:rsidRPr="00803B66" w:rsidRDefault="00571753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803B66">
        <w:rPr>
          <w:rFonts w:ascii="Times New Roman" w:hAnsi="Times New Roman" w:cs="Times New Roman"/>
          <w:sz w:val="22"/>
          <w:szCs w:val="22"/>
        </w:rPr>
        <w:t>Bangkok</w:t>
      </w:r>
    </w:p>
    <w:p w14:paraId="1A0AAF7D" w14:textId="03B2C8A7" w:rsidR="00571753" w:rsidRPr="00803B66" w:rsidRDefault="003546E4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/>
          <w:sz w:val="22"/>
          <w:szCs w:val="28"/>
        </w:rPr>
      </w:pPr>
      <w:r w:rsidRPr="00803B66">
        <w:rPr>
          <w:rFonts w:ascii="Times New Roman" w:hAnsi="Times New Roman"/>
          <w:sz w:val="22"/>
          <w:szCs w:val="28"/>
        </w:rPr>
        <w:t xml:space="preserve">9 August </w:t>
      </w:r>
      <w:r w:rsidR="000A472B" w:rsidRPr="00803B66">
        <w:rPr>
          <w:rFonts w:ascii="Times New Roman" w:hAnsi="Times New Roman"/>
          <w:sz w:val="22"/>
          <w:szCs w:val="28"/>
        </w:rPr>
        <w:t>2022</w:t>
      </w:r>
    </w:p>
    <w:sectPr w:rsidR="00571753" w:rsidRPr="00803B66" w:rsidSect="00C83DFF">
      <w:headerReference w:type="default" r:id="rId8"/>
      <w:footerReference w:type="default" r:id="rId9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49294" w14:textId="77777777" w:rsidR="00832FCF" w:rsidRDefault="00832FCF">
      <w:r>
        <w:separator/>
      </w:r>
    </w:p>
  </w:endnote>
  <w:endnote w:type="continuationSeparator" w:id="0">
    <w:p w14:paraId="232CE943" w14:textId="77777777" w:rsidR="00832FCF" w:rsidRDefault="00832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6B80" w14:textId="65504A99" w:rsidR="003261ED" w:rsidRPr="00C83DFF" w:rsidRDefault="003261ED" w:rsidP="00C83D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2C5EB" w14:textId="77777777" w:rsidR="00832FCF" w:rsidRDefault="00832FCF">
      <w:r>
        <w:separator/>
      </w:r>
    </w:p>
  </w:footnote>
  <w:footnote w:type="continuationSeparator" w:id="0">
    <w:p w14:paraId="39C23018" w14:textId="77777777" w:rsidR="00832FCF" w:rsidRDefault="00832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714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63266A5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212"/>
        </w:tabs>
        <w:ind w:left="22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235262"/>
    <w:multiLevelType w:val="hybridMultilevel"/>
    <w:tmpl w:val="840669B8"/>
    <w:lvl w:ilvl="0" w:tplc="3E943504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74BF6"/>
    <w:multiLevelType w:val="hybridMultilevel"/>
    <w:tmpl w:val="F274EE52"/>
    <w:lvl w:ilvl="0" w:tplc="2C307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935B55"/>
    <w:multiLevelType w:val="hybridMultilevel"/>
    <w:tmpl w:val="64F43CA6"/>
    <w:lvl w:ilvl="0" w:tplc="1AA47330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AB83FB6"/>
    <w:multiLevelType w:val="hybridMultilevel"/>
    <w:tmpl w:val="C35AC57A"/>
    <w:lvl w:ilvl="0" w:tplc="878A1826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B06A45"/>
    <w:multiLevelType w:val="multilevel"/>
    <w:tmpl w:val="DFE0556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72B03A38"/>
    <w:lvl w:ilvl="0">
      <w:start w:val="3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386A2B"/>
    <w:multiLevelType w:val="hybridMultilevel"/>
    <w:tmpl w:val="E33E5BE6"/>
    <w:lvl w:ilvl="0" w:tplc="F35EE8EA">
      <w:start w:val="1"/>
      <w:numFmt w:val="lowerLetter"/>
      <w:lvlText w:val="(%1.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E10EB"/>
    <w:multiLevelType w:val="hybridMultilevel"/>
    <w:tmpl w:val="87EAA4F2"/>
    <w:lvl w:ilvl="0" w:tplc="93C8FC94">
      <w:start w:val="1"/>
      <w:numFmt w:val="lowerLetter"/>
      <w:lvlText w:val="(%1)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E220962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0907D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292FE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B2CA8B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5EAF8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31029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C07B3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EB7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F02FD5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31F11"/>
    <w:multiLevelType w:val="hybridMultilevel"/>
    <w:tmpl w:val="1D94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1550A"/>
    <w:multiLevelType w:val="hybridMultilevel"/>
    <w:tmpl w:val="ABF0B1FE"/>
    <w:lvl w:ilvl="0" w:tplc="7CC4D39C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1"/>
  </w:num>
  <w:num w:numId="14">
    <w:abstractNumId w:val="21"/>
  </w:num>
  <w:num w:numId="15">
    <w:abstractNumId w:val="25"/>
  </w:num>
  <w:num w:numId="16">
    <w:abstractNumId w:val="21"/>
  </w:num>
  <w:num w:numId="17">
    <w:abstractNumId w:val="12"/>
  </w:num>
  <w:num w:numId="18">
    <w:abstractNumId w:val="36"/>
  </w:num>
  <w:num w:numId="19">
    <w:abstractNumId w:val="37"/>
  </w:num>
  <w:num w:numId="20">
    <w:abstractNumId w:val="15"/>
  </w:num>
  <w:num w:numId="21">
    <w:abstractNumId w:val="11"/>
  </w:num>
  <w:num w:numId="22">
    <w:abstractNumId w:val="40"/>
  </w:num>
  <w:num w:numId="23">
    <w:abstractNumId w:val="13"/>
  </w:num>
  <w:num w:numId="24">
    <w:abstractNumId w:val="10"/>
  </w:num>
  <w:num w:numId="25">
    <w:abstractNumId w:val="38"/>
  </w:num>
  <w:num w:numId="26">
    <w:abstractNumId w:val="20"/>
  </w:num>
  <w:num w:numId="27">
    <w:abstractNumId w:val="14"/>
  </w:num>
  <w:num w:numId="28">
    <w:abstractNumId w:val="26"/>
  </w:num>
  <w:num w:numId="29">
    <w:abstractNumId w:val="41"/>
  </w:num>
  <w:num w:numId="30">
    <w:abstractNumId w:val="16"/>
  </w:num>
  <w:num w:numId="31">
    <w:abstractNumId w:val="22"/>
  </w:num>
  <w:num w:numId="32">
    <w:abstractNumId w:val="27"/>
  </w:num>
  <w:num w:numId="33">
    <w:abstractNumId w:val="17"/>
  </w:num>
  <w:num w:numId="34">
    <w:abstractNumId w:val="34"/>
  </w:num>
  <w:num w:numId="35">
    <w:abstractNumId w:val="33"/>
  </w:num>
  <w:num w:numId="36">
    <w:abstractNumId w:val="35"/>
  </w:num>
  <w:num w:numId="37">
    <w:abstractNumId w:val="39"/>
  </w:num>
  <w:num w:numId="38">
    <w:abstractNumId w:val="28"/>
  </w:num>
  <w:num w:numId="39">
    <w:abstractNumId w:val="23"/>
  </w:num>
  <w:num w:numId="40">
    <w:abstractNumId w:val="32"/>
  </w:num>
  <w:num w:numId="41">
    <w:abstractNumId w:val="30"/>
  </w:num>
  <w:num w:numId="42">
    <w:abstractNumId w:val="29"/>
  </w:num>
  <w:num w:numId="43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C4"/>
    <w:rsid w:val="000005ED"/>
    <w:rsid w:val="000006ED"/>
    <w:rsid w:val="00000839"/>
    <w:rsid w:val="00000973"/>
    <w:rsid w:val="00000B2A"/>
    <w:rsid w:val="00001708"/>
    <w:rsid w:val="0000294B"/>
    <w:rsid w:val="00002EC6"/>
    <w:rsid w:val="00002F16"/>
    <w:rsid w:val="0000305E"/>
    <w:rsid w:val="0000429D"/>
    <w:rsid w:val="00004AEF"/>
    <w:rsid w:val="00005DCC"/>
    <w:rsid w:val="0000694D"/>
    <w:rsid w:val="00006F0F"/>
    <w:rsid w:val="00007A3B"/>
    <w:rsid w:val="00007C7E"/>
    <w:rsid w:val="0001058E"/>
    <w:rsid w:val="000109FE"/>
    <w:rsid w:val="00011203"/>
    <w:rsid w:val="000116F3"/>
    <w:rsid w:val="00013455"/>
    <w:rsid w:val="000134E9"/>
    <w:rsid w:val="00013714"/>
    <w:rsid w:val="00013A41"/>
    <w:rsid w:val="00013EBD"/>
    <w:rsid w:val="00014946"/>
    <w:rsid w:val="00014EE0"/>
    <w:rsid w:val="00015D1E"/>
    <w:rsid w:val="00016242"/>
    <w:rsid w:val="00016289"/>
    <w:rsid w:val="000176C6"/>
    <w:rsid w:val="0001778F"/>
    <w:rsid w:val="00020213"/>
    <w:rsid w:val="000205FA"/>
    <w:rsid w:val="00020D01"/>
    <w:rsid w:val="0002124D"/>
    <w:rsid w:val="000212B3"/>
    <w:rsid w:val="00022DCF"/>
    <w:rsid w:val="000230D0"/>
    <w:rsid w:val="00023589"/>
    <w:rsid w:val="000235AD"/>
    <w:rsid w:val="00023DC2"/>
    <w:rsid w:val="00023E45"/>
    <w:rsid w:val="00023FA5"/>
    <w:rsid w:val="0002427F"/>
    <w:rsid w:val="00024F46"/>
    <w:rsid w:val="00024FA1"/>
    <w:rsid w:val="000252A1"/>
    <w:rsid w:val="000254E9"/>
    <w:rsid w:val="00026242"/>
    <w:rsid w:val="00026383"/>
    <w:rsid w:val="00026E2A"/>
    <w:rsid w:val="000274D0"/>
    <w:rsid w:val="000277D3"/>
    <w:rsid w:val="00027DBA"/>
    <w:rsid w:val="00027F1B"/>
    <w:rsid w:val="00030B2F"/>
    <w:rsid w:val="000316A1"/>
    <w:rsid w:val="00031F95"/>
    <w:rsid w:val="00032507"/>
    <w:rsid w:val="00032BBA"/>
    <w:rsid w:val="00033259"/>
    <w:rsid w:val="00033815"/>
    <w:rsid w:val="00033A54"/>
    <w:rsid w:val="000341BD"/>
    <w:rsid w:val="00034925"/>
    <w:rsid w:val="00034C12"/>
    <w:rsid w:val="00034D97"/>
    <w:rsid w:val="00035334"/>
    <w:rsid w:val="00035F66"/>
    <w:rsid w:val="0003622A"/>
    <w:rsid w:val="000362C9"/>
    <w:rsid w:val="000363D7"/>
    <w:rsid w:val="00036B44"/>
    <w:rsid w:val="000371CE"/>
    <w:rsid w:val="000371DF"/>
    <w:rsid w:val="000372FC"/>
    <w:rsid w:val="000378C1"/>
    <w:rsid w:val="00037F94"/>
    <w:rsid w:val="00040694"/>
    <w:rsid w:val="000409B3"/>
    <w:rsid w:val="00040CBD"/>
    <w:rsid w:val="00041223"/>
    <w:rsid w:val="00041CBE"/>
    <w:rsid w:val="00041EBB"/>
    <w:rsid w:val="00042557"/>
    <w:rsid w:val="00042F9E"/>
    <w:rsid w:val="00043CC8"/>
    <w:rsid w:val="00043E1E"/>
    <w:rsid w:val="00043F1A"/>
    <w:rsid w:val="00044ADB"/>
    <w:rsid w:val="00044DFE"/>
    <w:rsid w:val="0004589A"/>
    <w:rsid w:val="00045E69"/>
    <w:rsid w:val="00046523"/>
    <w:rsid w:val="00046684"/>
    <w:rsid w:val="00046F4A"/>
    <w:rsid w:val="00047340"/>
    <w:rsid w:val="00047494"/>
    <w:rsid w:val="000475EE"/>
    <w:rsid w:val="00047684"/>
    <w:rsid w:val="00050335"/>
    <w:rsid w:val="00050348"/>
    <w:rsid w:val="000503DC"/>
    <w:rsid w:val="00050C80"/>
    <w:rsid w:val="00050FF2"/>
    <w:rsid w:val="000516CD"/>
    <w:rsid w:val="00052062"/>
    <w:rsid w:val="000526BD"/>
    <w:rsid w:val="0005276B"/>
    <w:rsid w:val="0005291C"/>
    <w:rsid w:val="00052EF5"/>
    <w:rsid w:val="000534EB"/>
    <w:rsid w:val="000535C7"/>
    <w:rsid w:val="0005394E"/>
    <w:rsid w:val="000539BC"/>
    <w:rsid w:val="0005469B"/>
    <w:rsid w:val="00054D68"/>
    <w:rsid w:val="000566D0"/>
    <w:rsid w:val="000566DB"/>
    <w:rsid w:val="00056B41"/>
    <w:rsid w:val="00056E7E"/>
    <w:rsid w:val="0005718D"/>
    <w:rsid w:val="00057A01"/>
    <w:rsid w:val="00057AEE"/>
    <w:rsid w:val="0006024B"/>
    <w:rsid w:val="00062031"/>
    <w:rsid w:val="0006224E"/>
    <w:rsid w:val="0006239A"/>
    <w:rsid w:val="0006256B"/>
    <w:rsid w:val="00062DF5"/>
    <w:rsid w:val="00062E02"/>
    <w:rsid w:val="00062F2C"/>
    <w:rsid w:val="000630DD"/>
    <w:rsid w:val="000636AD"/>
    <w:rsid w:val="00063C05"/>
    <w:rsid w:val="00064328"/>
    <w:rsid w:val="000651B5"/>
    <w:rsid w:val="00066687"/>
    <w:rsid w:val="00070DC9"/>
    <w:rsid w:val="0007105D"/>
    <w:rsid w:val="00071432"/>
    <w:rsid w:val="00071671"/>
    <w:rsid w:val="000716B1"/>
    <w:rsid w:val="00071B86"/>
    <w:rsid w:val="00071C78"/>
    <w:rsid w:val="00071CA9"/>
    <w:rsid w:val="00071D5F"/>
    <w:rsid w:val="00071ED8"/>
    <w:rsid w:val="00072894"/>
    <w:rsid w:val="00072A6D"/>
    <w:rsid w:val="00073C77"/>
    <w:rsid w:val="00073CF2"/>
    <w:rsid w:val="000741B7"/>
    <w:rsid w:val="000744BF"/>
    <w:rsid w:val="000746E0"/>
    <w:rsid w:val="00074765"/>
    <w:rsid w:val="0007529D"/>
    <w:rsid w:val="00076255"/>
    <w:rsid w:val="000771CB"/>
    <w:rsid w:val="00077930"/>
    <w:rsid w:val="00077AE3"/>
    <w:rsid w:val="00077C3C"/>
    <w:rsid w:val="00077E18"/>
    <w:rsid w:val="00080D76"/>
    <w:rsid w:val="000814B8"/>
    <w:rsid w:val="00081E63"/>
    <w:rsid w:val="00082C29"/>
    <w:rsid w:val="00082E2A"/>
    <w:rsid w:val="0008443C"/>
    <w:rsid w:val="0008576E"/>
    <w:rsid w:val="00085B7F"/>
    <w:rsid w:val="000864A7"/>
    <w:rsid w:val="00086C37"/>
    <w:rsid w:val="00086D5A"/>
    <w:rsid w:val="00087C65"/>
    <w:rsid w:val="000901F2"/>
    <w:rsid w:val="00090E8A"/>
    <w:rsid w:val="00090F5A"/>
    <w:rsid w:val="0009102D"/>
    <w:rsid w:val="000910FC"/>
    <w:rsid w:val="00091625"/>
    <w:rsid w:val="000919DE"/>
    <w:rsid w:val="000920EC"/>
    <w:rsid w:val="000936D2"/>
    <w:rsid w:val="00093767"/>
    <w:rsid w:val="00093C7D"/>
    <w:rsid w:val="0009415A"/>
    <w:rsid w:val="000942F0"/>
    <w:rsid w:val="00095467"/>
    <w:rsid w:val="0009547D"/>
    <w:rsid w:val="0009550E"/>
    <w:rsid w:val="0009557A"/>
    <w:rsid w:val="0009591A"/>
    <w:rsid w:val="00096015"/>
    <w:rsid w:val="000964CA"/>
    <w:rsid w:val="000966C3"/>
    <w:rsid w:val="000967B3"/>
    <w:rsid w:val="000968FC"/>
    <w:rsid w:val="00096A57"/>
    <w:rsid w:val="000A00EA"/>
    <w:rsid w:val="000A1704"/>
    <w:rsid w:val="000A1D07"/>
    <w:rsid w:val="000A1E52"/>
    <w:rsid w:val="000A21D8"/>
    <w:rsid w:val="000A28A4"/>
    <w:rsid w:val="000A32F0"/>
    <w:rsid w:val="000A37F9"/>
    <w:rsid w:val="000A3B45"/>
    <w:rsid w:val="000A415E"/>
    <w:rsid w:val="000A435C"/>
    <w:rsid w:val="000A472B"/>
    <w:rsid w:val="000A473A"/>
    <w:rsid w:val="000A532C"/>
    <w:rsid w:val="000A581F"/>
    <w:rsid w:val="000A58F6"/>
    <w:rsid w:val="000A61C1"/>
    <w:rsid w:val="000A636C"/>
    <w:rsid w:val="000A6A99"/>
    <w:rsid w:val="000A6BA7"/>
    <w:rsid w:val="000A6CDB"/>
    <w:rsid w:val="000A78DF"/>
    <w:rsid w:val="000A7FF7"/>
    <w:rsid w:val="000B1144"/>
    <w:rsid w:val="000B169C"/>
    <w:rsid w:val="000B1F6B"/>
    <w:rsid w:val="000B2820"/>
    <w:rsid w:val="000B28D6"/>
    <w:rsid w:val="000B2AF0"/>
    <w:rsid w:val="000B2B05"/>
    <w:rsid w:val="000B2BF3"/>
    <w:rsid w:val="000B2EAC"/>
    <w:rsid w:val="000B2F92"/>
    <w:rsid w:val="000B3362"/>
    <w:rsid w:val="000B36AC"/>
    <w:rsid w:val="000B37F0"/>
    <w:rsid w:val="000B4098"/>
    <w:rsid w:val="000B40E3"/>
    <w:rsid w:val="000B491B"/>
    <w:rsid w:val="000B4CDE"/>
    <w:rsid w:val="000B5069"/>
    <w:rsid w:val="000B5243"/>
    <w:rsid w:val="000B600F"/>
    <w:rsid w:val="000B7C86"/>
    <w:rsid w:val="000C0EBB"/>
    <w:rsid w:val="000C18EA"/>
    <w:rsid w:val="000C1AD9"/>
    <w:rsid w:val="000C20B7"/>
    <w:rsid w:val="000C2BC6"/>
    <w:rsid w:val="000C2F0F"/>
    <w:rsid w:val="000C30F2"/>
    <w:rsid w:val="000C33E2"/>
    <w:rsid w:val="000C3705"/>
    <w:rsid w:val="000C3797"/>
    <w:rsid w:val="000C399E"/>
    <w:rsid w:val="000C42A4"/>
    <w:rsid w:val="000C4F11"/>
    <w:rsid w:val="000C5DA7"/>
    <w:rsid w:val="000C5DDF"/>
    <w:rsid w:val="000C60E6"/>
    <w:rsid w:val="000C66D5"/>
    <w:rsid w:val="000C6E07"/>
    <w:rsid w:val="000C773D"/>
    <w:rsid w:val="000D00C8"/>
    <w:rsid w:val="000D02E1"/>
    <w:rsid w:val="000D06DA"/>
    <w:rsid w:val="000D0884"/>
    <w:rsid w:val="000D0A1C"/>
    <w:rsid w:val="000D0DCE"/>
    <w:rsid w:val="000D1598"/>
    <w:rsid w:val="000D202F"/>
    <w:rsid w:val="000D2B7A"/>
    <w:rsid w:val="000D30E2"/>
    <w:rsid w:val="000D3328"/>
    <w:rsid w:val="000D442D"/>
    <w:rsid w:val="000D4561"/>
    <w:rsid w:val="000D4683"/>
    <w:rsid w:val="000D478A"/>
    <w:rsid w:val="000D5EA7"/>
    <w:rsid w:val="000D5F13"/>
    <w:rsid w:val="000D678A"/>
    <w:rsid w:val="000D6AAD"/>
    <w:rsid w:val="000D735B"/>
    <w:rsid w:val="000D76D0"/>
    <w:rsid w:val="000D7AB4"/>
    <w:rsid w:val="000D7CC8"/>
    <w:rsid w:val="000E00E4"/>
    <w:rsid w:val="000E07D8"/>
    <w:rsid w:val="000E09A0"/>
    <w:rsid w:val="000E114C"/>
    <w:rsid w:val="000E1E2A"/>
    <w:rsid w:val="000E1FB9"/>
    <w:rsid w:val="000E2339"/>
    <w:rsid w:val="000E25F5"/>
    <w:rsid w:val="000E2C5C"/>
    <w:rsid w:val="000E3917"/>
    <w:rsid w:val="000E3ACE"/>
    <w:rsid w:val="000E492D"/>
    <w:rsid w:val="000E4D38"/>
    <w:rsid w:val="000E4D8C"/>
    <w:rsid w:val="000E502F"/>
    <w:rsid w:val="000E51E0"/>
    <w:rsid w:val="000E5546"/>
    <w:rsid w:val="000E5724"/>
    <w:rsid w:val="000E5E3F"/>
    <w:rsid w:val="000E62F2"/>
    <w:rsid w:val="000E6746"/>
    <w:rsid w:val="000E6D38"/>
    <w:rsid w:val="000E72DE"/>
    <w:rsid w:val="000E7AE6"/>
    <w:rsid w:val="000F0BBB"/>
    <w:rsid w:val="000F226E"/>
    <w:rsid w:val="000F2ECA"/>
    <w:rsid w:val="000F3277"/>
    <w:rsid w:val="000F3E9D"/>
    <w:rsid w:val="000F4CB5"/>
    <w:rsid w:val="000F4E45"/>
    <w:rsid w:val="000F4F50"/>
    <w:rsid w:val="000F505F"/>
    <w:rsid w:val="000F556A"/>
    <w:rsid w:val="000F55B5"/>
    <w:rsid w:val="000F55BD"/>
    <w:rsid w:val="000F5A1F"/>
    <w:rsid w:val="000F6182"/>
    <w:rsid w:val="000F6A23"/>
    <w:rsid w:val="000F6B35"/>
    <w:rsid w:val="000F72A7"/>
    <w:rsid w:val="000F7933"/>
    <w:rsid w:val="000F7CC3"/>
    <w:rsid w:val="000F7E74"/>
    <w:rsid w:val="000F7EAB"/>
    <w:rsid w:val="0010051A"/>
    <w:rsid w:val="00100705"/>
    <w:rsid w:val="0010093D"/>
    <w:rsid w:val="00100C57"/>
    <w:rsid w:val="00100DE1"/>
    <w:rsid w:val="00101AA4"/>
    <w:rsid w:val="00101ECE"/>
    <w:rsid w:val="0010257E"/>
    <w:rsid w:val="0010303F"/>
    <w:rsid w:val="00103674"/>
    <w:rsid w:val="00103F03"/>
    <w:rsid w:val="00104003"/>
    <w:rsid w:val="001041F0"/>
    <w:rsid w:val="001048F1"/>
    <w:rsid w:val="00104F62"/>
    <w:rsid w:val="00105DC0"/>
    <w:rsid w:val="00106BB0"/>
    <w:rsid w:val="001074C4"/>
    <w:rsid w:val="0010752A"/>
    <w:rsid w:val="001077B6"/>
    <w:rsid w:val="00110444"/>
    <w:rsid w:val="001106A8"/>
    <w:rsid w:val="0011089A"/>
    <w:rsid w:val="00111904"/>
    <w:rsid w:val="00111948"/>
    <w:rsid w:val="00111ED6"/>
    <w:rsid w:val="001126CC"/>
    <w:rsid w:val="00112A2B"/>
    <w:rsid w:val="00112E3A"/>
    <w:rsid w:val="00113058"/>
    <w:rsid w:val="001133FD"/>
    <w:rsid w:val="0011367F"/>
    <w:rsid w:val="001136C0"/>
    <w:rsid w:val="00114FF5"/>
    <w:rsid w:val="00116FB0"/>
    <w:rsid w:val="001170F7"/>
    <w:rsid w:val="00117583"/>
    <w:rsid w:val="0011792A"/>
    <w:rsid w:val="00117E84"/>
    <w:rsid w:val="00120377"/>
    <w:rsid w:val="00120553"/>
    <w:rsid w:val="00120D6A"/>
    <w:rsid w:val="00120F7C"/>
    <w:rsid w:val="0012102D"/>
    <w:rsid w:val="00122110"/>
    <w:rsid w:val="0012234F"/>
    <w:rsid w:val="00122A16"/>
    <w:rsid w:val="001234C0"/>
    <w:rsid w:val="00123ECB"/>
    <w:rsid w:val="001242D2"/>
    <w:rsid w:val="00124972"/>
    <w:rsid w:val="00124D18"/>
    <w:rsid w:val="00124D7B"/>
    <w:rsid w:val="00125F79"/>
    <w:rsid w:val="00125F95"/>
    <w:rsid w:val="00126558"/>
    <w:rsid w:val="001267C4"/>
    <w:rsid w:val="00126BF1"/>
    <w:rsid w:val="00126F71"/>
    <w:rsid w:val="0012747B"/>
    <w:rsid w:val="00127C8A"/>
    <w:rsid w:val="00127F3A"/>
    <w:rsid w:val="00130070"/>
    <w:rsid w:val="001301CB"/>
    <w:rsid w:val="00130284"/>
    <w:rsid w:val="00130AF8"/>
    <w:rsid w:val="00130B4D"/>
    <w:rsid w:val="00130C4F"/>
    <w:rsid w:val="0013192C"/>
    <w:rsid w:val="00131D10"/>
    <w:rsid w:val="00131E71"/>
    <w:rsid w:val="00132D05"/>
    <w:rsid w:val="0013459E"/>
    <w:rsid w:val="00134847"/>
    <w:rsid w:val="00134A92"/>
    <w:rsid w:val="00134B70"/>
    <w:rsid w:val="00134DB0"/>
    <w:rsid w:val="0013581D"/>
    <w:rsid w:val="00135953"/>
    <w:rsid w:val="00135BD7"/>
    <w:rsid w:val="001367AF"/>
    <w:rsid w:val="001367F4"/>
    <w:rsid w:val="001368F6"/>
    <w:rsid w:val="00136E42"/>
    <w:rsid w:val="00137D29"/>
    <w:rsid w:val="0014074A"/>
    <w:rsid w:val="00140ADB"/>
    <w:rsid w:val="00140D45"/>
    <w:rsid w:val="001413BF"/>
    <w:rsid w:val="00142807"/>
    <w:rsid w:val="00142F64"/>
    <w:rsid w:val="00142FA2"/>
    <w:rsid w:val="00143731"/>
    <w:rsid w:val="00144B14"/>
    <w:rsid w:val="00145150"/>
    <w:rsid w:val="00145B2C"/>
    <w:rsid w:val="00146232"/>
    <w:rsid w:val="00146636"/>
    <w:rsid w:val="00146706"/>
    <w:rsid w:val="00146C59"/>
    <w:rsid w:val="001470CF"/>
    <w:rsid w:val="0014722C"/>
    <w:rsid w:val="00147269"/>
    <w:rsid w:val="001476BF"/>
    <w:rsid w:val="001506C1"/>
    <w:rsid w:val="001511F3"/>
    <w:rsid w:val="00151583"/>
    <w:rsid w:val="00151C33"/>
    <w:rsid w:val="00152557"/>
    <w:rsid w:val="0015341F"/>
    <w:rsid w:val="001534D0"/>
    <w:rsid w:val="00153D0C"/>
    <w:rsid w:val="00153E80"/>
    <w:rsid w:val="0015402E"/>
    <w:rsid w:val="001540DB"/>
    <w:rsid w:val="001546E3"/>
    <w:rsid w:val="00154997"/>
    <w:rsid w:val="00154C11"/>
    <w:rsid w:val="00154F06"/>
    <w:rsid w:val="00154F3B"/>
    <w:rsid w:val="001569A7"/>
    <w:rsid w:val="00156AB6"/>
    <w:rsid w:val="00156D97"/>
    <w:rsid w:val="00156EB1"/>
    <w:rsid w:val="001570EF"/>
    <w:rsid w:val="0015719F"/>
    <w:rsid w:val="00157202"/>
    <w:rsid w:val="00157C33"/>
    <w:rsid w:val="00157F4D"/>
    <w:rsid w:val="001600F1"/>
    <w:rsid w:val="001603B7"/>
    <w:rsid w:val="00160E61"/>
    <w:rsid w:val="00160E83"/>
    <w:rsid w:val="001613D2"/>
    <w:rsid w:val="00161403"/>
    <w:rsid w:val="00161B0A"/>
    <w:rsid w:val="00161D88"/>
    <w:rsid w:val="00161F91"/>
    <w:rsid w:val="001629C0"/>
    <w:rsid w:val="00163AC8"/>
    <w:rsid w:val="00163CB6"/>
    <w:rsid w:val="00164669"/>
    <w:rsid w:val="00164DCA"/>
    <w:rsid w:val="00164E53"/>
    <w:rsid w:val="001651ED"/>
    <w:rsid w:val="00165389"/>
    <w:rsid w:val="0016575D"/>
    <w:rsid w:val="00165CC3"/>
    <w:rsid w:val="00165FD6"/>
    <w:rsid w:val="001667D2"/>
    <w:rsid w:val="001667FC"/>
    <w:rsid w:val="00167011"/>
    <w:rsid w:val="00167D00"/>
    <w:rsid w:val="0017063E"/>
    <w:rsid w:val="001707AA"/>
    <w:rsid w:val="00171088"/>
    <w:rsid w:val="00171574"/>
    <w:rsid w:val="00171B4D"/>
    <w:rsid w:val="00172277"/>
    <w:rsid w:val="00172647"/>
    <w:rsid w:val="00172B35"/>
    <w:rsid w:val="001732B5"/>
    <w:rsid w:val="001740BB"/>
    <w:rsid w:val="0017419E"/>
    <w:rsid w:val="001743E4"/>
    <w:rsid w:val="00174876"/>
    <w:rsid w:val="0017545F"/>
    <w:rsid w:val="00175763"/>
    <w:rsid w:val="00175C69"/>
    <w:rsid w:val="00176553"/>
    <w:rsid w:val="00177674"/>
    <w:rsid w:val="00177BE2"/>
    <w:rsid w:val="00177BE6"/>
    <w:rsid w:val="00180110"/>
    <w:rsid w:val="00180880"/>
    <w:rsid w:val="00182508"/>
    <w:rsid w:val="00182E90"/>
    <w:rsid w:val="00182FF7"/>
    <w:rsid w:val="001831AB"/>
    <w:rsid w:val="001831B6"/>
    <w:rsid w:val="00183522"/>
    <w:rsid w:val="0018364A"/>
    <w:rsid w:val="00183A5A"/>
    <w:rsid w:val="0018475A"/>
    <w:rsid w:val="00185243"/>
    <w:rsid w:val="00185516"/>
    <w:rsid w:val="00185657"/>
    <w:rsid w:val="001856B7"/>
    <w:rsid w:val="00185C7A"/>
    <w:rsid w:val="00186697"/>
    <w:rsid w:val="001878BA"/>
    <w:rsid w:val="00187C92"/>
    <w:rsid w:val="0019072B"/>
    <w:rsid w:val="001911BE"/>
    <w:rsid w:val="00191531"/>
    <w:rsid w:val="001919CD"/>
    <w:rsid w:val="00191A84"/>
    <w:rsid w:val="00192E90"/>
    <w:rsid w:val="00193493"/>
    <w:rsid w:val="001938C8"/>
    <w:rsid w:val="00193B25"/>
    <w:rsid w:val="0019410A"/>
    <w:rsid w:val="00194712"/>
    <w:rsid w:val="00195B1E"/>
    <w:rsid w:val="00195CDB"/>
    <w:rsid w:val="00196098"/>
    <w:rsid w:val="001962DE"/>
    <w:rsid w:val="001966ED"/>
    <w:rsid w:val="001968B2"/>
    <w:rsid w:val="00196BF1"/>
    <w:rsid w:val="00196CFB"/>
    <w:rsid w:val="00196D98"/>
    <w:rsid w:val="00196E99"/>
    <w:rsid w:val="0019759F"/>
    <w:rsid w:val="00197A87"/>
    <w:rsid w:val="001A0568"/>
    <w:rsid w:val="001A0B03"/>
    <w:rsid w:val="001A0F9F"/>
    <w:rsid w:val="001A23F5"/>
    <w:rsid w:val="001A2B45"/>
    <w:rsid w:val="001A47C8"/>
    <w:rsid w:val="001A4A37"/>
    <w:rsid w:val="001A4C15"/>
    <w:rsid w:val="001A4E1E"/>
    <w:rsid w:val="001A4F8E"/>
    <w:rsid w:val="001A50D6"/>
    <w:rsid w:val="001A53EF"/>
    <w:rsid w:val="001A5F93"/>
    <w:rsid w:val="001A6734"/>
    <w:rsid w:val="001A6801"/>
    <w:rsid w:val="001A6FE5"/>
    <w:rsid w:val="001A72AA"/>
    <w:rsid w:val="001A7418"/>
    <w:rsid w:val="001A7449"/>
    <w:rsid w:val="001A7FBA"/>
    <w:rsid w:val="001B072F"/>
    <w:rsid w:val="001B1449"/>
    <w:rsid w:val="001B15B6"/>
    <w:rsid w:val="001B2CC1"/>
    <w:rsid w:val="001B2CD0"/>
    <w:rsid w:val="001B3451"/>
    <w:rsid w:val="001B34F7"/>
    <w:rsid w:val="001B371C"/>
    <w:rsid w:val="001B39D6"/>
    <w:rsid w:val="001B3B53"/>
    <w:rsid w:val="001B4176"/>
    <w:rsid w:val="001B4259"/>
    <w:rsid w:val="001B5423"/>
    <w:rsid w:val="001B5C51"/>
    <w:rsid w:val="001B622B"/>
    <w:rsid w:val="001B6959"/>
    <w:rsid w:val="001B6E24"/>
    <w:rsid w:val="001B6F61"/>
    <w:rsid w:val="001B732A"/>
    <w:rsid w:val="001C0B0C"/>
    <w:rsid w:val="001C1039"/>
    <w:rsid w:val="001C1262"/>
    <w:rsid w:val="001C20C0"/>
    <w:rsid w:val="001C24EE"/>
    <w:rsid w:val="001C26F2"/>
    <w:rsid w:val="001C27AC"/>
    <w:rsid w:val="001C2AD8"/>
    <w:rsid w:val="001C2ADB"/>
    <w:rsid w:val="001C3054"/>
    <w:rsid w:val="001C3903"/>
    <w:rsid w:val="001C40A0"/>
    <w:rsid w:val="001C42CA"/>
    <w:rsid w:val="001C455D"/>
    <w:rsid w:val="001C4615"/>
    <w:rsid w:val="001C4F89"/>
    <w:rsid w:val="001C51C5"/>
    <w:rsid w:val="001C5631"/>
    <w:rsid w:val="001C6C2E"/>
    <w:rsid w:val="001C7BDA"/>
    <w:rsid w:val="001D100B"/>
    <w:rsid w:val="001D130E"/>
    <w:rsid w:val="001D14CD"/>
    <w:rsid w:val="001D1BCF"/>
    <w:rsid w:val="001D2956"/>
    <w:rsid w:val="001D2C39"/>
    <w:rsid w:val="001D445C"/>
    <w:rsid w:val="001D475A"/>
    <w:rsid w:val="001D4F4C"/>
    <w:rsid w:val="001D515E"/>
    <w:rsid w:val="001D53B6"/>
    <w:rsid w:val="001D6197"/>
    <w:rsid w:val="001D62BE"/>
    <w:rsid w:val="001D73FC"/>
    <w:rsid w:val="001D7B18"/>
    <w:rsid w:val="001D7B36"/>
    <w:rsid w:val="001E0E98"/>
    <w:rsid w:val="001E1C6B"/>
    <w:rsid w:val="001E1ED7"/>
    <w:rsid w:val="001E2FCB"/>
    <w:rsid w:val="001E31A3"/>
    <w:rsid w:val="001E4161"/>
    <w:rsid w:val="001E4F2B"/>
    <w:rsid w:val="001E4F94"/>
    <w:rsid w:val="001E5767"/>
    <w:rsid w:val="001E58C1"/>
    <w:rsid w:val="001E7F4B"/>
    <w:rsid w:val="001E7FE6"/>
    <w:rsid w:val="001F05AE"/>
    <w:rsid w:val="001F06D8"/>
    <w:rsid w:val="001F0C7C"/>
    <w:rsid w:val="001F0CC9"/>
    <w:rsid w:val="001F10C0"/>
    <w:rsid w:val="001F12B2"/>
    <w:rsid w:val="001F132B"/>
    <w:rsid w:val="001F22AE"/>
    <w:rsid w:val="001F26C4"/>
    <w:rsid w:val="001F2C58"/>
    <w:rsid w:val="001F310B"/>
    <w:rsid w:val="001F3524"/>
    <w:rsid w:val="001F37E9"/>
    <w:rsid w:val="001F3951"/>
    <w:rsid w:val="001F430F"/>
    <w:rsid w:val="001F67B7"/>
    <w:rsid w:val="001F6BB2"/>
    <w:rsid w:val="001F6F0D"/>
    <w:rsid w:val="001F7A25"/>
    <w:rsid w:val="001F7FCE"/>
    <w:rsid w:val="002010EA"/>
    <w:rsid w:val="00201735"/>
    <w:rsid w:val="00201A52"/>
    <w:rsid w:val="00201F38"/>
    <w:rsid w:val="00202701"/>
    <w:rsid w:val="00202F8A"/>
    <w:rsid w:val="00203424"/>
    <w:rsid w:val="002038CE"/>
    <w:rsid w:val="002039CF"/>
    <w:rsid w:val="00203E84"/>
    <w:rsid w:val="00204F36"/>
    <w:rsid w:val="00205424"/>
    <w:rsid w:val="00205953"/>
    <w:rsid w:val="00205ADD"/>
    <w:rsid w:val="00205B1A"/>
    <w:rsid w:val="00205B24"/>
    <w:rsid w:val="00206587"/>
    <w:rsid w:val="002065CE"/>
    <w:rsid w:val="0020680A"/>
    <w:rsid w:val="00206B84"/>
    <w:rsid w:val="002072D9"/>
    <w:rsid w:val="002075E0"/>
    <w:rsid w:val="00207BAE"/>
    <w:rsid w:val="00207CEB"/>
    <w:rsid w:val="00207E29"/>
    <w:rsid w:val="00207E66"/>
    <w:rsid w:val="00210004"/>
    <w:rsid w:val="00210BC6"/>
    <w:rsid w:val="002111A7"/>
    <w:rsid w:val="00211242"/>
    <w:rsid w:val="00211882"/>
    <w:rsid w:val="00212058"/>
    <w:rsid w:val="00212112"/>
    <w:rsid w:val="00212801"/>
    <w:rsid w:val="00212BB8"/>
    <w:rsid w:val="00212FBC"/>
    <w:rsid w:val="0021316C"/>
    <w:rsid w:val="002133C4"/>
    <w:rsid w:val="00213CC9"/>
    <w:rsid w:val="00213F03"/>
    <w:rsid w:val="00214225"/>
    <w:rsid w:val="0021422C"/>
    <w:rsid w:val="002142A7"/>
    <w:rsid w:val="0021475A"/>
    <w:rsid w:val="002149FB"/>
    <w:rsid w:val="0021683D"/>
    <w:rsid w:val="00216C00"/>
    <w:rsid w:val="00217819"/>
    <w:rsid w:val="00217854"/>
    <w:rsid w:val="00217A71"/>
    <w:rsid w:val="00217F2F"/>
    <w:rsid w:val="00217FB4"/>
    <w:rsid w:val="002204E7"/>
    <w:rsid w:val="002207E3"/>
    <w:rsid w:val="00220B9F"/>
    <w:rsid w:val="002211B7"/>
    <w:rsid w:val="002228A8"/>
    <w:rsid w:val="00223188"/>
    <w:rsid w:val="002237B4"/>
    <w:rsid w:val="002246DD"/>
    <w:rsid w:val="002247CF"/>
    <w:rsid w:val="00224859"/>
    <w:rsid w:val="00225FFA"/>
    <w:rsid w:val="00226409"/>
    <w:rsid w:val="00227AC0"/>
    <w:rsid w:val="00227DA4"/>
    <w:rsid w:val="00230F3A"/>
    <w:rsid w:val="00231397"/>
    <w:rsid w:val="00231925"/>
    <w:rsid w:val="002321C8"/>
    <w:rsid w:val="00232284"/>
    <w:rsid w:val="00232B48"/>
    <w:rsid w:val="002333F4"/>
    <w:rsid w:val="00233BEE"/>
    <w:rsid w:val="00233C17"/>
    <w:rsid w:val="00233C28"/>
    <w:rsid w:val="002347E9"/>
    <w:rsid w:val="00234EB0"/>
    <w:rsid w:val="00235E01"/>
    <w:rsid w:val="00236003"/>
    <w:rsid w:val="002361FE"/>
    <w:rsid w:val="002366FF"/>
    <w:rsid w:val="002367B4"/>
    <w:rsid w:val="00236A75"/>
    <w:rsid w:val="00236BA2"/>
    <w:rsid w:val="00237702"/>
    <w:rsid w:val="0023788C"/>
    <w:rsid w:val="00237F69"/>
    <w:rsid w:val="002402A8"/>
    <w:rsid w:val="00240F9A"/>
    <w:rsid w:val="00241086"/>
    <w:rsid w:val="00241280"/>
    <w:rsid w:val="00241308"/>
    <w:rsid w:val="00241387"/>
    <w:rsid w:val="00241BC3"/>
    <w:rsid w:val="00242690"/>
    <w:rsid w:val="002426D1"/>
    <w:rsid w:val="00242AE4"/>
    <w:rsid w:val="00243AF4"/>
    <w:rsid w:val="00244298"/>
    <w:rsid w:val="0024447B"/>
    <w:rsid w:val="002446C8"/>
    <w:rsid w:val="002453AB"/>
    <w:rsid w:val="00245CDB"/>
    <w:rsid w:val="00245E78"/>
    <w:rsid w:val="00247E4E"/>
    <w:rsid w:val="002504A3"/>
    <w:rsid w:val="00250540"/>
    <w:rsid w:val="00250721"/>
    <w:rsid w:val="00251C31"/>
    <w:rsid w:val="00251E54"/>
    <w:rsid w:val="002523D6"/>
    <w:rsid w:val="00252640"/>
    <w:rsid w:val="0025292C"/>
    <w:rsid w:val="00252B08"/>
    <w:rsid w:val="002534A4"/>
    <w:rsid w:val="00254170"/>
    <w:rsid w:val="00254B74"/>
    <w:rsid w:val="0025586B"/>
    <w:rsid w:val="00255AEF"/>
    <w:rsid w:val="00255EFA"/>
    <w:rsid w:val="00256483"/>
    <w:rsid w:val="00256C62"/>
    <w:rsid w:val="002570AB"/>
    <w:rsid w:val="00257567"/>
    <w:rsid w:val="00257CBE"/>
    <w:rsid w:val="0026012E"/>
    <w:rsid w:val="00260FCE"/>
    <w:rsid w:val="002612A4"/>
    <w:rsid w:val="00261AEA"/>
    <w:rsid w:val="00263185"/>
    <w:rsid w:val="00263300"/>
    <w:rsid w:val="002636DA"/>
    <w:rsid w:val="00263AD7"/>
    <w:rsid w:val="00263CAB"/>
    <w:rsid w:val="00265563"/>
    <w:rsid w:val="0026687E"/>
    <w:rsid w:val="00266B89"/>
    <w:rsid w:val="00266BA8"/>
    <w:rsid w:val="002670B5"/>
    <w:rsid w:val="0026754F"/>
    <w:rsid w:val="00267763"/>
    <w:rsid w:val="00267786"/>
    <w:rsid w:val="0026796B"/>
    <w:rsid w:val="00267A29"/>
    <w:rsid w:val="00267A8B"/>
    <w:rsid w:val="00267A91"/>
    <w:rsid w:val="00267C0E"/>
    <w:rsid w:val="00270180"/>
    <w:rsid w:val="00270215"/>
    <w:rsid w:val="00270426"/>
    <w:rsid w:val="002711F7"/>
    <w:rsid w:val="00271A44"/>
    <w:rsid w:val="00272180"/>
    <w:rsid w:val="00272A32"/>
    <w:rsid w:val="00272CAB"/>
    <w:rsid w:val="00272D9E"/>
    <w:rsid w:val="00272DED"/>
    <w:rsid w:val="002734D3"/>
    <w:rsid w:val="00273D92"/>
    <w:rsid w:val="00274B6E"/>
    <w:rsid w:val="0027513D"/>
    <w:rsid w:val="00275BF9"/>
    <w:rsid w:val="0027647A"/>
    <w:rsid w:val="002769AB"/>
    <w:rsid w:val="00276ACA"/>
    <w:rsid w:val="00276B7A"/>
    <w:rsid w:val="00277B78"/>
    <w:rsid w:val="002801C1"/>
    <w:rsid w:val="002804CF"/>
    <w:rsid w:val="00281DE4"/>
    <w:rsid w:val="002823DA"/>
    <w:rsid w:val="00282E32"/>
    <w:rsid w:val="00283DDD"/>
    <w:rsid w:val="00284A83"/>
    <w:rsid w:val="002854B2"/>
    <w:rsid w:val="00285AE0"/>
    <w:rsid w:val="00285D4F"/>
    <w:rsid w:val="00286B5E"/>
    <w:rsid w:val="00286D77"/>
    <w:rsid w:val="0028754C"/>
    <w:rsid w:val="0028773E"/>
    <w:rsid w:val="002878C7"/>
    <w:rsid w:val="002904E0"/>
    <w:rsid w:val="00290E98"/>
    <w:rsid w:val="00291246"/>
    <w:rsid w:val="0029222A"/>
    <w:rsid w:val="002924E3"/>
    <w:rsid w:val="00292741"/>
    <w:rsid w:val="002932D6"/>
    <w:rsid w:val="0029381B"/>
    <w:rsid w:val="00293F01"/>
    <w:rsid w:val="00293F8E"/>
    <w:rsid w:val="002940DA"/>
    <w:rsid w:val="002941CF"/>
    <w:rsid w:val="00295150"/>
    <w:rsid w:val="002961E4"/>
    <w:rsid w:val="0029628E"/>
    <w:rsid w:val="0029669F"/>
    <w:rsid w:val="00297B56"/>
    <w:rsid w:val="002A061F"/>
    <w:rsid w:val="002A08F0"/>
    <w:rsid w:val="002A1584"/>
    <w:rsid w:val="002A1F36"/>
    <w:rsid w:val="002A384B"/>
    <w:rsid w:val="002A39C3"/>
    <w:rsid w:val="002A3D6C"/>
    <w:rsid w:val="002A40B6"/>
    <w:rsid w:val="002A44AA"/>
    <w:rsid w:val="002A5154"/>
    <w:rsid w:val="002A6441"/>
    <w:rsid w:val="002A6888"/>
    <w:rsid w:val="002A68C1"/>
    <w:rsid w:val="002A6D0B"/>
    <w:rsid w:val="002A6EA7"/>
    <w:rsid w:val="002A7292"/>
    <w:rsid w:val="002A7937"/>
    <w:rsid w:val="002A7C9B"/>
    <w:rsid w:val="002B0955"/>
    <w:rsid w:val="002B1698"/>
    <w:rsid w:val="002B1EAB"/>
    <w:rsid w:val="002B2229"/>
    <w:rsid w:val="002B23DB"/>
    <w:rsid w:val="002B257C"/>
    <w:rsid w:val="002B25CA"/>
    <w:rsid w:val="002B26CF"/>
    <w:rsid w:val="002B4171"/>
    <w:rsid w:val="002B4973"/>
    <w:rsid w:val="002B4C62"/>
    <w:rsid w:val="002B4DC1"/>
    <w:rsid w:val="002B5853"/>
    <w:rsid w:val="002B720A"/>
    <w:rsid w:val="002C0977"/>
    <w:rsid w:val="002C0F5D"/>
    <w:rsid w:val="002C1605"/>
    <w:rsid w:val="002C2213"/>
    <w:rsid w:val="002C25DD"/>
    <w:rsid w:val="002C3469"/>
    <w:rsid w:val="002C3575"/>
    <w:rsid w:val="002C376D"/>
    <w:rsid w:val="002C3A23"/>
    <w:rsid w:val="002C3E0A"/>
    <w:rsid w:val="002C3E0C"/>
    <w:rsid w:val="002C3EB2"/>
    <w:rsid w:val="002C428E"/>
    <w:rsid w:val="002C4300"/>
    <w:rsid w:val="002C4640"/>
    <w:rsid w:val="002C5462"/>
    <w:rsid w:val="002C56D3"/>
    <w:rsid w:val="002C5E76"/>
    <w:rsid w:val="002C6A5E"/>
    <w:rsid w:val="002C7B2B"/>
    <w:rsid w:val="002C7E00"/>
    <w:rsid w:val="002D0287"/>
    <w:rsid w:val="002D15A8"/>
    <w:rsid w:val="002D2275"/>
    <w:rsid w:val="002D2736"/>
    <w:rsid w:val="002D29B2"/>
    <w:rsid w:val="002D364B"/>
    <w:rsid w:val="002D39B8"/>
    <w:rsid w:val="002D3EB8"/>
    <w:rsid w:val="002D4D63"/>
    <w:rsid w:val="002D5835"/>
    <w:rsid w:val="002D5A05"/>
    <w:rsid w:val="002D5D1A"/>
    <w:rsid w:val="002D73C0"/>
    <w:rsid w:val="002D79EC"/>
    <w:rsid w:val="002D7E04"/>
    <w:rsid w:val="002E04AB"/>
    <w:rsid w:val="002E0A97"/>
    <w:rsid w:val="002E0CAE"/>
    <w:rsid w:val="002E11A6"/>
    <w:rsid w:val="002E16E5"/>
    <w:rsid w:val="002E2650"/>
    <w:rsid w:val="002E2AF1"/>
    <w:rsid w:val="002E2D86"/>
    <w:rsid w:val="002E3A9D"/>
    <w:rsid w:val="002E4006"/>
    <w:rsid w:val="002E5307"/>
    <w:rsid w:val="002E5F57"/>
    <w:rsid w:val="002E67C6"/>
    <w:rsid w:val="002E6891"/>
    <w:rsid w:val="002E69E9"/>
    <w:rsid w:val="002E6B6E"/>
    <w:rsid w:val="002E6C4A"/>
    <w:rsid w:val="002F0411"/>
    <w:rsid w:val="002F0E8F"/>
    <w:rsid w:val="002F0E9A"/>
    <w:rsid w:val="002F0F2A"/>
    <w:rsid w:val="002F1707"/>
    <w:rsid w:val="002F171E"/>
    <w:rsid w:val="002F17EA"/>
    <w:rsid w:val="002F25A0"/>
    <w:rsid w:val="002F273D"/>
    <w:rsid w:val="002F2C76"/>
    <w:rsid w:val="002F2FB4"/>
    <w:rsid w:val="002F3371"/>
    <w:rsid w:val="002F3468"/>
    <w:rsid w:val="002F3CD3"/>
    <w:rsid w:val="002F4812"/>
    <w:rsid w:val="002F496F"/>
    <w:rsid w:val="002F4E56"/>
    <w:rsid w:val="002F5732"/>
    <w:rsid w:val="002F5D2F"/>
    <w:rsid w:val="002F61BD"/>
    <w:rsid w:val="002F64AA"/>
    <w:rsid w:val="002F6D27"/>
    <w:rsid w:val="002F6F6C"/>
    <w:rsid w:val="002F7480"/>
    <w:rsid w:val="002F7687"/>
    <w:rsid w:val="002F7E89"/>
    <w:rsid w:val="0030012B"/>
    <w:rsid w:val="00301891"/>
    <w:rsid w:val="00301D04"/>
    <w:rsid w:val="00302455"/>
    <w:rsid w:val="003028C3"/>
    <w:rsid w:val="003029AC"/>
    <w:rsid w:val="003033C1"/>
    <w:rsid w:val="00303850"/>
    <w:rsid w:val="00303CFC"/>
    <w:rsid w:val="00303D27"/>
    <w:rsid w:val="003043A3"/>
    <w:rsid w:val="00304663"/>
    <w:rsid w:val="003047BE"/>
    <w:rsid w:val="0030498D"/>
    <w:rsid w:val="00305058"/>
    <w:rsid w:val="003052D4"/>
    <w:rsid w:val="00305D24"/>
    <w:rsid w:val="00305ED1"/>
    <w:rsid w:val="003064A0"/>
    <w:rsid w:val="00307060"/>
    <w:rsid w:val="00307644"/>
    <w:rsid w:val="00307BF8"/>
    <w:rsid w:val="00307D77"/>
    <w:rsid w:val="00311A87"/>
    <w:rsid w:val="00312028"/>
    <w:rsid w:val="0031209B"/>
    <w:rsid w:val="00312241"/>
    <w:rsid w:val="00312344"/>
    <w:rsid w:val="00312C96"/>
    <w:rsid w:val="00313116"/>
    <w:rsid w:val="003135BE"/>
    <w:rsid w:val="003135C1"/>
    <w:rsid w:val="0031400D"/>
    <w:rsid w:val="003141D9"/>
    <w:rsid w:val="00314C67"/>
    <w:rsid w:val="00314EDC"/>
    <w:rsid w:val="00314FC7"/>
    <w:rsid w:val="003153D1"/>
    <w:rsid w:val="00315637"/>
    <w:rsid w:val="003159EE"/>
    <w:rsid w:val="00315A15"/>
    <w:rsid w:val="00315E1E"/>
    <w:rsid w:val="0031692C"/>
    <w:rsid w:val="00316D3D"/>
    <w:rsid w:val="00317393"/>
    <w:rsid w:val="00317B3D"/>
    <w:rsid w:val="0032005D"/>
    <w:rsid w:val="00320E2F"/>
    <w:rsid w:val="00320F33"/>
    <w:rsid w:val="003213B2"/>
    <w:rsid w:val="00321733"/>
    <w:rsid w:val="00321B1F"/>
    <w:rsid w:val="00323034"/>
    <w:rsid w:val="003231BF"/>
    <w:rsid w:val="00323222"/>
    <w:rsid w:val="003235EA"/>
    <w:rsid w:val="0032380F"/>
    <w:rsid w:val="00324451"/>
    <w:rsid w:val="003258F3"/>
    <w:rsid w:val="003261ED"/>
    <w:rsid w:val="003264D0"/>
    <w:rsid w:val="003267D2"/>
    <w:rsid w:val="00326D66"/>
    <w:rsid w:val="00326D6D"/>
    <w:rsid w:val="00326E90"/>
    <w:rsid w:val="00327056"/>
    <w:rsid w:val="003270F1"/>
    <w:rsid w:val="0033001B"/>
    <w:rsid w:val="00330066"/>
    <w:rsid w:val="00330D35"/>
    <w:rsid w:val="00331E33"/>
    <w:rsid w:val="00332680"/>
    <w:rsid w:val="00332B5E"/>
    <w:rsid w:val="00332E8D"/>
    <w:rsid w:val="00332FF3"/>
    <w:rsid w:val="00333460"/>
    <w:rsid w:val="00333C7F"/>
    <w:rsid w:val="00334A5A"/>
    <w:rsid w:val="00334E56"/>
    <w:rsid w:val="00334F85"/>
    <w:rsid w:val="00335059"/>
    <w:rsid w:val="00335D48"/>
    <w:rsid w:val="00335ED4"/>
    <w:rsid w:val="00336760"/>
    <w:rsid w:val="00336BEB"/>
    <w:rsid w:val="00336C47"/>
    <w:rsid w:val="00337101"/>
    <w:rsid w:val="003374C1"/>
    <w:rsid w:val="003405D5"/>
    <w:rsid w:val="00340C2F"/>
    <w:rsid w:val="00341651"/>
    <w:rsid w:val="00341DFC"/>
    <w:rsid w:val="003428BB"/>
    <w:rsid w:val="003446FB"/>
    <w:rsid w:val="00345546"/>
    <w:rsid w:val="00345C4A"/>
    <w:rsid w:val="003469D6"/>
    <w:rsid w:val="00346B92"/>
    <w:rsid w:val="003475AA"/>
    <w:rsid w:val="00350BBA"/>
    <w:rsid w:val="00351783"/>
    <w:rsid w:val="00351F9F"/>
    <w:rsid w:val="0035273F"/>
    <w:rsid w:val="00352B1A"/>
    <w:rsid w:val="00352BB5"/>
    <w:rsid w:val="00352C0F"/>
    <w:rsid w:val="0035317A"/>
    <w:rsid w:val="00354326"/>
    <w:rsid w:val="00354389"/>
    <w:rsid w:val="003546E4"/>
    <w:rsid w:val="00354A04"/>
    <w:rsid w:val="00355274"/>
    <w:rsid w:val="0035539D"/>
    <w:rsid w:val="00355E3B"/>
    <w:rsid w:val="00356112"/>
    <w:rsid w:val="00356498"/>
    <w:rsid w:val="0035693A"/>
    <w:rsid w:val="003577FF"/>
    <w:rsid w:val="003578F1"/>
    <w:rsid w:val="00357AA9"/>
    <w:rsid w:val="003607E4"/>
    <w:rsid w:val="00362047"/>
    <w:rsid w:val="00362973"/>
    <w:rsid w:val="00362B5B"/>
    <w:rsid w:val="00363BF3"/>
    <w:rsid w:val="00363E76"/>
    <w:rsid w:val="00363ED9"/>
    <w:rsid w:val="00364D59"/>
    <w:rsid w:val="00365925"/>
    <w:rsid w:val="003659EB"/>
    <w:rsid w:val="00365F47"/>
    <w:rsid w:val="003662A8"/>
    <w:rsid w:val="003664FF"/>
    <w:rsid w:val="00366C11"/>
    <w:rsid w:val="00366D14"/>
    <w:rsid w:val="00370581"/>
    <w:rsid w:val="0037058B"/>
    <w:rsid w:val="0037123F"/>
    <w:rsid w:val="00371E55"/>
    <w:rsid w:val="0037253D"/>
    <w:rsid w:val="00372DC3"/>
    <w:rsid w:val="00373291"/>
    <w:rsid w:val="0037370B"/>
    <w:rsid w:val="00373844"/>
    <w:rsid w:val="003740DC"/>
    <w:rsid w:val="00374C56"/>
    <w:rsid w:val="00374CFF"/>
    <w:rsid w:val="00375316"/>
    <w:rsid w:val="00375AB5"/>
    <w:rsid w:val="00376223"/>
    <w:rsid w:val="003776E2"/>
    <w:rsid w:val="0038093D"/>
    <w:rsid w:val="00380A0D"/>
    <w:rsid w:val="00380EE0"/>
    <w:rsid w:val="0038152B"/>
    <w:rsid w:val="0038158C"/>
    <w:rsid w:val="0038191D"/>
    <w:rsid w:val="003829B6"/>
    <w:rsid w:val="0038475B"/>
    <w:rsid w:val="00384F91"/>
    <w:rsid w:val="00385F99"/>
    <w:rsid w:val="0038617E"/>
    <w:rsid w:val="00386B5D"/>
    <w:rsid w:val="0038710A"/>
    <w:rsid w:val="00387230"/>
    <w:rsid w:val="00390005"/>
    <w:rsid w:val="00390AA9"/>
    <w:rsid w:val="0039142C"/>
    <w:rsid w:val="00393C97"/>
    <w:rsid w:val="00394087"/>
    <w:rsid w:val="00394391"/>
    <w:rsid w:val="00394727"/>
    <w:rsid w:val="003948A0"/>
    <w:rsid w:val="00395734"/>
    <w:rsid w:val="00395933"/>
    <w:rsid w:val="00395C3F"/>
    <w:rsid w:val="0039621E"/>
    <w:rsid w:val="00396255"/>
    <w:rsid w:val="003967EB"/>
    <w:rsid w:val="003977F5"/>
    <w:rsid w:val="00397B81"/>
    <w:rsid w:val="003A03C6"/>
    <w:rsid w:val="003A057B"/>
    <w:rsid w:val="003A0BF7"/>
    <w:rsid w:val="003A0C5A"/>
    <w:rsid w:val="003A1238"/>
    <w:rsid w:val="003A1C1D"/>
    <w:rsid w:val="003A1D94"/>
    <w:rsid w:val="003A204E"/>
    <w:rsid w:val="003A2654"/>
    <w:rsid w:val="003A2781"/>
    <w:rsid w:val="003A398B"/>
    <w:rsid w:val="003A4632"/>
    <w:rsid w:val="003A5255"/>
    <w:rsid w:val="003A56A5"/>
    <w:rsid w:val="003A57E0"/>
    <w:rsid w:val="003A6C63"/>
    <w:rsid w:val="003A6E25"/>
    <w:rsid w:val="003A7423"/>
    <w:rsid w:val="003A7A70"/>
    <w:rsid w:val="003B00CA"/>
    <w:rsid w:val="003B0583"/>
    <w:rsid w:val="003B06A1"/>
    <w:rsid w:val="003B08D3"/>
    <w:rsid w:val="003B0B89"/>
    <w:rsid w:val="003B0CB4"/>
    <w:rsid w:val="003B1844"/>
    <w:rsid w:val="003B1CDE"/>
    <w:rsid w:val="003B2275"/>
    <w:rsid w:val="003B2EC6"/>
    <w:rsid w:val="003B42D2"/>
    <w:rsid w:val="003B480E"/>
    <w:rsid w:val="003B50B9"/>
    <w:rsid w:val="003B51E3"/>
    <w:rsid w:val="003B5831"/>
    <w:rsid w:val="003B58AA"/>
    <w:rsid w:val="003B5A24"/>
    <w:rsid w:val="003B5C2F"/>
    <w:rsid w:val="003B630B"/>
    <w:rsid w:val="003B653E"/>
    <w:rsid w:val="003B659A"/>
    <w:rsid w:val="003B6988"/>
    <w:rsid w:val="003B6B6E"/>
    <w:rsid w:val="003B6B79"/>
    <w:rsid w:val="003B72A7"/>
    <w:rsid w:val="003B7B5D"/>
    <w:rsid w:val="003B7E14"/>
    <w:rsid w:val="003C0D98"/>
    <w:rsid w:val="003C1D3D"/>
    <w:rsid w:val="003C2C88"/>
    <w:rsid w:val="003C2E43"/>
    <w:rsid w:val="003C330A"/>
    <w:rsid w:val="003C34E4"/>
    <w:rsid w:val="003C3C26"/>
    <w:rsid w:val="003C42A5"/>
    <w:rsid w:val="003C42AE"/>
    <w:rsid w:val="003C45AD"/>
    <w:rsid w:val="003C4689"/>
    <w:rsid w:val="003C4746"/>
    <w:rsid w:val="003C4A8A"/>
    <w:rsid w:val="003C4EAD"/>
    <w:rsid w:val="003C5203"/>
    <w:rsid w:val="003C5669"/>
    <w:rsid w:val="003C5CBA"/>
    <w:rsid w:val="003C6E17"/>
    <w:rsid w:val="003C7A7B"/>
    <w:rsid w:val="003D01DF"/>
    <w:rsid w:val="003D0A46"/>
    <w:rsid w:val="003D0A5D"/>
    <w:rsid w:val="003D0B94"/>
    <w:rsid w:val="003D0CA1"/>
    <w:rsid w:val="003D1EB4"/>
    <w:rsid w:val="003D22C4"/>
    <w:rsid w:val="003D2389"/>
    <w:rsid w:val="003D3338"/>
    <w:rsid w:val="003D3946"/>
    <w:rsid w:val="003D3EDD"/>
    <w:rsid w:val="003D414C"/>
    <w:rsid w:val="003D43CB"/>
    <w:rsid w:val="003D48B6"/>
    <w:rsid w:val="003D4A24"/>
    <w:rsid w:val="003D4F06"/>
    <w:rsid w:val="003D501C"/>
    <w:rsid w:val="003D53C0"/>
    <w:rsid w:val="003D585E"/>
    <w:rsid w:val="003D5A1A"/>
    <w:rsid w:val="003D5A3A"/>
    <w:rsid w:val="003D627D"/>
    <w:rsid w:val="003D66B6"/>
    <w:rsid w:val="003D66F7"/>
    <w:rsid w:val="003D77A9"/>
    <w:rsid w:val="003E060D"/>
    <w:rsid w:val="003E0991"/>
    <w:rsid w:val="003E14F0"/>
    <w:rsid w:val="003E184D"/>
    <w:rsid w:val="003E2F92"/>
    <w:rsid w:val="003E4161"/>
    <w:rsid w:val="003E46B4"/>
    <w:rsid w:val="003E4B77"/>
    <w:rsid w:val="003E5DB9"/>
    <w:rsid w:val="003E6024"/>
    <w:rsid w:val="003E69F9"/>
    <w:rsid w:val="003E6B23"/>
    <w:rsid w:val="003E6DAD"/>
    <w:rsid w:val="003F03B3"/>
    <w:rsid w:val="003F08C9"/>
    <w:rsid w:val="003F0B23"/>
    <w:rsid w:val="003F0DB2"/>
    <w:rsid w:val="003F0F44"/>
    <w:rsid w:val="003F1EF0"/>
    <w:rsid w:val="003F251D"/>
    <w:rsid w:val="003F2929"/>
    <w:rsid w:val="003F2936"/>
    <w:rsid w:val="003F2D10"/>
    <w:rsid w:val="003F3206"/>
    <w:rsid w:val="003F369A"/>
    <w:rsid w:val="003F3740"/>
    <w:rsid w:val="003F405E"/>
    <w:rsid w:val="003F4476"/>
    <w:rsid w:val="003F4CB0"/>
    <w:rsid w:val="003F5487"/>
    <w:rsid w:val="003F617B"/>
    <w:rsid w:val="003F6CC9"/>
    <w:rsid w:val="003F721D"/>
    <w:rsid w:val="003F746A"/>
    <w:rsid w:val="003F7999"/>
    <w:rsid w:val="003F7A2D"/>
    <w:rsid w:val="003F7C01"/>
    <w:rsid w:val="003F7C3C"/>
    <w:rsid w:val="003F7D65"/>
    <w:rsid w:val="004002D2"/>
    <w:rsid w:val="00400834"/>
    <w:rsid w:val="00400DC8"/>
    <w:rsid w:val="004010FD"/>
    <w:rsid w:val="00401B38"/>
    <w:rsid w:val="00401BC3"/>
    <w:rsid w:val="0040334E"/>
    <w:rsid w:val="004035B3"/>
    <w:rsid w:val="004036CE"/>
    <w:rsid w:val="00404302"/>
    <w:rsid w:val="004048F0"/>
    <w:rsid w:val="00404C1E"/>
    <w:rsid w:val="00404D14"/>
    <w:rsid w:val="0040560D"/>
    <w:rsid w:val="004060E2"/>
    <w:rsid w:val="00406234"/>
    <w:rsid w:val="0040636E"/>
    <w:rsid w:val="004063D1"/>
    <w:rsid w:val="0040644E"/>
    <w:rsid w:val="0040690F"/>
    <w:rsid w:val="00406F2B"/>
    <w:rsid w:val="004071D8"/>
    <w:rsid w:val="00407396"/>
    <w:rsid w:val="00407589"/>
    <w:rsid w:val="004077BA"/>
    <w:rsid w:val="00407974"/>
    <w:rsid w:val="004079C0"/>
    <w:rsid w:val="00407D66"/>
    <w:rsid w:val="00407ECA"/>
    <w:rsid w:val="004100B2"/>
    <w:rsid w:val="004108F0"/>
    <w:rsid w:val="00410C92"/>
    <w:rsid w:val="00410D67"/>
    <w:rsid w:val="00410F32"/>
    <w:rsid w:val="004110BB"/>
    <w:rsid w:val="00411152"/>
    <w:rsid w:val="0041164C"/>
    <w:rsid w:val="00411AAB"/>
    <w:rsid w:val="00411C72"/>
    <w:rsid w:val="0041239D"/>
    <w:rsid w:val="00412439"/>
    <w:rsid w:val="00414723"/>
    <w:rsid w:val="004150E2"/>
    <w:rsid w:val="004154D7"/>
    <w:rsid w:val="00415AA4"/>
    <w:rsid w:val="00415BCF"/>
    <w:rsid w:val="004168DA"/>
    <w:rsid w:val="00416D2C"/>
    <w:rsid w:val="00417237"/>
    <w:rsid w:val="004174E8"/>
    <w:rsid w:val="00417D6D"/>
    <w:rsid w:val="00417D78"/>
    <w:rsid w:val="00420140"/>
    <w:rsid w:val="0042032E"/>
    <w:rsid w:val="00420667"/>
    <w:rsid w:val="00420933"/>
    <w:rsid w:val="00421237"/>
    <w:rsid w:val="004223C8"/>
    <w:rsid w:val="00422458"/>
    <w:rsid w:val="00422F24"/>
    <w:rsid w:val="00422FDB"/>
    <w:rsid w:val="004235C0"/>
    <w:rsid w:val="0042375B"/>
    <w:rsid w:val="00423942"/>
    <w:rsid w:val="00423F9B"/>
    <w:rsid w:val="0042408F"/>
    <w:rsid w:val="00424436"/>
    <w:rsid w:val="00424921"/>
    <w:rsid w:val="0042494A"/>
    <w:rsid w:val="0042552F"/>
    <w:rsid w:val="004258BC"/>
    <w:rsid w:val="00425D96"/>
    <w:rsid w:val="004263EA"/>
    <w:rsid w:val="00426DFF"/>
    <w:rsid w:val="00427AA7"/>
    <w:rsid w:val="00427F59"/>
    <w:rsid w:val="00431045"/>
    <w:rsid w:val="00432385"/>
    <w:rsid w:val="00432A2E"/>
    <w:rsid w:val="0043358E"/>
    <w:rsid w:val="00433DE2"/>
    <w:rsid w:val="004342C3"/>
    <w:rsid w:val="0043563D"/>
    <w:rsid w:val="004375C3"/>
    <w:rsid w:val="004376D0"/>
    <w:rsid w:val="00437F10"/>
    <w:rsid w:val="00440B59"/>
    <w:rsid w:val="00440BB8"/>
    <w:rsid w:val="00440F07"/>
    <w:rsid w:val="00441642"/>
    <w:rsid w:val="00442474"/>
    <w:rsid w:val="00442B17"/>
    <w:rsid w:val="00442B1B"/>
    <w:rsid w:val="00443037"/>
    <w:rsid w:val="004432BD"/>
    <w:rsid w:val="0044360F"/>
    <w:rsid w:val="00443682"/>
    <w:rsid w:val="00443F53"/>
    <w:rsid w:val="0044435D"/>
    <w:rsid w:val="004445D3"/>
    <w:rsid w:val="00445481"/>
    <w:rsid w:val="00445CF8"/>
    <w:rsid w:val="00445DA8"/>
    <w:rsid w:val="0044620C"/>
    <w:rsid w:val="00446645"/>
    <w:rsid w:val="004468A8"/>
    <w:rsid w:val="00446A6B"/>
    <w:rsid w:val="00447A9D"/>
    <w:rsid w:val="004506BC"/>
    <w:rsid w:val="00450BD4"/>
    <w:rsid w:val="00450C17"/>
    <w:rsid w:val="004517FF"/>
    <w:rsid w:val="00452CDE"/>
    <w:rsid w:val="00452D56"/>
    <w:rsid w:val="004536E7"/>
    <w:rsid w:val="00453875"/>
    <w:rsid w:val="00453D0D"/>
    <w:rsid w:val="00453D83"/>
    <w:rsid w:val="00454609"/>
    <w:rsid w:val="00454843"/>
    <w:rsid w:val="0045484E"/>
    <w:rsid w:val="00454F68"/>
    <w:rsid w:val="00455BB5"/>
    <w:rsid w:val="00455C99"/>
    <w:rsid w:val="00457B0F"/>
    <w:rsid w:val="004610C0"/>
    <w:rsid w:val="00461202"/>
    <w:rsid w:val="00461300"/>
    <w:rsid w:val="00461546"/>
    <w:rsid w:val="00462E07"/>
    <w:rsid w:val="0046389E"/>
    <w:rsid w:val="00464183"/>
    <w:rsid w:val="0046496E"/>
    <w:rsid w:val="00464A28"/>
    <w:rsid w:val="00464BF2"/>
    <w:rsid w:val="00464C80"/>
    <w:rsid w:val="0046578A"/>
    <w:rsid w:val="00465BB7"/>
    <w:rsid w:val="00465EB3"/>
    <w:rsid w:val="00465FDD"/>
    <w:rsid w:val="00466F38"/>
    <w:rsid w:val="00467DA6"/>
    <w:rsid w:val="0047114C"/>
    <w:rsid w:val="004711FD"/>
    <w:rsid w:val="00472697"/>
    <w:rsid w:val="004728AC"/>
    <w:rsid w:val="00472A1D"/>
    <w:rsid w:val="00472B66"/>
    <w:rsid w:val="00473413"/>
    <w:rsid w:val="0047362D"/>
    <w:rsid w:val="0047405C"/>
    <w:rsid w:val="004741FC"/>
    <w:rsid w:val="00474A3E"/>
    <w:rsid w:val="00474B4E"/>
    <w:rsid w:val="00474B94"/>
    <w:rsid w:val="00475336"/>
    <w:rsid w:val="004758D0"/>
    <w:rsid w:val="00476286"/>
    <w:rsid w:val="004767F1"/>
    <w:rsid w:val="004769C3"/>
    <w:rsid w:val="00476D57"/>
    <w:rsid w:val="00476E06"/>
    <w:rsid w:val="004775EC"/>
    <w:rsid w:val="004779CA"/>
    <w:rsid w:val="00477C3C"/>
    <w:rsid w:val="00480636"/>
    <w:rsid w:val="00480655"/>
    <w:rsid w:val="00480C2B"/>
    <w:rsid w:val="0048110E"/>
    <w:rsid w:val="00481198"/>
    <w:rsid w:val="0048159C"/>
    <w:rsid w:val="00483663"/>
    <w:rsid w:val="0048383B"/>
    <w:rsid w:val="004847A0"/>
    <w:rsid w:val="00484E09"/>
    <w:rsid w:val="00485A53"/>
    <w:rsid w:val="0048699E"/>
    <w:rsid w:val="00486A52"/>
    <w:rsid w:val="00486BF9"/>
    <w:rsid w:val="00486F63"/>
    <w:rsid w:val="00486F83"/>
    <w:rsid w:val="004870AB"/>
    <w:rsid w:val="004871C3"/>
    <w:rsid w:val="004875D3"/>
    <w:rsid w:val="0048774C"/>
    <w:rsid w:val="00487AE5"/>
    <w:rsid w:val="00490CDF"/>
    <w:rsid w:val="00490DED"/>
    <w:rsid w:val="00491363"/>
    <w:rsid w:val="0049211A"/>
    <w:rsid w:val="004936C4"/>
    <w:rsid w:val="00493EC7"/>
    <w:rsid w:val="0049408A"/>
    <w:rsid w:val="00494E66"/>
    <w:rsid w:val="00494E98"/>
    <w:rsid w:val="00495B10"/>
    <w:rsid w:val="00495CA0"/>
    <w:rsid w:val="00496224"/>
    <w:rsid w:val="00496341"/>
    <w:rsid w:val="00497652"/>
    <w:rsid w:val="00497E1B"/>
    <w:rsid w:val="00497F14"/>
    <w:rsid w:val="004A0171"/>
    <w:rsid w:val="004A0468"/>
    <w:rsid w:val="004A10C5"/>
    <w:rsid w:val="004A13C4"/>
    <w:rsid w:val="004A1616"/>
    <w:rsid w:val="004A1DA3"/>
    <w:rsid w:val="004A204F"/>
    <w:rsid w:val="004A2416"/>
    <w:rsid w:val="004A3269"/>
    <w:rsid w:val="004A33B7"/>
    <w:rsid w:val="004A384C"/>
    <w:rsid w:val="004A3AAF"/>
    <w:rsid w:val="004A404D"/>
    <w:rsid w:val="004A41E2"/>
    <w:rsid w:val="004A4355"/>
    <w:rsid w:val="004A4619"/>
    <w:rsid w:val="004A4A0F"/>
    <w:rsid w:val="004A4A73"/>
    <w:rsid w:val="004A4EE7"/>
    <w:rsid w:val="004A510E"/>
    <w:rsid w:val="004A66D4"/>
    <w:rsid w:val="004A6851"/>
    <w:rsid w:val="004A700B"/>
    <w:rsid w:val="004A70CE"/>
    <w:rsid w:val="004A723A"/>
    <w:rsid w:val="004A7A34"/>
    <w:rsid w:val="004A7C87"/>
    <w:rsid w:val="004B0F84"/>
    <w:rsid w:val="004B1029"/>
    <w:rsid w:val="004B18EA"/>
    <w:rsid w:val="004B2D59"/>
    <w:rsid w:val="004B35E0"/>
    <w:rsid w:val="004B389B"/>
    <w:rsid w:val="004B38AC"/>
    <w:rsid w:val="004B3E44"/>
    <w:rsid w:val="004B43D7"/>
    <w:rsid w:val="004B4CF1"/>
    <w:rsid w:val="004B4E8E"/>
    <w:rsid w:val="004B51B4"/>
    <w:rsid w:val="004B5412"/>
    <w:rsid w:val="004B58FE"/>
    <w:rsid w:val="004B60AC"/>
    <w:rsid w:val="004B6AA3"/>
    <w:rsid w:val="004B7467"/>
    <w:rsid w:val="004B7CD3"/>
    <w:rsid w:val="004B7ED0"/>
    <w:rsid w:val="004C00C1"/>
    <w:rsid w:val="004C01D1"/>
    <w:rsid w:val="004C024D"/>
    <w:rsid w:val="004C03C1"/>
    <w:rsid w:val="004C0AB9"/>
    <w:rsid w:val="004C1BCF"/>
    <w:rsid w:val="004C1C7A"/>
    <w:rsid w:val="004C1F95"/>
    <w:rsid w:val="004C3908"/>
    <w:rsid w:val="004C399C"/>
    <w:rsid w:val="004C518A"/>
    <w:rsid w:val="004C5475"/>
    <w:rsid w:val="004C55BA"/>
    <w:rsid w:val="004C6CB4"/>
    <w:rsid w:val="004C7586"/>
    <w:rsid w:val="004C77AB"/>
    <w:rsid w:val="004D021E"/>
    <w:rsid w:val="004D0CEA"/>
    <w:rsid w:val="004D1586"/>
    <w:rsid w:val="004D20D9"/>
    <w:rsid w:val="004D3DA8"/>
    <w:rsid w:val="004D4A3A"/>
    <w:rsid w:val="004D4CB5"/>
    <w:rsid w:val="004D4EF3"/>
    <w:rsid w:val="004D4F2D"/>
    <w:rsid w:val="004D506E"/>
    <w:rsid w:val="004D5DED"/>
    <w:rsid w:val="004D6401"/>
    <w:rsid w:val="004D6A57"/>
    <w:rsid w:val="004D6EEF"/>
    <w:rsid w:val="004D7E62"/>
    <w:rsid w:val="004E0DEF"/>
    <w:rsid w:val="004E207B"/>
    <w:rsid w:val="004E211F"/>
    <w:rsid w:val="004E21B1"/>
    <w:rsid w:val="004E2D59"/>
    <w:rsid w:val="004E2DF8"/>
    <w:rsid w:val="004E302B"/>
    <w:rsid w:val="004E322A"/>
    <w:rsid w:val="004E3A19"/>
    <w:rsid w:val="004E40CD"/>
    <w:rsid w:val="004E4439"/>
    <w:rsid w:val="004E4AE4"/>
    <w:rsid w:val="004E4B36"/>
    <w:rsid w:val="004E4FC8"/>
    <w:rsid w:val="004E4FD3"/>
    <w:rsid w:val="004E52FD"/>
    <w:rsid w:val="004E5C36"/>
    <w:rsid w:val="004E5CED"/>
    <w:rsid w:val="004E615F"/>
    <w:rsid w:val="004E6AE1"/>
    <w:rsid w:val="004E6D4B"/>
    <w:rsid w:val="004F02FF"/>
    <w:rsid w:val="004F0E18"/>
    <w:rsid w:val="004F1181"/>
    <w:rsid w:val="004F120F"/>
    <w:rsid w:val="004F157E"/>
    <w:rsid w:val="004F219A"/>
    <w:rsid w:val="004F21EF"/>
    <w:rsid w:val="004F2A9B"/>
    <w:rsid w:val="004F2CD9"/>
    <w:rsid w:val="004F3B7F"/>
    <w:rsid w:val="004F3F24"/>
    <w:rsid w:val="004F3F28"/>
    <w:rsid w:val="004F4268"/>
    <w:rsid w:val="004F442B"/>
    <w:rsid w:val="004F44A2"/>
    <w:rsid w:val="004F4B33"/>
    <w:rsid w:val="004F54FF"/>
    <w:rsid w:val="004F587A"/>
    <w:rsid w:val="004F6028"/>
    <w:rsid w:val="004F653D"/>
    <w:rsid w:val="004F7311"/>
    <w:rsid w:val="004F775D"/>
    <w:rsid w:val="00501F00"/>
    <w:rsid w:val="00502293"/>
    <w:rsid w:val="0050262B"/>
    <w:rsid w:val="005028E4"/>
    <w:rsid w:val="00502D5B"/>
    <w:rsid w:val="00502DEE"/>
    <w:rsid w:val="005049DE"/>
    <w:rsid w:val="00504CC7"/>
    <w:rsid w:val="00504D44"/>
    <w:rsid w:val="00505863"/>
    <w:rsid w:val="00505DB3"/>
    <w:rsid w:val="00507094"/>
    <w:rsid w:val="005071F2"/>
    <w:rsid w:val="005078F0"/>
    <w:rsid w:val="005079E9"/>
    <w:rsid w:val="00507D81"/>
    <w:rsid w:val="00507FAA"/>
    <w:rsid w:val="00510138"/>
    <w:rsid w:val="005101F8"/>
    <w:rsid w:val="00510254"/>
    <w:rsid w:val="005103D7"/>
    <w:rsid w:val="005116C7"/>
    <w:rsid w:val="00511E68"/>
    <w:rsid w:val="00511E81"/>
    <w:rsid w:val="00512043"/>
    <w:rsid w:val="00512A07"/>
    <w:rsid w:val="00512B98"/>
    <w:rsid w:val="00512E4A"/>
    <w:rsid w:val="00513BCD"/>
    <w:rsid w:val="005142D1"/>
    <w:rsid w:val="00514673"/>
    <w:rsid w:val="00514AA6"/>
    <w:rsid w:val="00514BA9"/>
    <w:rsid w:val="00514CD3"/>
    <w:rsid w:val="00515911"/>
    <w:rsid w:val="00515B8F"/>
    <w:rsid w:val="00515FB5"/>
    <w:rsid w:val="0051652B"/>
    <w:rsid w:val="00516CDC"/>
    <w:rsid w:val="005170CE"/>
    <w:rsid w:val="005173F6"/>
    <w:rsid w:val="00517B88"/>
    <w:rsid w:val="00517C08"/>
    <w:rsid w:val="0052040D"/>
    <w:rsid w:val="005206FD"/>
    <w:rsid w:val="005207D0"/>
    <w:rsid w:val="00520E7F"/>
    <w:rsid w:val="00521069"/>
    <w:rsid w:val="00522406"/>
    <w:rsid w:val="0052251F"/>
    <w:rsid w:val="00522525"/>
    <w:rsid w:val="00522E1D"/>
    <w:rsid w:val="00523109"/>
    <w:rsid w:val="0052355E"/>
    <w:rsid w:val="00523A08"/>
    <w:rsid w:val="00523E9F"/>
    <w:rsid w:val="00525015"/>
    <w:rsid w:val="00525273"/>
    <w:rsid w:val="00525974"/>
    <w:rsid w:val="005259B7"/>
    <w:rsid w:val="005259CB"/>
    <w:rsid w:val="00525E81"/>
    <w:rsid w:val="00525FCC"/>
    <w:rsid w:val="0052616F"/>
    <w:rsid w:val="0052654F"/>
    <w:rsid w:val="0052673C"/>
    <w:rsid w:val="00526A5C"/>
    <w:rsid w:val="00526AC3"/>
    <w:rsid w:val="005271F3"/>
    <w:rsid w:val="005277D5"/>
    <w:rsid w:val="00527C3C"/>
    <w:rsid w:val="00530210"/>
    <w:rsid w:val="005306EC"/>
    <w:rsid w:val="00530F94"/>
    <w:rsid w:val="0053113C"/>
    <w:rsid w:val="00531983"/>
    <w:rsid w:val="00531D75"/>
    <w:rsid w:val="005321BC"/>
    <w:rsid w:val="005329E0"/>
    <w:rsid w:val="00533266"/>
    <w:rsid w:val="005336B6"/>
    <w:rsid w:val="00534347"/>
    <w:rsid w:val="00535188"/>
    <w:rsid w:val="00535267"/>
    <w:rsid w:val="00535353"/>
    <w:rsid w:val="00535BAD"/>
    <w:rsid w:val="00535D18"/>
    <w:rsid w:val="005369EB"/>
    <w:rsid w:val="00536B90"/>
    <w:rsid w:val="005371B3"/>
    <w:rsid w:val="005374B8"/>
    <w:rsid w:val="00537741"/>
    <w:rsid w:val="00540033"/>
    <w:rsid w:val="00541285"/>
    <w:rsid w:val="00541458"/>
    <w:rsid w:val="0054159D"/>
    <w:rsid w:val="005423F0"/>
    <w:rsid w:val="0054257B"/>
    <w:rsid w:val="0054292B"/>
    <w:rsid w:val="00543412"/>
    <w:rsid w:val="0054448B"/>
    <w:rsid w:val="00545BD3"/>
    <w:rsid w:val="00546F9C"/>
    <w:rsid w:val="00547670"/>
    <w:rsid w:val="005479FE"/>
    <w:rsid w:val="005500FD"/>
    <w:rsid w:val="00550B50"/>
    <w:rsid w:val="00551146"/>
    <w:rsid w:val="00551800"/>
    <w:rsid w:val="00551A3F"/>
    <w:rsid w:val="00551BD0"/>
    <w:rsid w:val="00551D70"/>
    <w:rsid w:val="005520F3"/>
    <w:rsid w:val="00552440"/>
    <w:rsid w:val="0055370E"/>
    <w:rsid w:val="005538A6"/>
    <w:rsid w:val="00553B31"/>
    <w:rsid w:val="005547A0"/>
    <w:rsid w:val="005547D1"/>
    <w:rsid w:val="00554D9C"/>
    <w:rsid w:val="005561D0"/>
    <w:rsid w:val="00556383"/>
    <w:rsid w:val="00556736"/>
    <w:rsid w:val="0055729A"/>
    <w:rsid w:val="00557EBD"/>
    <w:rsid w:val="00560339"/>
    <w:rsid w:val="005604AC"/>
    <w:rsid w:val="00560A99"/>
    <w:rsid w:val="00560E04"/>
    <w:rsid w:val="005610A7"/>
    <w:rsid w:val="005613F1"/>
    <w:rsid w:val="005622CA"/>
    <w:rsid w:val="005630A2"/>
    <w:rsid w:val="00563296"/>
    <w:rsid w:val="005636F0"/>
    <w:rsid w:val="0056403E"/>
    <w:rsid w:val="005649E4"/>
    <w:rsid w:val="0056528A"/>
    <w:rsid w:val="00565986"/>
    <w:rsid w:val="005659F6"/>
    <w:rsid w:val="005665BB"/>
    <w:rsid w:val="005669EF"/>
    <w:rsid w:val="00566C84"/>
    <w:rsid w:val="0056765A"/>
    <w:rsid w:val="00567A8B"/>
    <w:rsid w:val="00567AB8"/>
    <w:rsid w:val="005705DE"/>
    <w:rsid w:val="005708EF"/>
    <w:rsid w:val="00571276"/>
    <w:rsid w:val="00571440"/>
    <w:rsid w:val="00571753"/>
    <w:rsid w:val="0057178E"/>
    <w:rsid w:val="00571884"/>
    <w:rsid w:val="0057225E"/>
    <w:rsid w:val="00572AAF"/>
    <w:rsid w:val="005730C3"/>
    <w:rsid w:val="00574885"/>
    <w:rsid w:val="00574CAC"/>
    <w:rsid w:val="0057570B"/>
    <w:rsid w:val="00575AB5"/>
    <w:rsid w:val="00575F9F"/>
    <w:rsid w:val="00576786"/>
    <w:rsid w:val="0057678A"/>
    <w:rsid w:val="005767B2"/>
    <w:rsid w:val="00576843"/>
    <w:rsid w:val="00576A43"/>
    <w:rsid w:val="00577202"/>
    <w:rsid w:val="0057722C"/>
    <w:rsid w:val="005778F5"/>
    <w:rsid w:val="00580059"/>
    <w:rsid w:val="00580480"/>
    <w:rsid w:val="00580B4A"/>
    <w:rsid w:val="00580FCF"/>
    <w:rsid w:val="00581558"/>
    <w:rsid w:val="00581630"/>
    <w:rsid w:val="00582533"/>
    <w:rsid w:val="00582647"/>
    <w:rsid w:val="0058378C"/>
    <w:rsid w:val="00583BE7"/>
    <w:rsid w:val="00584045"/>
    <w:rsid w:val="00584053"/>
    <w:rsid w:val="0058406E"/>
    <w:rsid w:val="005848A9"/>
    <w:rsid w:val="0058493A"/>
    <w:rsid w:val="00584FF7"/>
    <w:rsid w:val="005855AF"/>
    <w:rsid w:val="00585E04"/>
    <w:rsid w:val="00585F80"/>
    <w:rsid w:val="00586058"/>
    <w:rsid w:val="00586DFA"/>
    <w:rsid w:val="00586E90"/>
    <w:rsid w:val="005875FB"/>
    <w:rsid w:val="00587D95"/>
    <w:rsid w:val="0059056C"/>
    <w:rsid w:val="00590D89"/>
    <w:rsid w:val="00590E81"/>
    <w:rsid w:val="0059144B"/>
    <w:rsid w:val="00591561"/>
    <w:rsid w:val="0059169C"/>
    <w:rsid w:val="005919E9"/>
    <w:rsid w:val="00591F6D"/>
    <w:rsid w:val="00592484"/>
    <w:rsid w:val="00592A84"/>
    <w:rsid w:val="00592EBD"/>
    <w:rsid w:val="0059456C"/>
    <w:rsid w:val="00595249"/>
    <w:rsid w:val="0059566D"/>
    <w:rsid w:val="00596FB6"/>
    <w:rsid w:val="005972ED"/>
    <w:rsid w:val="005A0189"/>
    <w:rsid w:val="005A0609"/>
    <w:rsid w:val="005A0DCF"/>
    <w:rsid w:val="005A17CC"/>
    <w:rsid w:val="005A1A88"/>
    <w:rsid w:val="005A22BF"/>
    <w:rsid w:val="005A2FCD"/>
    <w:rsid w:val="005A44F0"/>
    <w:rsid w:val="005A55C4"/>
    <w:rsid w:val="005A6191"/>
    <w:rsid w:val="005A6897"/>
    <w:rsid w:val="005A6EDE"/>
    <w:rsid w:val="005A7498"/>
    <w:rsid w:val="005A75C0"/>
    <w:rsid w:val="005B00CE"/>
    <w:rsid w:val="005B0104"/>
    <w:rsid w:val="005B0219"/>
    <w:rsid w:val="005B07BC"/>
    <w:rsid w:val="005B0B38"/>
    <w:rsid w:val="005B1212"/>
    <w:rsid w:val="005B1884"/>
    <w:rsid w:val="005B1886"/>
    <w:rsid w:val="005B2033"/>
    <w:rsid w:val="005B20E6"/>
    <w:rsid w:val="005B22C1"/>
    <w:rsid w:val="005B33E1"/>
    <w:rsid w:val="005B423C"/>
    <w:rsid w:val="005B476C"/>
    <w:rsid w:val="005B4ABB"/>
    <w:rsid w:val="005B4B94"/>
    <w:rsid w:val="005B4CB8"/>
    <w:rsid w:val="005B523F"/>
    <w:rsid w:val="005B5D66"/>
    <w:rsid w:val="005B6122"/>
    <w:rsid w:val="005B6E64"/>
    <w:rsid w:val="005B6F6C"/>
    <w:rsid w:val="005B6FF2"/>
    <w:rsid w:val="005C0517"/>
    <w:rsid w:val="005C073B"/>
    <w:rsid w:val="005C0F68"/>
    <w:rsid w:val="005C0FCC"/>
    <w:rsid w:val="005C17CE"/>
    <w:rsid w:val="005C1929"/>
    <w:rsid w:val="005C24A5"/>
    <w:rsid w:val="005C2627"/>
    <w:rsid w:val="005C334C"/>
    <w:rsid w:val="005C3EE8"/>
    <w:rsid w:val="005C41A4"/>
    <w:rsid w:val="005C420A"/>
    <w:rsid w:val="005C42FC"/>
    <w:rsid w:val="005C4699"/>
    <w:rsid w:val="005C5032"/>
    <w:rsid w:val="005C5E75"/>
    <w:rsid w:val="005C637B"/>
    <w:rsid w:val="005C6776"/>
    <w:rsid w:val="005C6B74"/>
    <w:rsid w:val="005C6ECA"/>
    <w:rsid w:val="005C7436"/>
    <w:rsid w:val="005D021E"/>
    <w:rsid w:val="005D02C6"/>
    <w:rsid w:val="005D05F4"/>
    <w:rsid w:val="005D0FE0"/>
    <w:rsid w:val="005D1606"/>
    <w:rsid w:val="005D173A"/>
    <w:rsid w:val="005D1822"/>
    <w:rsid w:val="005D2176"/>
    <w:rsid w:val="005D31FA"/>
    <w:rsid w:val="005D43E9"/>
    <w:rsid w:val="005D5D1D"/>
    <w:rsid w:val="005D5F14"/>
    <w:rsid w:val="005D68DB"/>
    <w:rsid w:val="005D7C25"/>
    <w:rsid w:val="005D7F12"/>
    <w:rsid w:val="005E010B"/>
    <w:rsid w:val="005E0847"/>
    <w:rsid w:val="005E1259"/>
    <w:rsid w:val="005E1793"/>
    <w:rsid w:val="005E1F8B"/>
    <w:rsid w:val="005E21E8"/>
    <w:rsid w:val="005E2351"/>
    <w:rsid w:val="005E23E4"/>
    <w:rsid w:val="005E2497"/>
    <w:rsid w:val="005E2770"/>
    <w:rsid w:val="005E2D74"/>
    <w:rsid w:val="005E2E6D"/>
    <w:rsid w:val="005E3DC0"/>
    <w:rsid w:val="005E40F1"/>
    <w:rsid w:val="005E4643"/>
    <w:rsid w:val="005E4F65"/>
    <w:rsid w:val="005E5713"/>
    <w:rsid w:val="005E5963"/>
    <w:rsid w:val="005E5AB1"/>
    <w:rsid w:val="005E7F7B"/>
    <w:rsid w:val="005F036E"/>
    <w:rsid w:val="005F0677"/>
    <w:rsid w:val="005F1124"/>
    <w:rsid w:val="005F29C7"/>
    <w:rsid w:val="005F34BB"/>
    <w:rsid w:val="005F4ABC"/>
    <w:rsid w:val="005F4DE9"/>
    <w:rsid w:val="005F674B"/>
    <w:rsid w:val="005F6EFF"/>
    <w:rsid w:val="005F6F5F"/>
    <w:rsid w:val="005F74DF"/>
    <w:rsid w:val="005F7873"/>
    <w:rsid w:val="005F7895"/>
    <w:rsid w:val="005F7BF0"/>
    <w:rsid w:val="0060011C"/>
    <w:rsid w:val="00600198"/>
    <w:rsid w:val="00600442"/>
    <w:rsid w:val="0060060D"/>
    <w:rsid w:val="006009C9"/>
    <w:rsid w:val="00600B13"/>
    <w:rsid w:val="00600D67"/>
    <w:rsid w:val="00600FA7"/>
    <w:rsid w:val="00601221"/>
    <w:rsid w:val="006021F9"/>
    <w:rsid w:val="006023A6"/>
    <w:rsid w:val="00602585"/>
    <w:rsid w:val="00602F9C"/>
    <w:rsid w:val="00603A0C"/>
    <w:rsid w:val="00605B76"/>
    <w:rsid w:val="00606319"/>
    <w:rsid w:val="00606708"/>
    <w:rsid w:val="0060681F"/>
    <w:rsid w:val="00606BD5"/>
    <w:rsid w:val="0060795B"/>
    <w:rsid w:val="006106EF"/>
    <w:rsid w:val="00610774"/>
    <w:rsid w:val="00610CD3"/>
    <w:rsid w:val="00611576"/>
    <w:rsid w:val="00611F08"/>
    <w:rsid w:val="006122AB"/>
    <w:rsid w:val="00612A88"/>
    <w:rsid w:val="00612E8F"/>
    <w:rsid w:val="00612FF6"/>
    <w:rsid w:val="00613527"/>
    <w:rsid w:val="00613D82"/>
    <w:rsid w:val="006142ED"/>
    <w:rsid w:val="00615D82"/>
    <w:rsid w:val="006161F7"/>
    <w:rsid w:val="00616807"/>
    <w:rsid w:val="00616ADB"/>
    <w:rsid w:val="00617A3C"/>
    <w:rsid w:val="00620048"/>
    <w:rsid w:val="0062094B"/>
    <w:rsid w:val="00620A42"/>
    <w:rsid w:val="00621098"/>
    <w:rsid w:val="00621170"/>
    <w:rsid w:val="006225BD"/>
    <w:rsid w:val="0062277B"/>
    <w:rsid w:val="00622B44"/>
    <w:rsid w:val="0062320B"/>
    <w:rsid w:val="006233DF"/>
    <w:rsid w:val="00623753"/>
    <w:rsid w:val="00623788"/>
    <w:rsid w:val="0062384C"/>
    <w:rsid w:val="00623DBC"/>
    <w:rsid w:val="00624127"/>
    <w:rsid w:val="0062465E"/>
    <w:rsid w:val="00624E1F"/>
    <w:rsid w:val="00625ED6"/>
    <w:rsid w:val="00626356"/>
    <w:rsid w:val="00627549"/>
    <w:rsid w:val="00627CBC"/>
    <w:rsid w:val="00627D0D"/>
    <w:rsid w:val="00630288"/>
    <w:rsid w:val="006319F7"/>
    <w:rsid w:val="0063200F"/>
    <w:rsid w:val="00633213"/>
    <w:rsid w:val="00633329"/>
    <w:rsid w:val="0063362F"/>
    <w:rsid w:val="00633B2B"/>
    <w:rsid w:val="00633E43"/>
    <w:rsid w:val="006354BB"/>
    <w:rsid w:val="00635546"/>
    <w:rsid w:val="00635DC3"/>
    <w:rsid w:val="00637326"/>
    <w:rsid w:val="00637655"/>
    <w:rsid w:val="00637BAD"/>
    <w:rsid w:val="006407AC"/>
    <w:rsid w:val="006407B5"/>
    <w:rsid w:val="00641211"/>
    <w:rsid w:val="006417D5"/>
    <w:rsid w:val="0064185A"/>
    <w:rsid w:val="00641F5C"/>
    <w:rsid w:val="00642001"/>
    <w:rsid w:val="006425C2"/>
    <w:rsid w:val="00642864"/>
    <w:rsid w:val="00642937"/>
    <w:rsid w:val="00642CBA"/>
    <w:rsid w:val="00643169"/>
    <w:rsid w:val="00643296"/>
    <w:rsid w:val="006432B2"/>
    <w:rsid w:val="00643C2E"/>
    <w:rsid w:val="00643DB7"/>
    <w:rsid w:val="00643DEA"/>
    <w:rsid w:val="00644B39"/>
    <w:rsid w:val="00644F81"/>
    <w:rsid w:val="00645AF8"/>
    <w:rsid w:val="00645ECC"/>
    <w:rsid w:val="006464A7"/>
    <w:rsid w:val="0064677F"/>
    <w:rsid w:val="00646C4A"/>
    <w:rsid w:val="00646FA9"/>
    <w:rsid w:val="0064795A"/>
    <w:rsid w:val="00647CB7"/>
    <w:rsid w:val="00647D2F"/>
    <w:rsid w:val="006503F5"/>
    <w:rsid w:val="00650BFE"/>
    <w:rsid w:val="00650CD8"/>
    <w:rsid w:val="00650EC1"/>
    <w:rsid w:val="006511F6"/>
    <w:rsid w:val="006513F8"/>
    <w:rsid w:val="00653C07"/>
    <w:rsid w:val="00653D40"/>
    <w:rsid w:val="0065463E"/>
    <w:rsid w:val="0065464A"/>
    <w:rsid w:val="00655163"/>
    <w:rsid w:val="006551AE"/>
    <w:rsid w:val="006554C8"/>
    <w:rsid w:val="0065598E"/>
    <w:rsid w:val="0065690D"/>
    <w:rsid w:val="00656EBC"/>
    <w:rsid w:val="006572A9"/>
    <w:rsid w:val="00660839"/>
    <w:rsid w:val="00661909"/>
    <w:rsid w:val="00662683"/>
    <w:rsid w:val="00662EE9"/>
    <w:rsid w:val="00663232"/>
    <w:rsid w:val="00663C34"/>
    <w:rsid w:val="00663D0F"/>
    <w:rsid w:val="00664D57"/>
    <w:rsid w:val="006655B6"/>
    <w:rsid w:val="00665918"/>
    <w:rsid w:val="00666314"/>
    <w:rsid w:val="0066651B"/>
    <w:rsid w:val="00666744"/>
    <w:rsid w:val="00667924"/>
    <w:rsid w:val="0067087C"/>
    <w:rsid w:val="00670C05"/>
    <w:rsid w:val="006713E2"/>
    <w:rsid w:val="006715CF"/>
    <w:rsid w:val="00671667"/>
    <w:rsid w:val="0067199D"/>
    <w:rsid w:val="00671B8B"/>
    <w:rsid w:val="00671BA7"/>
    <w:rsid w:val="0067206D"/>
    <w:rsid w:val="00673D4F"/>
    <w:rsid w:val="00673F38"/>
    <w:rsid w:val="00675365"/>
    <w:rsid w:val="006755C0"/>
    <w:rsid w:val="00676181"/>
    <w:rsid w:val="006765FA"/>
    <w:rsid w:val="006767E6"/>
    <w:rsid w:val="00676FED"/>
    <w:rsid w:val="006770A7"/>
    <w:rsid w:val="00677588"/>
    <w:rsid w:val="0068042F"/>
    <w:rsid w:val="0068058D"/>
    <w:rsid w:val="00680F81"/>
    <w:rsid w:val="00680FDE"/>
    <w:rsid w:val="006813E3"/>
    <w:rsid w:val="00681B7C"/>
    <w:rsid w:val="006822A6"/>
    <w:rsid w:val="00682613"/>
    <w:rsid w:val="0068268E"/>
    <w:rsid w:val="00682A02"/>
    <w:rsid w:val="00682A42"/>
    <w:rsid w:val="006841F2"/>
    <w:rsid w:val="0068447D"/>
    <w:rsid w:val="006852E6"/>
    <w:rsid w:val="00685BF7"/>
    <w:rsid w:val="00686859"/>
    <w:rsid w:val="0068765D"/>
    <w:rsid w:val="00690326"/>
    <w:rsid w:val="006903BB"/>
    <w:rsid w:val="00690CE5"/>
    <w:rsid w:val="00690FB4"/>
    <w:rsid w:val="006917D7"/>
    <w:rsid w:val="00691FFE"/>
    <w:rsid w:val="0069255E"/>
    <w:rsid w:val="00693733"/>
    <w:rsid w:val="006942C6"/>
    <w:rsid w:val="00694522"/>
    <w:rsid w:val="006947D2"/>
    <w:rsid w:val="00694B85"/>
    <w:rsid w:val="00694BD5"/>
    <w:rsid w:val="00694D92"/>
    <w:rsid w:val="006952A6"/>
    <w:rsid w:val="006953D9"/>
    <w:rsid w:val="006954E2"/>
    <w:rsid w:val="006958E8"/>
    <w:rsid w:val="00695A6C"/>
    <w:rsid w:val="00695DE5"/>
    <w:rsid w:val="006969AD"/>
    <w:rsid w:val="00696A01"/>
    <w:rsid w:val="00696D9B"/>
    <w:rsid w:val="00696DDE"/>
    <w:rsid w:val="0069752B"/>
    <w:rsid w:val="006977C9"/>
    <w:rsid w:val="006979C6"/>
    <w:rsid w:val="00697D7E"/>
    <w:rsid w:val="006A0086"/>
    <w:rsid w:val="006A00EB"/>
    <w:rsid w:val="006A02E7"/>
    <w:rsid w:val="006A036E"/>
    <w:rsid w:val="006A0FC9"/>
    <w:rsid w:val="006A1161"/>
    <w:rsid w:val="006A17A9"/>
    <w:rsid w:val="006A1BA2"/>
    <w:rsid w:val="006A218B"/>
    <w:rsid w:val="006A25A1"/>
    <w:rsid w:val="006A26FE"/>
    <w:rsid w:val="006A2884"/>
    <w:rsid w:val="006A2F79"/>
    <w:rsid w:val="006A372F"/>
    <w:rsid w:val="006A420F"/>
    <w:rsid w:val="006A49A5"/>
    <w:rsid w:val="006A5769"/>
    <w:rsid w:val="006A5C53"/>
    <w:rsid w:val="006A5E49"/>
    <w:rsid w:val="006A6143"/>
    <w:rsid w:val="006A6331"/>
    <w:rsid w:val="006A634D"/>
    <w:rsid w:val="006A6606"/>
    <w:rsid w:val="006A666D"/>
    <w:rsid w:val="006A6D29"/>
    <w:rsid w:val="006A739B"/>
    <w:rsid w:val="006A79E4"/>
    <w:rsid w:val="006A7A3F"/>
    <w:rsid w:val="006A7A9E"/>
    <w:rsid w:val="006A7F7A"/>
    <w:rsid w:val="006A7FD7"/>
    <w:rsid w:val="006B1126"/>
    <w:rsid w:val="006B1D34"/>
    <w:rsid w:val="006B3451"/>
    <w:rsid w:val="006B345E"/>
    <w:rsid w:val="006B383D"/>
    <w:rsid w:val="006B4057"/>
    <w:rsid w:val="006B40E9"/>
    <w:rsid w:val="006B4485"/>
    <w:rsid w:val="006B4B8C"/>
    <w:rsid w:val="006B52F4"/>
    <w:rsid w:val="006B5873"/>
    <w:rsid w:val="006B5993"/>
    <w:rsid w:val="006B6212"/>
    <w:rsid w:val="006B6324"/>
    <w:rsid w:val="006B6F96"/>
    <w:rsid w:val="006B744E"/>
    <w:rsid w:val="006B75A0"/>
    <w:rsid w:val="006B7AAD"/>
    <w:rsid w:val="006B7CB6"/>
    <w:rsid w:val="006C0164"/>
    <w:rsid w:val="006C0218"/>
    <w:rsid w:val="006C0554"/>
    <w:rsid w:val="006C072A"/>
    <w:rsid w:val="006C1A03"/>
    <w:rsid w:val="006C2301"/>
    <w:rsid w:val="006C254E"/>
    <w:rsid w:val="006C289C"/>
    <w:rsid w:val="006C2D4E"/>
    <w:rsid w:val="006C3FFA"/>
    <w:rsid w:val="006C4726"/>
    <w:rsid w:val="006C5011"/>
    <w:rsid w:val="006C516F"/>
    <w:rsid w:val="006C53E8"/>
    <w:rsid w:val="006C584D"/>
    <w:rsid w:val="006C622B"/>
    <w:rsid w:val="006C635E"/>
    <w:rsid w:val="006C677B"/>
    <w:rsid w:val="006C6A1E"/>
    <w:rsid w:val="006C76CB"/>
    <w:rsid w:val="006C7E72"/>
    <w:rsid w:val="006D0A44"/>
    <w:rsid w:val="006D0B57"/>
    <w:rsid w:val="006D0CDA"/>
    <w:rsid w:val="006D1636"/>
    <w:rsid w:val="006D179B"/>
    <w:rsid w:val="006D1A26"/>
    <w:rsid w:val="006D1AC4"/>
    <w:rsid w:val="006D2F7D"/>
    <w:rsid w:val="006D3228"/>
    <w:rsid w:val="006D32ED"/>
    <w:rsid w:val="006D366C"/>
    <w:rsid w:val="006D40BD"/>
    <w:rsid w:val="006D446B"/>
    <w:rsid w:val="006D45D3"/>
    <w:rsid w:val="006D484F"/>
    <w:rsid w:val="006D4A47"/>
    <w:rsid w:val="006D52A1"/>
    <w:rsid w:val="006D52FA"/>
    <w:rsid w:val="006D5542"/>
    <w:rsid w:val="006D57C8"/>
    <w:rsid w:val="006D6740"/>
    <w:rsid w:val="006D6CBC"/>
    <w:rsid w:val="006E01FB"/>
    <w:rsid w:val="006E03A2"/>
    <w:rsid w:val="006E0BB4"/>
    <w:rsid w:val="006E0E9F"/>
    <w:rsid w:val="006E129A"/>
    <w:rsid w:val="006E1568"/>
    <w:rsid w:val="006E16A5"/>
    <w:rsid w:val="006E1E1F"/>
    <w:rsid w:val="006E350C"/>
    <w:rsid w:val="006E3588"/>
    <w:rsid w:val="006E35ED"/>
    <w:rsid w:val="006E3750"/>
    <w:rsid w:val="006E4248"/>
    <w:rsid w:val="006E4423"/>
    <w:rsid w:val="006E442C"/>
    <w:rsid w:val="006E4B03"/>
    <w:rsid w:val="006E4C2F"/>
    <w:rsid w:val="006E4F50"/>
    <w:rsid w:val="006E5688"/>
    <w:rsid w:val="006E5921"/>
    <w:rsid w:val="006E59E9"/>
    <w:rsid w:val="006E60E3"/>
    <w:rsid w:val="006E6548"/>
    <w:rsid w:val="006E661A"/>
    <w:rsid w:val="006E76B5"/>
    <w:rsid w:val="006E7BA4"/>
    <w:rsid w:val="006E7BE2"/>
    <w:rsid w:val="006E7DC4"/>
    <w:rsid w:val="006E7F96"/>
    <w:rsid w:val="006F14B1"/>
    <w:rsid w:val="006F165F"/>
    <w:rsid w:val="006F2011"/>
    <w:rsid w:val="006F2481"/>
    <w:rsid w:val="006F259C"/>
    <w:rsid w:val="006F2A94"/>
    <w:rsid w:val="006F2FC3"/>
    <w:rsid w:val="006F32D2"/>
    <w:rsid w:val="006F3516"/>
    <w:rsid w:val="006F355F"/>
    <w:rsid w:val="006F3875"/>
    <w:rsid w:val="006F3CFE"/>
    <w:rsid w:val="006F421F"/>
    <w:rsid w:val="006F435E"/>
    <w:rsid w:val="006F490E"/>
    <w:rsid w:val="006F50E1"/>
    <w:rsid w:val="006F5641"/>
    <w:rsid w:val="006F582A"/>
    <w:rsid w:val="006F5964"/>
    <w:rsid w:val="006F5DDB"/>
    <w:rsid w:val="006F62DA"/>
    <w:rsid w:val="006F6B3C"/>
    <w:rsid w:val="006F70B1"/>
    <w:rsid w:val="007000D0"/>
    <w:rsid w:val="007009FD"/>
    <w:rsid w:val="00700AA3"/>
    <w:rsid w:val="007011AD"/>
    <w:rsid w:val="0070120C"/>
    <w:rsid w:val="007026E5"/>
    <w:rsid w:val="00702BD6"/>
    <w:rsid w:val="007032BC"/>
    <w:rsid w:val="007038AD"/>
    <w:rsid w:val="007042F2"/>
    <w:rsid w:val="00704462"/>
    <w:rsid w:val="00705A4B"/>
    <w:rsid w:val="00705DBB"/>
    <w:rsid w:val="00705EDC"/>
    <w:rsid w:val="0070622B"/>
    <w:rsid w:val="00706B4F"/>
    <w:rsid w:val="00706FCF"/>
    <w:rsid w:val="007070A1"/>
    <w:rsid w:val="00707586"/>
    <w:rsid w:val="0070774F"/>
    <w:rsid w:val="00707CD0"/>
    <w:rsid w:val="007100EE"/>
    <w:rsid w:val="00710418"/>
    <w:rsid w:val="007105EC"/>
    <w:rsid w:val="0071159A"/>
    <w:rsid w:val="0071196F"/>
    <w:rsid w:val="0071211D"/>
    <w:rsid w:val="00712212"/>
    <w:rsid w:val="00712364"/>
    <w:rsid w:val="007129F9"/>
    <w:rsid w:val="0071318B"/>
    <w:rsid w:val="00713CFB"/>
    <w:rsid w:val="007146D1"/>
    <w:rsid w:val="007155AB"/>
    <w:rsid w:val="00715AD0"/>
    <w:rsid w:val="00715DA9"/>
    <w:rsid w:val="00717703"/>
    <w:rsid w:val="00720A90"/>
    <w:rsid w:val="007213B0"/>
    <w:rsid w:val="00722205"/>
    <w:rsid w:val="007223BF"/>
    <w:rsid w:val="007226EB"/>
    <w:rsid w:val="00722A00"/>
    <w:rsid w:val="00722A3D"/>
    <w:rsid w:val="00722A9C"/>
    <w:rsid w:val="00722AD3"/>
    <w:rsid w:val="007243A4"/>
    <w:rsid w:val="00724C29"/>
    <w:rsid w:val="00725135"/>
    <w:rsid w:val="00725244"/>
    <w:rsid w:val="0072587D"/>
    <w:rsid w:val="00726312"/>
    <w:rsid w:val="0072702C"/>
    <w:rsid w:val="00727792"/>
    <w:rsid w:val="00727C38"/>
    <w:rsid w:val="007301AE"/>
    <w:rsid w:val="0073092F"/>
    <w:rsid w:val="0073094C"/>
    <w:rsid w:val="00730C42"/>
    <w:rsid w:val="00730F93"/>
    <w:rsid w:val="00731A2C"/>
    <w:rsid w:val="00731FB7"/>
    <w:rsid w:val="007321D0"/>
    <w:rsid w:val="0073268D"/>
    <w:rsid w:val="00732836"/>
    <w:rsid w:val="00733139"/>
    <w:rsid w:val="007336A1"/>
    <w:rsid w:val="00733D3E"/>
    <w:rsid w:val="00734062"/>
    <w:rsid w:val="00734EF0"/>
    <w:rsid w:val="00734F00"/>
    <w:rsid w:val="007358A3"/>
    <w:rsid w:val="00735B5F"/>
    <w:rsid w:val="00735F15"/>
    <w:rsid w:val="007363EC"/>
    <w:rsid w:val="007364A1"/>
    <w:rsid w:val="0073688C"/>
    <w:rsid w:val="00736AD5"/>
    <w:rsid w:val="00736E81"/>
    <w:rsid w:val="007370A9"/>
    <w:rsid w:val="00740061"/>
    <w:rsid w:val="007400E7"/>
    <w:rsid w:val="00740596"/>
    <w:rsid w:val="0074066F"/>
    <w:rsid w:val="00740F12"/>
    <w:rsid w:val="00741083"/>
    <w:rsid w:val="00741DB1"/>
    <w:rsid w:val="00741E4B"/>
    <w:rsid w:val="0074296B"/>
    <w:rsid w:val="00742EFC"/>
    <w:rsid w:val="00743077"/>
    <w:rsid w:val="00744119"/>
    <w:rsid w:val="00744A9C"/>
    <w:rsid w:val="00744CC9"/>
    <w:rsid w:val="00746191"/>
    <w:rsid w:val="007467AC"/>
    <w:rsid w:val="00746AEC"/>
    <w:rsid w:val="007472CC"/>
    <w:rsid w:val="00747791"/>
    <w:rsid w:val="007477AB"/>
    <w:rsid w:val="0074783C"/>
    <w:rsid w:val="007501C2"/>
    <w:rsid w:val="00750461"/>
    <w:rsid w:val="007513B0"/>
    <w:rsid w:val="007513BF"/>
    <w:rsid w:val="00752266"/>
    <w:rsid w:val="0075227C"/>
    <w:rsid w:val="00752DF3"/>
    <w:rsid w:val="007534B4"/>
    <w:rsid w:val="0075424A"/>
    <w:rsid w:val="0075436F"/>
    <w:rsid w:val="0075489F"/>
    <w:rsid w:val="00754E6D"/>
    <w:rsid w:val="00755830"/>
    <w:rsid w:val="00755CA1"/>
    <w:rsid w:val="00755E2E"/>
    <w:rsid w:val="00756B95"/>
    <w:rsid w:val="00756BBD"/>
    <w:rsid w:val="007573A4"/>
    <w:rsid w:val="007577E8"/>
    <w:rsid w:val="00757854"/>
    <w:rsid w:val="007602B3"/>
    <w:rsid w:val="007605D3"/>
    <w:rsid w:val="007605E0"/>
    <w:rsid w:val="0076070E"/>
    <w:rsid w:val="00760712"/>
    <w:rsid w:val="00761073"/>
    <w:rsid w:val="00761096"/>
    <w:rsid w:val="007612E5"/>
    <w:rsid w:val="00762291"/>
    <w:rsid w:val="00762851"/>
    <w:rsid w:val="007633F5"/>
    <w:rsid w:val="0076347B"/>
    <w:rsid w:val="007634F9"/>
    <w:rsid w:val="0076393A"/>
    <w:rsid w:val="007640BE"/>
    <w:rsid w:val="0076415D"/>
    <w:rsid w:val="007647B4"/>
    <w:rsid w:val="00764CA0"/>
    <w:rsid w:val="00764D7D"/>
    <w:rsid w:val="00765607"/>
    <w:rsid w:val="00765BC9"/>
    <w:rsid w:val="00765E41"/>
    <w:rsid w:val="00765F78"/>
    <w:rsid w:val="007661E6"/>
    <w:rsid w:val="0076635C"/>
    <w:rsid w:val="0076636C"/>
    <w:rsid w:val="007663CB"/>
    <w:rsid w:val="007663E7"/>
    <w:rsid w:val="00766588"/>
    <w:rsid w:val="00766CE4"/>
    <w:rsid w:val="00767C05"/>
    <w:rsid w:val="00770BF9"/>
    <w:rsid w:val="00770C31"/>
    <w:rsid w:val="00770C4C"/>
    <w:rsid w:val="00770E14"/>
    <w:rsid w:val="007715B5"/>
    <w:rsid w:val="0077164B"/>
    <w:rsid w:val="00772784"/>
    <w:rsid w:val="00773635"/>
    <w:rsid w:val="007737A3"/>
    <w:rsid w:val="007737D2"/>
    <w:rsid w:val="00773B2B"/>
    <w:rsid w:val="00773FDE"/>
    <w:rsid w:val="007748E0"/>
    <w:rsid w:val="00774C39"/>
    <w:rsid w:val="00774D05"/>
    <w:rsid w:val="0077652E"/>
    <w:rsid w:val="00776EA0"/>
    <w:rsid w:val="0077766C"/>
    <w:rsid w:val="00780FA3"/>
    <w:rsid w:val="007816D0"/>
    <w:rsid w:val="007818D1"/>
    <w:rsid w:val="0078249B"/>
    <w:rsid w:val="00782782"/>
    <w:rsid w:val="00782BA7"/>
    <w:rsid w:val="00782F3A"/>
    <w:rsid w:val="00784D96"/>
    <w:rsid w:val="00785354"/>
    <w:rsid w:val="00785454"/>
    <w:rsid w:val="007863CB"/>
    <w:rsid w:val="007868B7"/>
    <w:rsid w:val="0078692C"/>
    <w:rsid w:val="00786E1C"/>
    <w:rsid w:val="007872A6"/>
    <w:rsid w:val="007872F3"/>
    <w:rsid w:val="00787834"/>
    <w:rsid w:val="007909C4"/>
    <w:rsid w:val="007911F9"/>
    <w:rsid w:val="007912A2"/>
    <w:rsid w:val="007919C1"/>
    <w:rsid w:val="00792328"/>
    <w:rsid w:val="007923EC"/>
    <w:rsid w:val="0079264F"/>
    <w:rsid w:val="007927CA"/>
    <w:rsid w:val="00793BD8"/>
    <w:rsid w:val="00793C09"/>
    <w:rsid w:val="00793CBF"/>
    <w:rsid w:val="00794398"/>
    <w:rsid w:val="00794DC2"/>
    <w:rsid w:val="0079529A"/>
    <w:rsid w:val="00795861"/>
    <w:rsid w:val="0079747F"/>
    <w:rsid w:val="00797580"/>
    <w:rsid w:val="007977F2"/>
    <w:rsid w:val="007978A3"/>
    <w:rsid w:val="00797A74"/>
    <w:rsid w:val="007A0115"/>
    <w:rsid w:val="007A040B"/>
    <w:rsid w:val="007A0683"/>
    <w:rsid w:val="007A07CB"/>
    <w:rsid w:val="007A29F2"/>
    <w:rsid w:val="007A2FDD"/>
    <w:rsid w:val="007A30AE"/>
    <w:rsid w:val="007A318E"/>
    <w:rsid w:val="007A3417"/>
    <w:rsid w:val="007A43A0"/>
    <w:rsid w:val="007A4992"/>
    <w:rsid w:val="007A50E2"/>
    <w:rsid w:val="007A5CC6"/>
    <w:rsid w:val="007A5E14"/>
    <w:rsid w:val="007A5E94"/>
    <w:rsid w:val="007A611A"/>
    <w:rsid w:val="007A62B4"/>
    <w:rsid w:val="007A68E9"/>
    <w:rsid w:val="007A6954"/>
    <w:rsid w:val="007A6D5B"/>
    <w:rsid w:val="007B034F"/>
    <w:rsid w:val="007B10CC"/>
    <w:rsid w:val="007B12BF"/>
    <w:rsid w:val="007B12F3"/>
    <w:rsid w:val="007B15B3"/>
    <w:rsid w:val="007B16D8"/>
    <w:rsid w:val="007B1C2D"/>
    <w:rsid w:val="007B26F0"/>
    <w:rsid w:val="007B283A"/>
    <w:rsid w:val="007B295F"/>
    <w:rsid w:val="007B2AB1"/>
    <w:rsid w:val="007B3C11"/>
    <w:rsid w:val="007B4103"/>
    <w:rsid w:val="007B42E1"/>
    <w:rsid w:val="007B461C"/>
    <w:rsid w:val="007B50C0"/>
    <w:rsid w:val="007B5A3D"/>
    <w:rsid w:val="007B66A8"/>
    <w:rsid w:val="007B75F0"/>
    <w:rsid w:val="007C0BE9"/>
    <w:rsid w:val="007C0C4D"/>
    <w:rsid w:val="007C0CAB"/>
    <w:rsid w:val="007C1542"/>
    <w:rsid w:val="007C1D76"/>
    <w:rsid w:val="007C2BD7"/>
    <w:rsid w:val="007C3593"/>
    <w:rsid w:val="007C4006"/>
    <w:rsid w:val="007C405F"/>
    <w:rsid w:val="007C49A0"/>
    <w:rsid w:val="007C54F0"/>
    <w:rsid w:val="007C661B"/>
    <w:rsid w:val="007C6760"/>
    <w:rsid w:val="007C6FB2"/>
    <w:rsid w:val="007C7149"/>
    <w:rsid w:val="007C7810"/>
    <w:rsid w:val="007D03CF"/>
    <w:rsid w:val="007D0E44"/>
    <w:rsid w:val="007D12FD"/>
    <w:rsid w:val="007D177C"/>
    <w:rsid w:val="007D2447"/>
    <w:rsid w:val="007D28BF"/>
    <w:rsid w:val="007D2B1A"/>
    <w:rsid w:val="007D2D9C"/>
    <w:rsid w:val="007D3171"/>
    <w:rsid w:val="007D32B6"/>
    <w:rsid w:val="007D3759"/>
    <w:rsid w:val="007D39CA"/>
    <w:rsid w:val="007D3F0D"/>
    <w:rsid w:val="007D456E"/>
    <w:rsid w:val="007D4620"/>
    <w:rsid w:val="007D521D"/>
    <w:rsid w:val="007D5317"/>
    <w:rsid w:val="007D6160"/>
    <w:rsid w:val="007D68D3"/>
    <w:rsid w:val="007D69DE"/>
    <w:rsid w:val="007D6E3D"/>
    <w:rsid w:val="007D7069"/>
    <w:rsid w:val="007D737D"/>
    <w:rsid w:val="007D78D9"/>
    <w:rsid w:val="007D7BC4"/>
    <w:rsid w:val="007E03C5"/>
    <w:rsid w:val="007E0B7A"/>
    <w:rsid w:val="007E0ED6"/>
    <w:rsid w:val="007E15E9"/>
    <w:rsid w:val="007E172E"/>
    <w:rsid w:val="007E26D8"/>
    <w:rsid w:val="007E3FA8"/>
    <w:rsid w:val="007E4173"/>
    <w:rsid w:val="007E4448"/>
    <w:rsid w:val="007E454C"/>
    <w:rsid w:val="007E504E"/>
    <w:rsid w:val="007E5151"/>
    <w:rsid w:val="007E5275"/>
    <w:rsid w:val="007E60B8"/>
    <w:rsid w:val="007E6A32"/>
    <w:rsid w:val="007E78DC"/>
    <w:rsid w:val="007E7E7F"/>
    <w:rsid w:val="007E7F66"/>
    <w:rsid w:val="007F020D"/>
    <w:rsid w:val="007F11AA"/>
    <w:rsid w:val="007F14A2"/>
    <w:rsid w:val="007F19B2"/>
    <w:rsid w:val="007F40AF"/>
    <w:rsid w:val="007F40B2"/>
    <w:rsid w:val="007F4CA6"/>
    <w:rsid w:val="007F5C60"/>
    <w:rsid w:val="007F5DBF"/>
    <w:rsid w:val="007F6076"/>
    <w:rsid w:val="007F6A15"/>
    <w:rsid w:val="007F6A1B"/>
    <w:rsid w:val="007F727C"/>
    <w:rsid w:val="007F742C"/>
    <w:rsid w:val="008002D5"/>
    <w:rsid w:val="0080045B"/>
    <w:rsid w:val="00800E07"/>
    <w:rsid w:val="008011CA"/>
    <w:rsid w:val="0080123F"/>
    <w:rsid w:val="00801688"/>
    <w:rsid w:val="008019BB"/>
    <w:rsid w:val="00801CA9"/>
    <w:rsid w:val="00801D9C"/>
    <w:rsid w:val="00802C83"/>
    <w:rsid w:val="0080318D"/>
    <w:rsid w:val="0080323E"/>
    <w:rsid w:val="008039A1"/>
    <w:rsid w:val="00803B66"/>
    <w:rsid w:val="008045AF"/>
    <w:rsid w:val="008045E8"/>
    <w:rsid w:val="00805297"/>
    <w:rsid w:val="0080591A"/>
    <w:rsid w:val="00805A82"/>
    <w:rsid w:val="00805B7E"/>
    <w:rsid w:val="00805F62"/>
    <w:rsid w:val="00806366"/>
    <w:rsid w:val="008063B7"/>
    <w:rsid w:val="0080700F"/>
    <w:rsid w:val="00807132"/>
    <w:rsid w:val="00807DA3"/>
    <w:rsid w:val="00807ECF"/>
    <w:rsid w:val="00807F4C"/>
    <w:rsid w:val="008109B3"/>
    <w:rsid w:val="00810A47"/>
    <w:rsid w:val="00810BB2"/>
    <w:rsid w:val="008114EB"/>
    <w:rsid w:val="00811815"/>
    <w:rsid w:val="0081199D"/>
    <w:rsid w:val="00811F38"/>
    <w:rsid w:val="0081215A"/>
    <w:rsid w:val="00812F25"/>
    <w:rsid w:val="00812FC0"/>
    <w:rsid w:val="00813579"/>
    <w:rsid w:val="0081383B"/>
    <w:rsid w:val="00813D70"/>
    <w:rsid w:val="00813EF0"/>
    <w:rsid w:val="0081467A"/>
    <w:rsid w:val="008147DB"/>
    <w:rsid w:val="00814EF2"/>
    <w:rsid w:val="00815E1A"/>
    <w:rsid w:val="00815FBF"/>
    <w:rsid w:val="008164E0"/>
    <w:rsid w:val="00816B06"/>
    <w:rsid w:val="008179D8"/>
    <w:rsid w:val="00817BC0"/>
    <w:rsid w:val="00817D00"/>
    <w:rsid w:val="00817DF7"/>
    <w:rsid w:val="00820469"/>
    <w:rsid w:val="008207C9"/>
    <w:rsid w:val="00820AEA"/>
    <w:rsid w:val="00820BC2"/>
    <w:rsid w:val="008219D9"/>
    <w:rsid w:val="00822803"/>
    <w:rsid w:val="00822A7C"/>
    <w:rsid w:val="008230B6"/>
    <w:rsid w:val="00823266"/>
    <w:rsid w:val="0082443F"/>
    <w:rsid w:val="0082481C"/>
    <w:rsid w:val="008248D3"/>
    <w:rsid w:val="00824A3C"/>
    <w:rsid w:val="00824CEC"/>
    <w:rsid w:val="00824E9D"/>
    <w:rsid w:val="0082539A"/>
    <w:rsid w:val="00825462"/>
    <w:rsid w:val="008259F1"/>
    <w:rsid w:val="00825F78"/>
    <w:rsid w:val="0082633D"/>
    <w:rsid w:val="00826497"/>
    <w:rsid w:val="008267F7"/>
    <w:rsid w:val="00826CC6"/>
    <w:rsid w:val="00826F69"/>
    <w:rsid w:val="00826F88"/>
    <w:rsid w:val="0082738E"/>
    <w:rsid w:val="008279D3"/>
    <w:rsid w:val="0083017F"/>
    <w:rsid w:val="00830290"/>
    <w:rsid w:val="008306D6"/>
    <w:rsid w:val="00830FC7"/>
    <w:rsid w:val="008314F5"/>
    <w:rsid w:val="00831710"/>
    <w:rsid w:val="0083199F"/>
    <w:rsid w:val="0083274D"/>
    <w:rsid w:val="00832B6B"/>
    <w:rsid w:val="00832DF3"/>
    <w:rsid w:val="00832FCF"/>
    <w:rsid w:val="0083369D"/>
    <w:rsid w:val="00833B11"/>
    <w:rsid w:val="00834CB6"/>
    <w:rsid w:val="00834E32"/>
    <w:rsid w:val="0083513D"/>
    <w:rsid w:val="00835D36"/>
    <w:rsid w:val="008362C8"/>
    <w:rsid w:val="008364AE"/>
    <w:rsid w:val="00837019"/>
    <w:rsid w:val="00837233"/>
    <w:rsid w:val="00837335"/>
    <w:rsid w:val="00837376"/>
    <w:rsid w:val="008379AF"/>
    <w:rsid w:val="00837E67"/>
    <w:rsid w:val="00837FE3"/>
    <w:rsid w:val="008400E9"/>
    <w:rsid w:val="0084014D"/>
    <w:rsid w:val="0084067E"/>
    <w:rsid w:val="00840971"/>
    <w:rsid w:val="008409CE"/>
    <w:rsid w:val="00840E0F"/>
    <w:rsid w:val="0084131A"/>
    <w:rsid w:val="00841406"/>
    <w:rsid w:val="00841737"/>
    <w:rsid w:val="0084183A"/>
    <w:rsid w:val="00841A17"/>
    <w:rsid w:val="008422D5"/>
    <w:rsid w:val="008428B8"/>
    <w:rsid w:val="00842A6B"/>
    <w:rsid w:val="008436C9"/>
    <w:rsid w:val="008439B0"/>
    <w:rsid w:val="00844C17"/>
    <w:rsid w:val="00844C44"/>
    <w:rsid w:val="00844C57"/>
    <w:rsid w:val="0084509F"/>
    <w:rsid w:val="008452CC"/>
    <w:rsid w:val="00845454"/>
    <w:rsid w:val="00846412"/>
    <w:rsid w:val="00846592"/>
    <w:rsid w:val="00846636"/>
    <w:rsid w:val="00846B49"/>
    <w:rsid w:val="00846B92"/>
    <w:rsid w:val="008470C3"/>
    <w:rsid w:val="008476F0"/>
    <w:rsid w:val="008477E5"/>
    <w:rsid w:val="00847B92"/>
    <w:rsid w:val="00850A63"/>
    <w:rsid w:val="00850AEE"/>
    <w:rsid w:val="00850D01"/>
    <w:rsid w:val="0085111C"/>
    <w:rsid w:val="00851135"/>
    <w:rsid w:val="00852667"/>
    <w:rsid w:val="008527E8"/>
    <w:rsid w:val="00852BAE"/>
    <w:rsid w:val="00852E2B"/>
    <w:rsid w:val="008530F1"/>
    <w:rsid w:val="00853692"/>
    <w:rsid w:val="008539E3"/>
    <w:rsid w:val="00853A6D"/>
    <w:rsid w:val="00853B61"/>
    <w:rsid w:val="00854066"/>
    <w:rsid w:val="0085468C"/>
    <w:rsid w:val="0085491B"/>
    <w:rsid w:val="00854ACB"/>
    <w:rsid w:val="00854BD8"/>
    <w:rsid w:val="00854DD5"/>
    <w:rsid w:val="008553B4"/>
    <w:rsid w:val="0085545A"/>
    <w:rsid w:val="008554D6"/>
    <w:rsid w:val="00855A9A"/>
    <w:rsid w:val="00856517"/>
    <w:rsid w:val="008565E8"/>
    <w:rsid w:val="00856BAD"/>
    <w:rsid w:val="00857555"/>
    <w:rsid w:val="00857623"/>
    <w:rsid w:val="0085784E"/>
    <w:rsid w:val="00857B71"/>
    <w:rsid w:val="00857D24"/>
    <w:rsid w:val="008603B4"/>
    <w:rsid w:val="00860827"/>
    <w:rsid w:val="008608C9"/>
    <w:rsid w:val="00861245"/>
    <w:rsid w:val="008612BA"/>
    <w:rsid w:val="00862044"/>
    <w:rsid w:val="00862C1D"/>
    <w:rsid w:val="00863063"/>
    <w:rsid w:val="008631FC"/>
    <w:rsid w:val="0086377B"/>
    <w:rsid w:val="0086437C"/>
    <w:rsid w:val="00865505"/>
    <w:rsid w:val="008661E3"/>
    <w:rsid w:val="00866956"/>
    <w:rsid w:val="00866BF7"/>
    <w:rsid w:val="00866F57"/>
    <w:rsid w:val="00867194"/>
    <w:rsid w:val="00867220"/>
    <w:rsid w:val="008678A4"/>
    <w:rsid w:val="00870236"/>
    <w:rsid w:val="008707E6"/>
    <w:rsid w:val="00870936"/>
    <w:rsid w:val="0087103B"/>
    <w:rsid w:val="008710F7"/>
    <w:rsid w:val="00871F04"/>
    <w:rsid w:val="0087318A"/>
    <w:rsid w:val="008732CE"/>
    <w:rsid w:val="008734B0"/>
    <w:rsid w:val="008737CF"/>
    <w:rsid w:val="00873BD2"/>
    <w:rsid w:val="00874AB9"/>
    <w:rsid w:val="00874F28"/>
    <w:rsid w:val="00875005"/>
    <w:rsid w:val="00875842"/>
    <w:rsid w:val="00876664"/>
    <w:rsid w:val="0087686A"/>
    <w:rsid w:val="00876A44"/>
    <w:rsid w:val="00877458"/>
    <w:rsid w:val="008801C1"/>
    <w:rsid w:val="00880212"/>
    <w:rsid w:val="008806B6"/>
    <w:rsid w:val="00880C78"/>
    <w:rsid w:val="00880E80"/>
    <w:rsid w:val="00881315"/>
    <w:rsid w:val="00881365"/>
    <w:rsid w:val="0088150E"/>
    <w:rsid w:val="008817C1"/>
    <w:rsid w:val="00881AE4"/>
    <w:rsid w:val="0088245F"/>
    <w:rsid w:val="0088262A"/>
    <w:rsid w:val="00882AB0"/>
    <w:rsid w:val="00882DDD"/>
    <w:rsid w:val="008836EC"/>
    <w:rsid w:val="0088469B"/>
    <w:rsid w:val="008846E2"/>
    <w:rsid w:val="00884861"/>
    <w:rsid w:val="00884C9B"/>
    <w:rsid w:val="00884D00"/>
    <w:rsid w:val="00884E7A"/>
    <w:rsid w:val="00884F3D"/>
    <w:rsid w:val="00885D61"/>
    <w:rsid w:val="00885DCD"/>
    <w:rsid w:val="0088792E"/>
    <w:rsid w:val="00887C8E"/>
    <w:rsid w:val="00887DCA"/>
    <w:rsid w:val="00890861"/>
    <w:rsid w:val="00891757"/>
    <w:rsid w:val="008918F9"/>
    <w:rsid w:val="00891CCB"/>
    <w:rsid w:val="00892574"/>
    <w:rsid w:val="008925C8"/>
    <w:rsid w:val="008938C0"/>
    <w:rsid w:val="00893B09"/>
    <w:rsid w:val="0089481D"/>
    <w:rsid w:val="008966F4"/>
    <w:rsid w:val="00896E15"/>
    <w:rsid w:val="008A0430"/>
    <w:rsid w:val="008A0752"/>
    <w:rsid w:val="008A0CC9"/>
    <w:rsid w:val="008A1A70"/>
    <w:rsid w:val="008A1F13"/>
    <w:rsid w:val="008A23E4"/>
    <w:rsid w:val="008A24F6"/>
    <w:rsid w:val="008A25AB"/>
    <w:rsid w:val="008A333A"/>
    <w:rsid w:val="008A34BF"/>
    <w:rsid w:val="008A43DD"/>
    <w:rsid w:val="008A5502"/>
    <w:rsid w:val="008A6395"/>
    <w:rsid w:val="008B0824"/>
    <w:rsid w:val="008B09CC"/>
    <w:rsid w:val="008B14EB"/>
    <w:rsid w:val="008B15BF"/>
    <w:rsid w:val="008B163B"/>
    <w:rsid w:val="008B1E07"/>
    <w:rsid w:val="008B249E"/>
    <w:rsid w:val="008B2C9D"/>
    <w:rsid w:val="008B380F"/>
    <w:rsid w:val="008B4181"/>
    <w:rsid w:val="008B4376"/>
    <w:rsid w:val="008B5086"/>
    <w:rsid w:val="008B5573"/>
    <w:rsid w:val="008B564A"/>
    <w:rsid w:val="008B5F9B"/>
    <w:rsid w:val="008B5FE3"/>
    <w:rsid w:val="008B613B"/>
    <w:rsid w:val="008B6931"/>
    <w:rsid w:val="008B6D0F"/>
    <w:rsid w:val="008B72E3"/>
    <w:rsid w:val="008B76D2"/>
    <w:rsid w:val="008C0655"/>
    <w:rsid w:val="008C07FD"/>
    <w:rsid w:val="008C08B4"/>
    <w:rsid w:val="008C0A23"/>
    <w:rsid w:val="008C0E49"/>
    <w:rsid w:val="008C12C6"/>
    <w:rsid w:val="008C1EA2"/>
    <w:rsid w:val="008C287F"/>
    <w:rsid w:val="008C33A3"/>
    <w:rsid w:val="008C3539"/>
    <w:rsid w:val="008C3599"/>
    <w:rsid w:val="008C3C79"/>
    <w:rsid w:val="008C3C8E"/>
    <w:rsid w:val="008C3E42"/>
    <w:rsid w:val="008C4573"/>
    <w:rsid w:val="008C5423"/>
    <w:rsid w:val="008C5531"/>
    <w:rsid w:val="008C5811"/>
    <w:rsid w:val="008C5B04"/>
    <w:rsid w:val="008C6CE9"/>
    <w:rsid w:val="008C7526"/>
    <w:rsid w:val="008C76E4"/>
    <w:rsid w:val="008C7C4C"/>
    <w:rsid w:val="008C7E87"/>
    <w:rsid w:val="008D02B4"/>
    <w:rsid w:val="008D0DCD"/>
    <w:rsid w:val="008D0FAE"/>
    <w:rsid w:val="008D1014"/>
    <w:rsid w:val="008D15BF"/>
    <w:rsid w:val="008D18D8"/>
    <w:rsid w:val="008D1AB3"/>
    <w:rsid w:val="008D1BFA"/>
    <w:rsid w:val="008D22D7"/>
    <w:rsid w:val="008D25AB"/>
    <w:rsid w:val="008D2964"/>
    <w:rsid w:val="008D2D5B"/>
    <w:rsid w:val="008D3641"/>
    <w:rsid w:val="008D4CB0"/>
    <w:rsid w:val="008D4E56"/>
    <w:rsid w:val="008D51E6"/>
    <w:rsid w:val="008D65D3"/>
    <w:rsid w:val="008D6D51"/>
    <w:rsid w:val="008D79C9"/>
    <w:rsid w:val="008D7CB7"/>
    <w:rsid w:val="008E04F7"/>
    <w:rsid w:val="008E0D96"/>
    <w:rsid w:val="008E1045"/>
    <w:rsid w:val="008E19EE"/>
    <w:rsid w:val="008E213B"/>
    <w:rsid w:val="008E21F4"/>
    <w:rsid w:val="008E27E5"/>
    <w:rsid w:val="008E2FAD"/>
    <w:rsid w:val="008E2FB9"/>
    <w:rsid w:val="008E32CA"/>
    <w:rsid w:val="008E3F05"/>
    <w:rsid w:val="008E5A92"/>
    <w:rsid w:val="008E5CFC"/>
    <w:rsid w:val="008E60A3"/>
    <w:rsid w:val="008E6ADD"/>
    <w:rsid w:val="008E6EFD"/>
    <w:rsid w:val="008E70C9"/>
    <w:rsid w:val="008E71F6"/>
    <w:rsid w:val="008E7259"/>
    <w:rsid w:val="008E7790"/>
    <w:rsid w:val="008E7A86"/>
    <w:rsid w:val="008F0A2F"/>
    <w:rsid w:val="008F0BFE"/>
    <w:rsid w:val="008F11E5"/>
    <w:rsid w:val="008F1600"/>
    <w:rsid w:val="008F1A0C"/>
    <w:rsid w:val="008F2329"/>
    <w:rsid w:val="008F3351"/>
    <w:rsid w:val="008F3627"/>
    <w:rsid w:val="008F4151"/>
    <w:rsid w:val="008F4810"/>
    <w:rsid w:val="008F4F20"/>
    <w:rsid w:val="008F5DEE"/>
    <w:rsid w:val="008F62E0"/>
    <w:rsid w:val="008F6D37"/>
    <w:rsid w:val="008F6E36"/>
    <w:rsid w:val="008F7473"/>
    <w:rsid w:val="008F74EE"/>
    <w:rsid w:val="00900265"/>
    <w:rsid w:val="00900338"/>
    <w:rsid w:val="0090093F"/>
    <w:rsid w:val="009009F4"/>
    <w:rsid w:val="00900CB6"/>
    <w:rsid w:val="009011C0"/>
    <w:rsid w:val="009012D5"/>
    <w:rsid w:val="00901F8E"/>
    <w:rsid w:val="00902456"/>
    <w:rsid w:val="00902E0F"/>
    <w:rsid w:val="00903596"/>
    <w:rsid w:val="00903A69"/>
    <w:rsid w:val="00903DA4"/>
    <w:rsid w:val="009040A6"/>
    <w:rsid w:val="00904623"/>
    <w:rsid w:val="009051CE"/>
    <w:rsid w:val="0090554B"/>
    <w:rsid w:val="00905BB7"/>
    <w:rsid w:val="00905C56"/>
    <w:rsid w:val="00905CBA"/>
    <w:rsid w:val="009063E4"/>
    <w:rsid w:val="009064D0"/>
    <w:rsid w:val="0090655E"/>
    <w:rsid w:val="0090672D"/>
    <w:rsid w:val="00906CAE"/>
    <w:rsid w:val="00906EBB"/>
    <w:rsid w:val="009074CE"/>
    <w:rsid w:val="00910023"/>
    <w:rsid w:val="00910756"/>
    <w:rsid w:val="009108C2"/>
    <w:rsid w:val="0091294B"/>
    <w:rsid w:val="00912DE6"/>
    <w:rsid w:val="00913552"/>
    <w:rsid w:val="00913E73"/>
    <w:rsid w:val="00913E9E"/>
    <w:rsid w:val="009144CC"/>
    <w:rsid w:val="00914AF5"/>
    <w:rsid w:val="00916406"/>
    <w:rsid w:val="009164A0"/>
    <w:rsid w:val="00916F17"/>
    <w:rsid w:val="00917EAF"/>
    <w:rsid w:val="00920202"/>
    <w:rsid w:val="00920435"/>
    <w:rsid w:val="00920FBA"/>
    <w:rsid w:val="0092124D"/>
    <w:rsid w:val="009218C3"/>
    <w:rsid w:val="00921E78"/>
    <w:rsid w:val="009220B6"/>
    <w:rsid w:val="009227F7"/>
    <w:rsid w:val="00922F26"/>
    <w:rsid w:val="00923198"/>
    <w:rsid w:val="0092386A"/>
    <w:rsid w:val="00923B69"/>
    <w:rsid w:val="00923EBC"/>
    <w:rsid w:val="00923ECC"/>
    <w:rsid w:val="009243F9"/>
    <w:rsid w:val="0092449C"/>
    <w:rsid w:val="00924569"/>
    <w:rsid w:val="00925DF3"/>
    <w:rsid w:val="009263F3"/>
    <w:rsid w:val="00927B13"/>
    <w:rsid w:val="00931642"/>
    <w:rsid w:val="00931D2C"/>
    <w:rsid w:val="0093217E"/>
    <w:rsid w:val="00932590"/>
    <w:rsid w:val="00932A5C"/>
    <w:rsid w:val="00932EBA"/>
    <w:rsid w:val="0093300B"/>
    <w:rsid w:val="009332A5"/>
    <w:rsid w:val="009333C7"/>
    <w:rsid w:val="00933BB4"/>
    <w:rsid w:val="009340BF"/>
    <w:rsid w:val="00934CD7"/>
    <w:rsid w:val="00935D92"/>
    <w:rsid w:val="009360E5"/>
    <w:rsid w:val="00936202"/>
    <w:rsid w:val="00936474"/>
    <w:rsid w:val="0093726A"/>
    <w:rsid w:val="00937A14"/>
    <w:rsid w:val="00940244"/>
    <w:rsid w:val="009408A1"/>
    <w:rsid w:val="00940B39"/>
    <w:rsid w:val="0094216D"/>
    <w:rsid w:val="00942613"/>
    <w:rsid w:val="009434C8"/>
    <w:rsid w:val="00943AC7"/>
    <w:rsid w:val="00943AED"/>
    <w:rsid w:val="00944460"/>
    <w:rsid w:val="009455EB"/>
    <w:rsid w:val="009456D9"/>
    <w:rsid w:val="009458C8"/>
    <w:rsid w:val="00945A28"/>
    <w:rsid w:val="00945E88"/>
    <w:rsid w:val="00946268"/>
    <w:rsid w:val="009465B1"/>
    <w:rsid w:val="00946629"/>
    <w:rsid w:val="00946BB5"/>
    <w:rsid w:val="00946EE6"/>
    <w:rsid w:val="009471B0"/>
    <w:rsid w:val="009475DF"/>
    <w:rsid w:val="00947A5D"/>
    <w:rsid w:val="00947EB8"/>
    <w:rsid w:val="00947EBB"/>
    <w:rsid w:val="00950179"/>
    <w:rsid w:val="009509FE"/>
    <w:rsid w:val="00950ABD"/>
    <w:rsid w:val="009519E9"/>
    <w:rsid w:val="00952358"/>
    <w:rsid w:val="00952883"/>
    <w:rsid w:val="00952F2E"/>
    <w:rsid w:val="009533EC"/>
    <w:rsid w:val="009535AF"/>
    <w:rsid w:val="00953A59"/>
    <w:rsid w:val="00953B23"/>
    <w:rsid w:val="00953F7C"/>
    <w:rsid w:val="00955759"/>
    <w:rsid w:val="00955DA7"/>
    <w:rsid w:val="00955F0E"/>
    <w:rsid w:val="00955F4A"/>
    <w:rsid w:val="00956943"/>
    <w:rsid w:val="00956DD7"/>
    <w:rsid w:val="00956F20"/>
    <w:rsid w:val="00957AE6"/>
    <w:rsid w:val="00960D4F"/>
    <w:rsid w:val="00960EA0"/>
    <w:rsid w:val="009615DE"/>
    <w:rsid w:val="00961790"/>
    <w:rsid w:val="0096224B"/>
    <w:rsid w:val="0096227B"/>
    <w:rsid w:val="009625EC"/>
    <w:rsid w:val="00962899"/>
    <w:rsid w:val="00962A3A"/>
    <w:rsid w:val="00962AC1"/>
    <w:rsid w:val="00962ACF"/>
    <w:rsid w:val="00962B5A"/>
    <w:rsid w:val="00962DA7"/>
    <w:rsid w:val="00962F98"/>
    <w:rsid w:val="009638F9"/>
    <w:rsid w:val="00963B9D"/>
    <w:rsid w:val="00963D54"/>
    <w:rsid w:val="009640B1"/>
    <w:rsid w:val="009658D1"/>
    <w:rsid w:val="00965916"/>
    <w:rsid w:val="00965D6F"/>
    <w:rsid w:val="00965FA9"/>
    <w:rsid w:val="00965FD8"/>
    <w:rsid w:val="009661F1"/>
    <w:rsid w:val="00966C1A"/>
    <w:rsid w:val="00966CB7"/>
    <w:rsid w:val="0096738F"/>
    <w:rsid w:val="00967548"/>
    <w:rsid w:val="00967A48"/>
    <w:rsid w:val="00970DA3"/>
    <w:rsid w:val="009716AD"/>
    <w:rsid w:val="00972A95"/>
    <w:rsid w:val="0097353B"/>
    <w:rsid w:val="00974591"/>
    <w:rsid w:val="00974FC2"/>
    <w:rsid w:val="00975856"/>
    <w:rsid w:val="0097585E"/>
    <w:rsid w:val="00975D03"/>
    <w:rsid w:val="00976144"/>
    <w:rsid w:val="00977714"/>
    <w:rsid w:val="00977E6E"/>
    <w:rsid w:val="0098117C"/>
    <w:rsid w:val="00981A9F"/>
    <w:rsid w:val="00981BD7"/>
    <w:rsid w:val="009827BD"/>
    <w:rsid w:val="00983679"/>
    <w:rsid w:val="00983A33"/>
    <w:rsid w:val="00984605"/>
    <w:rsid w:val="0098586E"/>
    <w:rsid w:val="00985961"/>
    <w:rsid w:val="009872D1"/>
    <w:rsid w:val="00987358"/>
    <w:rsid w:val="00987383"/>
    <w:rsid w:val="00987935"/>
    <w:rsid w:val="00987FEA"/>
    <w:rsid w:val="00990AAC"/>
    <w:rsid w:val="0099117F"/>
    <w:rsid w:val="00991764"/>
    <w:rsid w:val="00991DA8"/>
    <w:rsid w:val="00991F37"/>
    <w:rsid w:val="00992140"/>
    <w:rsid w:val="00992705"/>
    <w:rsid w:val="009932CC"/>
    <w:rsid w:val="00993317"/>
    <w:rsid w:val="00993F39"/>
    <w:rsid w:val="00994E2E"/>
    <w:rsid w:val="00995A14"/>
    <w:rsid w:val="00995E8F"/>
    <w:rsid w:val="009964F2"/>
    <w:rsid w:val="009968CF"/>
    <w:rsid w:val="0099699A"/>
    <w:rsid w:val="009A010E"/>
    <w:rsid w:val="009A0561"/>
    <w:rsid w:val="009A073C"/>
    <w:rsid w:val="009A0EEF"/>
    <w:rsid w:val="009A100F"/>
    <w:rsid w:val="009A1081"/>
    <w:rsid w:val="009A156C"/>
    <w:rsid w:val="009A1CA8"/>
    <w:rsid w:val="009A2F45"/>
    <w:rsid w:val="009A3258"/>
    <w:rsid w:val="009A3527"/>
    <w:rsid w:val="009A386C"/>
    <w:rsid w:val="009A3BA9"/>
    <w:rsid w:val="009A4220"/>
    <w:rsid w:val="009A4923"/>
    <w:rsid w:val="009A5072"/>
    <w:rsid w:val="009A50BE"/>
    <w:rsid w:val="009A5296"/>
    <w:rsid w:val="009A5A99"/>
    <w:rsid w:val="009A654B"/>
    <w:rsid w:val="009A6751"/>
    <w:rsid w:val="009A68E2"/>
    <w:rsid w:val="009A6DD9"/>
    <w:rsid w:val="009A700B"/>
    <w:rsid w:val="009A72EB"/>
    <w:rsid w:val="009A74A9"/>
    <w:rsid w:val="009A74AE"/>
    <w:rsid w:val="009A74BD"/>
    <w:rsid w:val="009A7598"/>
    <w:rsid w:val="009A78BE"/>
    <w:rsid w:val="009B0082"/>
    <w:rsid w:val="009B09B2"/>
    <w:rsid w:val="009B0AB0"/>
    <w:rsid w:val="009B128C"/>
    <w:rsid w:val="009B1E61"/>
    <w:rsid w:val="009B2078"/>
    <w:rsid w:val="009B26EF"/>
    <w:rsid w:val="009B303B"/>
    <w:rsid w:val="009B4A28"/>
    <w:rsid w:val="009B4EBD"/>
    <w:rsid w:val="009B59C5"/>
    <w:rsid w:val="009B5B9C"/>
    <w:rsid w:val="009B6AE8"/>
    <w:rsid w:val="009B754A"/>
    <w:rsid w:val="009B7A29"/>
    <w:rsid w:val="009B7F39"/>
    <w:rsid w:val="009C045A"/>
    <w:rsid w:val="009C1149"/>
    <w:rsid w:val="009C134D"/>
    <w:rsid w:val="009C1490"/>
    <w:rsid w:val="009C1C7B"/>
    <w:rsid w:val="009C1F85"/>
    <w:rsid w:val="009C2747"/>
    <w:rsid w:val="009C413A"/>
    <w:rsid w:val="009C417D"/>
    <w:rsid w:val="009C45EA"/>
    <w:rsid w:val="009C487F"/>
    <w:rsid w:val="009C49A4"/>
    <w:rsid w:val="009C50FF"/>
    <w:rsid w:val="009C623B"/>
    <w:rsid w:val="009C680C"/>
    <w:rsid w:val="009C6D31"/>
    <w:rsid w:val="009C73FB"/>
    <w:rsid w:val="009C7995"/>
    <w:rsid w:val="009C7A74"/>
    <w:rsid w:val="009C7BFF"/>
    <w:rsid w:val="009C7CCB"/>
    <w:rsid w:val="009D04FD"/>
    <w:rsid w:val="009D135B"/>
    <w:rsid w:val="009D137A"/>
    <w:rsid w:val="009D1A77"/>
    <w:rsid w:val="009D2F03"/>
    <w:rsid w:val="009D300B"/>
    <w:rsid w:val="009D312F"/>
    <w:rsid w:val="009D31F8"/>
    <w:rsid w:val="009D3C90"/>
    <w:rsid w:val="009D3D8D"/>
    <w:rsid w:val="009D4139"/>
    <w:rsid w:val="009D45EB"/>
    <w:rsid w:val="009D47C9"/>
    <w:rsid w:val="009D5920"/>
    <w:rsid w:val="009D5C7B"/>
    <w:rsid w:val="009D619F"/>
    <w:rsid w:val="009D6883"/>
    <w:rsid w:val="009D6991"/>
    <w:rsid w:val="009D6E35"/>
    <w:rsid w:val="009D71CE"/>
    <w:rsid w:val="009D7B72"/>
    <w:rsid w:val="009E00E6"/>
    <w:rsid w:val="009E1A34"/>
    <w:rsid w:val="009E1E32"/>
    <w:rsid w:val="009E251B"/>
    <w:rsid w:val="009E3244"/>
    <w:rsid w:val="009E386B"/>
    <w:rsid w:val="009E3E11"/>
    <w:rsid w:val="009E4753"/>
    <w:rsid w:val="009E4F02"/>
    <w:rsid w:val="009E57C6"/>
    <w:rsid w:val="009E65ED"/>
    <w:rsid w:val="009E69CD"/>
    <w:rsid w:val="009E6A6A"/>
    <w:rsid w:val="009E6F55"/>
    <w:rsid w:val="009E7D6F"/>
    <w:rsid w:val="009E7E13"/>
    <w:rsid w:val="009E7FDE"/>
    <w:rsid w:val="009F06C2"/>
    <w:rsid w:val="009F0755"/>
    <w:rsid w:val="009F0CC8"/>
    <w:rsid w:val="009F1974"/>
    <w:rsid w:val="009F1B4D"/>
    <w:rsid w:val="009F218A"/>
    <w:rsid w:val="009F2237"/>
    <w:rsid w:val="009F2324"/>
    <w:rsid w:val="009F2A60"/>
    <w:rsid w:val="009F2A6E"/>
    <w:rsid w:val="009F3279"/>
    <w:rsid w:val="009F33C3"/>
    <w:rsid w:val="009F3A3A"/>
    <w:rsid w:val="009F4937"/>
    <w:rsid w:val="009F4EC7"/>
    <w:rsid w:val="009F53E7"/>
    <w:rsid w:val="009F5769"/>
    <w:rsid w:val="009F6139"/>
    <w:rsid w:val="009F622A"/>
    <w:rsid w:val="009F74D7"/>
    <w:rsid w:val="009F77C2"/>
    <w:rsid w:val="009F7C55"/>
    <w:rsid w:val="00A00060"/>
    <w:rsid w:val="00A00394"/>
    <w:rsid w:val="00A006DE"/>
    <w:rsid w:val="00A00DCD"/>
    <w:rsid w:val="00A00E2E"/>
    <w:rsid w:val="00A00EA9"/>
    <w:rsid w:val="00A01048"/>
    <w:rsid w:val="00A01361"/>
    <w:rsid w:val="00A01432"/>
    <w:rsid w:val="00A01B78"/>
    <w:rsid w:val="00A021B9"/>
    <w:rsid w:val="00A028E4"/>
    <w:rsid w:val="00A02CED"/>
    <w:rsid w:val="00A0333E"/>
    <w:rsid w:val="00A03577"/>
    <w:rsid w:val="00A042AF"/>
    <w:rsid w:val="00A04FE7"/>
    <w:rsid w:val="00A0512F"/>
    <w:rsid w:val="00A053D9"/>
    <w:rsid w:val="00A0564F"/>
    <w:rsid w:val="00A0573F"/>
    <w:rsid w:val="00A060FC"/>
    <w:rsid w:val="00A068A7"/>
    <w:rsid w:val="00A07118"/>
    <w:rsid w:val="00A07F76"/>
    <w:rsid w:val="00A10278"/>
    <w:rsid w:val="00A103CF"/>
    <w:rsid w:val="00A110E2"/>
    <w:rsid w:val="00A11887"/>
    <w:rsid w:val="00A118E3"/>
    <w:rsid w:val="00A11CAD"/>
    <w:rsid w:val="00A120B9"/>
    <w:rsid w:val="00A142DE"/>
    <w:rsid w:val="00A14329"/>
    <w:rsid w:val="00A1488A"/>
    <w:rsid w:val="00A152F6"/>
    <w:rsid w:val="00A158D8"/>
    <w:rsid w:val="00A159D1"/>
    <w:rsid w:val="00A15A4A"/>
    <w:rsid w:val="00A15DF5"/>
    <w:rsid w:val="00A15E32"/>
    <w:rsid w:val="00A15FA8"/>
    <w:rsid w:val="00A16082"/>
    <w:rsid w:val="00A1700C"/>
    <w:rsid w:val="00A172A3"/>
    <w:rsid w:val="00A20109"/>
    <w:rsid w:val="00A218CC"/>
    <w:rsid w:val="00A21B0D"/>
    <w:rsid w:val="00A21D81"/>
    <w:rsid w:val="00A22A50"/>
    <w:rsid w:val="00A22D3E"/>
    <w:rsid w:val="00A233CD"/>
    <w:rsid w:val="00A236ED"/>
    <w:rsid w:val="00A23A1F"/>
    <w:rsid w:val="00A240CD"/>
    <w:rsid w:val="00A2441C"/>
    <w:rsid w:val="00A25383"/>
    <w:rsid w:val="00A262A6"/>
    <w:rsid w:val="00A27207"/>
    <w:rsid w:val="00A30916"/>
    <w:rsid w:val="00A30A5F"/>
    <w:rsid w:val="00A31064"/>
    <w:rsid w:val="00A31EB1"/>
    <w:rsid w:val="00A3236A"/>
    <w:rsid w:val="00A32BFA"/>
    <w:rsid w:val="00A32F8F"/>
    <w:rsid w:val="00A3438F"/>
    <w:rsid w:val="00A348E2"/>
    <w:rsid w:val="00A3490B"/>
    <w:rsid w:val="00A34C15"/>
    <w:rsid w:val="00A35351"/>
    <w:rsid w:val="00A35618"/>
    <w:rsid w:val="00A356F2"/>
    <w:rsid w:val="00A35BBE"/>
    <w:rsid w:val="00A36428"/>
    <w:rsid w:val="00A36C02"/>
    <w:rsid w:val="00A36ED6"/>
    <w:rsid w:val="00A371C9"/>
    <w:rsid w:val="00A37EF2"/>
    <w:rsid w:val="00A403E9"/>
    <w:rsid w:val="00A40508"/>
    <w:rsid w:val="00A408D2"/>
    <w:rsid w:val="00A40BD3"/>
    <w:rsid w:val="00A40C1F"/>
    <w:rsid w:val="00A42762"/>
    <w:rsid w:val="00A42A5A"/>
    <w:rsid w:val="00A42AA3"/>
    <w:rsid w:val="00A42AF3"/>
    <w:rsid w:val="00A42B1E"/>
    <w:rsid w:val="00A42C44"/>
    <w:rsid w:val="00A42CE6"/>
    <w:rsid w:val="00A434BA"/>
    <w:rsid w:val="00A43655"/>
    <w:rsid w:val="00A43ADE"/>
    <w:rsid w:val="00A43DA4"/>
    <w:rsid w:val="00A43E73"/>
    <w:rsid w:val="00A44084"/>
    <w:rsid w:val="00A441F9"/>
    <w:rsid w:val="00A4485F"/>
    <w:rsid w:val="00A44CBD"/>
    <w:rsid w:val="00A44F1D"/>
    <w:rsid w:val="00A44FC7"/>
    <w:rsid w:val="00A451C3"/>
    <w:rsid w:val="00A4539E"/>
    <w:rsid w:val="00A4542E"/>
    <w:rsid w:val="00A459CA"/>
    <w:rsid w:val="00A460DD"/>
    <w:rsid w:val="00A4610E"/>
    <w:rsid w:val="00A4613D"/>
    <w:rsid w:val="00A466C8"/>
    <w:rsid w:val="00A4671A"/>
    <w:rsid w:val="00A46E4E"/>
    <w:rsid w:val="00A47808"/>
    <w:rsid w:val="00A50118"/>
    <w:rsid w:val="00A503E1"/>
    <w:rsid w:val="00A50730"/>
    <w:rsid w:val="00A50B29"/>
    <w:rsid w:val="00A5209D"/>
    <w:rsid w:val="00A52202"/>
    <w:rsid w:val="00A529B2"/>
    <w:rsid w:val="00A5317E"/>
    <w:rsid w:val="00A54764"/>
    <w:rsid w:val="00A54948"/>
    <w:rsid w:val="00A54A0F"/>
    <w:rsid w:val="00A55168"/>
    <w:rsid w:val="00A55B7D"/>
    <w:rsid w:val="00A55F14"/>
    <w:rsid w:val="00A56D4C"/>
    <w:rsid w:val="00A56EFF"/>
    <w:rsid w:val="00A602A3"/>
    <w:rsid w:val="00A60DEE"/>
    <w:rsid w:val="00A60E3F"/>
    <w:rsid w:val="00A6119A"/>
    <w:rsid w:val="00A6143B"/>
    <w:rsid w:val="00A61C5A"/>
    <w:rsid w:val="00A6222A"/>
    <w:rsid w:val="00A6228F"/>
    <w:rsid w:val="00A624E4"/>
    <w:rsid w:val="00A63499"/>
    <w:rsid w:val="00A63820"/>
    <w:rsid w:val="00A638E8"/>
    <w:rsid w:val="00A63B95"/>
    <w:rsid w:val="00A63CB6"/>
    <w:rsid w:val="00A642C8"/>
    <w:rsid w:val="00A65AA4"/>
    <w:rsid w:val="00A65F31"/>
    <w:rsid w:val="00A6607E"/>
    <w:rsid w:val="00A66223"/>
    <w:rsid w:val="00A66A32"/>
    <w:rsid w:val="00A66C0D"/>
    <w:rsid w:val="00A66DC8"/>
    <w:rsid w:val="00A67517"/>
    <w:rsid w:val="00A6765F"/>
    <w:rsid w:val="00A67B8C"/>
    <w:rsid w:val="00A700E3"/>
    <w:rsid w:val="00A70A7C"/>
    <w:rsid w:val="00A71299"/>
    <w:rsid w:val="00A71EE5"/>
    <w:rsid w:val="00A72676"/>
    <w:rsid w:val="00A72A44"/>
    <w:rsid w:val="00A72C1E"/>
    <w:rsid w:val="00A73556"/>
    <w:rsid w:val="00A7386C"/>
    <w:rsid w:val="00A73DF4"/>
    <w:rsid w:val="00A73E2F"/>
    <w:rsid w:val="00A7468D"/>
    <w:rsid w:val="00A74D4D"/>
    <w:rsid w:val="00A755D2"/>
    <w:rsid w:val="00A75701"/>
    <w:rsid w:val="00A75B5A"/>
    <w:rsid w:val="00A75C98"/>
    <w:rsid w:val="00A760F9"/>
    <w:rsid w:val="00A76413"/>
    <w:rsid w:val="00A766CE"/>
    <w:rsid w:val="00A76CAD"/>
    <w:rsid w:val="00A77282"/>
    <w:rsid w:val="00A772A7"/>
    <w:rsid w:val="00A77337"/>
    <w:rsid w:val="00A7794F"/>
    <w:rsid w:val="00A77A98"/>
    <w:rsid w:val="00A77B85"/>
    <w:rsid w:val="00A77C9E"/>
    <w:rsid w:val="00A80140"/>
    <w:rsid w:val="00A806DD"/>
    <w:rsid w:val="00A8083A"/>
    <w:rsid w:val="00A81618"/>
    <w:rsid w:val="00A82C65"/>
    <w:rsid w:val="00A82E33"/>
    <w:rsid w:val="00A82F30"/>
    <w:rsid w:val="00A8303C"/>
    <w:rsid w:val="00A83194"/>
    <w:rsid w:val="00A834A7"/>
    <w:rsid w:val="00A841DC"/>
    <w:rsid w:val="00A842E0"/>
    <w:rsid w:val="00A847B3"/>
    <w:rsid w:val="00A84A4F"/>
    <w:rsid w:val="00A8506D"/>
    <w:rsid w:val="00A8514E"/>
    <w:rsid w:val="00A86317"/>
    <w:rsid w:val="00A86577"/>
    <w:rsid w:val="00A866DE"/>
    <w:rsid w:val="00A869DE"/>
    <w:rsid w:val="00A869F5"/>
    <w:rsid w:val="00A87464"/>
    <w:rsid w:val="00A87E11"/>
    <w:rsid w:val="00A87F7C"/>
    <w:rsid w:val="00A90141"/>
    <w:rsid w:val="00A90217"/>
    <w:rsid w:val="00A90BF1"/>
    <w:rsid w:val="00A90CBA"/>
    <w:rsid w:val="00A90F40"/>
    <w:rsid w:val="00A91083"/>
    <w:rsid w:val="00A91194"/>
    <w:rsid w:val="00A914A9"/>
    <w:rsid w:val="00A91705"/>
    <w:rsid w:val="00A91C65"/>
    <w:rsid w:val="00A920A1"/>
    <w:rsid w:val="00A92BA6"/>
    <w:rsid w:val="00A9306B"/>
    <w:rsid w:val="00A96216"/>
    <w:rsid w:val="00A9623C"/>
    <w:rsid w:val="00A96732"/>
    <w:rsid w:val="00A96B47"/>
    <w:rsid w:val="00AA08A4"/>
    <w:rsid w:val="00AA123E"/>
    <w:rsid w:val="00AA1439"/>
    <w:rsid w:val="00AA146B"/>
    <w:rsid w:val="00AA2104"/>
    <w:rsid w:val="00AA219F"/>
    <w:rsid w:val="00AA265E"/>
    <w:rsid w:val="00AA3002"/>
    <w:rsid w:val="00AA345E"/>
    <w:rsid w:val="00AA4091"/>
    <w:rsid w:val="00AA4272"/>
    <w:rsid w:val="00AA450A"/>
    <w:rsid w:val="00AA468C"/>
    <w:rsid w:val="00AA47B2"/>
    <w:rsid w:val="00AA5070"/>
    <w:rsid w:val="00AA52C7"/>
    <w:rsid w:val="00AA5C15"/>
    <w:rsid w:val="00AA5C8A"/>
    <w:rsid w:val="00AA6673"/>
    <w:rsid w:val="00AA6993"/>
    <w:rsid w:val="00AA6AE4"/>
    <w:rsid w:val="00AA703D"/>
    <w:rsid w:val="00AA74C7"/>
    <w:rsid w:val="00AB0BB6"/>
    <w:rsid w:val="00AB0DF5"/>
    <w:rsid w:val="00AB2600"/>
    <w:rsid w:val="00AB345B"/>
    <w:rsid w:val="00AB3611"/>
    <w:rsid w:val="00AB37E2"/>
    <w:rsid w:val="00AB3B8B"/>
    <w:rsid w:val="00AB3B9C"/>
    <w:rsid w:val="00AB4A5A"/>
    <w:rsid w:val="00AB4D36"/>
    <w:rsid w:val="00AB584C"/>
    <w:rsid w:val="00AB5AB2"/>
    <w:rsid w:val="00AB5F2D"/>
    <w:rsid w:val="00AB65A0"/>
    <w:rsid w:val="00AB6AA5"/>
    <w:rsid w:val="00AB6FEE"/>
    <w:rsid w:val="00AB758C"/>
    <w:rsid w:val="00AC01E1"/>
    <w:rsid w:val="00AC0BA9"/>
    <w:rsid w:val="00AC0E5F"/>
    <w:rsid w:val="00AC18D5"/>
    <w:rsid w:val="00AC1B34"/>
    <w:rsid w:val="00AC1D68"/>
    <w:rsid w:val="00AC2438"/>
    <w:rsid w:val="00AC29F5"/>
    <w:rsid w:val="00AC2A15"/>
    <w:rsid w:val="00AC30A4"/>
    <w:rsid w:val="00AC30CF"/>
    <w:rsid w:val="00AC3D8C"/>
    <w:rsid w:val="00AC44D2"/>
    <w:rsid w:val="00AC4603"/>
    <w:rsid w:val="00AC4D57"/>
    <w:rsid w:val="00AC4DCC"/>
    <w:rsid w:val="00AC5645"/>
    <w:rsid w:val="00AC645A"/>
    <w:rsid w:val="00AC65CD"/>
    <w:rsid w:val="00AC72DA"/>
    <w:rsid w:val="00AC7610"/>
    <w:rsid w:val="00AC7662"/>
    <w:rsid w:val="00AD0099"/>
    <w:rsid w:val="00AD067E"/>
    <w:rsid w:val="00AD0BF2"/>
    <w:rsid w:val="00AD0C05"/>
    <w:rsid w:val="00AD0D36"/>
    <w:rsid w:val="00AD0DD9"/>
    <w:rsid w:val="00AD158B"/>
    <w:rsid w:val="00AD1E4E"/>
    <w:rsid w:val="00AD2605"/>
    <w:rsid w:val="00AD271A"/>
    <w:rsid w:val="00AD27D5"/>
    <w:rsid w:val="00AD28DD"/>
    <w:rsid w:val="00AD33BE"/>
    <w:rsid w:val="00AD43A8"/>
    <w:rsid w:val="00AD485F"/>
    <w:rsid w:val="00AD4E98"/>
    <w:rsid w:val="00AD4F9F"/>
    <w:rsid w:val="00AD50CF"/>
    <w:rsid w:val="00AD5745"/>
    <w:rsid w:val="00AD5D7E"/>
    <w:rsid w:val="00AD60C5"/>
    <w:rsid w:val="00AD757E"/>
    <w:rsid w:val="00AE05EC"/>
    <w:rsid w:val="00AE0823"/>
    <w:rsid w:val="00AE08C0"/>
    <w:rsid w:val="00AE13FD"/>
    <w:rsid w:val="00AE1DD4"/>
    <w:rsid w:val="00AE24F1"/>
    <w:rsid w:val="00AE28FA"/>
    <w:rsid w:val="00AE2B59"/>
    <w:rsid w:val="00AE32C4"/>
    <w:rsid w:val="00AE33A6"/>
    <w:rsid w:val="00AE378B"/>
    <w:rsid w:val="00AE3A2B"/>
    <w:rsid w:val="00AE3DE7"/>
    <w:rsid w:val="00AE404D"/>
    <w:rsid w:val="00AE4931"/>
    <w:rsid w:val="00AE4CC2"/>
    <w:rsid w:val="00AE4EE6"/>
    <w:rsid w:val="00AE5244"/>
    <w:rsid w:val="00AE55F5"/>
    <w:rsid w:val="00AE5BC4"/>
    <w:rsid w:val="00AE64CE"/>
    <w:rsid w:val="00AE706B"/>
    <w:rsid w:val="00AE74E4"/>
    <w:rsid w:val="00AE78FA"/>
    <w:rsid w:val="00AE7C43"/>
    <w:rsid w:val="00AF0D37"/>
    <w:rsid w:val="00AF0E2A"/>
    <w:rsid w:val="00AF13CF"/>
    <w:rsid w:val="00AF15E7"/>
    <w:rsid w:val="00AF161B"/>
    <w:rsid w:val="00AF2EE7"/>
    <w:rsid w:val="00AF3852"/>
    <w:rsid w:val="00AF41A1"/>
    <w:rsid w:val="00AF47E5"/>
    <w:rsid w:val="00AF4AF8"/>
    <w:rsid w:val="00AF4CB4"/>
    <w:rsid w:val="00AF5099"/>
    <w:rsid w:val="00AF5BAB"/>
    <w:rsid w:val="00AF600B"/>
    <w:rsid w:val="00AF6204"/>
    <w:rsid w:val="00AF62E6"/>
    <w:rsid w:val="00AF640D"/>
    <w:rsid w:val="00AF7095"/>
    <w:rsid w:val="00AF7490"/>
    <w:rsid w:val="00AF7633"/>
    <w:rsid w:val="00B004FF"/>
    <w:rsid w:val="00B00BCC"/>
    <w:rsid w:val="00B01166"/>
    <w:rsid w:val="00B019D5"/>
    <w:rsid w:val="00B025ED"/>
    <w:rsid w:val="00B03660"/>
    <w:rsid w:val="00B043E6"/>
    <w:rsid w:val="00B045D9"/>
    <w:rsid w:val="00B047E3"/>
    <w:rsid w:val="00B049F7"/>
    <w:rsid w:val="00B04B14"/>
    <w:rsid w:val="00B05831"/>
    <w:rsid w:val="00B05CAD"/>
    <w:rsid w:val="00B069D7"/>
    <w:rsid w:val="00B0757B"/>
    <w:rsid w:val="00B104ED"/>
    <w:rsid w:val="00B10AF4"/>
    <w:rsid w:val="00B10BE5"/>
    <w:rsid w:val="00B114E8"/>
    <w:rsid w:val="00B11836"/>
    <w:rsid w:val="00B11A9F"/>
    <w:rsid w:val="00B11C83"/>
    <w:rsid w:val="00B12BE6"/>
    <w:rsid w:val="00B13161"/>
    <w:rsid w:val="00B13BC7"/>
    <w:rsid w:val="00B14340"/>
    <w:rsid w:val="00B1447B"/>
    <w:rsid w:val="00B14570"/>
    <w:rsid w:val="00B14581"/>
    <w:rsid w:val="00B148ED"/>
    <w:rsid w:val="00B15A8B"/>
    <w:rsid w:val="00B1604D"/>
    <w:rsid w:val="00B163DE"/>
    <w:rsid w:val="00B16723"/>
    <w:rsid w:val="00B169F6"/>
    <w:rsid w:val="00B16ED7"/>
    <w:rsid w:val="00B16F06"/>
    <w:rsid w:val="00B17039"/>
    <w:rsid w:val="00B17345"/>
    <w:rsid w:val="00B17DAD"/>
    <w:rsid w:val="00B200A2"/>
    <w:rsid w:val="00B20215"/>
    <w:rsid w:val="00B205CA"/>
    <w:rsid w:val="00B205EE"/>
    <w:rsid w:val="00B210A5"/>
    <w:rsid w:val="00B21B81"/>
    <w:rsid w:val="00B23C8F"/>
    <w:rsid w:val="00B23CC8"/>
    <w:rsid w:val="00B23EAE"/>
    <w:rsid w:val="00B2491D"/>
    <w:rsid w:val="00B24D66"/>
    <w:rsid w:val="00B24ED5"/>
    <w:rsid w:val="00B250FC"/>
    <w:rsid w:val="00B252D5"/>
    <w:rsid w:val="00B25763"/>
    <w:rsid w:val="00B25BC2"/>
    <w:rsid w:val="00B25EF1"/>
    <w:rsid w:val="00B25F0E"/>
    <w:rsid w:val="00B26403"/>
    <w:rsid w:val="00B26562"/>
    <w:rsid w:val="00B27431"/>
    <w:rsid w:val="00B27652"/>
    <w:rsid w:val="00B27EC2"/>
    <w:rsid w:val="00B30AAF"/>
    <w:rsid w:val="00B30CDD"/>
    <w:rsid w:val="00B31743"/>
    <w:rsid w:val="00B32DDA"/>
    <w:rsid w:val="00B3312A"/>
    <w:rsid w:val="00B34706"/>
    <w:rsid w:val="00B34CFA"/>
    <w:rsid w:val="00B34D68"/>
    <w:rsid w:val="00B35240"/>
    <w:rsid w:val="00B35571"/>
    <w:rsid w:val="00B35F11"/>
    <w:rsid w:val="00B36B35"/>
    <w:rsid w:val="00B370BE"/>
    <w:rsid w:val="00B37112"/>
    <w:rsid w:val="00B37DF4"/>
    <w:rsid w:val="00B37F94"/>
    <w:rsid w:val="00B4004A"/>
    <w:rsid w:val="00B40627"/>
    <w:rsid w:val="00B40BE5"/>
    <w:rsid w:val="00B40DFC"/>
    <w:rsid w:val="00B418CE"/>
    <w:rsid w:val="00B41D57"/>
    <w:rsid w:val="00B430CD"/>
    <w:rsid w:val="00B430D6"/>
    <w:rsid w:val="00B4368B"/>
    <w:rsid w:val="00B439F2"/>
    <w:rsid w:val="00B43D5A"/>
    <w:rsid w:val="00B44B11"/>
    <w:rsid w:val="00B4669C"/>
    <w:rsid w:val="00B46F07"/>
    <w:rsid w:val="00B470B0"/>
    <w:rsid w:val="00B47242"/>
    <w:rsid w:val="00B47341"/>
    <w:rsid w:val="00B47A2B"/>
    <w:rsid w:val="00B500CC"/>
    <w:rsid w:val="00B5037A"/>
    <w:rsid w:val="00B50B2B"/>
    <w:rsid w:val="00B5127A"/>
    <w:rsid w:val="00B51570"/>
    <w:rsid w:val="00B519B7"/>
    <w:rsid w:val="00B52D2F"/>
    <w:rsid w:val="00B52EEE"/>
    <w:rsid w:val="00B532E5"/>
    <w:rsid w:val="00B533C4"/>
    <w:rsid w:val="00B5341D"/>
    <w:rsid w:val="00B53508"/>
    <w:rsid w:val="00B53999"/>
    <w:rsid w:val="00B539C3"/>
    <w:rsid w:val="00B53C97"/>
    <w:rsid w:val="00B53EDE"/>
    <w:rsid w:val="00B5421C"/>
    <w:rsid w:val="00B54551"/>
    <w:rsid w:val="00B548D5"/>
    <w:rsid w:val="00B56534"/>
    <w:rsid w:val="00B56BBA"/>
    <w:rsid w:val="00B56BE3"/>
    <w:rsid w:val="00B57010"/>
    <w:rsid w:val="00B575D3"/>
    <w:rsid w:val="00B5793E"/>
    <w:rsid w:val="00B57DCB"/>
    <w:rsid w:val="00B6092D"/>
    <w:rsid w:val="00B60CBD"/>
    <w:rsid w:val="00B611B2"/>
    <w:rsid w:val="00B626F8"/>
    <w:rsid w:val="00B6394B"/>
    <w:rsid w:val="00B63EBD"/>
    <w:rsid w:val="00B64038"/>
    <w:rsid w:val="00B6404E"/>
    <w:rsid w:val="00B64575"/>
    <w:rsid w:val="00B65589"/>
    <w:rsid w:val="00B65BD0"/>
    <w:rsid w:val="00B663CC"/>
    <w:rsid w:val="00B66520"/>
    <w:rsid w:val="00B66E9D"/>
    <w:rsid w:val="00B6725A"/>
    <w:rsid w:val="00B673DC"/>
    <w:rsid w:val="00B67549"/>
    <w:rsid w:val="00B67D26"/>
    <w:rsid w:val="00B70C14"/>
    <w:rsid w:val="00B713BD"/>
    <w:rsid w:val="00B71EC9"/>
    <w:rsid w:val="00B7224F"/>
    <w:rsid w:val="00B72D21"/>
    <w:rsid w:val="00B7472B"/>
    <w:rsid w:val="00B75203"/>
    <w:rsid w:val="00B75231"/>
    <w:rsid w:val="00B754A3"/>
    <w:rsid w:val="00B757F3"/>
    <w:rsid w:val="00B75A6A"/>
    <w:rsid w:val="00B75D9C"/>
    <w:rsid w:val="00B76B74"/>
    <w:rsid w:val="00B76EDE"/>
    <w:rsid w:val="00B80486"/>
    <w:rsid w:val="00B80BB8"/>
    <w:rsid w:val="00B818FD"/>
    <w:rsid w:val="00B81E0D"/>
    <w:rsid w:val="00B82408"/>
    <w:rsid w:val="00B82D93"/>
    <w:rsid w:val="00B82F60"/>
    <w:rsid w:val="00B838E4"/>
    <w:rsid w:val="00B83C7B"/>
    <w:rsid w:val="00B84350"/>
    <w:rsid w:val="00B852E5"/>
    <w:rsid w:val="00B85C40"/>
    <w:rsid w:val="00B861F7"/>
    <w:rsid w:val="00B8669A"/>
    <w:rsid w:val="00B867E5"/>
    <w:rsid w:val="00B867EA"/>
    <w:rsid w:val="00B86ED4"/>
    <w:rsid w:val="00B87137"/>
    <w:rsid w:val="00B8779C"/>
    <w:rsid w:val="00B879E1"/>
    <w:rsid w:val="00B87B8C"/>
    <w:rsid w:val="00B87D1B"/>
    <w:rsid w:val="00B9026C"/>
    <w:rsid w:val="00B90BAA"/>
    <w:rsid w:val="00B90EB4"/>
    <w:rsid w:val="00B90F95"/>
    <w:rsid w:val="00B91CE6"/>
    <w:rsid w:val="00B92852"/>
    <w:rsid w:val="00B929E3"/>
    <w:rsid w:val="00B936F7"/>
    <w:rsid w:val="00B93DB5"/>
    <w:rsid w:val="00B93EE0"/>
    <w:rsid w:val="00B94822"/>
    <w:rsid w:val="00B94BF7"/>
    <w:rsid w:val="00B96758"/>
    <w:rsid w:val="00B96A1B"/>
    <w:rsid w:val="00B970C5"/>
    <w:rsid w:val="00B97844"/>
    <w:rsid w:val="00BA0B1C"/>
    <w:rsid w:val="00BA1176"/>
    <w:rsid w:val="00BA2308"/>
    <w:rsid w:val="00BA2B11"/>
    <w:rsid w:val="00BA2F46"/>
    <w:rsid w:val="00BA3077"/>
    <w:rsid w:val="00BA45BB"/>
    <w:rsid w:val="00BA49E7"/>
    <w:rsid w:val="00BA55CF"/>
    <w:rsid w:val="00BA5D83"/>
    <w:rsid w:val="00BA5F92"/>
    <w:rsid w:val="00BA6383"/>
    <w:rsid w:val="00BA6466"/>
    <w:rsid w:val="00BA700A"/>
    <w:rsid w:val="00BA713C"/>
    <w:rsid w:val="00BB0044"/>
    <w:rsid w:val="00BB0705"/>
    <w:rsid w:val="00BB0C9B"/>
    <w:rsid w:val="00BB138F"/>
    <w:rsid w:val="00BB1B5F"/>
    <w:rsid w:val="00BB1C8F"/>
    <w:rsid w:val="00BB286C"/>
    <w:rsid w:val="00BB2BCD"/>
    <w:rsid w:val="00BB327E"/>
    <w:rsid w:val="00BB3281"/>
    <w:rsid w:val="00BB3441"/>
    <w:rsid w:val="00BB3566"/>
    <w:rsid w:val="00BB3933"/>
    <w:rsid w:val="00BB4BAF"/>
    <w:rsid w:val="00BB4FEF"/>
    <w:rsid w:val="00BB50C3"/>
    <w:rsid w:val="00BB543D"/>
    <w:rsid w:val="00BB6030"/>
    <w:rsid w:val="00BB6BEF"/>
    <w:rsid w:val="00BB6C01"/>
    <w:rsid w:val="00BB70A2"/>
    <w:rsid w:val="00BB7378"/>
    <w:rsid w:val="00BB797D"/>
    <w:rsid w:val="00BB7C49"/>
    <w:rsid w:val="00BC0226"/>
    <w:rsid w:val="00BC0793"/>
    <w:rsid w:val="00BC0A48"/>
    <w:rsid w:val="00BC1C43"/>
    <w:rsid w:val="00BC2017"/>
    <w:rsid w:val="00BC23A8"/>
    <w:rsid w:val="00BC2826"/>
    <w:rsid w:val="00BC2AB1"/>
    <w:rsid w:val="00BC3787"/>
    <w:rsid w:val="00BC3A19"/>
    <w:rsid w:val="00BC4764"/>
    <w:rsid w:val="00BC5506"/>
    <w:rsid w:val="00BC587A"/>
    <w:rsid w:val="00BC5EF4"/>
    <w:rsid w:val="00BC659F"/>
    <w:rsid w:val="00BC7367"/>
    <w:rsid w:val="00BC75D7"/>
    <w:rsid w:val="00BC76C9"/>
    <w:rsid w:val="00BC7837"/>
    <w:rsid w:val="00BC7F79"/>
    <w:rsid w:val="00BD07AD"/>
    <w:rsid w:val="00BD1398"/>
    <w:rsid w:val="00BD1D8D"/>
    <w:rsid w:val="00BD2261"/>
    <w:rsid w:val="00BD2D7A"/>
    <w:rsid w:val="00BD35BB"/>
    <w:rsid w:val="00BD3613"/>
    <w:rsid w:val="00BD3625"/>
    <w:rsid w:val="00BD3655"/>
    <w:rsid w:val="00BD3F63"/>
    <w:rsid w:val="00BD40E3"/>
    <w:rsid w:val="00BD40FC"/>
    <w:rsid w:val="00BD4839"/>
    <w:rsid w:val="00BD5016"/>
    <w:rsid w:val="00BD504F"/>
    <w:rsid w:val="00BD5198"/>
    <w:rsid w:val="00BD5231"/>
    <w:rsid w:val="00BD5DDF"/>
    <w:rsid w:val="00BD6450"/>
    <w:rsid w:val="00BD77A8"/>
    <w:rsid w:val="00BD780F"/>
    <w:rsid w:val="00BD7BB4"/>
    <w:rsid w:val="00BD7E99"/>
    <w:rsid w:val="00BE0691"/>
    <w:rsid w:val="00BE07C6"/>
    <w:rsid w:val="00BE0DB5"/>
    <w:rsid w:val="00BE11FA"/>
    <w:rsid w:val="00BE1853"/>
    <w:rsid w:val="00BE1F4F"/>
    <w:rsid w:val="00BE21D9"/>
    <w:rsid w:val="00BE2794"/>
    <w:rsid w:val="00BE28E4"/>
    <w:rsid w:val="00BE2C55"/>
    <w:rsid w:val="00BE2D19"/>
    <w:rsid w:val="00BE37BA"/>
    <w:rsid w:val="00BE3980"/>
    <w:rsid w:val="00BE3B14"/>
    <w:rsid w:val="00BE3D71"/>
    <w:rsid w:val="00BE46BD"/>
    <w:rsid w:val="00BE4E0A"/>
    <w:rsid w:val="00BE517E"/>
    <w:rsid w:val="00BE5798"/>
    <w:rsid w:val="00BE639C"/>
    <w:rsid w:val="00BE6AB5"/>
    <w:rsid w:val="00BE791F"/>
    <w:rsid w:val="00BE7C32"/>
    <w:rsid w:val="00BF0497"/>
    <w:rsid w:val="00BF0A54"/>
    <w:rsid w:val="00BF0CB2"/>
    <w:rsid w:val="00BF1235"/>
    <w:rsid w:val="00BF14E3"/>
    <w:rsid w:val="00BF1E2F"/>
    <w:rsid w:val="00BF2233"/>
    <w:rsid w:val="00BF2322"/>
    <w:rsid w:val="00BF2466"/>
    <w:rsid w:val="00BF2A6D"/>
    <w:rsid w:val="00BF333D"/>
    <w:rsid w:val="00BF336A"/>
    <w:rsid w:val="00BF43E3"/>
    <w:rsid w:val="00BF467B"/>
    <w:rsid w:val="00BF4A22"/>
    <w:rsid w:val="00BF58C1"/>
    <w:rsid w:val="00BF740F"/>
    <w:rsid w:val="00BF7CD6"/>
    <w:rsid w:val="00BF7E79"/>
    <w:rsid w:val="00C00160"/>
    <w:rsid w:val="00C00196"/>
    <w:rsid w:val="00C0024A"/>
    <w:rsid w:val="00C008B8"/>
    <w:rsid w:val="00C00A9E"/>
    <w:rsid w:val="00C00C98"/>
    <w:rsid w:val="00C01D85"/>
    <w:rsid w:val="00C02555"/>
    <w:rsid w:val="00C02CE1"/>
    <w:rsid w:val="00C03604"/>
    <w:rsid w:val="00C03BE0"/>
    <w:rsid w:val="00C04250"/>
    <w:rsid w:val="00C0487A"/>
    <w:rsid w:val="00C04FBC"/>
    <w:rsid w:val="00C052F7"/>
    <w:rsid w:val="00C053DC"/>
    <w:rsid w:val="00C06207"/>
    <w:rsid w:val="00C07AEF"/>
    <w:rsid w:val="00C07F07"/>
    <w:rsid w:val="00C10252"/>
    <w:rsid w:val="00C10DB1"/>
    <w:rsid w:val="00C10E41"/>
    <w:rsid w:val="00C11085"/>
    <w:rsid w:val="00C11383"/>
    <w:rsid w:val="00C114AE"/>
    <w:rsid w:val="00C12BA8"/>
    <w:rsid w:val="00C1385B"/>
    <w:rsid w:val="00C140D1"/>
    <w:rsid w:val="00C16031"/>
    <w:rsid w:val="00C16380"/>
    <w:rsid w:val="00C16B72"/>
    <w:rsid w:val="00C177BC"/>
    <w:rsid w:val="00C17E43"/>
    <w:rsid w:val="00C206E6"/>
    <w:rsid w:val="00C20745"/>
    <w:rsid w:val="00C207A0"/>
    <w:rsid w:val="00C208B7"/>
    <w:rsid w:val="00C20A40"/>
    <w:rsid w:val="00C21C2C"/>
    <w:rsid w:val="00C21D1B"/>
    <w:rsid w:val="00C2216B"/>
    <w:rsid w:val="00C22521"/>
    <w:rsid w:val="00C225AB"/>
    <w:rsid w:val="00C23209"/>
    <w:rsid w:val="00C234C6"/>
    <w:rsid w:val="00C23806"/>
    <w:rsid w:val="00C23917"/>
    <w:rsid w:val="00C23F45"/>
    <w:rsid w:val="00C241D3"/>
    <w:rsid w:val="00C25787"/>
    <w:rsid w:val="00C26757"/>
    <w:rsid w:val="00C3054B"/>
    <w:rsid w:val="00C316ED"/>
    <w:rsid w:val="00C31852"/>
    <w:rsid w:val="00C31F6C"/>
    <w:rsid w:val="00C3228A"/>
    <w:rsid w:val="00C32B29"/>
    <w:rsid w:val="00C32C65"/>
    <w:rsid w:val="00C32DB0"/>
    <w:rsid w:val="00C3355E"/>
    <w:rsid w:val="00C33C5A"/>
    <w:rsid w:val="00C3419A"/>
    <w:rsid w:val="00C34435"/>
    <w:rsid w:val="00C34457"/>
    <w:rsid w:val="00C34894"/>
    <w:rsid w:val="00C3501A"/>
    <w:rsid w:val="00C358F0"/>
    <w:rsid w:val="00C36B11"/>
    <w:rsid w:val="00C36DBB"/>
    <w:rsid w:val="00C374EE"/>
    <w:rsid w:val="00C37DFE"/>
    <w:rsid w:val="00C401F3"/>
    <w:rsid w:val="00C405FC"/>
    <w:rsid w:val="00C40807"/>
    <w:rsid w:val="00C42486"/>
    <w:rsid w:val="00C435CE"/>
    <w:rsid w:val="00C437AE"/>
    <w:rsid w:val="00C43C7F"/>
    <w:rsid w:val="00C44188"/>
    <w:rsid w:val="00C44276"/>
    <w:rsid w:val="00C44F8A"/>
    <w:rsid w:val="00C45AB8"/>
    <w:rsid w:val="00C45B53"/>
    <w:rsid w:val="00C45BBE"/>
    <w:rsid w:val="00C46F9A"/>
    <w:rsid w:val="00C4759C"/>
    <w:rsid w:val="00C47681"/>
    <w:rsid w:val="00C50C62"/>
    <w:rsid w:val="00C51312"/>
    <w:rsid w:val="00C516F0"/>
    <w:rsid w:val="00C51C3D"/>
    <w:rsid w:val="00C51CDF"/>
    <w:rsid w:val="00C520FC"/>
    <w:rsid w:val="00C52347"/>
    <w:rsid w:val="00C5362E"/>
    <w:rsid w:val="00C538C3"/>
    <w:rsid w:val="00C53A9D"/>
    <w:rsid w:val="00C54242"/>
    <w:rsid w:val="00C547E3"/>
    <w:rsid w:val="00C54B16"/>
    <w:rsid w:val="00C54F8A"/>
    <w:rsid w:val="00C55166"/>
    <w:rsid w:val="00C551EC"/>
    <w:rsid w:val="00C55771"/>
    <w:rsid w:val="00C561CA"/>
    <w:rsid w:val="00C574D2"/>
    <w:rsid w:val="00C57B91"/>
    <w:rsid w:val="00C57D3B"/>
    <w:rsid w:val="00C6135F"/>
    <w:rsid w:val="00C6137B"/>
    <w:rsid w:val="00C61433"/>
    <w:rsid w:val="00C61D97"/>
    <w:rsid w:val="00C61F39"/>
    <w:rsid w:val="00C622C1"/>
    <w:rsid w:val="00C6237A"/>
    <w:rsid w:val="00C6250F"/>
    <w:rsid w:val="00C62D59"/>
    <w:rsid w:val="00C62F0C"/>
    <w:rsid w:val="00C632A1"/>
    <w:rsid w:val="00C637C3"/>
    <w:rsid w:val="00C63810"/>
    <w:rsid w:val="00C64068"/>
    <w:rsid w:val="00C65437"/>
    <w:rsid w:val="00C6561A"/>
    <w:rsid w:val="00C66551"/>
    <w:rsid w:val="00C667B5"/>
    <w:rsid w:val="00C668A1"/>
    <w:rsid w:val="00C672E5"/>
    <w:rsid w:val="00C67E32"/>
    <w:rsid w:val="00C7015B"/>
    <w:rsid w:val="00C70A0A"/>
    <w:rsid w:val="00C70A4D"/>
    <w:rsid w:val="00C712E8"/>
    <w:rsid w:val="00C71351"/>
    <w:rsid w:val="00C71C37"/>
    <w:rsid w:val="00C72ADC"/>
    <w:rsid w:val="00C72FFD"/>
    <w:rsid w:val="00C736E7"/>
    <w:rsid w:val="00C73EAC"/>
    <w:rsid w:val="00C74CD7"/>
    <w:rsid w:val="00C74F25"/>
    <w:rsid w:val="00C7517D"/>
    <w:rsid w:val="00C75858"/>
    <w:rsid w:val="00C759C1"/>
    <w:rsid w:val="00C760BF"/>
    <w:rsid w:val="00C76325"/>
    <w:rsid w:val="00C76AD5"/>
    <w:rsid w:val="00C77B3C"/>
    <w:rsid w:val="00C80348"/>
    <w:rsid w:val="00C80F02"/>
    <w:rsid w:val="00C81049"/>
    <w:rsid w:val="00C81220"/>
    <w:rsid w:val="00C81924"/>
    <w:rsid w:val="00C821A0"/>
    <w:rsid w:val="00C8274F"/>
    <w:rsid w:val="00C835F5"/>
    <w:rsid w:val="00C8365B"/>
    <w:rsid w:val="00C83DA4"/>
    <w:rsid w:val="00C83DA9"/>
    <w:rsid w:val="00C83DFF"/>
    <w:rsid w:val="00C83E88"/>
    <w:rsid w:val="00C83F77"/>
    <w:rsid w:val="00C841F2"/>
    <w:rsid w:val="00C848A2"/>
    <w:rsid w:val="00C84CBE"/>
    <w:rsid w:val="00C84DB5"/>
    <w:rsid w:val="00C84E1D"/>
    <w:rsid w:val="00C850DF"/>
    <w:rsid w:val="00C8554F"/>
    <w:rsid w:val="00C8580E"/>
    <w:rsid w:val="00C8581B"/>
    <w:rsid w:val="00C85C0F"/>
    <w:rsid w:val="00C862CB"/>
    <w:rsid w:val="00C87335"/>
    <w:rsid w:val="00C87771"/>
    <w:rsid w:val="00C87FF6"/>
    <w:rsid w:val="00C902AA"/>
    <w:rsid w:val="00C911F1"/>
    <w:rsid w:val="00C91797"/>
    <w:rsid w:val="00C91D59"/>
    <w:rsid w:val="00C921F4"/>
    <w:rsid w:val="00C92597"/>
    <w:rsid w:val="00C943FA"/>
    <w:rsid w:val="00C946A2"/>
    <w:rsid w:val="00C94F0B"/>
    <w:rsid w:val="00C95318"/>
    <w:rsid w:val="00C955AA"/>
    <w:rsid w:val="00C96777"/>
    <w:rsid w:val="00C9681B"/>
    <w:rsid w:val="00C96C5A"/>
    <w:rsid w:val="00C97259"/>
    <w:rsid w:val="00C972D1"/>
    <w:rsid w:val="00C9786A"/>
    <w:rsid w:val="00C97C44"/>
    <w:rsid w:val="00CA019E"/>
    <w:rsid w:val="00CA0A70"/>
    <w:rsid w:val="00CA0FB8"/>
    <w:rsid w:val="00CA1763"/>
    <w:rsid w:val="00CA27BA"/>
    <w:rsid w:val="00CA2A95"/>
    <w:rsid w:val="00CA2B9F"/>
    <w:rsid w:val="00CA3226"/>
    <w:rsid w:val="00CA3940"/>
    <w:rsid w:val="00CA3C65"/>
    <w:rsid w:val="00CA44EE"/>
    <w:rsid w:val="00CA5093"/>
    <w:rsid w:val="00CA5186"/>
    <w:rsid w:val="00CA62A6"/>
    <w:rsid w:val="00CA668B"/>
    <w:rsid w:val="00CA7CF6"/>
    <w:rsid w:val="00CB0065"/>
    <w:rsid w:val="00CB011C"/>
    <w:rsid w:val="00CB20EE"/>
    <w:rsid w:val="00CB2133"/>
    <w:rsid w:val="00CB2AA5"/>
    <w:rsid w:val="00CB2BCE"/>
    <w:rsid w:val="00CB2CE7"/>
    <w:rsid w:val="00CB31EC"/>
    <w:rsid w:val="00CB34EF"/>
    <w:rsid w:val="00CB3B22"/>
    <w:rsid w:val="00CB439C"/>
    <w:rsid w:val="00CB43F6"/>
    <w:rsid w:val="00CB4536"/>
    <w:rsid w:val="00CB4FB2"/>
    <w:rsid w:val="00CB5150"/>
    <w:rsid w:val="00CB51C3"/>
    <w:rsid w:val="00CB54AD"/>
    <w:rsid w:val="00CB5E60"/>
    <w:rsid w:val="00CB5EFC"/>
    <w:rsid w:val="00CB60EA"/>
    <w:rsid w:val="00CB683F"/>
    <w:rsid w:val="00CB68A6"/>
    <w:rsid w:val="00CB73CC"/>
    <w:rsid w:val="00CB7D63"/>
    <w:rsid w:val="00CB7D66"/>
    <w:rsid w:val="00CC00A9"/>
    <w:rsid w:val="00CC09B5"/>
    <w:rsid w:val="00CC0B8E"/>
    <w:rsid w:val="00CC0FC2"/>
    <w:rsid w:val="00CC16DC"/>
    <w:rsid w:val="00CC1CF1"/>
    <w:rsid w:val="00CC1EA7"/>
    <w:rsid w:val="00CC32CC"/>
    <w:rsid w:val="00CC3758"/>
    <w:rsid w:val="00CC3D87"/>
    <w:rsid w:val="00CC3EAD"/>
    <w:rsid w:val="00CC472B"/>
    <w:rsid w:val="00CC5368"/>
    <w:rsid w:val="00CC5939"/>
    <w:rsid w:val="00CC5CBB"/>
    <w:rsid w:val="00CC60EB"/>
    <w:rsid w:val="00CC6421"/>
    <w:rsid w:val="00CC66D8"/>
    <w:rsid w:val="00CC7033"/>
    <w:rsid w:val="00CC7138"/>
    <w:rsid w:val="00CC749A"/>
    <w:rsid w:val="00CC756A"/>
    <w:rsid w:val="00CC77FB"/>
    <w:rsid w:val="00CC7BBE"/>
    <w:rsid w:val="00CC7C52"/>
    <w:rsid w:val="00CD011C"/>
    <w:rsid w:val="00CD0803"/>
    <w:rsid w:val="00CD0AC3"/>
    <w:rsid w:val="00CD0DEF"/>
    <w:rsid w:val="00CD11BB"/>
    <w:rsid w:val="00CD12E3"/>
    <w:rsid w:val="00CD326C"/>
    <w:rsid w:val="00CD3766"/>
    <w:rsid w:val="00CD38D9"/>
    <w:rsid w:val="00CD42A3"/>
    <w:rsid w:val="00CD48CB"/>
    <w:rsid w:val="00CD4F50"/>
    <w:rsid w:val="00CD4FD9"/>
    <w:rsid w:val="00CD58BA"/>
    <w:rsid w:val="00CD6249"/>
    <w:rsid w:val="00CD6BA6"/>
    <w:rsid w:val="00CD6EC6"/>
    <w:rsid w:val="00CD74E0"/>
    <w:rsid w:val="00CD7871"/>
    <w:rsid w:val="00CE02D6"/>
    <w:rsid w:val="00CE0F5D"/>
    <w:rsid w:val="00CE0FD8"/>
    <w:rsid w:val="00CE237D"/>
    <w:rsid w:val="00CE2C19"/>
    <w:rsid w:val="00CE2E62"/>
    <w:rsid w:val="00CE3069"/>
    <w:rsid w:val="00CE3575"/>
    <w:rsid w:val="00CE3C95"/>
    <w:rsid w:val="00CE3DEC"/>
    <w:rsid w:val="00CE4435"/>
    <w:rsid w:val="00CE4E38"/>
    <w:rsid w:val="00CE5F7E"/>
    <w:rsid w:val="00CE60CA"/>
    <w:rsid w:val="00CE7076"/>
    <w:rsid w:val="00CE7152"/>
    <w:rsid w:val="00CE7746"/>
    <w:rsid w:val="00CE77CE"/>
    <w:rsid w:val="00CF00D4"/>
    <w:rsid w:val="00CF0985"/>
    <w:rsid w:val="00CF0B86"/>
    <w:rsid w:val="00CF130B"/>
    <w:rsid w:val="00CF17AC"/>
    <w:rsid w:val="00CF1FCC"/>
    <w:rsid w:val="00CF2656"/>
    <w:rsid w:val="00CF2F33"/>
    <w:rsid w:val="00CF2F7B"/>
    <w:rsid w:val="00CF31E5"/>
    <w:rsid w:val="00CF3476"/>
    <w:rsid w:val="00CF4AB7"/>
    <w:rsid w:val="00CF4BD2"/>
    <w:rsid w:val="00CF4E91"/>
    <w:rsid w:val="00CF56A1"/>
    <w:rsid w:val="00CF649E"/>
    <w:rsid w:val="00CF70AE"/>
    <w:rsid w:val="00CF740C"/>
    <w:rsid w:val="00CF7E06"/>
    <w:rsid w:val="00D019E2"/>
    <w:rsid w:val="00D01DE3"/>
    <w:rsid w:val="00D0203C"/>
    <w:rsid w:val="00D022FF"/>
    <w:rsid w:val="00D02FEE"/>
    <w:rsid w:val="00D034D6"/>
    <w:rsid w:val="00D03E2B"/>
    <w:rsid w:val="00D05B5C"/>
    <w:rsid w:val="00D05BAD"/>
    <w:rsid w:val="00D06952"/>
    <w:rsid w:val="00D06D32"/>
    <w:rsid w:val="00D06E2E"/>
    <w:rsid w:val="00D06E59"/>
    <w:rsid w:val="00D06F80"/>
    <w:rsid w:val="00D0723A"/>
    <w:rsid w:val="00D07691"/>
    <w:rsid w:val="00D1051D"/>
    <w:rsid w:val="00D109DB"/>
    <w:rsid w:val="00D10A7C"/>
    <w:rsid w:val="00D11476"/>
    <w:rsid w:val="00D11D1B"/>
    <w:rsid w:val="00D11DA1"/>
    <w:rsid w:val="00D1216C"/>
    <w:rsid w:val="00D12A86"/>
    <w:rsid w:val="00D13A4A"/>
    <w:rsid w:val="00D13CC6"/>
    <w:rsid w:val="00D13D15"/>
    <w:rsid w:val="00D14F18"/>
    <w:rsid w:val="00D14FCD"/>
    <w:rsid w:val="00D150D5"/>
    <w:rsid w:val="00D1527B"/>
    <w:rsid w:val="00D154B9"/>
    <w:rsid w:val="00D155BA"/>
    <w:rsid w:val="00D1580E"/>
    <w:rsid w:val="00D15963"/>
    <w:rsid w:val="00D15FF3"/>
    <w:rsid w:val="00D16F6C"/>
    <w:rsid w:val="00D17048"/>
    <w:rsid w:val="00D172EF"/>
    <w:rsid w:val="00D17837"/>
    <w:rsid w:val="00D20674"/>
    <w:rsid w:val="00D20D4F"/>
    <w:rsid w:val="00D2133C"/>
    <w:rsid w:val="00D215E4"/>
    <w:rsid w:val="00D217EE"/>
    <w:rsid w:val="00D21975"/>
    <w:rsid w:val="00D21A06"/>
    <w:rsid w:val="00D22F5F"/>
    <w:rsid w:val="00D2351A"/>
    <w:rsid w:val="00D2415B"/>
    <w:rsid w:val="00D24623"/>
    <w:rsid w:val="00D255E6"/>
    <w:rsid w:val="00D268D5"/>
    <w:rsid w:val="00D2778C"/>
    <w:rsid w:val="00D277C2"/>
    <w:rsid w:val="00D27CB8"/>
    <w:rsid w:val="00D308D7"/>
    <w:rsid w:val="00D3181D"/>
    <w:rsid w:val="00D31F05"/>
    <w:rsid w:val="00D32E02"/>
    <w:rsid w:val="00D32EFC"/>
    <w:rsid w:val="00D3341E"/>
    <w:rsid w:val="00D3399B"/>
    <w:rsid w:val="00D33CE8"/>
    <w:rsid w:val="00D3434A"/>
    <w:rsid w:val="00D34C0F"/>
    <w:rsid w:val="00D3563C"/>
    <w:rsid w:val="00D3585C"/>
    <w:rsid w:val="00D36D22"/>
    <w:rsid w:val="00D37276"/>
    <w:rsid w:val="00D377A3"/>
    <w:rsid w:val="00D4069E"/>
    <w:rsid w:val="00D41207"/>
    <w:rsid w:val="00D41C82"/>
    <w:rsid w:val="00D42780"/>
    <w:rsid w:val="00D42AF8"/>
    <w:rsid w:val="00D42C28"/>
    <w:rsid w:val="00D43949"/>
    <w:rsid w:val="00D43C23"/>
    <w:rsid w:val="00D43D8F"/>
    <w:rsid w:val="00D43DAA"/>
    <w:rsid w:val="00D43E56"/>
    <w:rsid w:val="00D448E3"/>
    <w:rsid w:val="00D44FE4"/>
    <w:rsid w:val="00D45022"/>
    <w:rsid w:val="00D45E6D"/>
    <w:rsid w:val="00D464F8"/>
    <w:rsid w:val="00D466CF"/>
    <w:rsid w:val="00D46F79"/>
    <w:rsid w:val="00D47A29"/>
    <w:rsid w:val="00D47F86"/>
    <w:rsid w:val="00D505D4"/>
    <w:rsid w:val="00D517D7"/>
    <w:rsid w:val="00D51D3E"/>
    <w:rsid w:val="00D51D9C"/>
    <w:rsid w:val="00D51DD1"/>
    <w:rsid w:val="00D51F71"/>
    <w:rsid w:val="00D51FFF"/>
    <w:rsid w:val="00D523E6"/>
    <w:rsid w:val="00D527BA"/>
    <w:rsid w:val="00D52881"/>
    <w:rsid w:val="00D52B0D"/>
    <w:rsid w:val="00D53240"/>
    <w:rsid w:val="00D534D5"/>
    <w:rsid w:val="00D54056"/>
    <w:rsid w:val="00D54282"/>
    <w:rsid w:val="00D547DC"/>
    <w:rsid w:val="00D549FA"/>
    <w:rsid w:val="00D54A7B"/>
    <w:rsid w:val="00D55B07"/>
    <w:rsid w:val="00D55DF3"/>
    <w:rsid w:val="00D55FAD"/>
    <w:rsid w:val="00D56556"/>
    <w:rsid w:val="00D56F0E"/>
    <w:rsid w:val="00D57DB2"/>
    <w:rsid w:val="00D60066"/>
    <w:rsid w:val="00D60264"/>
    <w:rsid w:val="00D61031"/>
    <w:rsid w:val="00D629F5"/>
    <w:rsid w:val="00D62E0C"/>
    <w:rsid w:val="00D637D3"/>
    <w:rsid w:val="00D63C78"/>
    <w:rsid w:val="00D6404E"/>
    <w:rsid w:val="00D64244"/>
    <w:rsid w:val="00D6482D"/>
    <w:rsid w:val="00D65736"/>
    <w:rsid w:val="00D659FF"/>
    <w:rsid w:val="00D66C48"/>
    <w:rsid w:val="00D66CC5"/>
    <w:rsid w:val="00D67DBA"/>
    <w:rsid w:val="00D67EB0"/>
    <w:rsid w:val="00D70474"/>
    <w:rsid w:val="00D70C06"/>
    <w:rsid w:val="00D70DC4"/>
    <w:rsid w:val="00D7145E"/>
    <w:rsid w:val="00D72325"/>
    <w:rsid w:val="00D72C68"/>
    <w:rsid w:val="00D73097"/>
    <w:rsid w:val="00D73481"/>
    <w:rsid w:val="00D73AA7"/>
    <w:rsid w:val="00D74864"/>
    <w:rsid w:val="00D74E27"/>
    <w:rsid w:val="00D74E7F"/>
    <w:rsid w:val="00D75889"/>
    <w:rsid w:val="00D758D5"/>
    <w:rsid w:val="00D76353"/>
    <w:rsid w:val="00D76977"/>
    <w:rsid w:val="00D76A61"/>
    <w:rsid w:val="00D76A9D"/>
    <w:rsid w:val="00D76E76"/>
    <w:rsid w:val="00D7757F"/>
    <w:rsid w:val="00D77EC6"/>
    <w:rsid w:val="00D80189"/>
    <w:rsid w:val="00D806F3"/>
    <w:rsid w:val="00D80AB0"/>
    <w:rsid w:val="00D80F30"/>
    <w:rsid w:val="00D81007"/>
    <w:rsid w:val="00D815DC"/>
    <w:rsid w:val="00D8205B"/>
    <w:rsid w:val="00D823AA"/>
    <w:rsid w:val="00D82409"/>
    <w:rsid w:val="00D82C62"/>
    <w:rsid w:val="00D83052"/>
    <w:rsid w:val="00D8348F"/>
    <w:rsid w:val="00D835DF"/>
    <w:rsid w:val="00D84000"/>
    <w:rsid w:val="00D84461"/>
    <w:rsid w:val="00D8464E"/>
    <w:rsid w:val="00D846A7"/>
    <w:rsid w:val="00D849A1"/>
    <w:rsid w:val="00D84B2B"/>
    <w:rsid w:val="00D84FE0"/>
    <w:rsid w:val="00D85557"/>
    <w:rsid w:val="00D85BA7"/>
    <w:rsid w:val="00D85EF1"/>
    <w:rsid w:val="00D8697E"/>
    <w:rsid w:val="00D86FDC"/>
    <w:rsid w:val="00D870FA"/>
    <w:rsid w:val="00D873B3"/>
    <w:rsid w:val="00D8744D"/>
    <w:rsid w:val="00D904FA"/>
    <w:rsid w:val="00D906E9"/>
    <w:rsid w:val="00D90A2E"/>
    <w:rsid w:val="00D91E7F"/>
    <w:rsid w:val="00D91FFA"/>
    <w:rsid w:val="00D9211F"/>
    <w:rsid w:val="00D921B5"/>
    <w:rsid w:val="00D93126"/>
    <w:rsid w:val="00D931DB"/>
    <w:rsid w:val="00D932A2"/>
    <w:rsid w:val="00D93B5C"/>
    <w:rsid w:val="00D94171"/>
    <w:rsid w:val="00D94454"/>
    <w:rsid w:val="00D9450F"/>
    <w:rsid w:val="00D94966"/>
    <w:rsid w:val="00D95953"/>
    <w:rsid w:val="00D95960"/>
    <w:rsid w:val="00D9599C"/>
    <w:rsid w:val="00D968B8"/>
    <w:rsid w:val="00D968EE"/>
    <w:rsid w:val="00D9756D"/>
    <w:rsid w:val="00D97EB2"/>
    <w:rsid w:val="00DA11C3"/>
    <w:rsid w:val="00DA155C"/>
    <w:rsid w:val="00DA163B"/>
    <w:rsid w:val="00DA1BE7"/>
    <w:rsid w:val="00DA25C3"/>
    <w:rsid w:val="00DA2952"/>
    <w:rsid w:val="00DA2A2A"/>
    <w:rsid w:val="00DA3257"/>
    <w:rsid w:val="00DA38BE"/>
    <w:rsid w:val="00DA39C7"/>
    <w:rsid w:val="00DA412F"/>
    <w:rsid w:val="00DA4C6C"/>
    <w:rsid w:val="00DA4D32"/>
    <w:rsid w:val="00DA4E18"/>
    <w:rsid w:val="00DA576C"/>
    <w:rsid w:val="00DA5A35"/>
    <w:rsid w:val="00DA5E67"/>
    <w:rsid w:val="00DA6024"/>
    <w:rsid w:val="00DA6279"/>
    <w:rsid w:val="00DA675B"/>
    <w:rsid w:val="00DA6D09"/>
    <w:rsid w:val="00DA6F99"/>
    <w:rsid w:val="00DA7513"/>
    <w:rsid w:val="00DA764D"/>
    <w:rsid w:val="00DA7CB5"/>
    <w:rsid w:val="00DB0036"/>
    <w:rsid w:val="00DB0402"/>
    <w:rsid w:val="00DB0B33"/>
    <w:rsid w:val="00DB15F6"/>
    <w:rsid w:val="00DB169B"/>
    <w:rsid w:val="00DB1D66"/>
    <w:rsid w:val="00DB1D67"/>
    <w:rsid w:val="00DB2295"/>
    <w:rsid w:val="00DB25FF"/>
    <w:rsid w:val="00DB2B66"/>
    <w:rsid w:val="00DB333F"/>
    <w:rsid w:val="00DB376D"/>
    <w:rsid w:val="00DB3B54"/>
    <w:rsid w:val="00DB4D1D"/>
    <w:rsid w:val="00DB5306"/>
    <w:rsid w:val="00DB53CE"/>
    <w:rsid w:val="00DB56AA"/>
    <w:rsid w:val="00DB56BB"/>
    <w:rsid w:val="00DB59EB"/>
    <w:rsid w:val="00DB5F87"/>
    <w:rsid w:val="00DB6E9C"/>
    <w:rsid w:val="00DB7F3E"/>
    <w:rsid w:val="00DC0673"/>
    <w:rsid w:val="00DC0B99"/>
    <w:rsid w:val="00DC1143"/>
    <w:rsid w:val="00DC151E"/>
    <w:rsid w:val="00DC165D"/>
    <w:rsid w:val="00DC35FD"/>
    <w:rsid w:val="00DC3EBE"/>
    <w:rsid w:val="00DC4054"/>
    <w:rsid w:val="00DC5318"/>
    <w:rsid w:val="00DC540D"/>
    <w:rsid w:val="00DC5ABF"/>
    <w:rsid w:val="00DC6D97"/>
    <w:rsid w:val="00DC7F40"/>
    <w:rsid w:val="00DD06C3"/>
    <w:rsid w:val="00DD0F27"/>
    <w:rsid w:val="00DD136C"/>
    <w:rsid w:val="00DD15FF"/>
    <w:rsid w:val="00DD164C"/>
    <w:rsid w:val="00DD1671"/>
    <w:rsid w:val="00DD1B84"/>
    <w:rsid w:val="00DD2006"/>
    <w:rsid w:val="00DD20C3"/>
    <w:rsid w:val="00DD309B"/>
    <w:rsid w:val="00DD3301"/>
    <w:rsid w:val="00DD3919"/>
    <w:rsid w:val="00DD3934"/>
    <w:rsid w:val="00DD39B9"/>
    <w:rsid w:val="00DD3ECC"/>
    <w:rsid w:val="00DD3F13"/>
    <w:rsid w:val="00DD5018"/>
    <w:rsid w:val="00DD51BF"/>
    <w:rsid w:val="00DD5493"/>
    <w:rsid w:val="00DD5DDC"/>
    <w:rsid w:val="00DD6319"/>
    <w:rsid w:val="00DD7060"/>
    <w:rsid w:val="00DD74C1"/>
    <w:rsid w:val="00DD7C04"/>
    <w:rsid w:val="00DD7C3A"/>
    <w:rsid w:val="00DE0191"/>
    <w:rsid w:val="00DE03C6"/>
    <w:rsid w:val="00DE08F7"/>
    <w:rsid w:val="00DE0DC2"/>
    <w:rsid w:val="00DE16E2"/>
    <w:rsid w:val="00DE17A3"/>
    <w:rsid w:val="00DE1DFF"/>
    <w:rsid w:val="00DE206A"/>
    <w:rsid w:val="00DE22F2"/>
    <w:rsid w:val="00DE2B13"/>
    <w:rsid w:val="00DE2E29"/>
    <w:rsid w:val="00DE3980"/>
    <w:rsid w:val="00DE3C30"/>
    <w:rsid w:val="00DE4B92"/>
    <w:rsid w:val="00DE580D"/>
    <w:rsid w:val="00DE5E09"/>
    <w:rsid w:val="00DE6F53"/>
    <w:rsid w:val="00DE714C"/>
    <w:rsid w:val="00DE7638"/>
    <w:rsid w:val="00DE7845"/>
    <w:rsid w:val="00DE7A6A"/>
    <w:rsid w:val="00DE7B82"/>
    <w:rsid w:val="00DE7C5E"/>
    <w:rsid w:val="00DF0497"/>
    <w:rsid w:val="00DF1441"/>
    <w:rsid w:val="00DF1D97"/>
    <w:rsid w:val="00DF23A0"/>
    <w:rsid w:val="00DF2493"/>
    <w:rsid w:val="00DF3068"/>
    <w:rsid w:val="00DF3533"/>
    <w:rsid w:val="00DF4E8F"/>
    <w:rsid w:val="00DF4ED7"/>
    <w:rsid w:val="00DF4FD9"/>
    <w:rsid w:val="00DF577D"/>
    <w:rsid w:val="00DF5B0F"/>
    <w:rsid w:val="00DF5DD5"/>
    <w:rsid w:val="00DF6109"/>
    <w:rsid w:val="00DF6724"/>
    <w:rsid w:val="00DF6BE2"/>
    <w:rsid w:val="00DF6DCB"/>
    <w:rsid w:val="00DF6DFE"/>
    <w:rsid w:val="00DF6FA4"/>
    <w:rsid w:val="00DF742C"/>
    <w:rsid w:val="00DF756F"/>
    <w:rsid w:val="00E003D3"/>
    <w:rsid w:val="00E004AA"/>
    <w:rsid w:val="00E00DA0"/>
    <w:rsid w:val="00E00DFD"/>
    <w:rsid w:val="00E013C9"/>
    <w:rsid w:val="00E028D3"/>
    <w:rsid w:val="00E03C3B"/>
    <w:rsid w:val="00E03F9E"/>
    <w:rsid w:val="00E04ACE"/>
    <w:rsid w:val="00E04DD2"/>
    <w:rsid w:val="00E05A48"/>
    <w:rsid w:val="00E065C9"/>
    <w:rsid w:val="00E0670B"/>
    <w:rsid w:val="00E07DA0"/>
    <w:rsid w:val="00E104E5"/>
    <w:rsid w:val="00E10B2A"/>
    <w:rsid w:val="00E10C01"/>
    <w:rsid w:val="00E1109A"/>
    <w:rsid w:val="00E1131C"/>
    <w:rsid w:val="00E113E3"/>
    <w:rsid w:val="00E12BF8"/>
    <w:rsid w:val="00E12C05"/>
    <w:rsid w:val="00E12D72"/>
    <w:rsid w:val="00E1398A"/>
    <w:rsid w:val="00E13F4A"/>
    <w:rsid w:val="00E1481B"/>
    <w:rsid w:val="00E14842"/>
    <w:rsid w:val="00E148A6"/>
    <w:rsid w:val="00E14D64"/>
    <w:rsid w:val="00E150FD"/>
    <w:rsid w:val="00E15181"/>
    <w:rsid w:val="00E1536F"/>
    <w:rsid w:val="00E156F1"/>
    <w:rsid w:val="00E15D26"/>
    <w:rsid w:val="00E16C66"/>
    <w:rsid w:val="00E16EA7"/>
    <w:rsid w:val="00E20269"/>
    <w:rsid w:val="00E20646"/>
    <w:rsid w:val="00E20C53"/>
    <w:rsid w:val="00E21836"/>
    <w:rsid w:val="00E22031"/>
    <w:rsid w:val="00E22600"/>
    <w:rsid w:val="00E22ED4"/>
    <w:rsid w:val="00E233FA"/>
    <w:rsid w:val="00E239C6"/>
    <w:rsid w:val="00E241CF"/>
    <w:rsid w:val="00E2436C"/>
    <w:rsid w:val="00E24928"/>
    <w:rsid w:val="00E2524A"/>
    <w:rsid w:val="00E2558D"/>
    <w:rsid w:val="00E265A0"/>
    <w:rsid w:val="00E2664D"/>
    <w:rsid w:val="00E266BE"/>
    <w:rsid w:val="00E26A01"/>
    <w:rsid w:val="00E273CB"/>
    <w:rsid w:val="00E27CC8"/>
    <w:rsid w:val="00E30522"/>
    <w:rsid w:val="00E30CC0"/>
    <w:rsid w:val="00E30ECA"/>
    <w:rsid w:val="00E30F60"/>
    <w:rsid w:val="00E31593"/>
    <w:rsid w:val="00E31E0E"/>
    <w:rsid w:val="00E32E67"/>
    <w:rsid w:val="00E33591"/>
    <w:rsid w:val="00E33AB5"/>
    <w:rsid w:val="00E33B9D"/>
    <w:rsid w:val="00E33ED6"/>
    <w:rsid w:val="00E33F61"/>
    <w:rsid w:val="00E349E8"/>
    <w:rsid w:val="00E34DFE"/>
    <w:rsid w:val="00E3514C"/>
    <w:rsid w:val="00E3519F"/>
    <w:rsid w:val="00E35A79"/>
    <w:rsid w:val="00E35E43"/>
    <w:rsid w:val="00E367BA"/>
    <w:rsid w:val="00E37ADB"/>
    <w:rsid w:val="00E37BBC"/>
    <w:rsid w:val="00E40E71"/>
    <w:rsid w:val="00E41536"/>
    <w:rsid w:val="00E42ECB"/>
    <w:rsid w:val="00E430D4"/>
    <w:rsid w:val="00E432DE"/>
    <w:rsid w:val="00E43D46"/>
    <w:rsid w:val="00E4496E"/>
    <w:rsid w:val="00E44D9E"/>
    <w:rsid w:val="00E44DF3"/>
    <w:rsid w:val="00E44E5D"/>
    <w:rsid w:val="00E455C4"/>
    <w:rsid w:val="00E45E0E"/>
    <w:rsid w:val="00E45F47"/>
    <w:rsid w:val="00E471D4"/>
    <w:rsid w:val="00E4794B"/>
    <w:rsid w:val="00E47C91"/>
    <w:rsid w:val="00E47EB8"/>
    <w:rsid w:val="00E501E1"/>
    <w:rsid w:val="00E50A8E"/>
    <w:rsid w:val="00E5161F"/>
    <w:rsid w:val="00E51833"/>
    <w:rsid w:val="00E5196A"/>
    <w:rsid w:val="00E51FC5"/>
    <w:rsid w:val="00E52430"/>
    <w:rsid w:val="00E52B02"/>
    <w:rsid w:val="00E530E0"/>
    <w:rsid w:val="00E539C2"/>
    <w:rsid w:val="00E53A63"/>
    <w:rsid w:val="00E53E62"/>
    <w:rsid w:val="00E54382"/>
    <w:rsid w:val="00E546AD"/>
    <w:rsid w:val="00E5528D"/>
    <w:rsid w:val="00E5545B"/>
    <w:rsid w:val="00E557B5"/>
    <w:rsid w:val="00E56155"/>
    <w:rsid w:val="00E56C86"/>
    <w:rsid w:val="00E56D6E"/>
    <w:rsid w:val="00E56DD7"/>
    <w:rsid w:val="00E574FF"/>
    <w:rsid w:val="00E575C4"/>
    <w:rsid w:val="00E57D09"/>
    <w:rsid w:val="00E57F74"/>
    <w:rsid w:val="00E60C71"/>
    <w:rsid w:val="00E6148E"/>
    <w:rsid w:val="00E61BE2"/>
    <w:rsid w:val="00E638A0"/>
    <w:rsid w:val="00E64D18"/>
    <w:rsid w:val="00E64DAF"/>
    <w:rsid w:val="00E6574F"/>
    <w:rsid w:val="00E6598A"/>
    <w:rsid w:val="00E65A37"/>
    <w:rsid w:val="00E65ADA"/>
    <w:rsid w:val="00E662C5"/>
    <w:rsid w:val="00E66FC6"/>
    <w:rsid w:val="00E70392"/>
    <w:rsid w:val="00E70E62"/>
    <w:rsid w:val="00E713CF"/>
    <w:rsid w:val="00E71D66"/>
    <w:rsid w:val="00E71FD9"/>
    <w:rsid w:val="00E72987"/>
    <w:rsid w:val="00E72EFE"/>
    <w:rsid w:val="00E7354C"/>
    <w:rsid w:val="00E737ED"/>
    <w:rsid w:val="00E73B24"/>
    <w:rsid w:val="00E73B34"/>
    <w:rsid w:val="00E73EFE"/>
    <w:rsid w:val="00E73F2B"/>
    <w:rsid w:val="00E73F90"/>
    <w:rsid w:val="00E7423B"/>
    <w:rsid w:val="00E74331"/>
    <w:rsid w:val="00E7489F"/>
    <w:rsid w:val="00E74D50"/>
    <w:rsid w:val="00E75368"/>
    <w:rsid w:val="00E75BA1"/>
    <w:rsid w:val="00E760B8"/>
    <w:rsid w:val="00E76249"/>
    <w:rsid w:val="00E76F3B"/>
    <w:rsid w:val="00E771F7"/>
    <w:rsid w:val="00E775EA"/>
    <w:rsid w:val="00E77602"/>
    <w:rsid w:val="00E77CC8"/>
    <w:rsid w:val="00E801ED"/>
    <w:rsid w:val="00E8062C"/>
    <w:rsid w:val="00E8092E"/>
    <w:rsid w:val="00E80DCB"/>
    <w:rsid w:val="00E80E9F"/>
    <w:rsid w:val="00E811E6"/>
    <w:rsid w:val="00E81327"/>
    <w:rsid w:val="00E814C0"/>
    <w:rsid w:val="00E818A1"/>
    <w:rsid w:val="00E81A7C"/>
    <w:rsid w:val="00E81D4A"/>
    <w:rsid w:val="00E81F95"/>
    <w:rsid w:val="00E8205A"/>
    <w:rsid w:val="00E821A5"/>
    <w:rsid w:val="00E8266E"/>
    <w:rsid w:val="00E839A2"/>
    <w:rsid w:val="00E83DCE"/>
    <w:rsid w:val="00E83EE8"/>
    <w:rsid w:val="00E84AC5"/>
    <w:rsid w:val="00E84B68"/>
    <w:rsid w:val="00E84D4D"/>
    <w:rsid w:val="00E859C7"/>
    <w:rsid w:val="00E85BBB"/>
    <w:rsid w:val="00E87265"/>
    <w:rsid w:val="00E8766E"/>
    <w:rsid w:val="00E87793"/>
    <w:rsid w:val="00E87831"/>
    <w:rsid w:val="00E87901"/>
    <w:rsid w:val="00E87953"/>
    <w:rsid w:val="00E87F3C"/>
    <w:rsid w:val="00E87FCF"/>
    <w:rsid w:val="00E901BF"/>
    <w:rsid w:val="00E906DC"/>
    <w:rsid w:val="00E90C7C"/>
    <w:rsid w:val="00E90D90"/>
    <w:rsid w:val="00E910EB"/>
    <w:rsid w:val="00E916D4"/>
    <w:rsid w:val="00E91901"/>
    <w:rsid w:val="00E91E06"/>
    <w:rsid w:val="00E921AB"/>
    <w:rsid w:val="00E923F2"/>
    <w:rsid w:val="00E9268D"/>
    <w:rsid w:val="00E93B8B"/>
    <w:rsid w:val="00E93D5F"/>
    <w:rsid w:val="00E93E5C"/>
    <w:rsid w:val="00E94EF0"/>
    <w:rsid w:val="00E9598F"/>
    <w:rsid w:val="00E95EAA"/>
    <w:rsid w:val="00E96C41"/>
    <w:rsid w:val="00E977FB"/>
    <w:rsid w:val="00E97EBD"/>
    <w:rsid w:val="00EA0414"/>
    <w:rsid w:val="00EA083A"/>
    <w:rsid w:val="00EA0E1D"/>
    <w:rsid w:val="00EA1296"/>
    <w:rsid w:val="00EA1A6A"/>
    <w:rsid w:val="00EA29E3"/>
    <w:rsid w:val="00EA2CC8"/>
    <w:rsid w:val="00EA2D89"/>
    <w:rsid w:val="00EA30EE"/>
    <w:rsid w:val="00EA334F"/>
    <w:rsid w:val="00EA3D81"/>
    <w:rsid w:val="00EA69D8"/>
    <w:rsid w:val="00EA7381"/>
    <w:rsid w:val="00EB11B2"/>
    <w:rsid w:val="00EB1C62"/>
    <w:rsid w:val="00EB3840"/>
    <w:rsid w:val="00EB3FF2"/>
    <w:rsid w:val="00EB4407"/>
    <w:rsid w:val="00EB495A"/>
    <w:rsid w:val="00EB51C8"/>
    <w:rsid w:val="00EB5567"/>
    <w:rsid w:val="00EB5582"/>
    <w:rsid w:val="00EB559D"/>
    <w:rsid w:val="00EB726E"/>
    <w:rsid w:val="00EB7AB0"/>
    <w:rsid w:val="00EC09BD"/>
    <w:rsid w:val="00EC0C7F"/>
    <w:rsid w:val="00EC1F3D"/>
    <w:rsid w:val="00EC1FF5"/>
    <w:rsid w:val="00EC21EC"/>
    <w:rsid w:val="00EC287E"/>
    <w:rsid w:val="00EC2C05"/>
    <w:rsid w:val="00EC4120"/>
    <w:rsid w:val="00EC4746"/>
    <w:rsid w:val="00EC47BA"/>
    <w:rsid w:val="00EC4E8F"/>
    <w:rsid w:val="00EC54F1"/>
    <w:rsid w:val="00EC552E"/>
    <w:rsid w:val="00EC5B2F"/>
    <w:rsid w:val="00EC5BE4"/>
    <w:rsid w:val="00EC612D"/>
    <w:rsid w:val="00EC660B"/>
    <w:rsid w:val="00EC6C24"/>
    <w:rsid w:val="00EC7A98"/>
    <w:rsid w:val="00EC7E3E"/>
    <w:rsid w:val="00ED019F"/>
    <w:rsid w:val="00ED06E7"/>
    <w:rsid w:val="00ED0A3D"/>
    <w:rsid w:val="00ED19C6"/>
    <w:rsid w:val="00ED1A1C"/>
    <w:rsid w:val="00ED2358"/>
    <w:rsid w:val="00ED26F2"/>
    <w:rsid w:val="00ED2820"/>
    <w:rsid w:val="00ED2B69"/>
    <w:rsid w:val="00ED2FB9"/>
    <w:rsid w:val="00ED31CB"/>
    <w:rsid w:val="00ED32D5"/>
    <w:rsid w:val="00ED3903"/>
    <w:rsid w:val="00ED3D4E"/>
    <w:rsid w:val="00ED41B5"/>
    <w:rsid w:val="00ED44AF"/>
    <w:rsid w:val="00ED4E81"/>
    <w:rsid w:val="00ED6403"/>
    <w:rsid w:val="00ED68F8"/>
    <w:rsid w:val="00ED7402"/>
    <w:rsid w:val="00ED74B6"/>
    <w:rsid w:val="00ED7647"/>
    <w:rsid w:val="00EE04B5"/>
    <w:rsid w:val="00EE08B1"/>
    <w:rsid w:val="00EE09B1"/>
    <w:rsid w:val="00EE0AB5"/>
    <w:rsid w:val="00EE0E1D"/>
    <w:rsid w:val="00EE2662"/>
    <w:rsid w:val="00EE3A59"/>
    <w:rsid w:val="00EE3B79"/>
    <w:rsid w:val="00EE3BA6"/>
    <w:rsid w:val="00EE42FB"/>
    <w:rsid w:val="00EE4727"/>
    <w:rsid w:val="00EE49D6"/>
    <w:rsid w:val="00EE4C60"/>
    <w:rsid w:val="00EE56DF"/>
    <w:rsid w:val="00EE62FD"/>
    <w:rsid w:val="00EE6BA7"/>
    <w:rsid w:val="00EE7A4F"/>
    <w:rsid w:val="00EE7BBB"/>
    <w:rsid w:val="00EE7E0F"/>
    <w:rsid w:val="00EF042B"/>
    <w:rsid w:val="00EF0DA7"/>
    <w:rsid w:val="00EF1433"/>
    <w:rsid w:val="00EF2597"/>
    <w:rsid w:val="00EF2F3E"/>
    <w:rsid w:val="00EF3D9F"/>
    <w:rsid w:val="00EF4064"/>
    <w:rsid w:val="00EF42A2"/>
    <w:rsid w:val="00EF464B"/>
    <w:rsid w:val="00EF499F"/>
    <w:rsid w:val="00EF4CEB"/>
    <w:rsid w:val="00EF4DEE"/>
    <w:rsid w:val="00EF4E06"/>
    <w:rsid w:val="00EF5105"/>
    <w:rsid w:val="00EF5125"/>
    <w:rsid w:val="00EF59B7"/>
    <w:rsid w:val="00EF610E"/>
    <w:rsid w:val="00EF6166"/>
    <w:rsid w:val="00EF69F1"/>
    <w:rsid w:val="00EF70F1"/>
    <w:rsid w:val="00EF76F7"/>
    <w:rsid w:val="00EF7BF5"/>
    <w:rsid w:val="00F00466"/>
    <w:rsid w:val="00F004B5"/>
    <w:rsid w:val="00F0086C"/>
    <w:rsid w:val="00F0145F"/>
    <w:rsid w:val="00F01721"/>
    <w:rsid w:val="00F01B7B"/>
    <w:rsid w:val="00F01BAC"/>
    <w:rsid w:val="00F02101"/>
    <w:rsid w:val="00F024E1"/>
    <w:rsid w:val="00F02675"/>
    <w:rsid w:val="00F02981"/>
    <w:rsid w:val="00F02B89"/>
    <w:rsid w:val="00F02BF3"/>
    <w:rsid w:val="00F02EAA"/>
    <w:rsid w:val="00F036FF"/>
    <w:rsid w:val="00F0370C"/>
    <w:rsid w:val="00F0371B"/>
    <w:rsid w:val="00F03AB2"/>
    <w:rsid w:val="00F0453B"/>
    <w:rsid w:val="00F0454A"/>
    <w:rsid w:val="00F0566B"/>
    <w:rsid w:val="00F05920"/>
    <w:rsid w:val="00F05FD1"/>
    <w:rsid w:val="00F06745"/>
    <w:rsid w:val="00F069E7"/>
    <w:rsid w:val="00F07885"/>
    <w:rsid w:val="00F103EE"/>
    <w:rsid w:val="00F1080F"/>
    <w:rsid w:val="00F11621"/>
    <w:rsid w:val="00F11CBE"/>
    <w:rsid w:val="00F11D52"/>
    <w:rsid w:val="00F12366"/>
    <w:rsid w:val="00F1407E"/>
    <w:rsid w:val="00F1467B"/>
    <w:rsid w:val="00F15233"/>
    <w:rsid w:val="00F15308"/>
    <w:rsid w:val="00F154D0"/>
    <w:rsid w:val="00F1555B"/>
    <w:rsid w:val="00F1558A"/>
    <w:rsid w:val="00F16566"/>
    <w:rsid w:val="00F16721"/>
    <w:rsid w:val="00F16E00"/>
    <w:rsid w:val="00F1703D"/>
    <w:rsid w:val="00F17E31"/>
    <w:rsid w:val="00F17E79"/>
    <w:rsid w:val="00F20054"/>
    <w:rsid w:val="00F2016E"/>
    <w:rsid w:val="00F212E9"/>
    <w:rsid w:val="00F21319"/>
    <w:rsid w:val="00F2276A"/>
    <w:rsid w:val="00F23610"/>
    <w:rsid w:val="00F24671"/>
    <w:rsid w:val="00F2519B"/>
    <w:rsid w:val="00F2552C"/>
    <w:rsid w:val="00F2588F"/>
    <w:rsid w:val="00F25C97"/>
    <w:rsid w:val="00F25F06"/>
    <w:rsid w:val="00F26A03"/>
    <w:rsid w:val="00F26BF5"/>
    <w:rsid w:val="00F26DFE"/>
    <w:rsid w:val="00F30204"/>
    <w:rsid w:val="00F30706"/>
    <w:rsid w:val="00F307DF"/>
    <w:rsid w:val="00F30AF5"/>
    <w:rsid w:val="00F318FC"/>
    <w:rsid w:val="00F31ACA"/>
    <w:rsid w:val="00F31FA7"/>
    <w:rsid w:val="00F3266B"/>
    <w:rsid w:val="00F32835"/>
    <w:rsid w:val="00F329A9"/>
    <w:rsid w:val="00F32E50"/>
    <w:rsid w:val="00F32FFB"/>
    <w:rsid w:val="00F33B72"/>
    <w:rsid w:val="00F34231"/>
    <w:rsid w:val="00F3446A"/>
    <w:rsid w:val="00F3452C"/>
    <w:rsid w:val="00F34A1C"/>
    <w:rsid w:val="00F34E3C"/>
    <w:rsid w:val="00F34E9F"/>
    <w:rsid w:val="00F35454"/>
    <w:rsid w:val="00F35D0C"/>
    <w:rsid w:val="00F36166"/>
    <w:rsid w:val="00F36244"/>
    <w:rsid w:val="00F375B6"/>
    <w:rsid w:val="00F37F5F"/>
    <w:rsid w:val="00F412ED"/>
    <w:rsid w:val="00F412FB"/>
    <w:rsid w:val="00F428D5"/>
    <w:rsid w:val="00F42D0D"/>
    <w:rsid w:val="00F44B88"/>
    <w:rsid w:val="00F44E05"/>
    <w:rsid w:val="00F456B6"/>
    <w:rsid w:val="00F4574A"/>
    <w:rsid w:val="00F45A53"/>
    <w:rsid w:val="00F45FF4"/>
    <w:rsid w:val="00F467AE"/>
    <w:rsid w:val="00F470EA"/>
    <w:rsid w:val="00F4719A"/>
    <w:rsid w:val="00F472F6"/>
    <w:rsid w:val="00F47D23"/>
    <w:rsid w:val="00F50362"/>
    <w:rsid w:val="00F5049F"/>
    <w:rsid w:val="00F50A2C"/>
    <w:rsid w:val="00F50C17"/>
    <w:rsid w:val="00F51758"/>
    <w:rsid w:val="00F517C0"/>
    <w:rsid w:val="00F51AF2"/>
    <w:rsid w:val="00F51B17"/>
    <w:rsid w:val="00F52A65"/>
    <w:rsid w:val="00F530EA"/>
    <w:rsid w:val="00F53A15"/>
    <w:rsid w:val="00F541CB"/>
    <w:rsid w:val="00F543DF"/>
    <w:rsid w:val="00F54D70"/>
    <w:rsid w:val="00F5561D"/>
    <w:rsid w:val="00F57812"/>
    <w:rsid w:val="00F603B2"/>
    <w:rsid w:val="00F605D5"/>
    <w:rsid w:val="00F608F4"/>
    <w:rsid w:val="00F60A73"/>
    <w:rsid w:val="00F614F3"/>
    <w:rsid w:val="00F61A8E"/>
    <w:rsid w:val="00F61D84"/>
    <w:rsid w:val="00F6220C"/>
    <w:rsid w:val="00F642B1"/>
    <w:rsid w:val="00F643EF"/>
    <w:rsid w:val="00F649C9"/>
    <w:rsid w:val="00F65026"/>
    <w:rsid w:val="00F6507C"/>
    <w:rsid w:val="00F65ADB"/>
    <w:rsid w:val="00F65D36"/>
    <w:rsid w:val="00F65F4D"/>
    <w:rsid w:val="00F6673F"/>
    <w:rsid w:val="00F671E6"/>
    <w:rsid w:val="00F67600"/>
    <w:rsid w:val="00F701DE"/>
    <w:rsid w:val="00F70383"/>
    <w:rsid w:val="00F70DB4"/>
    <w:rsid w:val="00F71959"/>
    <w:rsid w:val="00F71A76"/>
    <w:rsid w:val="00F71B62"/>
    <w:rsid w:val="00F71C83"/>
    <w:rsid w:val="00F72003"/>
    <w:rsid w:val="00F723B1"/>
    <w:rsid w:val="00F72685"/>
    <w:rsid w:val="00F731DF"/>
    <w:rsid w:val="00F73272"/>
    <w:rsid w:val="00F73F14"/>
    <w:rsid w:val="00F7410D"/>
    <w:rsid w:val="00F748A8"/>
    <w:rsid w:val="00F748F2"/>
    <w:rsid w:val="00F74E31"/>
    <w:rsid w:val="00F75827"/>
    <w:rsid w:val="00F760A2"/>
    <w:rsid w:val="00F769B2"/>
    <w:rsid w:val="00F7716E"/>
    <w:rsid w:val="00F77243"/>
    <w:rsid w:val="00F7797A"/>
    <w:rsid w:val="00F80BA2"/>
    <w:rsid w:val="00F80DB4"/>
    <w:rsid w:val="00F811FE"/>
    <w:rsid w:val="00F815AC"/>
    <w:rsid w:val="00F8191B"/>
    <w:rsid w:val="00F81A6E"/>
    <w:rsid w:val="00F8252D"/>
    <w:rsid w:val="00F82C60"/>
    <w:rsid w:val="00F82D34"/>
    <w:rsid w:val="00F8336C"/>
    <w:rsid w:val="00F834B2"/>
    <w:rsid w:val="00F835F6"/>
    <w:rsid w:val="00F8363F"/>
    <w:rsid w:val="00F83E7C"/>
    <w:rsid w:val="00F8412C"/>
    <w:rsid w:val="00F841CD"/>
    <w:rsid w:val="00F843C8"/>
    <w:rsid w:val="00F847A1"/>
    <w:rsid w:val="00F848DD"/>
    <w:rsid w:val="00F84A4B"/>
    <w:rsid w:val="00F84E47"/>
    <w:rsid w:val="00F85DA2"/>
    <w:rsid w:val="00F85F72"/>
    <w:rsid w:val="00F865FC"/>
    <w:rsid w:val="00F875F1"/>
    <w:rsid w:val="00F876FE"/>
    <w:rsid w:val="00F903E7"/>
    <w:rsid w:val="00F90C33"/>
    <w:rsid w:val="00F91FFB"/>
    <w:rsid w:val="00F923EF"/>
    <w:rsid w:val="00F92923"/>
    <w:rsid w:val="00F937A2"/>
    <w:rsid w:val="00F942B4"/>
    <w:rsid w:val="00F944C6"/>
    <w:rsid w:val="00F94C60"/>
    <w:rsid w:val="00F95477"/>
    <w:rsid w:val="00F9582D"/>
    <w:rsid w:val="00F95901"/>
    <w:rsid w:val="00F95B8D"/>
    <w:rsid w:val="00F9644C"/>
    <w:rsid w:val="00F964BE"/>
    <w:rsid w:val="00F972ED"/>
    <w:rsid w:val="00F977BE"/>
    <w:rsid w:val="00F978FD"/>
    <w:rsid w:val="00F97D98"/>
    <w:rsid w:val="00F97E75"/>
    <w:rsid w:val="00FA0161"/>
    <w:rsid w:val="00FA01D2"/>
    <w:rsid w:val="00FA0D3C"/>
    <w:rsid w:val="00FA0FEA"/>
    <w:rsid w:val="00FA10EC"/>
    <w:rsid w:val="00FA1333"/>
    <w:rsid w:val="00FA13FC"/>
    <w:rsid w:val="00FA18F9"/>
    <w:rsid w:val="00FA1914"/>
    <w:rsid w:val="00FA1D36"/>
    <w:rsid w:val="00FA32DA"/>
    <w:rsid w:val="00FA3A75"/>
    <w:rsid w:val="00FA3E85"/>
    <w:rsid w:val="00FA48AE"/>
    <w:rsid w:val="00FA4A65"/>
    <w:rsid w:val="00FA4C32"/>
    <w:rsid w:val="00FA5091"/>
    <w:rsid w:val="00FA52B3"/>
    <w:rsid w:val="00FA74CF"/>
    <w:rsid w:val="00FA7CD6"/>
    <w:rsid w:val="00FB01EA"/>
    <w:rsid w:val="00FB0452"/>
    <w:rsid w:val="00FB0BEB"/>
    <w:rsid w:val="00FB0E25"/>
    <w:rsid w:val="00FB1734"/>
    <w:rsid w:val="00FB18BA"/>
    <w:rsid w:val="00FB1F1D"/>
    <w:rsid w:val="00FB21C6"/>
    <w:rsid w:val="00FB25C6"/>
    <w:rsid w:val="00FB2EE9"/>
    <w:rsid w:val="00FB3AB3"/>
    <w:rsid w:val="00FB3C6E"/>
    <w:rsid w:val="00FB4A7A"/>
    <w:rsid w:val="00FB4D3B"/>
    <w:rsid w:val="00FB600B"/>
    <w:rsid w:val="00FB65DC"/>
    <w:rsid w:val="00FB756E"/>
    <w:rsid w:val="00FC00CE"/>
    <w:rsid w:val="00FC023F"/>
    <w:rsid w:val="00FC0637"/>
    <w:rsid w:val="00FC127C"/>
    <w:rsid w:val="00FC13FE"/>
    <w:rsid w:val="00FC1FF2"/>
    <w:rsid w:val="00FC24A1"/>
    <w:rsid w:val="00FC422D"/>
    <w:rsid w:val="00FC4373"/>
    <w:rsid w:val="00FC43B9"/>
    <w:rsid w:val="00FC4D38"/>
    <w:rsid w:val="00FC4E8C"/>
    <w:rsid w:val="00FC4F15"/>
    <w:rsid w:val="00FC5372"/>
    <w:rsid w:val="00FC5752"/>
    <w:rsid w:val="00FC5DF3"/>
    <w:rsid w:val="00FC5E67"/>
    <w:rsid w:val="00FC6404"/>
    <w:rsid w:val="00FC6BDB"/>
    <w:rsid w:val="00FC714A"/>
    <w:rsid w:val="00FC73D2"/>
    <w:rsid w:val="00FC7591"/>
    <w:rsid w:val="00FC7E41"/>
    <w:rsid w:val="00FC7E8E"/>
    <w:rsid w:val="00FC7EFB"/>
    <w:rsid w:val="00FD0B2C"/>
    <w:rsid w:val="00FD13AF"/>
    <w:rsid w:val="00FD25DC"/>
    <w:rsid w:val="00FD2D1E"/>
    <w:rsid w:val="00FD35C7"/>
    <w:rsid w:val="00FD399B"/>
    <w:rsid w:val="00FD4755"/>
    <w:rsid w:val="00FD5352"/>
    <w:rsid w:val="00FD5B54"/>
    <w:rsid w:val="00FD66B2"/>
    <w:rsid w:val="00FD7FD8"/>
    <w:rsid w:val="00FE034E"/>
    <w:rsid w:val="00FE0384"/>
    <w:rsid w:val="00FE06A2"/>
    <w:rsid w:val="00FE07B6"/>
    <w:rsid w:val="00FE0C83"/>
    <w:rsid w:val="00FE0F48"/>
    <w:rsid w:val="00FE0FBE"/>
    <w:rsid w:val="00FE2324"/>
    <w:rsid w:val="00FE2387"/>
    <w:rsid w:val="00FE319D"/>
    <w:rsid w:val="00FE32AB"/>
    <w:rsid w:val="00FE3A5D"/>
    <w:rsid w:val="00FE3B01"/>
    <w:rsid w:val="00FE3D3D"/>
    <w:rsid w:val="00FE3FD8"/>
    <w:rsid w:val="00FE433B"/>
    <w:rsid w:val="00FE554B"/>
    <w:rsid w:val="00FE5A1F"/>
    <w:rsid w:val="00FE63DA"/>
    <w:rsid w:val="00FE668C"/>
    <w:rsid w:val="00FE69BC"/>
    <w:rsid w:val="00FE7EF6"/>
    <w:rsid w:val="00FF06E3"/>
    <w:rsid w:val="00FF0ABE"/>
    <w:rsid w:val="00FF0ADC"/>
    <w:rsid w:val="00FF0F1F"/>
    <w:rsid w:val="00FF174E"/>
    <w:rsid w:val="00FF19D2"/>
    <w:rsid w:val="00FF1F87"/>
    <w:rsid w:val="00FF24EC"/>
    <w:rsid w:val="00FF253B"/>
    <w:rsid w:val="00FF2DD9"/>
    <w:rsid w:val="00FF3D9A"/>
    <w:rsid w:val="00FF4079"/>
    <w:rsid w:val="00FF43E4"/>
    <w:rsid w:val="00FF47A5"/>
    <w:rsid w:val="00FF4C25"/>
    <w:rsid w:val="00FF5ABC"/>
    <w:rsid w:val="00FF5AD9"/>
    <w:rsid w:val="00FF5D90"/>
    <w:rsid w:val="00FF5E0F"/>
    <w:rsid w:val="00FF6025"/>
    <w:rsid w:val="00FF69B6"/>
    <w:rsid w:val="00FF6DAD"/>
    <w:rsid w:val="00FF6EE0"/>
    <w:rsid w:val="00FF7AB5"/>
    <w:rsid w:val="00FF7C84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342550"/>
  <w15:chartTrackingRefBased/>
  <w15:docId w15:val="{EC84E6D1-83FE-4A87-9FE6-D6D5F95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D1636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D1636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6D163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210BC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E46B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cs="Times New Roman"/>
      <w:sz w:val="20"/>
      <w:szCs w:val="2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9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64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24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87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D873B3"/>
    <w:rPr>
      <w:bCs/>
      <w:sz w:val="22"/>
      <w:szCs w:val="22"/>
      <w:lang w:val="en-US" w:eastAsia="en-GB" w:bidi="th-TH"/>
    </w:rPr>
  </w:style>
  <w:style w:type="paragraph" w:customStyle="1" w:styleId="NormalTimesNewRoman">
    <w:name w:val="Normal + Times New Roman"/>
    <w:aliases w:val="12 pt,Justified"/>
    <w:basedOn w:val="BodyText"/>
    <w:rsid w:val="00945A28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"/>
    <w:basedOn w:val="BodyText"/>
    <w:rsid w:val="00161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65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65F78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586E90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86E90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586E90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2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1">
    <w:name w:val="?????????? E"/>
    <w:basedOn w:val="Normal"/>
    <w:rsid w:val="00AF13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B1C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headingcentred">
    <w:name w:val="Normal heading centred"/>
    <w:aliases w:val="nhc"/>
    <w:basedOn w:val="Normal"/>
    <w:rsid w:val="00AE64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2A6441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EF70F1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2F273D"/>
    <w:pPr>
      <w:ind w:left="1134" w:hanging="567"/>
    </w:pPr>
  </w:style>
  <w:style w:type="paragraph" w:customStyle="1" w:styleId="E2">
    <w:name w:val="?????? E"/>
    <w:basedOn w:val="Normal"/>
    <w:rsid w:val="002F27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styleId="FootnoteText">
    <w:name w:val="footnote text"/>
    <w:aliases w:val="ft"/>
    <w:basedOn w:val="Normal"/>
    <w:link w:val="FootnoteText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6D163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6D1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6D1636"/>
    <w:rPr>
      <w:rFonts w:cs="Times New Roman"/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1636"/>
    <w:pPr>
      <w:spacing w:after="0"/>
    </w:pPr>
  </w:style>
  <w:style w:type="paragraph" w:customStyle="1" w:styleId="acctdividends">
    <w:name w:val="acct dividends"/>
    <w:aliases w:val="a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D1636"/>
  </w:style>
  <w:style w:type="paragraph" w:customStyle="1" w:styleId="acctindent">
    <w:name w:val="acct indent"/>
    <w:aliases w:val="ai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163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163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1636"/>
  </w:style>
  <w:style w:type="paragraph" w:customStyle="1" w:styleId="acctstatementsub-headingbolditalic">
    <w:name w:val="acct statement sub-heading bold italic"/>
    <w:aliases w:val="asb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D1636"/>
  </w:style>
  <w:style w:type="paragraph" w:customStyle="1" w:styleId="block2">
    <w:name w:val="block2"/>
    <w:aliases w:val="b2"/>
    <w:basedOn w:val="block"/>
    <w:rsid w:val="006D16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D1636"/>
  </w:style>
  <w:style w:type="paragraph" w:customStyle="1" w:styleId="accttwofigureslongernumber">
    <w:name w:val="acct two figures longer number"/>
    <w:aliases w:val="a2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16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D1636"/>
  </w:style>
  <w:style w:type="paragraph" w:customStyle="1" w:styleId="List1a">
    <w:name w:val="List 1a"/>
    <w:aliases w:val="1a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6D1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6D163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D163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1636"/>
  </w:style>
  <w:style w:type="paragraph" w:customStyle="1" w:styleId="zreportaddinfo">
    <w:name w:val="zreport addinfo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163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16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1636"/>
  </w:style>
  <w:style w:type="paragraph" w:customStyle="1" w:styleId="keeptogethernormal">
    <w:name w:val="keep together normal"/>
    <w:aliases w:val="ktn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D1636"/>
    <w:rPr>
      <w:b/>
      <w:bCs/>
    </w:rPr>
  </w:style>
  <w:style w:type="paragraph" w:customStyle="1" w:styleId="nineptbodytext">
    <w:name w:val="nine pt body text"/>
    <w:aliases w:val="9bt"/>
    <w:basedOn w:val="nineptnormal"/>
    <w:rsid w:val="006D1636"/>
    <w:pPr>
      <w:spacing w:after="220"/>
    </w:pPr>
  </w:style>
  <w:style w:type="paragraph" w:customStyle="1" w:styleId="nineptnormal">
    <w:name w:val="nine pt normal"/>
    <w:aliases w:val="9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D1636"/>
    <w:pPr>
      <w:jc w:val="center"/>
    </w:pPr>
  </w:style>
  <w:style w:type="paragraph" w:customStyle="1" w:styleId="heading">
    <w:name w:val="heading"/>
    <w:aliases w:val="h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16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1636"/>
  </w:style>
  <w:style w:type="paragraph" w:customStyle="1" w:styleId="nineptheadingcentredbold">
    <w:name w:val="nine pt heading centred bold"/>
    <w:aliases w:val="9hc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16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D16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D1636"/>
    <w:rPr>
      <w:b/>
    </w:rPr>
  </w:style>
  <w:style w:type="paragraph" w:customStyle="1" w:styleId="nineptcolumntab1">
    <w:name w:val="nine pt column tab1"/>
    <w:aliases w:val="a91"/>
    <w:basedOn w:val="nineptnormal"/>
    <w:rsid w:val="006D16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1636"/>
    <w:rPr>
      <w:i/>
      <w:iCs/>
    </w:rPr>
  </w:style>
  <w:style w:type="paragraph" w:customStyle="1" w:styleId="Normalheading">
    <w:name w:val="Normal heading"/>
    <w:aliases w:val="nh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16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16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D163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16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D163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D16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D16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D16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1636"/>
  </w:style>
  <w:style w:type="paragraph" w:customStyle="1" w:styleId="tabletextheading">
    <w:name w:val="table text heading"/>
    <w:aliases w:val="tth"/>
    <w:basedOn w:val="tabletext"/>
    <w:rsid w:val="006D16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163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6D16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16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D1636"/>
    <w:pPr>
      <w:spacing w:after="0"/>
    </w:pPr>
    <w:rPr>
      <w:b w:val="0"/>
    </w:rPr>
  </w:style>
  <w:style w:type="paragraph" w:customStyle="1" w:styleId="blockheadingitalic">
    <w:name w:val="block heading italic"/>
    <w:aliases w:val="bhi"/>
    <w:basedOn w:val="blockheadingitalicbold"/>
    <w:rsid w:val="006D1636"/>
  </w:style>
  <w:style w:type="paragraph" w:customStyle="1" w:styleId="blockheadingitalicbold">
    <w:name w:val="block heading italic bold"/>
    <w:aliases w:val="bhib"/>
    <w:basedOn w:val="blockheading"/>
    <w:rsid w:val="006D16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1636"/>
    <w:pPr>
      <w:spacing w:after="0"/>
    </w:pPr>
  </w:style>
  <w:style w:type="paragraph" w:customStyle="1" w:styleId="smallreturn">
    <w:name w:val="small return"/>
    <w:aliases w:val="sr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D1636"/>
    <w:pPr>
      <w:spacing w:after="0"/>
    </w:pPr>
  </w:style>
  <w:style w:type="paragraph" w:customStyle="1" w:styleId="headingbolditalic">
    <w:name w:val="heading bold italic"/>
    <w:aliases w:val="hbi"/>
    <w:basedOn w:val="heading"/>
    <w:rsid w:val="006D16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1636"/>
  </w:style>
  <w:style w:type="paragraph" w:customStyle="1" w:styleId="acctindenttabsnospaceafter">
    <w:name w:val="acct indent+tabs no space after"/>
    <w:aliases w:val="aitn"/>
    <w:basedOn w:val="acctindenttabs"/>
    <w:rsid w:val="006D1636"/>
    <w:pPr>
      <w:tabs>
        <w:tab w:val="left" w:pos="851"/>
        <w:tab w:val="left" w:pos="1134"/>
      </w:tabs>
      <w:spacing w:after="0"/>
    </w:pPr>
  </w:style>
  <w:style w:type="paragraph" w:customStyle="1" w:styleId="blockbullet">
    <w:name w:val="block bullet"/>
    <w:aliases w:val="bb"/>
    <w:basedOn w:val="block"/>
    <w:rsid w:val="006D163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16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1636"/>
    <w:pPr>
      <w:spacing w:after="0"/>
    </w:pPr>
  </w:style>
  <w:style w:type="paragraph" w:customStyle="1" w:styleId="eightptnormal">
    <w:name w:val="eight pt normal"/>
    <w:aliases w:val="8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16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D16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D16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D1636"/>
  </w:style>
  <w:style w:type="paragraph" w:customStyle="1" w:styleId="eightptbodytext">
    <w:name w:val="eight pt body text"/>
    <w:aliases w:val="8bt"/>
    <w:basedOn w:val="eightptnormal"/>
    <w:rsid w:val="006D16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16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16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16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D1636"/>
    <w:pPr>
      <w:spacing w:after="0"/>
    </w:pPr>
  </w:style>
  <w:style w:type="paragraph" w:customStyle="1" w:styleId="eightptblock">
    <w:name w:val="eight pt block"/>
    <w:aliases w:val="8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D16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D16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1636"/>
  </w:style>
  <w:style w:type="paragraph" w:customStyle="1" w:styleId="accttwofigureslongernumber2">
    <w:name w:val="acct two figures longer number2"/>
    <w:aliases w:val="a2+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D1636"/>
    <w:pPr>
      <w:spacing w:after="0"/>
    </w:pPr>
  </w:style>
  <w:style w:type="paragraph" w:customStyle="1" w:styleId="blockindent">
    <w:name w:val="block indent"/>
    <w:aliases w:val="bi"/>
    <w:basedOn w:val="block"/>
    <w:rsid w:val="006D16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D1636"/>
    <w:pPr>
      <w:jc w:val="center"/>
    </w:pPr>
  </w:style>
  <w:style w:type="paragraph" w:customStyle="1" w:styleId="nineptcol">
    <w:name w:val="nine pt %col"/>
    <w:aliases w:val="9%"/>
    <w:basedOn w:val="nineptnormal"/>
    <w:rsid w:val="006D16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16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16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D16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16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D16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16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16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16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16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16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16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16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1636"/>
    <w:pPr>
      <w:spacing w:before="0" w:after="260" w:line="260" w:lineRule="atLeast"/>
    </w:pPr>
    <w:rPr>
      <w:i w:val="0"/>
    </w:rPr>
  </w:style>
  <w:style w:type="paragraph" w:customStyle="1" w:styleId="nineptblocknosp">
    <w:name w:val="nine pt block no sp"/>
    <w:aliases w:val="9b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16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1636"/>
    <w:pPr>
      <w:spacing w:after="80"/>
    </w:pPr>
  </w:style>
  <w:style w:type="paragraph" w:customStyle="1" w:styleId="nineptratecol">
    <w:name w:val="nine pt rate col"/>
    <w:aliases w:val="a9r"/>
    <w:basedOn w:val="nineptnormal"/>
    <w:rsid w:val="006D16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16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16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16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16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D16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16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16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16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16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16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1636"/>
    <w:pPr>
      <w:ind w:left="907" w:hanging="340"/>
    </w:pPr>
  </w:style>
  <w:style w:type="paragraph" w:customStyle="1" w:styleId="List3i">
    <w:name w:val="List 3i"/>
    <w:aliases w:val="3i"/>
    <w:basedOn w:val="List2i"/>
    <w:rsid w:val="006D16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1636"/>
  </w:style>
  <w:style w:type="paragraph" w:customStyle="1" w:styleId="eightptnormalheadingitalic">
    <w:name w:val="eight pt normal heading italic"/>
    <w:aliases w:val="8nhbi"/>
    <w:basedOn w:val="eightptnormalheading"/>
    <w:rsid w:val="006D16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16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D1636"/>
    <w:pPr>
      <w:spacing w:before="80" w:after="80"/>
    </w:pPr>
    <w:rPr>
      <w:b/>
      <w:bCs/>
    </w:r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16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D16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1636"/>
    <w:pPr>
      <w:spacing w:after="80"/>
    </w:pPr>
  </w:style>
  <w:style w:type="paragraph" w:customStyle="1" w:styleId="blockbullet2">
    <w:name w:val="block bullet 2"/>
    <w:aliases w:val="bb2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16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163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163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D163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D16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D16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16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16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163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1636"/>
  </w:style>
  <w:style w:type="paragraph" w:customStyle="1" w:styleId="CM139">
    <w:name w:val="CM139"/>
    <w:basedOn w:val="Default"/>
    <w:next w:val="Default"/>
    <w:rsid w:val="006D1636"/>
  </w:style>
  <w:style w:type="paragraph" w:customStyle="1" w:styleId="CM38">
    <w:name w:val="CM38"/>
    <w:basedOn w:val="Default"/>
    <w:next w:val="Default"/>
    <w:rsid w:val="006D1636"/>
  </w:style>
  <w:style w:type="paragraph" w:customStyle="1" w:styleId="CM31">
    <w:name w:val="CM31"/>
    <w:basedOn w:val="Default"/>
    <w:next w:val="Default"/>
    <w:rsid w:val="006D1636"/>
  </w:style>
  <w:style w:type="paragraph" w:customStyle="1" w:styleId="CM48">
    <w:name w:val="CM48"/>
    <w:basedOn w:val="Default"/>
    <w:next w:val="Default"/>
    <w:rsid w:val="006D1636"/>
  </w:style>
  <w:style w:type="paragraph" w:customStyle="1" w:styleId="CM74">
    <w:name w:val="CM74"/>
    <w:basedOn w:val="Default"/>
    <w:next w:val="Default"/>
    <w:rsid w:val="006D1636"/>
  </w:style>
  <w:style w:type="paragraph" w:styleId="ListParagraph">
    <w:name w:val="List Paragraph"/>
    <w:basedOn w:val="Normal"/>
    <w:link w:val="ListParagraphChar"/>
    <w:uiPriority w:val="34"/>
    <w:qFormat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D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6D1636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D1636"/>
    <w:rPr>
      <w:b/>
      <w:bCs/>
    </w:rPr>
  </w:style>
  <w:style w:type="character" w:customStyle="1" w:styleId="CommentSubjectChar">
    <w:name w:val="Comment Subject Char"/>
    <w:link w:val="CommentSubject"/>
    <w:rsid w:val="006D1636"/>
    <w:rPr>
      <w:rFonts w:cs="Times New Roman"/>
      <w:b/>
      <w:bCs/>
      <w:lang w:val="en-GB" w:bidi="ar-SA"/>
    </w:rPr>
  </w:style>
  <w:style w:type="character" w:customStyle="1" w:styleId="hps">
    <w:name w:val="hps"/>
    <w:rsid w:val="0046578A"/>
    <w:rPr>
      <w:rFonts w:ascii="Times New Roman" w:hAnsi="Times New Roman" w:cs="Times New Roman" w:hint="default"/>
    </w:rPr>
  </w:style>
  <w:style w:type="paragraph" w:customStyle="1" w:styleId="Pa18">
    <w:name w:val="Pa18"/>
    <w:basedOn w:val="Normal"/>
    <w:next w:val="Normal"/>
    <w:uiPriority w:val="99"/>
    <w:rsid w:val="00407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0E23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ormalIndent10">
    <w:name w:val="Normal Indent1"/>
    <w:basedOn w:val="Normal"/>
    <w:rsid w:val="002F25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2F25A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2F25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2F25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2F25A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430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2747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25383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571753"/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020D01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020D01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30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5698">
                  <w:marLeft w:val="0"/>
                  <w:marRight w:val="-32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292">
                      <w:marLeft w:val="272"/>
                      <w:marRight w:val="3804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5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EF5DE-2D2B-42BF-89CC-EFF4053E6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329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LIGHTING AND EQUIPMENT CO</vt:lpstr>
    </vt:vector>
  </TitlesOfParts>
  <Company>KPMG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LIGHTING AND EQUIPMENT CO</dc:title>
  <dc:subject/>
  <dc:creator>AA</dc:creator>
  <cp:keywords/>
  <cp:lastModifiedBy>Saisamorn, Chimyoo</cp:lastModifiedBy>
  <cp:revision>3</cp:revision>
  <cp:lastPrinted>2022-08-08T12:19:00Z</cp:lastPrinted>
  <dcterms:created xsi:type="dcterms:W3CDTF">2022-08-09T09:19:00Z</dcterms:created>
  <dcterms:modified xsi:type="dcterms:W3CDTF">2022-08-09T09:20:00Z</dcterms:modified>
</cp:coreProperties>
</file>