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368"/>
        <w:gridCol w:w="8165"/>
      </w:tblGrid>
      <w:tr w:rsidR="00293F01" w:rsidRPr="00803B66" w14:paraId="5C0B286E" w14:textId="77777777" w:rsidTr="00F80BA2">
        <w:tc>
          <w:tcPr>
            <w:tcW w:w="1368" w:type="dxa"/>
          </w:tcPr>
          <w:p w14:paraId="0A4C34AE" w14:textId="53CB785B" w:rsidR="00293F01" w:rsidRPr="00803B66"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03B66">
              <w:rPr>
                <w:rFonts w:ascii="Times New Roman" w:hAnsi="Times New Roman" w:cs="Times New Roman"/>
                <w:b/>
                <w:bCs/>
                <w:sz w:val="22"/>
                <w:szCs w:val="22"/>
              </w:rPr>
              <w:t>Note</w:t>
            </w:r>
          </w:p>
        </w:tc>
        <w:tc>
          <w:tcPr>
            <w:tcW w:w="8165" w:type="dxa"/>
          </w:tcPr>
          <w:p w14:paraId="288D9EA0" w14:textId="77777777" w:rsidR="00293F01" w:rsidRPr="00803B66"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03B66">
              <w:rPr>
                <w:rFonts w:ascii="Times New Roman" w:hAnsi="Times New Roman" w:cs="Times New Roman"/>
                <w:b/>
                <w:bCs/>
                <w:sz w:val="22"/>
                <w:szCs w:val="22"/>
              </w:rPr>
              <w:t>Contents</w:t>
            </w:r>
          </w:p>
        </w:tc>
      </w:tr>
      <w:tr w:rsidR="00293F01" w:rsidRPr="00803B66" w14:paraId="3E8205FA" w14:textId="77777777" w:rsidTr="00F80BA2">
        <w:tc>
          <w:tcPr>
            <w:tcW w:w="1368" w:type="dxa"/>
          </w:tcPr>
          <w:p w14:paraId="331AE8AA" w14:textId="77777777" w:rsidR="00293F01" w:rsidRPr="00803B66"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65" w:type="dxa"/>
          </w:tcPr>
          <w:p w14:paraId="2A5CA065" w14:textId="77777777" w:rsidR="00293F01" w:rsidRPr="00803B66"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293F01" w:rsidRPr="00803B66" w14:paraId="78F86308" w14:textId="77777777" w:rsidTr="00F80BA2">
        <w:tc>
          <w:tcPr>
            <w:tcW w:w="1368" w:type="dxa"/>
          </w:tcPr>
          <w:p w14:paraId="4BEB17A9" w14:textId="2C839B65" w:rsidR="001F430F" w:rsidRPr="00803B66"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803B66">
              <w:rPr>
                <w:rFonts w:ascii="Times New Roman" w:hAnsi="Times New Roman" w:cs="Cordia New"/>
                <w:sz w:val="22"/>
                <w:szCs w:val="22"/>
              </w:rPr>
              <w:t>1</w:t>
            </w:r>
          </w:p>
        </w:tc>
        <w:tc>
          <w:tcPr>
            <w:tcW w:w="8165" w:type="dxa"/>
          </w:tcPr>
          <w:p w14:paraId="14F79413" w14:textId="77777777" w:rsidR="001F430F" w:rsidRPr="00803B66" w:rsidRDefault="00293F0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803B66">
              <w:rPr>
                <w:rFonts w:ascii="Times New Roman" w:hAnsi="Times New Roman" w:cs="Times New Roman"/>
                <w:sz w:val="22"/>
                <w:szCs w:val="22"/>
              </w:rPr>
              <w:t>Basis of preparation of the interim financial statements</w:t>
            </w:r>
          </w:p>
        </w:tc>
      </w:tr>
      <w:tr w:rsidR="008F3351" w:rsidRPr="00803B66" w14:paraId="330277EE" w14:textId="77777777" w:rsidTr="00F80BA2">
        <w:tc>
          <w:tcPr>
            <w:tcW w:w="1368" w:type="dxa"/>
          </w:tcPr>
          <w:p w14:paraId="6BFC2AB5" w14:textId="58D4477D" w:rsidR="008F3351" w:rsidRPr="00803B66"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03B66">
              <w:rPr>
                <w:rFonts w:ascii="Times New Roman" w:hAnsi="Times New Roman" w:cs="Times New Roman"/>
                <w:sz w:val="22"/>
                <w:szCs w:val="22"/>
              </w:rPr>
              <w:t>2</w:t>
            </w:r>
          </w:p>
        </w:tc>
        <w:tc>
          <w:tcPr>
            <w:tcW w:w="8165" w:type="dxa"/>
          </w:tcPr>
          <w:p w14:paraId="43FF44E2" w14:textId="600E2CBD" w:rsidR="008F3351" w:rsidRPr="00803B66" w:rsidRDefault="00CD3766"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803B66">
              <w:rPr>
                <w:rFonts w:ascii="Times New Roman" w:hAnsi="Times New Roman" w:cs="Times New Roman"/>
                <w:sz w:val="22"/>
                <w:szCs w:val="22"/>
              </w:rPr>
              <w:t>Related parties</w:t>
            </w:r>
          </w:p>
        </w:tc>
      </w:tr>
      <w:tr w:rsidR="008F3351" w:rsidRPr="00803B66" w14:paraId="0CE2BFC1" w14:textId="77777777" w:rsidTr="00F80BA2">
        <w:tc>
          <w:tcPr>
            <w:tcW w:w="1368" w:type="dxa"/>
          </w:tcPr>
          <w:p w14:paraId="00BFB989" w14:textId="17CC9184" w:rsidR="008F3351" w:rsidRPr="00803B66"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803B66">
              <w:rPr>
                <w:rFonts w:ascii="Times New Roman" w:hAnsi="Times New Roman" w:cstheme="minorBidi"/>
                <w:sz w:val="22"/>
                <w:szCs w:val="22"/>
              </w:rPr>
              <w:t>3</w:t>
            </w:r>
          </w:p>
        </w:tc>
        <w:tc>
          <w:tcPr>
            <w:tcW w:w="8165" w:type="dxa"/>
          </w:tcPr>
          <w:p w14:paraId="563D689A" w14:textId="404BA064" w:rsidR="008F3351" w:rsidRPr="00803B66" w:rsidRDefault="000E07D8"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sidRPr="00803B66">
              <w:rPr>
                <w:rFonts w:ascii="Times New Roman" w:hAnsi="Times New Roman" w:cs="Times New Roman"/>
                <w:sz w:val="22"/>
                <w:szCs w:val="22"/>
              </w:rPr>
              <w:t>Trade accounts receivable</w:t>
            </w:r>
          </w:p>
        </w:tc>
      </w:tr>
      <w:tr w:rsidR="008F3351" w:rsidRPr="00803B66" w14:paraId="79493A4D" w14:textId="77777777" w:rsidTr="00F80BA2">
        <w:tc>
          <w:tcPr>
            <w:tcW w:w="1368" w:type="dxa"/>
          </w:tcPr>
          <w:p w14:paraId="3C5D49C4" w14:textId="3692C615" w:rsidR="008F3351" w:rsidRPr="00803B66"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03B66">
              <w:rPr>
                <w:rFonts w:ascii="Times New Roman" w:hAnsi="Times New Roman" w:cs="Times New Roman"/>
                <w:sz w:val="22"/>
                <w:szCs w:val="22"/>
              </w:rPr>
              <w:t>4</w:t>
            </w:r>
          </w:p>
        </w:tc>
        <w:tc>
          <w:tcPr>
            <w:tcW w:w="8165" w:type="dxa"/>
          </w:tcPr>
          <w:p w14:paraId="61E3BFFD" w14:textId="6117D477" w:rsidR="008F3351" w:rsidRPr="00803B66" w:rsidRDefault="008F335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03B66">
              <w:rPr>
                <w:rFonts w:ascii="Times New Roman" w:hAnsi="Times New Roman" w:cs="Times New Roman"/>
                <w:sz w:val="22"/>
                <w:szCs w:val="22"/>
              </w:rPr>
              <w:t>Property, plant and equipment</w:t>
            </w:r>
            <w:r w:rsidR="00633B2B" w:rsidRPr="00803B66">
              <w:rPr>
                <w:rFonts w:ascii="Times New Roman" w:hAnsi="Times New Roman" w:cs="Times New Roman"/>
                <w:sz w:val="22"/>
                <w:szCs w:val="22"/>
              </w:rPr>
              <w:t xml:space="preserve"> / Right-of-use assets</w:t>
            </w:r>
          </w:p>
        </w:tc>
      </w:tr>
      <w:tr w:rsidR="008F3351" w:rsidRPr="00803B66" w14:paraId="27F1A225" w14:textId="77777777" w:rsidTr="00F80BA2">
        <w:tc>
          <w:tcPr>
            <w:tcW w:w="1368" w:type="dxa"/>
          </w:tcPr>
          <w:p w14:paraId="094EA3AC" w14:textId="1EA94AAB" w:rsidR="008F3351" w:rsidRPr="00803B66"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03B66">
              <w:rPr>
                <w:rFonts w:ascii="Times New Roman" w:hAnsi="Times New Roman" w:cs="Times New Roman"/>
                <w:sz w:val="22"/>
                <w:szCs w:val="22"/>
              </w:rPr>
              <w:t>5</w:t>
            </w:r>
          </w:p>
        </w:tc>
        <w:tc>
          <w:tcPr>
            <w:tcW w:w="8165" w:type="dxa"/>
          </w:tcPr>
          <w:p w14:paraId="28E9AF2A" w14:textId="77777777" w:rsidR="008F3351" w:rsidRPr="00803B66" w:rsidRDefault="008F335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03B66">
              <w:rPr>
                <w:rFonts w:ascii="Times New Roman" w:hAnsi="Times New Roman" w:cs="Times New Roman"/>
                <w:sz w:val="22"/>
                <w:szCs w:val="22"/>
              </w:rPr>
              <w:t>Interest-bearing liabilities</w:t>
            </w:r>
          </w:p>
        </w:tc>
      </w:tr>
      <w:tr w:rsidR="0048774C" w:rsidRPr="00803B66" w14:paraId="17FC90AE" w14:textId="77777777" w:rsidTr="00F80BA2">
        <w:tc>
          <w:tcPr>
            <w:tcW w:w="1368" w:type="dxa"/>
          </w:tcPr>
          <w:p w14:paraId="7BE62EA5" w14:textId="719ACA74" w:rsidR="0048774C" w:rsidRPr="00803B66" w:rsidRDefault="00373844"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03B66">
              <w:rPr>
                <w:rFonts w:ascii="Times New Roman" w:hAnsi="Times New Roman" w:cs="Times New Roman"/>
                <w:sz w:val="22"/>
                <w:szCs w:val="22"/>
              </w:rPr>
              <w:t>6</w:t>
            </w:r>
          </w:p>
        </w:tc>
        <w:tc>
          <w:tcPr>
            <w:tcW w:w="8165" w:type="dxa"/>
          </w:tcPr>
          <w:p w14:paraId="48985B8A" w14:textId="77777777" w:rsidR="0048774C" w:rsidRPr="00803B66" w:rsidRDefault="007661E6"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03B66">
              <w:rPr>
                <w:rFonts w:ascii="Times New Roman" w:hAnsi="Times New Roman" w:cs="Times New Roman"/>
                <w:sz w:val="22"/>
                <w:szCs w:val="22"/>
              </w:rPr>
              <w:t xml:space="preserve">Segment information </w:t>
            </w:r>
            <w:r w:rsidR="00244298" w:rsidRPr="00803B66">
              <w:rPr>
                <w:rFonts w:ascii="Times New Roman" w:hAnsi="Times New Roman" w:cs="Times New Roman"/>
                <w:sz w:val="22"/>
                <w:szCs w:val="22"/>
              </w:rPr>
              <w:t>a</w:t>
            </w:r>
            <w:r w:rsidRPr="00803B66">
              <w:rPr>
                <w:rFonts w:ascii="Times New Roman" w:hAnsi="Times New Roman" w:cs="Times New Roman"/>
                <w:sz w:val="22"/>
                <w:szCs w:val="22"/>
              </w:rPr>
              <w:t>nd disaggregation of revenue</w:t>
            </w:r>
          </w:p>
        </w:tc>
      </w:tr>
      <w:tr w:rsidR="0048774C" w:rsidRPr="00803B66" w14:paraId="2A3F656F" w14:textId="77777777" w:rsidTr="00F80BA2">
        <w:tc>
          <w:tcPr>
            <w:tcW w:w="1368" w:type="dxa"/>
          </w:tcPr>
          <w:p w14:paraId="4F472AFE" w14:textId="6155129E" w:rsidR="0048774C" w:rsidRPr="00803B66" w:rsidRDefault="00373844"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03B66">
              <w:rPr>
                <w:rFonts w:ascii="Times New Roman" w:hAnsi="Times New Roman" w:cs="Times New Roman"/>
                <w:sz w:val="22"/>
                <w:szCs w:val="22"/>
              </w:rPr>
              <w:t>7</w:t>
            </w:r>
          </w:p>
        </w:tc>
        <w:tc>
          <w:tcPr>
            <w:tcW w:w="8165" w:type="dxa"/>
          </w:tcPr>
          <w:p w14:paraId="78492C8F" w14:textId="5315E5CE" w:rsidR="0048774C" w:rsidRPr="00803B66" w:rsidRDefault="00CA27BA"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803B66">
              <w:rPr>
                <w:rFonts w:ascii="Times New Roman" w:hAnsi="Times New Roman"/>
                <w:sz w:val="22"/>
                <w:szCs w:val="28"/>
              </w:rPr>
              <w:t>Dividends</w:t>
            </w:r>
          </w:p>
        </w:tc>
      </w:tr>
      <w:tr w:rsidR="00CA27BA" w:rsidRPr="00803B66" w14:paraId="36B60997" w14:textId="77777777" w:rsidTr="00F80BA2">
        <w:tc>
          <w:tcPr>
            <w:tcW w:w="1368" w:type="dxa"/>
          </w:tcPr>
          <w:p w14:paraId="5D2313FC" w14:textId="67F811E4" w:rsidR="00CA27BA" w:rsidRPr="00803B66" w:rsidRDefault="00CA27BA" w:rsidP="00CA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03B66">
              <w:rPr>
                <w:rFonts w:ascii="Times New Roman" w:hAnsi="Times New Roman" w:cs="Times New Roman"/>
                <w:sz w:val="22"/>
                <w:szCs w:val="22"/>
              </w:rPr>
              <w:t>8</w:t>
            </w:r>
          </w:p>
        </w:tc>
        <w:tc>
          <w:tcPr>
            <w:tcW w:w="8165" w:type="dxa"/>
          </w:tcPr>
          <w:p w14:paraId="25C2A163" w14:textId="71BCCED9" w:rsidR="00CA27BA" w:rsidRPr="00803B66" w:rsidRDefault="00CA27BA" w:rsidP="00CA27BA">
            <w:pPr>
              <w:rPr>
                <w:rFonts w:ascii="Times New Roman" w:hAnsi="Times New Roman" w:cs="Times New Roman"/>
                <w:sz w:val="22"/>
                <w:szCs w:val="22"/>
              </w:rPr>
            </w:pPr>
            <w:r w:rsidRPr="00803B66">
              <w:rPr>
                <w:rFonts w:ascii="Times New Roman" w:hAnsi="Times New Roman"/>
                <w:sz w:val="22"/>
                <w:szCs w:val="28"/>
              </w:rPr>
              <w:t>Income tax</w:t>
            </w:r>
          </w:p>
        </w:tc>
      </w:tr>
      <w:tr w:rsidR="00CA27BA" w:rsidRPr="00803B66" w14:paraId="6707490A" w14:textId="77777777" w:rsidTr="00F80BA2">
        <w:tc>
          <w:tcPr>
            <w:tcW w:w="1368" w:type="dxa"/>
          </w:tcPr>
          <w:p w14:paraId="3C8A68EA" w14:textId="6DD71FC1" w:rsidR="00CA27BA" w:rsidRPr="00803B66" w:rsidRDefault="00CA27BA" w:rsidP="00CA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03B66">
              <w:rPr>
                <w:rFonts w:ascii="Times New Roman" w:hAnsi="Times New Roman" w:cs="Times New Roman"/>
                <w:sz w:val="22"/>
                <w:szCs w:val="22"/>
              </w:rPr>
              <w:t>9</w:t>
            </w:r>
          </w:p>
        </w:tc>
        <w:tc>
          <w:tcPr>
            <w:tcW w:w="8165" w:type="dxa"/>
          </w:tcPr>
          <w:p w14:paraId="24E7ADE7" w14:textId="1D2DF6AD" w:rsidR="00CA27BA" w:rsidRPr="00803B66" w:rsidRDefault="00CA27BA" w:rsidP="00CA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03B66">
              <w:rPr>
                <w:rFonts w:ascii="Times New Roman" w:hAnsi="Times New Roman" w:cs="Times New Roman"/>
                <w:sz w:val="22"/>
                <w:szCs w:val="22"/>
              </w:rPr>
              <w:t>Financial instruments</w:t>
            </w:r>
          </w:p>
        </w:tc>
      </w:tr>
      <w:tr w:rsidR="00CA27BA" w:rsidRPr="00803B66" w14:paraId="649B1A81" w14:textId="77777777" w:rsidTr="00F80BA2">
        <w:tc>
          <w:tcPr>
            <w:tcW w:w="1368" w:type="dxa"/>
          </w:tcPr>
          <w:p w14:paraId="1D89E179" w14:textId="5E96FCAD" w:rsidR="00CA27BA" w:rsidRPr="00803B66" w:rsidRDefault="00CA27BA" w:rsidP="00CA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803B66">
              <w:rPr>
                <w:rFonts w:ascii="Times New Roman" w:hAnsi="Times New Roman" w:cstheme="minorBidi"/>
                <w:sz w:val="22"/>
                <w:szCs w:val="22"/>
              </w:rPr>
              <w:t>10</w:t>
            </w:r>
          </w:p>
        </w:tc>
        <w:tc>
          <w:tcPr>
            <w:tcW w:w="8165" w:type="dxa"/>
          </w:tcPr>
          <w:p w14:paraId="4D9B9475" w14:textId="161F819F" w:rsidR="00CA27BA" w:rsidRPr="00803B66" w:rsidRDefault="00CA27BA" w:rsidP="00CA27BA">
            <w:pPr>
              <w:pStyle w:val="index"/>
              <w:numPr>
                <w:ilvl w:val="0"/>
                <w:numId w:val="0"/>
              </w:numPr>
              <w:shd w:val="clear" w:color="auto" w:fill="FFFFFF"/>
              <w:tabs>
                <w:tab w:val="num" w:pos="810"/>
                <w:tab w:val="num" w:pos="1170"/>
              </w:tabs>
              <w:spacing w:after="0" w:line="260" w:lineRule="exact"/>
              <w:outlineLvl w:val="0"/>
            </w:pPr>
            <w:r w:rsidRPr="00803B66">
              <w:rPr>
                <w:szCs w:val="22"/>
              </w:rPr>
              <w:t>Commitments with non-related parties</w:t>
            </w:r>
          </w:p>
        </w:tc>
      </w:tr>
      <w:tr w:rsidR="00CA27BA" w:rsidRPr="00803B66" w14:paraId="34983B48" w14:textId="77777777" w:rsidTr="00F80BA2">
        <w:tc>
          <w:tcPr>
            <w:tcW w:w="1368" w:type="dxa"/>
          </w:tcPr>
          <w:p w14:paraId="2D54A413" w14:textId="7EBC879E" w:rsidR="00CA27BA" w:rsidRPr="00803B66" w:rsidRDefault="00CA27BA" w:rsidP="00CA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65" w:type="dxa"/>
          </w:tcPr>
          <w:p w14:paraId="2327453F" w14:textId="616870CE" w:rsidR="00CA27BA" w:rsidRPr="00803B66" w:rsidRDefault="00CA27BA" w:rsidP="00CA27BA">
            <w:pPr>
              <w:pStyle w:val="index"/>
              <w:numPr>
                <w:ilvl w:val="0"/>
                <w:numId w:val="0"/>
              </w:numPr>
              <w:shd w:val="clear" w:color="auto" w:fill="FFFFFF"/>
              <w:tabs>
                <w:tab w:val="num" w:pos="810"/>
                <w:tab w:val="num" w:pos="1170"/>
              </w:tabs>
              <w:spacing w:after="0" w:line="260" w:lineRule="exact"/>
              <w:outlineLvl w:val="0"/>
            </w:pPr>
          </w:p>
        </w:tc>
      </w:tr>
    </w:tbl>
    <w:p w14:paraId="6BD2C0C6" w14:textId="77777777" w:rsidR="00125F79" w:rsidRPr="00803B66" w:rsidRDefault="00125F79" w:rsidP="00663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sz w:val="22"/>
          <w:szCs w:val="22"/>
        </w:rPr>
      </w:pPr>
    </w:p>
    <w:p w14:paraId="0F3A4DB7" w14:textId="77777777" w:rsidR="00663C34" w:rsidRPr="00803B66" w:rsidRDefault="00663C34" w:rsidP="00663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heme="minorBidi"/>
          <w:sz w:val="22"/>
          <w:szCs w:val="22"/>
          <w:cs/>
        </w:rPr>
        <w:sectPr w:rsidR="00663C34" w:rsidRPr="00803B66" w:rsidSect="007070A1">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16"/>
          <w:cols w:space="720"/>
          <w:docGrid w:linePitch="245"/>
        </w:sectPr>
      </w:pPr>
    </w:p>
    <w:p w14:paraId="4AC41A9B" w14:textId="18F2A6CC" w:rsidR="00293F01" w:rsidRPr="00803B66" w:rsidRDefault="000A435C" w:rsidP="000A435C">
      <w:pPr>
        <w:ind w:left="540"/>
        <w:rPr>
          <w:rFonts w:ascii="Times New Roman" w:hAnsi="Times New Roman" w:cs="Times New Roman"/>
          <w:sz w:val="22"/>
          <w:szCs w:val="22"/>
        </w:rPr>
      </w:pPr>
      <w:r w:rsidRPr="00803B66">
        <w:rPr>
          <w:rFonts w:ascii="Times New Roman" w:hAnsi="Times New Roman" w:cs="Times New Roman"/>
          <w:sz w:val="22"/>
          <w:szCs w:val="22"/>
        </w:rPr>
        <w:lastRenderedPageBreak/>
        <w:t>These notes form an integral part of the</w:t>
      </w:r>
      <w:r w:rsidR="00F51AF2">
        <w:rPr>
          <w:rFonts w:ascii="Times New Roman" w:hAnsi="Times New Roman" w:cs="Times New Roman"/>
          <w:sz w:val="22"/>
          <w:szCs w:val="22"/>
        </w:rPr>
        <w:t xml:space="preserve"> interim</w:t>
      </w:r>
      <w:r w:rsidRPr="00803B66">
        <w:rPr>
          <w:rFonts w:ascii="Times New Roman" w:hAnsi="Times New Roman" w:cs="Times New Roman"/>
          <w:sz w:val="22"/>
          <w:szCs w:val="22"/>
        </w:rPr>
        <w:t xml:space="preserve"> financial statements.</w:t>
      </w:r>
    </w:p>
    <w:p w14:paraId="603D7DD4" w14:textId="77777777" w:rsidR="00111904" w:rsidRPr="00803B66" w:rsidRDefault="00111904"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32111FD5" w14:textId="62BECC86" w:rsidR="001470CF" w:rsidRPr="00803B66" w:rsidRDefault="00111904"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8"/>
        </w:rPr>
      </w:pPr>
      <w:r w:rsidRPr="00803B66">
        <w:rPr>
          <w:rFonts w:ascii="Times New Roman" w:hAnsi="Times New Roman" w:cs="Times New Roman"/>
          <w:sz w:val="22"/>
          <w:szCs w:val="22"/>
        </w:rPr>
        <w:t>The interim financial statements issued for Thai regulatory reporting purposes are prepared in the Thai language. These English language financial statements have been prepared from the Thai language statutory financial statements and were approved and authorised for iss</w:t>
      </w:r>
      <w:r w:rsidR="00A218CC" w:rsidRPr="00803B66">
        <w:rPr>
          <w:rFonts w:ascii="Times New Roman" w:hAnsi="Times New Roman" w:cs="Times New Roman"/>
          <w:sz w:val="22"/>
          <w:szCs w:val="22"/>
        </w:rPr>
        <w:t xml:space="preserve">ue by the </w:t>
      </w:r>
      <w:r w:rsidR="008F0BFE" w:rsidRPr="00803B66">
        <w:rPr>
          <w:rFonts w:ascii="Times New Roman" w:hAnsi="Times New Roman" w:cs="Times New Roman"/>
          <w:sz w:val="22"/>
          <w:szCs w:val="22"/>
        </w:rPr>
        <w:t>Board of Directors on</w:t>
      </w:r>
      <w:r w:rsidR="000E07D8" w:rsidRPr="00803B66">
        <w:rPr>
          <w:rFonts w:ascii="Times New Roman" w:hAnsi="Times New Roman" w:hint="cs"/>
          <w:sz w:val="22"/>
          <w:szCs w:val="28"/>
          <w:cs/>
        </w:rPr>
        <w:t xml:space="preserve"> </w:t>
      </w:r>
    </w:p>
    <w:p w14:paraId="443FE847" w14:textId="6CE86FFA" w:rsidR="00031F95" w:rsidRPr="00803B66" w:rsidRDefault="003546E4" w:rsidP="00031F9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firstLine="547"/>
        <w:jc w:val="both"/>
        <w:rPr>
          <w:rFonts w:ascii="Times New Roman" w:hAnsi="Times New Roman" w:cstheme="minorBidi"/>
          <w:sz w:val="22"/>
          <w:szCs w:val="22"/>
        </w:rPr>
      </w:pPr>
      <w:r w:rsidRPr="00803B66">
        <w:rPr>
          <w:rFonts w:ascii="Times New Roman" w:hAnsi="Times New Roman"/>
          <w:sz w:val="22"/>
          <w:szCs w:val="28"/>
        </w:rPr>
        <w:t xml:space="preserve">9 August </w:t>
      </w:r>
      <w:r w:rsidR="00031F95" w:rsidRPr="00803B66">
        <w:rPr>
          <w:rFonts w:ascii="Times New Roman" w:hAnsi="Times New Roman"/>
          <w:sz w:val="22"/>
          <w:szCs w:val="28"/>
        </w:rPr>
        <w:t>202</w:t>
      </w:r>
      <w:r w:rsidR="00694522" w:rsidRPr="00803B66">
        <w:rPr>
          <w:rFonts w:ascii="Times New Roman" w:hAnsi="Times New Roman"/>
          <w:sz w:val="22"/>
          <w:szCs w:val="28"/>
        </w:rPr>
        <w:t>2</w:t>
      </w:r>
      <w:r w:rsidR="00EE49D6" w:rsidRPr="00803B66">
        <w:rPr>
          <w:rFonts w:ascii="Times New Roman" w:hAnsi="Times New Roman"/>
          <w:sz w:val="22"/>
          <w:szCs w:val="28"/>
        </w:rPr>
        <w:t>.</w:t>
      </w:r>
    </w:p>
    <w:p w14:paraId="2A92B0E3" w14:textId="77777777" w:rsidR="00293F01" w:rsidRPr="00803B66" w:rsidRDefault="00A434BA" w:rsidP="00A434BA">
      <w:pPr>
        <w:pStyle w:val="block"/>
        <w:tabs>
          <w:tab w:val="left" w:pos="4410"/>
        </w:tabs>
        <w:spacing w:after="0" w:line="240" w:lineRule="atLeast"/>
        <w:ind w:left="540"/>
        <w:jc w:val="both"/>
        <w:rPr>
          <w:szCs w:val="22"/>
          <w:lang w:val="en-US"/>
        </w:rPr>
      </w:pPr>
      <w:r w:rsidRPr="00803B66">
        <w:rPr>
          <w:szCs w:val="22"/>
          <w:lang w:val="en-US"/>
        </w:rPr>
        <w:tab/>
      </w:r>
    </w:p>
    <w:p w14:paraId="5898CDEE" w14:textId="77777777" w:rsidR="00293F01" w:rsidRPr="00803B66" w:rsidRDefault="00293F01" w:rsidP="00CA27BA">
      <w:pPr>
        <w:pStyle w:val="ListParagraph"/>
        <w:numPr>
          <w:ilvl w:val="0"/>
          <w:numId w:val="43"/>
        </w:numPr>
        <w:tabs>
          <w:tab w:val="left" w:pos="540"/>
        </w:tabs>
        <w:ind w:left="540"/>
        <w:jc w:val="both"/>
        <w:rPr>
          <w:b/>
          <w:bCs/>
          <w:sz w:val="24"/>
          <w:szCs w:val="24"/>
        </w:rPr>
      </w:pPr>
      <w:r w:rsidRPr="00803B66">
        <w:rPr>
          <w:b/>
          <w:bCs/>
          <w:sz w:val="24"/>
          <w:szCs w:val="24"/>
        </w:rPr>
        <w:t>Basis of preparation of the interim financial statements</w:t>
      </w:r>
    </w:p>
    <w:p w14:paraId="1422A21D" w14:textId="77777777" w:rsidR="00293F01" w:rsidRPr="00803B66" w:rsidRDefault="00293F01" w:rsidP="00664D57">
      <w:pPr>
        <w:pStyle w:val="BodyText"/>
        <w:spacing w:after="0"/>
        <w:jc w:val="both"/>
        <w:rPr>
          <w:rFonts w:ascii="Times New Roman" w:hAnsi="Times New Roman" w:cs="Times New Roman"/>
          <w:sz w:val="22"/>
          <w:szCs w:val="22"/>
        </w:rPr>
      </w:pPr>
    </w:p>
    <w:p w14:paraId="6B36093D" w14:textId="66F0CFA4" w:rsidR="00A21B0D" w:rsidRPr="00803B66" w:rsidRDefault="006D52FA" w:rsidP="00664D57">
      <w:pPr>
        <w:pStyle w:val="BodyText"/>
        <w:spacing w:after="0"/>
        <w:ind w:left="540"/>
        <w:jc w:val="both"/>
        <w:rPr>
          <w:rFonts w:ascii="Times New Roman" w:hAnsi="Times New Roman" w:cs="Times New Roman"/>
          <w:sz w:val="22"/>
          <w:szCs w:val="22"/>
        </w:rPr>
      </w:pPr>
      <w:r w:rsidRPr="00803B66">
        <w:rPr>
          <w:rFonts w:ascii="Times New Roman" w:hAnsi="Times New Roman" w:cs="Times New Roman"/>
          <w:sz w:val="22"/>
          <w:szCs w:val="22"/>
        </w:rPr>
        <w:t xml:space="preserve">The </w:t>
      </w:r>
      <w:r w:rsidR="00D377A3" w:rsidRPr="00803B66">
        <w:rPr>
          <w:rFonts w:ascii="Times New Roman" w:hAnsi="Times New Roman" w:cs="Times New Roman"/>
          <w:sz w:val="22"/>
          <w:szCs w:val="22"/>
        </w:rPr>
        <w:t>condensed i</w:t>
      </w:r>
      <w:r w:rsidRPr="00803B66">
        <w:rPr>
          <w:rFonts w:ascii="Times New Roman" w:hAnsi="Times New Roman" w:cs="Times New Roman"/>
          <w:sz w:val="22"/>
          <w:szCs w:val="22"/>
        </w:rPr>
        <w:t>nterim</w:t>
      </w:r>
      <w:r w:rsidR="00B27652" w:rsidRPr="00803B66">
        <w:rPr>
          <w:rFonts w:ascii="Times New Roman" w:hAnsi="Times New Roman" w:cs="Times New Roman"/>
          <w:sz w:val="22"/>
          <w:szCs w:val="22"/>
        </w:rPr>
        <w:t xml:space="preserve"> </w:t>
      </w:r>
      <w:r w:rsidRPr="00803B66">
        <w:rPr>
          <w:rFonts w:ascii="Times New Roman" w:hAnsi="Times New Roman" w:cs="Times New Roman"/>
          <w:sz w:val="22"/>
          <w:szCs w:val="22"/>
        </w:rPr>
        <w:t>financial statements are presented in the same format as the annual financial statements</w:t>
      </w:r>
      <w:r w:rsidR="001A4C15" w:rsidRPr="00803B66">
        <w:rPr>
          <w:rFonts w:ascii="Times New Roman" w:hAnsi="Times New Roman" w:cs="Times New Roman"/>
          <w:sz w:val="22"/>
          <w:szCs w:val="22"/>
        </w:rPr>
        <w:t xml:space="preserve"> together with </w:t>
      </w:r>
      <w:r w:rsidRPr="00803B66">
        <w:rPr>
          <w:rFonts w:ascii="Times New Roman" w:hAnsi="Times New Roman" w:cs="Times New Roman"/>
          <w:sz w:val="22"/>
          <w:szCs w:val="22"/>
        </w:rPr>
        <w:t>notes to the interim financial statements</w:t>
      </w:r>
      <w:r w:rsidR="00B27652" w:rsidRPr="00803B66">
        <w:rPr>
          <w:rFonts w:ascii="Times New Roman" w:hAnsi="Times New Roman" w:cs="Times New Roman"/>
          <w:sz w:val="22"/>
          <w:szCs w:val="22"/>
        </w:rPr>
        <w:t xml:space="preserve"> </w:t>
      </w:r>
      <w:r w:rsidRPr="00803B66">
        <w:rPr>
          <w:rFonts w:ascii="Times New Roman" w:hAnsi="Times New Roman" w:cs="Times New Roman"/>
          <w:sz w:val="22"/>
          <w:szCs w:val="22"/>
        </w:rPr>
        <w:t>on a condensed basi</w:t>
      </w:r>
      <w:r w:rsidR="000371CE" w:rsidRPr="00803B66">
        <w:rPr>
          <w:rFonts w:ascii="Times New Roman" w:hAnsi="Times New Roman" w:cs="Times New Roman"/>
          <w:sz w:val="22"/>
          <w:szCs w:val="22"/>
        </w:rPr>
        <w:t>s</w:t>
      </w:r>
      <w:r w:rsidR="00A21B0D" w:rsidRPr="00803B66">
        <w:rPr>
          <w:rFonts w:ascii="Times New Roman" w:hAnsi="Times New Roman" w:cs="Times New Roman"/>
          <w:sz w:val="22"/>
          <w:szCs w:val="22"/>
        </w:rPr>
        <w:t xml:space="preserve"> (“interim financial statements”)</w:t>
      </w:r>
      <w:r w:rsidRPr="00803B66">
        <w:rPr>
          <w:rFonts w:ascii="Times New Roman" w:hAnsi="Times New Roman" w:cs="Times New Roman"/>
          <w:sz w:val="22"/>
          <w:szCs w:val="22"/>
        </w:rPr>
        <w:t xml:space="preserve"> in accordance with Thai Accounting Standard (TAS) No. 34 </w:t>
      </w:r>
      <w:r w:rsidRPr="00803B66">
        <w:rPr>
          <w:rFonts w:ascii="Times New Roman" w:hAnsi="Times New Roman" w:cs="Times New Roman"/>
          <w:i/>
          <w:iCs/>
          <w:sz w:val="22"/>
          <w:szCs w:val="22"/>
        </w:rPr>
        <w:t>Interim Financial Reporting</w:t>
      </w:r>
      <w:r w:rsidRPr="00803B66">
        <w:rPr>
          <w:rFonts w:ascii="Times New Roman" w:hAnsi="Times New Roman" w:cs="Times New Roman"/>
          <w:sz w:val="22"/>
          <w:szCs w:val="22"/>
        </w:rPr>
        <w:t xml:space="preserve">, guidelines promulgated by the Federation of Accounting Professions and applicable rules and regulations of the Thai Securities and Exchange Commission. </w:t>
      </w:r>
      <w:r w:rsidR="00A21B0D" w:rsidRPr="00803B66">
        <w:rPr>
          <w:rFonts w:ascii="Times New Roman" w:hAnsi="Times New Roman" w:cs="Times New Roman"/>
          <w:sz w:val="22"/>
          <w:szCs w:val="22"/>
          <w:lang w:val="en-GB" w:bidi="ar-SA"/>
        </w:rPr>
        <w:t>The interim financial statements focus on new activities, events and circumstances to avoid repetition of information previously reported</w:t>
      </w:r>
      <w:r w:rsidR="00664D57" w:rsidRPr="00803B66">
        <w:rPr>
          <w:rFonts w:ascii="Times New Roman" w:hAnsi="Times New Roman" w:cstheme="minorBidi" w:hint="cs"/>
          <w:sz w:val="22"/>
          <w:szCs w:val="28"/>
          <w:cs/>
          <w:lang w:val="en-GB"/>
        </w:rPr>
        <w:t xml:space="preserve"> </w:t>
      </w:r>
      <w:r w:rsidR="00664D57" w:rsidRPr="00803B66">
        <w:rPr>
          <w:rFonts w:ascii="Times New Roman" w:hAnsi="Times New Roman" w:cstheme="minorBidi"/>
          <w:sz w:val="22"/>
          <w:szCs w:val="28"/>
        </w:rPr>
        <w:t>in annual financial statements</w:t>
      </w:r>
      <w:r w:rsidR="00A21B0D" w:rsidRPr="00803B66">
        <w:rPr>
          <w:rFonts w:ascii="Times New Roman" w:hAnsi="Times New Roman" w:cs="Times New Roman"/>
          <w:sz w:val="22"/>
          <w:szCs w:val="22"/>
          <w:lang w:val="en-GB" w:bidi="ar-SA"/>
        </w:rPr>
        <w:t xml:space="preserve">. Accordingly, these interim financial statements should be read in </w:t>
      </w:r>
      <w:r w:rsidR="00A21B0D" w:rsidRPr="00803B66">
        <w:rPr>
          <w:rFonts w:ascii="Times New Roman" w:hAnsi="Times New Roman" w:cs="Times New Roman"/>
          <w:spacing w:val="6"/>
          <w:sz w:val="22"/>
          <w:szCs w:val="22"/>
          <w:lang w:val="en-GB" w:bidi="ar-SA"/>
        </w:rPr>
        <w:t>conjunction with the financial statements of the Company and its subsidiaries for the year ended 31</w:t>
      </w:r>
      <w:r w:rsidR="00A21B0D" w:rsidRPr="00803B66">
        <w:rPr>
          <w:rFonts w:ascii="Times New Roman" w:hAnsi="Times New Roman" w:cs="Times New Roman"/>
          <w:sz w:val="22"/>
          <w:szCs w:val="22"/>
          <w:lang w:val="en-GB" w:bidi="ar-SA"/>
        </w:rPr>
        <w:t xml:space="preserve"> December 20</w:t>
      </w:r>
      <w:r w:rsidR="009F2A60" w:rsidRPr="00803B66">
        <w:rPr>
          <w:rFonts w:ascii="Times New Roman" w:hAnsi="Times New Roman" w:cstheme="minorBidi"/>
          <w:sz w:val="22"/>
          <w:szCs w:val="28"/>
        </w:rPr>
        <w:t>2</w:t>
      </w:r>
      <w:r w:rsidR="007E3FA8" w:rsidRPr="00803B66">
        <w:rPr>
          <w:rFonts w:ascii="Times New Roman" w:hAnsi="Times New Roman" w:cstheme="minorBidi"/>
          <w:sz w:val="22"/>
          <w:szCs w:val="28"/>
        </w:rPr>
        <w:t>1</w:t>
      </w:r>
      <w:r w:rsidR="00A21B0D" w:rsidRPr="00803B66">
        <w:rPr>
          <w:rFonts w:ascii="Times New Roman" w:hAnsi="Times New Roman" w:cs="Times New Roman"/>
          <w:sz w:val="22"/>
          <w:szCs w:val="22"/>
          <w:lang w:val="en-GB" w:bidi="ar-SA"/>
        </w:rPr>
        <w:t>.</w:t>
      </w:r>
    </w:p>
    <w:p w14:paraId="020B00C9" w14:textId="77777777" w:rsidR="00293F01" w:rsidRPr="00803B66" w:rsidRDefault="00293F01" w:rsidP="007E3FA8">
      <w:pPr>
        <w:pStyle w:val="BodyText"/>
        <w:spacing w:after="0"/>
        <w:jc w:val="both"/>
        <w:rPr>
          <w:rFonts w:ascii="Times New Roman" w:hAnsi="Times New Roman" w:cs="Times New Roman"/>
          <w:i/>
          <w:iCs/>
          <w:color w:val="0000FF"/>
          <w:sz w:val="22"/>
          <w:szCs w:val="22"/>
        </w:rPr>
      </w:pPr>
    </w:p>
    <w:p w14:paraId="7B29C59B" w14:textId="46401CD5" w:rsidR="00312241" w:rsidRPr="00803B66" w:rsidRDefault="00EE0E1D" w:rsidP="00EE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shd w:val="clear" w:color="auto" w:fill="D9D9D9"/>
          <w:lang w:val="en-GB" w:bidi="ar-SA"/>
        </w:rPr>
      </w:pPr>
      <w:r w:rsidRPr="00803B66">
        <w:rPr>
          <w:rFonts w:ascii="Times New Roman" w:hAnsi="Times New Roman" w:cs="Times New Roman"/>
          <w:sz w:val="22"/>
          <w:szCs w:val="22"/>
          <w:lang w:val="en-GB" w:bidi="ar-SA"/>
        </w:rPr>
        <w:t xml:space="preserve">In preparing these interim financial statements, judgements and estimates are made by management </w:t>
      </w:r>
      <w:r w:rsidR="00332FF3" w:rsidRPr="00803B66">
        <w:rPr>
          <w:rFonts w:ascii="Times New Roman" w:hAnsi="Times New Roman" w:cs="Times New Roman"/>
          <w:sz w:val="22"/>
          <w:szCs w:val="22"/>
          <w:lang w:val="en-GB" w:bidi="ar-SA"/>
        </w:rPr>
        <w:br/>
      </w:r>
      <w:r w:rsidRPr="00803B66">
        <w:rPr>
          <w:rFonts w:ascii="Times New Roman" w:hAnsi="Times New Roman" w:cs="Times New Roman"/>
          <w:sz w:val="22"/>
          <w:szCs w:val="22"/>
          <w:lang w:val="en-GB" w:bidi="ar-SA"/>
        </w:rPr>
        <w:t>in applying the Group’s accounting policies. Actual results may differ from these estimates.</w:t>
      </w:r>
      <w:r w:rsidRPr="00803B66">
        <w:rPr>
          <w:rFonts w:ascii="Times New Roman" w:hAnsi="Times New Roman" w:cs="Cordia New"/>
          <w:sz w:val="22"/>
          <w:szCs w:val="22"/>
          <w:lang w:val="en-GB"/>
        </w:rPr>
        <w:t xml:space="preserve"> </w:t>
      </w:r>
      <w:r w:rsidR="00176553" w:rsidRPr="00803B66">
        <w:rPr>
          <w:rFonts w:ascii="Times New Roman" w:hAnsi="Times New Roman" w:cs="Cordia New"/>
          <w:sz w:val="22"/>
          <w:szCs w:val="22"/>
          <w:cs/>
          <w:lang w:val="en-GB"/>
        </w:rPr>
        <w:br/>
      </w:r>
      <w:r w:rsidRPr="00803B66">
        <w:rPr>
          <w:rFonts w:ascii="Times New Roman" w:hAnsi="Times New Roman" w:cs="Times New Roman"/>
          <w:sz w:val="22"/>
          <w:szCs w:val="22"/>
          <w:lang w:val="en-GB" w:bidi="ar-SA"/>
        </w:rPr>
        <w:t>The accounting policies, methods of computation and the key sources of estimation uncertainty were the same as those that described in the financial statements for the year ended 31 December 20</w:t>
      </w:r>
      <w:r w:rsidR="00504D44" w:rsidRPr="00803B66">
        <w:rPr>
          <w:rFonts w:ascii="Times New Roman" w:hAnsi="Times New Roman" w:cs="Times New Roman"/>
          <w:sz w:val="22"/>
          <w:szCs w:val="22"/>
          <w:lang w:val="en-GB" w:bidi="ar-SA"/>
        </w:rPr>
        <w:t>2</w:t>
      </w:r>
      <w:r w:rsidR="007E3FA8" w:rsidRPr="00803B66">
        <w:rPr>
          <w:rFonts w:ascii="Times New Roman" w:hAnsi="Times New Roman" w:cs="Times New Roman"/>
          <w:sz w:val="22"/>
          <w:szCs w:val="22"/>
          <w:lang w:val="en-GB" w:bidi="ar-SA"/>
        </w:rPr>
        <w:t>1</w:t>
      </w:r>
      <w:r w:rsidRPr="00803B66">
        <w:rPr>
          <w:rFonts w:ascii="Times New Roman" w:hAnsi="Times New Roman" w:cs="Times New Roman"/>
          <w:sz w:val="22"/>
          <w:szCs w:val="22"/>
          <w:lang w:val="en-GB" w:bidi="ar-SA"/>
        </w:rPr>
        <w:t xml:space="preserve">. </w:t>
      </w:r>
    </w:p>
    <w:p w14:paraId="0C8EBA0F" w14:textId="77777777" w:rsidR="00EE0E1D" w:rsidRPr="00803B66" w:rsidRDefault="00EE0E1D"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08A7B59D" w14:textId="77777777" w:rsidR="00AF4AF8" w:rsidRPr="00803B66" w:rsidRDefault="00A65AA4" w:rsidP="00CA27BA">
      <w:pPr>
        <w:pStyle w:val="ListParagraph"/>
        <w:numPr>
          <w:ilvl w:val="0"/>
          <w:numId w:val="43"/>
        </w:numPr>
        <w:tabs>
          <w:tab w:val="left" w:pos="540"/>
        </w:tabs>
        <w:ind w:left="540"/>
        <w:jc w:val="both"/>
        <w:rPr>
          <w:b/>
          <w:bCs/>
          <w:sz w:val="24"/>
          <w:szCs w:val="24"/>
        </w:rPr>
      </w:pPr>
      <w:r w:rsidRPr="00803B66">
        <w:rPr>
          <w:b/>
          <w:bCs/>
          <w:sz w:val="24"/>
          <w:szCs w:val="24"/>
        </w:rPr>
        <w:t>Related parties</w:t>
      </w:r>
    </w:p>
    <w:p w14:paraId="24EF0C72" w14:textId="77777777" w:rsidR="008C08B4" w:rsidRPr="00803B66"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p>
    <w:p w14:paraId="01BD450A" w14:textId="75C9BFF0" w:rsidR="006C622B" w:rsidRPr="00803B66" w:rsidRDefault="006C622B" w:rsidP="003C45AD">
      <w:pPr>
        <w:pStyle w:val="ListParagraph"/>
        <w:spacing w:line="240" w:lineRule="exact"/>
        <w:ind w:left="540" w:right="29"/>
        <w:jc w:val="both"/>
        <w:rPr>
          <w:szCs w:val="22"/>
        </w:rPr>
      </w:pPr>
      <w:r w:rsidRPr="00803B66">
        <w:rPr>
          <w:szCs w:val="22"/>
        </w:rPr>
        <w:t xml:space="preserve">Relationships with </w:t>
      </w:r>
      <w:r w:rsidR="003C45AD" w:rsidRPr="00803B66">
        <w:rPr>
          <w:szCs w:val="22"/>
        </w:rPr>
        <w:t>key management and</w:t>
      </w:r>
      <w:r w:rsidRPr="00803B66">
        <w:rPr>
          <w:szCs w:val="22"/>
        </w:rPr>
        <w:t xml:space="preserve"> other related parties</w:t>
      </w:r>
      <w:r w:rsidR="009A6751" w:rsidRPr="00803B66">
        <w:rPr>
          <w:szCs w:val="22"/>
        </w:rPr>
        <w:t xml:space="preserve">, have </w:t>
      </w:r>
      <w:r w:rsidRPr="00803B66">
        <w:rPr>
          <w:szCs w:val="22"/>
        </w:rPr>
        <w:t xml:space="preserve">no material changes from </w:t>
      </w:r>
      <w:r w:rsidR="00FC00CE" w:rsidRPr="00803B66">
        <w:rPr>
          <w:szCs w:val="22"/>
        </w:rPr>
        <w:t>the</w:t>
      </w:r>
      <w:r w:rsidR="003C45AD" w:rsidRPr="00803B66">
        <w:rPr>
          <w:szCs w:val="22"/>
        </w:rPr>
        <w:t xml:space="preserve"> </w:t>
      </w:r>
      <w:r w:rsidRPr="00803B66">
        <w:rPr>
          <w:szCs w:val="22"/>
        </w:rPr>
        <w:t>financial statements for the year ended 31 December 20</w:t>
      </w:r>
      <w:r w:rsidR="00504D44" w:rsidRPr="00803B66">
        <w:rPr>
          <w:szCs w:val="22"/>
        </w:rPr>
        <w:t>2</w:t>
      </w:r>
      <w:r w:rsidR="00694522" w:rsidRPr="00803B66">
        <w:rPr>
          <w:szCs w:val="22"/>
        </w:rPr>
        <w:t>1</w:t>
      </w:r>
      <w:r w:rsidRPr="00803B66">
        <w:rPr>
          <w:szCs w:val="22"/>
        </w:rPr>
        <w:t>.</w:t>
      </w:r>
    </w:p>
    <w:p w14:paraId="427F920B" w14:textId="77777777" w:rsidR="00794398" w:rsidRPr="00803B66"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heme="minorBidi"/>
          <w:sz w:val="28"/>
          <w:szCs w:val="28"/>
          <w:cs/>
          <w:lang w:val="en-GB"/>
        </w:rPr>
      </w:pPr>
    </w:p>
    <w:tbl>
      <w:tblPr>
        <w:tblW w:w="9180" w:type="dxa"/>
        <w:tblInd w:w="450" w:type="dxa"/>
        <w:tblLayout w:type="fixed"/>
        <w:tblCellMar>
          <w:left w:w="79" w:type="dxa"/>
          <w:right w:w="79" w:type="dxa"/>
        </w:tblCellMar>
        <w:tblLook w:val="04A0" w:firstRow="1" w:lastRow="0" w:firstColumn="1" w:lastColumn="0" w:noHBand="0" w:noVBand="1"/>
      </w:tblPr>
      <w:tblGrid>
        <w:gridCol w:w="4410"/>
        <w:gridCol w:w="1053"/>
        <w:gridCol w:w="180"/>
        <w:gridCol w:w="1026"/>
        <w:gridCol w:w="180"/>
        <w:gridCol w:w="1080"/>
        <w:gridCol w:w="180"/>
        <w:gridCol w:w="1071"/>
      </w:tblGrid>
      <w:tr w:rsidR="0064677F" w:rsidRPr="00803B66" w14:paraId="6DEFAD03" w14:textId="77777777" w:rsidTr="0064677F">
        <w:trPr>
          <w:cantSplit/>
          <w:tblHeader/>
        </w:trPr>
        <w:tc>
          <w:tcPr>
            <w:tcW w:w="4410" w:type="dxa"/>
          </w:tcPr>
          <w:p w14:paraId="11CF4F99" w14:textId="6D4C867D" w:rsidR="0064677F" w:rsidRPr="00803B66" w:rsidRDefault="0064677F">
            <w:pPr>
              <w:rPr>
                <w:rFonts w:ascii="Times New Roman" w:hAnsi="Times New Roman" w:cs="Times New Roman"/>
                <w:b/>
                <w:bCs/>
                <w:i/>
                <w:iCs/>
                <w:sz w:val="22"/>
                <w:szCs w:val="22"/>
              </w:rPr>
            </w:pPr>
          </w:p>
          <w:p w14:paraId="592D53AF" w14:textId="77777777" w:rsidR="0064677F" w:rsidRPr="00803B66" w:rsidRDefault="0064677F">
            <w:pPr>
              <w:rPr>
                <w:rFonts w:ascii="Times New Roman" w:hAnsi="Times New Roman" w:cs="Times New Roman"/>
                <w:b/>
                <w:bCs/>
                <w:i/>
                <w:iCs/>
                <w:sz w:val="22"/>
                <w:szCs w:val="22"/>
              </w:rPr>
            </w:pPr>
            <w:r w:rsidRPr="00803B66">
              <w:rPr>
                <w:rFonts w:ascii="Times New Roman" w:hAnsi="Times New Roman" w:cs="Times New Roman"/>
                <w:b/>
                <w:bCs/>
                <w:i/>
                <w:iCs/>
                <w:sz w:val="22"/>
                <w:szCs w:val="22"/>
              </w:rPr>
              <w:t>Significant transactions with related parties</w:t>
            </w:r>
          </w:p>
        </w:tc>
        <w:tc>
          <w:tcPr>
            <w:tcW w:w="2259" w:type="dxa"/>
            <w:gridSpan w:val="3"/>
            <w:hideMark/>
          </w:tcPr>
          <w:p w14:paraId="3AF035C5" w14:textId="77777777" w:rsidR="0064677F" w:rsidRPr="00803B66" w:rsidRDefault="0064677F">
            <w:pPr>
              <w:pStyle w:val="acctmergecolhdg"/>
              <w:spacing w:line="240" w:lineRule="atLeast"/>
              <w:rPr>
                <w:szCs w:val="22"/>
              </w:rPr>
            </w:pPr>
            <w:r w:rsidRPr="00803B66">
              <w:rPr>
                <w:szCs w:val="22"/>
              </w:rPr>
              <w:t xml:space="preserve">Consolidated </w:t>
            </w:r>
          </w:p>
          <w:p w14:paraId="2C4B8E33" w14:textId="77777777" w:rsidR="0064677F" w:rsidRPr="00803B66" w:rsidRDefault="0064677F">
            <w:pPr>
              <w:pStyle w:val="acctmergecolhdg"/>
              <w:spacing w:line="240" w:lineRule="atLeast"/>
              <w:rPr>
                <w:szCs w:val="22"/>
              </w:rPr>
            </w:pPr>
            <w:r w:rsidRPr="00803B66">
              <w:rPr>
                <w:szCs w:val="22"/>
              </w:rPr>
              <w:t xml:space="preserve">financial statements </w:t>
            </w:r>
          </w:p>
        </w:tc>
        <w:tc>
          <w:tcPr>
            <w:tcW w:w="180" w:type="dxa"/>
          </w:tcPr>
          <w:p w14:paraId="699B06E1" w14:textId="77777777" w:rsidR="0064677F" w:rsidRPr="00803B66" w:rsidRDefault="0064677F">
            <w:pPr>
              <w:pStyle w:val="acctmergecolhdg"/>
              <w:spacing w:line="240" w:lineRule="atLeast"/>
              <w:rPr>
                <w:szCs w:val="22"/>
              </w:rPr>
            </w:pPr>
          </w:p>
        </w:tc>
        <w:tc>
          <w:tcPr>
            <w:tcW w:w="2331" w:type="dxa"/>
            <w:gridSpan w:val="3"/>
            <w:hideMark/>
          </w:tcPr>
          <w:p w14:paraId="7B63C318" w14:textId="77777777" w:rsidR="0064677F" w:rsidRPr="00803B66" w:rsidRDefault="0064677F">
            <w:pPr>
              <w:pStyle w:val="acctmergecolhdg"/>
              <w:spacing w:line="240" w:lineRule="atLeast"/>
              <w:rPr>
                <w:szCs w:val="22"/>
              </w:rPr>
            </w:pPr>
            <w:r w:rsidRPr="00803B66">
              <w:rPr>
                <w:szCs w:val="22"/>
              </w:rPr>
              <w:t xml:space="preserve">Separate </w:t>
            </w:r>
          </w:p>
          <w:p w14:paraId="3D407C5C" w14:textId="77777777" w:rsidR="0064677F" w:rsidRPr="00803B66" w:rsidRDefault="0064677F">
            <w:pPr>
              <w:pStyle w:val="acctmergecolhdg"/>
              <w:spacing w:line="240" w:lineRule="atLeast"/>
              <w:rPr>
                <w:szCs w:val="22"/>
              </w:rPr>
            </w:pPr>
            <w:r w:rsidRPr="00803B66">
              <w:rPr>
                <w:szCs w:val="22"/>
              </w:rPr>
              <w:t xml:space="preserve">financial statements </w:t>
            </w:r>
          </w:p>
        </w:tc>
      </w:tr>
      <w:tr w:rsidR="0064677F" w:rsidRPr="00803B66" w14:paraId="6436917F" w14:textId="77777777" w:rsidTr="0064677F">
        <w:trPr>
          <w:cantSplit/>
          <w:tblHeader/>
        </w:trPr>
        <w:tc>
          <w:tcPr>
            <w:tcW w:w="4410" w:type="dxa"/>
            <w:hideMark/>
          </w:tcPr>
          <w:p w14:paraId="1ECD32E5" w14:textId="77777777" w:rsidR="0064677F" w:rsidRPr="00803B66" w:rsidRDefault="0064677F">
            <w:pPr>
              <w:pStyle w:val="acctfourfigures"/>
              <w:spacing w:line="240" w:lineRule="atLeast"/>
              <w:rPr>
                <w:b/>
                <w:bCs/>
                <w:i/>
                <w:iCs/>
                <w:szCs w:val="22"/>
              </w:rPr>
            </w:pPr>
            <w:r w:rsidRPr="00803B66">
              <w:rPr>
                <w:b/>
                <w:bCs/>
                <w:i/>
                <w:iCs/>
                <w:szCs w:val="22"/>
              </w:rPr>
              <w:t>Six-month period ended 30 June</w:t>
            </w:r>
          </w:p>
        </w:tc>
        <w:tc>
          <w:tcPr>
            <w:tcW w:w="1053" w:type="dxa"/>
            <w:hideMark/>
          </w:tcPr>
          <w:p w14:paraId="412636C2" w14:textId="55496110" w:rsidR="0064677F" w:rsidRPr="00803B66" w:rsidRDefault="0064677F">
            <w:pPr>
              <w:pStyle w:val="acctmergecolhdg"/>
              <w:spacing w:line="240" w:lineRule="atLeast"/>
              <w:rPr>
                <w:b w:val="0"/>
                <w:bCs/>
                <w:szCs w:val="22"/>
                <w:lang w:val="en-US" w:bidi="th-TH"/>
              </w:rPr>
            </w:pPr>
            <w:r w:rsidRPr="00803B66">
              <w:rPr>
                <w:b w:val="0"/>
                <w:bCs/>
                <w:szCs w:val="22"/>
              </w:rPr>
              <w:t>2022</w:t>
            </w:r>
          </w:p>
        </w:tc>
        <w:tc>
          <w:tcPr>
            <w:tcW w:w="180" w:type="dxa"/>
          </w:tcPr>
          <w:p w14:paraId="720F99D3" w14:textId="77777777" w:rsidR="0064677F" w:rsidRPr="00803B66" w:rsidRDefault="0064677F">
            <w:pPr>
              <w:pStyle w:val="acctmergecolhdg"/>
              <w:spacing w:line="240" w:lineRule="atLeast"/>
              <w:rPr>
                <w:b w:val="0"/>
                <w:bCs/>
                <w:szCs w:val="22"/>
              </w:rPr>
            </w:pPr>
          </w:p>
        </w:tc>
        <w:tc>
          <w:tcPr>
            <w:tcW w:w="1026" w:type="dxa"/>
            <w:hideMark/>
          </w:tcPr>
          <w:p w14:paraId="5B8D1C53" w14:textId="2FEA25E9" w:rsidR="0064677F" w:rsidRPr="00803B66" w:rsidRDefault="0064677F">
            <w:pPr>
              <w:pStyle w:val="acctmergecolhdg"/>
              <w:spacing w:line="240" w:lineRule="atLeast"/>
              <w:rPr>
                <w:b w:val="0"/>
                <w:bCs/>
                <w:szCs w:val="22"/>
              </w:rPr>
            </w:pPr>
            <w:r w:rsidRPr="00803B66">
              <w:rPr>
                <w:b w:val="0"/>
                <w:bCs/>
                <w:szCs w:val="22"/>
              </w:rPr>
              <w:t>2021</w:t>
            </w:r>
          </w:p>
        </w:tc>
        <w:tc>
          <w:tcPr>
            <w:tcW w:w="180" w:type="dxa"/>
          </w:tcPr>
          <w:p w14:paraId="4F8492EA" w14:textId="77777777" w:rsidR="0064677F" w:rsidRPr="00803B66" w:rsidRDefault="0064677F">
            <w:pPr>
              <w:pStyle w:val="acctmergecolhdg"/>
              <w:spacing w:line="240" w:lineRule="atLeast"/>
              <w:rPr>
                <w:b w:val="0"/>
                <w:bCs/>
                <w:szCs w:val="22"/>
              </w:rPr>
            </w:pPr>
          </w:p>
        </w:tc>
        <w:tc>
          <w:tcPr>
            <w:tcW w:w="1080" w:type="dxa"/>
            <w:hideMark/>
          </w:tcPr>
          <w:p w14:paraId="2C04F107" w14:textId="19E55E50" w:rsidR="0064677F" w:rsidRPr="00803B66" w:rsidRDefault="0064677F">
            <w:pPr>
              <w:pStyle w:val="acctmergecolhdg"/>
              <w:spacing w:line="240" w:lineRule="atLeast"/>
              <w:rPr>
                <w:b w:val="0"/>
                <w:bCs/>
                <w:szCs w:val="22"/>
                <w:lang w:val="en-US" w:bidi="th-TH"/>
              </w:rPr>
            </w:pPr>
            <w:r w:rsidRPr="00803B66">
              <w:rPr>
                <w:b w:val="0"/>
                <w:bCs/>
                <w:szCs w:val="22"/>
              </w:rPr>
              <w:t>2022</w:t>
            </w:r>
          </w:p>
        </w:tc>
        <w:tc>
          <w:tcPr>
            <w:tcW w:w="180" w:type="dxa"/>
          </w:tcPr>
          <w:p w14:paraId="549F6119" w14:textId="77777777" w:rsidR="0064677F" w:rsidRPr="00803B66" w:rsidRDefault="0064677F">
            <w:pPr>
              <w:pStyle w:val="acctmergecolhdg"/>
              <w:spacing w:line="240" w:lineRule="atLeast"/>
              <w:rPr>
                <w:b w:val="0"/>
                <w:bCs/>
                <w:szCs w:val="22"/>
              </w:rPr>
            </w:pPr>
          </w:p>
        </w:tc>
        <w:tc>
          <w:tcPr>
            <w:tcW w:w="1071" w:type="dxa"/>
            <w:hideMark/>
          </w:tcPr>
          <w:p w14:paraId="015CE7D5" w14:textId="37378EB3" w:rsidR="0064677F" w:rsidRPr="00803B66" w:rsidRDefault="0064677F">
            <w:pPr>
              <w:pStyle w:val="acctmergecolhdg"/>
              <w:spacing w:line="240" w:lineRule="atLeast"/>
              <w:rPr>
                <w:b w:val="0"/>
                <w:bCs/>
                <w:szCs w:val="22"/>
              </w:rPr>
            </w:pPr>
            <w:r w:rsidRPr="00803B66">
              <w:rPr>
                <w:b w:val="0"/>
                <w:bCs/>
                <w:szCs w:val="22"/>
              </w:rPr>
              <w:t>2021</w:t>
            </w:r>
          </w:p>
        </w:tc>
      </w:tr>
      <w:tr w:rsidR="0064677F" w:rsidRPr="00803B66" w14:paraId="1C91C5C6" w14:textId="77777777" w:rsidTr="0064677F">
        <w:trPr>
          <w:cantSplit/>
        </w:trPr>
        <w:tc>
          <w:tcPr>
            <w:tcW w:w="4410" w:type="dxa"/>
          </w:tcPr>
          <w:p w14:paraId="1C789B0B" w14:textId="77777777" w:rsidR="0064677F" w:rsidRPr="00803B66" w:rsidRDefault="0064677F">
            <w:pPr>
              <w:rPr>
                <w:rFonts w:ascii="Times New Roman" w:hAnsi="Times New Roman" w:cs="Times New Roman"/>
                <w:b/>
                <w:bCs/>
                <w:i/>
                <w:iCs/>
                <w:sz w:val="22"/>
                <w:szCs w:val="22"/>
              </w:rPr>
            </w:pPr>
          </w:p>
        </w:tc>
        <w:tc>
          <w:tcPr>
            <w:tcW w:w="4770" w:type="dxa"/>
            <w:gridSpan w:val="7"/>
            <w:hideMark/>
          </w:tcPr>
          <w:p w14:paraId="59E0B522" w14:textId="77777777" w:rsidR="0064677F" w:rsidRPr="00803B66" w:rsidRDefault="0064677F">
            <w:pPr>
              <w:tabs>
                <w:tab w:val="clear" w:pos="227"/>
                <w:tab w:val="clear" w:pos="454"/>
                <w:tab w:val="clear" w:pos="680"/>
                <w:tab w:val="left" w:pos="720"/>
              </w:tabs>
              <w:ind w:left="-108" w:right="-108"/>
              <w:jc w:val="center"/>
              <w:rPr>
                <w:rFonts w:ascii="Times New Roman" w:hAnsi="Times New Roman" w:cs="Times New Roman"/>
                <w:i/>
                <w:iCs/>
                <w:sz w:val="22"/>
                <w:szCs w:val="22"/>
              </w:rPr>
            </w:pPr>
            <w:r w:rsidRPr="00803B66">
              <w:rPr>
                <w:rFonts w:ascii="Times New Roman" w:hAnsi="Times New Roman" w:cs="Times New Roman"/>
                <w:i/>
                <w:iCs/>
                <w:sz w:val="22"/>
                <w:szCs w:val="22"/>
              </w:rPr>
              <w:t xml:space="preserve">(in thousand Baht) </w:t>
            </w:r>
          </w:p>
        </w:tc>
      </w:tr>
      <w:tr w:rsidR="0064677F" w:rsidRPr="00803B66" w14:paraId="61710180" w14:textId="77777777" w:rsidTr="0064677F">
        <w:trPr>
          <w:cantSplit/>
        </w:trPr>
        <w:tc>
          <w:tcPr>
            <w:tcW w:w="4410" w:type="dxa"/>
            <w:hideMark/>
          </w:tcPr>
          <w:p w14:paraId="1F5D1067" w14:textId="77777777" w:rsidR="0064677F" w:rsidRPr="00803B66" w:rsidRDefault="0064677F">
            <w:pPr>
              <w:tabs>
                <w:tab w:val="clear" w:pos="227"/>
                <w:tab w:val="clear" w:pos="454"/>
                <w:tab w:val="left" w:pos="540"/>
              </w:tabs>
              <w:ind w:right="29"/>
              <w:jc w:val="both"/>
              <w:rPr>
                <w:rFonts w:ascii="Times New Roman" w:hAnsi="Times New Roman" w:cs="Times New Roman"/>
                <w:b/>
                <w:bCs/>
                <w:sz w:val="22"/>
                <w:szCs w:val="22"/>
              </w:rPr>
            </w:pPr>
            <w:r w:rsidRPr="00803B66">
              <w:rPr>
                <w:rFonts w:ascii="Times New Roman" w:hAnsi="Times New Roman" w:cs="Times New Roman"/>
                <w:b/>
                <w:bCs/>
                <w:sz w:val="22"/>
                <w:szCs w:val="22"/>
              </w:rPr>
              <w:t>Subsidiaries</w:t>
            </w:r>
          </w:p>
        </w:tc>
        <w:tc>
          <w:tcPr>
            <w:tcW w:w="1053" w:type="dxa"/>
          </w:tcPr>
          <w:p w14:paraId="504B003B" w14:textId="77777777" w:rsidR="0064677F" w:rsidRPr="00803B66" w:rsidRDefault="0064677F">
            <w:pPr>
              <w:tabs>
                <w:tab w:val="clear" w:pos="227"/>
                <w:tab w:val="clear" w:pos="454"/>
                <w:tab w:val="decimal" w:pos="461"/>
              </w:tabs>
              <w:ind w:right="-108"/>
              <w:rPr>
                <w:rFonts w:ascii="Times New Roman" w:hAnsi="Times New Roman" w:cs="Times New Roman"/>
                <w:sz w:val="22"/>
                <w:szCs w:val="22"/>
              </w:rPr>
            </w:pPr>
          </w:p>
        </w:tc>
        <w:tc>
          <w:tcPr>
            <w:tcW w:w="180" w:type="dxa"/>
          </w:tcPr>
          <w:p w14:paraId="6854B5D7" w14:textId="77777777" w:rsidR="0064677F" w:rsidRPr="00803B66" w:rsidRDefault="0064677F">
            <w:pPr>
              <w:pStyle w:val="acctfourfigures"/>
              <w:spacing w:line="240" w:lineRule="atLeast"/>
              <w:rPr>
                <w:i/>
                <w:iCs/>
                <w:szCs w:val="22"/>
                <w:lang w:val="en-US" w:bidi="th-TH"/>
              </w:rPr>
            </w:pPr>
          </w:p>
        </w:tc>
        <w:tc>
          <w:tcPr>
            <w:tcW w:w="1026" w:type="dxa"/>
          </w:tcPr>
          <w:p w14:paraId="14D0F437" w14:textId="77777777" w:rsidR="0064677F" w:rsidRPr="00803B66" w:rsidRDefault="0064677F">
            <w:pPr>
              <w:tabs>
                <w:tab w:val="clear" w:pos="227"/>
                <w:tab w:val="clear" w:pos="454"/>
                <w:tab w:val="decimal" w:pos="461"/>
              </w:tabs>
              <w:ind w:right="-108"/>
              <w:rPr>
                <w:rFonts w:ascii="Times New Roman" w:hAnsi="Times New Roman" w:cs="Times New Roman"/>
                <w:sz w:val="22"/>
                <w:szCs w:val="22"/>
              </w:rPr>
            </w:pPr>
          </w:p>
        </w:tc>
        <w:tc>
          <w:tcPr>
            <w:tcW w:w="180" w:type="dxa"/>
          </w:tcPr>
          <w:p w14:paraId="2F35A62B" w14:textId="77777777" w:rsidR="0064677F" w:rsidRPr="00803B66" w:rsidRDefault="0064677F">
            <w:pPr>
              <w:pStyle w:val="acctfourfigures"/>
              <w:spacing w:line="240" w:lineRule="atLeast"/>
              <w:rPr>
                <w:b/>
                <w:bCs/>
                <w:i/>
                <w:iCs/>
                <w:szCs w:val="22"/>
              </w:rPr>
            </w:pPr>
          </w:p>
        </w:tc>
        <w:tc>
          <w:tcPr>
            <w:tcW w:w="1080" w:type="dxa"/>
          </w:tcPr>
          <w:p w14:paraId="38347E56" w14:textId="77777777" w:rsidR="0064677F" w:rsidRPr="00803B66" w:rsidRDefault="0064677F">
            <w:pPr>
              <w:tabs>
                <w:tab w:val="clear" w:pos="227"/>
                <w:tab w:val="clear" w:pos="454"/>
                <w:tab w:val="clear" w:pos="680"/>
                <w:tab w:val="clear" w:pos="907"/>
                <w:tab w:val="decimal" w:pos="911"/>
              </w:tabs>
              <w:ind w:left="-108" w:right="-108"/>
              <w:rPr>
                <w:rFonts w:ascii="Times New Roman" w:hAnsi="Times New Roman" w:cs="Times New Roman"/>
                <w:sz w:val="22"/>
                <w:szCs w:val="22"/>
              </w:rPr>
            </w:pPr>
          </w:p>
        </w:tc>
        <w:tc>
          <w:tcPr>
            <w:tcW w:w="180" w:type="dxa"/>
          </w:tcPr>
          <w:p w14:paraId="50DF845B" w14:textId="77777777" w:rsidR="0064677F" w:rsidRPr="00803B66" w:rsidRDefault="0064677F">
            <w:pPr>
              <w:tabs>
                <w:tab w:val="clear" w:pos="227"/>
                <w:tab w:val="clear" w:pos="454"/>
                <w:tab w:val="left" w:pos="540"/>
              </w:tabs>
              <w:ind w:right="72"/>
              <w:jc w:val="center"/>
              <w:rPr>
                <w:rFonts w:ascii="Times New Roman" w:hAnsi="Times New Roman" w:cs="Times New Roman"/>
                <w:sz w:val="22"/>
                <w:szCs w:val="22"/>
              </w:rPr>
            </w:pPr>
          </w:p>
        </w:tc>
        <w:tc>
          <w:tcPr>
            <w:tcW w:w="1071" w:type="dxa"/>
          </w:tcPr>
          <w:p w14:paraId="29E56C1B" w14:textId="77777777" w:rsidR="0064677F" w:rsidRPr="00803B66" w:rsidRDefault="0064677F">
            <w:pPr>
              <w:tabs>
                <w:tab w:val="clear" w:pos="227"/>
                <w:tab w:val="clear" w:pos="454"/>
                <w:tab w:val="clear" w:pos="680"/>
                <w:tab w:val="decimal" w:pos="794"/>
              </w:tabs>
              <w:ind w:left="-108" w:right="-108"/>
              <w:rPr>
                <w:rFonts w:ascii="Times New Roman" w:hAnsi="Times New Roman" w:cs="Times New Roman"/>
                <w:sz w:val="22"/>
                <w:szCs w:val="22"/>
              </w:rPr>
            </w:pPr>
          </w:p>
        </w:tc>
      </w:tr>
      <w:tr w:rsidR="003546E4" w:rsidRPr="00803B66" w14:paraId="7BA2AAC7" w14:textId="77777777" w:rsidTr="0064677F">
        <w:trPr>
          <w:cantSplit/>
        </w:trPr>
        <w:tc>
          <w:tcPr>
            <w:tcW w:w="4410" w:type="dxa"/>
            <w:hideMark/>
          </w:tcPr>
          <w:p w14:paraId="47538675" w14:textId="77777777" w:rsidR="003546E4" w:rsidRPr="00803B66" w:rsidRDefault="003546E4" w:rsidP="003546E4">
            <w:pPr>
              <w:tabs>
                <w:tab w:val="clear" w:pos="227"/>
                <w:tab w:val="clear" w:pos="454"/>
                <w:tab w:val="left" w:pos="540"/>
              </w:tabs>
              <w:ind w:right="29"/>
              <w:jc w:val="both"/>
              <w:rPr>
                <w:rFonts w:ascii="Times New Roman" w:hAnsi="Times New Roman" w:cs="Times New Roman"/>
                <w:sz w:val="22"/>
                <w:szCs w:val="22"/>
              </w:rPr>
            </w:pPr>
            <w:r w:rsidRPr="00803B66">
              <w:rPr>
                <w:rFonts w:ascii="Times New Roman" w:hAnsi="Times New Roman" w:cs="Times New Roman"/>
                <w:sz w:val="22"/>
                <w:szCs w:val="22"/>
              </w:rPr>
              <w:t>Sales of goods</w:t>
            </w:r>
          </w:p>
        </w:tc>
        <w:tc>
          <w:tcPr>
            <w:tcW w:w="1053" w:type="dxa"/>
          </w:tcPr>
          <w:p w14:paraId="6A5A131D" w14:textId="52D69632" w:rsidR="003546E4" w:rsidRPr="00803B66" w:rsidRDefault="003546E4" w:rsidP="0035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803B66">
              <w:rPr>
                <w:rFonts w:ascii="Times New Roman" w:hAnsi="Times New Roman" w:cs="Times New Roman"/>
                <w:sz w:val="22"/>
                <w:szCs w:val="22"/>
              </w:rPr>
              <w:t>-</w:t>
            </w:r>
          </w:p>
        </w:tc>
        <w:tc>
          <w:tcPr>
            <w:tcW w:w="180" w:type="dxa"/>
          </w:tcPr>
          <w:p w14:paraId="1C9C2CDC" w14:textId="77777777" w:rsidR="003546E4" w:rsidRPr="00803B66" w:rsidRDefault="003546E4" w:rsidP="003546E4">
            <w:pPr>
              <w:pStyle w:val="acctfourfigures"/>
              <w:tabs>
                <w:tab w:val="clear" w:pos="765"/>
                <w:tab w:val="decimal" w:pos="802"/>
              </w:tabs>
              <w:spacing w:line="240" w:lineRule="atLeast"/>
              <w:rPr>
                <w:i/>
                <w:iCs/>
                <w:szCs w:val="22"/>
                <w:lang w:val="en-US" w:bidi="th-TH"/>
              </w:rPr>
            </w:pPr>
          </w:p>
        </w:tc>
        <w:tc>
          <w:tcPr>
            <w:tcW w:w="1026" w:type="dxa"/>
            <w:hideMark/>
          </w:tcPr>
          <w:p w14:paraId="2E71A7EC" w14:textId="77777777" w:rsidR="003546E4" w:rsidRPr="00803B66" w:rsidRDefault="003546E4" w:rsidP="0035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803B66">
              <w:rPr>
                <w:rFonts w:ascii="Times New Roman" w:hAnsi="Times New Roman" w:cs="Times New Roman"/>
                <w:sz w:val="22"/>
                <w:szCs w:val="22"/>
              </w:rPr>
              <w:t>-</w:t>
            </w:r>
          </w:p>
        </w:tc>
        <w:tc>
          <w:tcPr>
            <w:tcW w:w="180" w:type="dxa"/>
          </w:tcPr>
          <w:p w14:paraId="5943E4D2" w14:textId="77777777" w:rsidR="003546E4" w:rsidRPr="00803B66" w:rsidRDefault="003546E4" w:rsidP="003546E4">
            <w:pPr>
              <w:pStyle w:val="acctfourfigures"/>
              <w:tabs>
                <w:tab w:val="clear" w:pos="765"/>
                <w:tab w:val="decimal" w:pos="802"/>
              </w:tabs>
              <w:spacing w:line="240" w:lineRule="atLeast"/>
              <w:rPr>
                <w:b/>
                <w:bCs/>
                <w:i/>
                <w:iCs/>
                <w:szCs w:val="22"/>
              </w:rPr>
            </w:pPr>
          </w:p>
        </w:tc>
        <w:tc>
          <w:tcPr>
            <w:tcW w:w="1080" w:type="dxa"/>
          </w:tcPr>
          <w:p w14:paraId="1CAE2F32" w14:textId="46715611" w:rsidR="003546E4" w:rsidRPr="00803B66" w:rsidRDefault="003546E4" w:rsidP="0035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803B66">
              <w:rPr>
                <w:rFonts w:ascii="Times New Roman" w:hAnsi="Times New Roman" w:cs="Times New Roman"/>
                <w:sz w:val="22"/>
                <w:szCs w:val="22"/>
              </w:rPr>
              <w:t>2,298</w:t>
            </w:r>
          </w:p>
        </w:tc>
        <w:tc>
          <w:tcPr>
            <w:tcW w:w="180" w:type="dxa"/>
          </w:tcPr>
          <w:p w14:paraId="61556203" w14:textId="77777777" w:rsidR="003546E4" w:rsidRPr="00803B66" w:rsidRDefault="003546E4" w:rsidP="0035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sz w:val="22"/>
                <w:szCs w:val="22"/>
              </w:rPr>
            </w:pPr>
          </w:p>
        </w:tc>
        <w:tc>
          <w:tcPr>
            <w:tcW w:w="1071" w:type="dxa"/>
            <w:hideMark/>
          </w:tcPr>
          <w:p w14:paraId="239DE68E" w14:textId="7E887437" w:rsidR="003546E4" w:rsidRPr="00803B66" w:rsidRDefault="003546E4" w:rsidP="0035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803B66">
              <w:rPr>
                <w:rFonts w:ascii="Times New Roman" w:hAnsi="Times New Roman" w:cs="Times New Roman"/>
                <w:sz w:val="22"/>
                <w:szCs w:val="22"/>
              </w:rPr>
              <w:t>949</w:t>
            </w:r>
          </w:p>
        </w:tc>
      </w:tr>
      <w:tr w:rsidR="003546E4" w:rsidRPr="00803B66" w14:paraId="55EA2F6C" w14:textId="77777777" w:rsidTr="0064677F">
        <w:trPr>
          <w:cantSplit/>
        </w:trPr>
        <w:tc>
          <w:tcPr>
            <w:tcW w:w="4410" w:type="dxa"/>
            <w:hideMark/>
          </w:tcPr>
          <w:p w14:paraId="2A7E824A" w14:textId="77777777" w:rsidR="003546E4" w:rsidRPr="00803B66" w:rsidRDefault="003546E4" w:rsidP="003546E4">
            <w:pPr>
              <w:tabs>
                <w:tab w:val="clear" w:pos="227"/>
                <w:tab w:val="clear" w:pos="454"/>
                <w:tab w:val="left" w:pos="540"/>
              </w:tabs>
              <w:ind w:right="29"/>
              <w:jc w:val="both"/>
              <w:rPr>
                <w:rFonts w:ascii="Times New Roman" w:hAnsi="Times New Roman" w:cs="Times New Roman"/>
                <w:sz w:val="22"/>
                <w:szCs w:val="22"/>
              </w:rPr>
            </w:pPr>
            <w:r w:rsidRPr="00803B66">
              <w:rPr>
                <w:rFonts w:ascii="Times New Roman" w:hAnsi="Times New Roman" w:cs="Times New Roman"/>
                <w:sz w:val="22"/>
                <w:szCs w:val="22"/>
              </w:rPr>
              <w:t>Purchases of goods</w:t>
            </w:r>
          </w:p>
        </w:tc>
        <w:tc>
          <w:tcPr>
            <w:tcW w:w="1053" w:type="dxa"/>
          </w:tcPr>
          <w:p w14:paraId="52591D3C" w14:textId="0D4CDE79" w:rsidR="003546E4" w:rsidRPr="00803B66" w:rsidRDefault="003546E4" w:rsidP="0035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803B66">
              <w:rPr>
                <w:rFonts w:ascii="Times New Roman" w:hAnsi="Times New Roman" w:cs="Times New Roman"/>
                <w:sz w:val="22"/>
                <w:szCs w:val="22"/>
              </w:rPr>
              <w:t>-</w:t>
            </w:r>
          </w:p>
        </w:tc>
        <w:tc>
          <w:tcPr>
            <w:tcW w:w="180" w:type="dxa"/>
          </w:tcPr>
          <w:p w14:paraId="3FC36428" w14:textId="77777777" w:rsidR="003546E4" w:rsidRPr="00803B66" w:rsidRDefault="003546E4" w:rsidP="003546E4">
            <w:pPr>
              <w:pStyle w:val="acctfourfigures"/>
              <w:tabs>
                <w:tab w:val="clear" w:pos="765"/>
                <w:tab w:val="decimal" w:pos="802"/>
              </w:tabs>
              <w:spacing w:line="240" w:lineRule="atLeast"/>
              <w:rPr>
                <w:i/>
                <w:iCs/>
                <w:szCs w:val="22"/>
                <w:lang w:val="en-US" w:bidi="th-TH"/>
              </w:rPr>
            </w:pPr>
          </w:p>
        </w:tc>
        <w:tc>
          <w:tcPr>
            <w:tcW w:w="1026" w:type="dxa"/>
            <w:hideMark/>
          </w:tcPr>
          <w:p w14:paraId="45E638CF" w14:textId="77777777" w:rsidR="003546E4" w:rsidRPr="00803B66" w:rsidRDefault="003546E4" w:rsidP="0035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803B66">
              <w:rPr>
                <w:rFonts w:ascii="Times New Roman" w:hAnsi="Times New Roman" w:cs="Times New Roman"/>
                <w:sz w:val="22"/>
                <w:szCs w:val="22"/>
              </w:rPr>
              <w:t>-</w:t>
            </w:r>
          </w:p>
        </w:tc>
        <w:tc>
          <w:tcPr>
            <w:tcW w:w="180" w:type="dxa"/>
          </w:tcPr>
          <w:p w14:paraId="2C1E34B8" w14:textId="77777777" w:rsidR="003546E4" w:rsidRPr="00803B66" w:rsidRDefault="003546E4" w:rsidP="003546E4">
            <w:pPr>
              <w:pStyle w:val="acctfourfigures"/>
              <w:tabs>
                <w:tab w:val="clear" w:pos="765"/>
                <w:tab w:val="decimal" w:pos="802"/>
              </w:tabs>
              <w:spacing w:line="240" w:lineRule="atLeast"/>
              <w:rPr>
                <w:b/>
                <w:bCs/>
                <w:szCs w:val="22"/>
              </w:rPr>
            </w:pPr>
          </w:p>
        </w:tc>
        <w:tc>
          <w:tcPr>
            <w:tcW w:w="1080" w:type="dxa"/>
          </w:tcPr>
          <w:p w14:paraId="1DD93051" w14:textId="04FF98C8" w:rsidR="003546E4" w:rsidRPr="00803B66" w:rsidRDefault="003546E4" w:rsidP="0035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803B66">
              <w:rPr>
                <w:rFonts w:ascii="Times New Roman" w:hAnsi="Times New Roman" w:cs="Times New Roman"/>
                <w:sz w:val="22"/>
                <w:szCs w:val="22"/>
              </w:rPr>
              <w:t>476,186</w:t>
            </w:r>
          </w:p>
        </w:tc>
        <w:tc>
          <w:tcPr>
            <w:tcW w:w="180" w:type="dxa"/>
          </w:tcPr>
          <w:p w14:paraId="301F531E" w14:textId="77777777" w:rsidR="003546E4" w:rsidRPr="00803B66" w:rsidRDefault="003546E4" w:rsidP="0035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b/>
                <w:bCs/>
                <w:sz w:val="22"/>
                <w:szCs w:val="22"/>
              </w:rPr>
            </w:pPr>
          </w:p>
        </w:tc>
        <w:tc>
          <w:tcPr>
            <w:tcW w:w="1071" w:type="dxa"/>
            <w:hideMark/>
          </w:tcPr>
          <w:p w14:paraId="3CC46883" w14:textId="39063695" w:rsidR="003546E4" w:rsidRPr="00803B66" w:rsidRDefault="003546E4" w:rsidP="0035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803B66">
              <w:rPr>
                <w:rFonts w:ascii="Times New Roman" w:hAnsi="Times New Roman" w:cs="Times New Roman"/>
                <w:sz w:val="22"/>
                <w:szCs w:val="22"/>
              </w:rPr>
              <w:t>359,966</w:t>
            </w:r>
          </w:p>
        </w:tc>
      </w:tr>
      <w:tr w:rsidR="003546E4" w:rsidRPr="00803B66" w14:paraId="49864E74" w14:textId="77777777" w:rsidTr="0064677F">
        <w:trPr>
          <w:cantSplit/>
        </w:trPr>
        <w:tc>
          <w:tcPr>
            <w:tcW w:w="4410" w:type="dxa"/>
            <w:hideMark/>
          </w:tcPr>
          <w:p w14:paraId="142A272A" w14:textId="77777777" w:rsidR="003546E4" w:rsidRPr="00803B66" w:rsidRDefault="003546E4" w:rsidP="003546E4">
            <w:pPr>
              <w:tabs>
                <w:tab w:val="clear" w:pos="227"/>
                <w:tab w:val="clear" w:pos="454"/>
                <w:tab w:val="left" w:pos="540"/>
              </w:tabs>
              <w:ind w:right="29"/>
              <w:jc w:val="both"/>
              <w:rPr>
                <w:rFonts w:ascii="Times New Roman" w:hAnsi="Times New Roman" w:cs="Times New Roman"/>
                <w:sz w:val="22"/>
                <w:szCs w:val="22"/>
              </w:rPr>
            </w:pPr>
            <w:r w:rsidRPr="00803B66">
              <w:rPr>
                <w:rFonts w:ascii="Times New Roman" w:hAnsi="Times New Roman" w:cs="Times New Roman"/>
                <w:sz w:val="22"/>
                <w:szCs w:val="22"/>
              </w:rPr>
              <w:t>Commission expense</w:t>
            </w:r>
          </w:p>
        </w:tc>
        <w:tc>
          <w:tcPr>
            <w:tcW w:w="1053" w:type="dxa"/>
          </w:tcPr>
          <w:p w14:paraId="302D436F" w14:textId="58FF876C" w:rsidR="003546E4" w:rsidRPr="00803B66" w:rsidRDefault="003546E4" w:rsidP="0035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803B66">
              <w:rPr>
                <w:rFonts w:ascii="Times New Roman" w:hAnsi="Times New Roman" w:cs="Times New Roman"/>
                <w:sz w:val="22"/>
                <w:szCs w:val="22"/>
              </w:rPr>
              <w:t>-</w:t>
            </w:r>
          </w:p>
        </w:tc>
        <w:tc>
          <w:tcPr>
            <w:tcW w:w="180" w:type="dxa"/>
          </w:tcPr>
          <w:p w14:paraId="5380D69C" w14:textId="77777777" w:rsidR="003546E4" w:rsidRPr="00803B66" w:rsidRDefault="003546E4" w:rsidP="003546E4">
            <w:pPr>
              <w:pStyle w:val="acctfourfigures"/>
              <w:tabs>
                <w:tab w:val="clear" w:pos="765"/>
                <w:tab w:val="decimal" w:pos="802"/>
              </w:tabs>
              <w:spacing w:line="240" w:lineRule="atLeast"/>
              <w:rPr>
                <w:i/>
                <w:iCs/>
                <w:szCs w:val="22"/>
                <w:lang w:val="en-US" w:bidi="th-TH"/>
              </w:rPr>
            </w:pPr>
          </w:p>
        </w:tc>
        <w:tc>
          <w:tcPr>
            <w:tcW w:w="1026" w:type="dxa"/>
            <w:hideMark/>
          </w:tcPr>
          <w:p w14:paraId="10B5FDFC" w14:textId="77777777" w:rsidR="003546E4" w:rsidRPr="00803B66" w:rsidRDefault="003546E4" w:rsidP="0035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803B66">
              <w:rPr>
                <w:rFonts w:ascii="Times New Roman" w:hAnsi="Times New Roman" w:cs="Times New Roman"/>
                <w:sz w:val="22"/>
                <w:szCs w:val="22"/>
              </w:rPr>
              <w:t>-</w:t>
            </w:r>
          </w:p>
        </w:tc>
        <w:tc>
          <w:tcPr>
            <w:tcW w:w="180" w:type="dxa"/>
          </w:tcPr>
          <w:p w14:paraId="30DD61D2" w14:textId="77777777" w:rsidR="003546E4" w:rsidRPr="00803B66" w:rsidRDefault="003546E4" w:rsidP="003546E4">
            <w:pPr>
              <w:pStyle w:val="acctfourfigures"/>
              <w:tabs>
                <w:tab w:val="clear" w:pos="765"/>
                <w:tab w:val="decimal" w:pos="802"/>
              </w:tabs>
              <w:spacing w:line="240" w:lineRule="atLeast"/>
              <w:rPr>
                <w:b/>
                <w:bCs/>
                <w:szCs w:val="22"/>
              </w:rPr>
            </w:pPr>
          </w:p>
        </w:tc>
        <w:tc>
          <w:tcPr>
            <w:tcW w:w="1080" w:type="dxa"/>
          </w:tcPr>
          <w:p w14:paraId="37FE94C0" w14:textId="5C94D286" w:rsidR="003546E4" w:rsidRPr="00803B66" w:rsidRDefault="003546E4" w:rsidP="0035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803B66">
              <w:rPr>
                <w:rFonts w:ascii="Times New Roman" w:hAnsi="Times New Roman" w:cs="Times New Roman"/>
                <w:sz w:val="22"/>
                <w:szCs w:val="22"/>
              </w:rPr>
              <w:t>434</w:t>
            </w:r>
          </w:p>
        </w:tc>
        <w:tc>
          <w:tcPr>
            <w:tcW w:w="180" w:type="dxa"/>
          </w:tcPr>
          <w:p w14:paraId="3C9D4CF6" w14:textId="77777777" w:rsidR="003546E4" w:rsidRPr="00803B66" w:rsidRDefault="003546E4" w:rsidP="0035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b/>
                <w:bCs/>
                <w:sz w:val="22"/>
                <w:szCs w:val="22"/>
              </w:rPr>
            </w:pPr>
          </w:p>
        </w:tc>
        <w:tc>
          <w:tcPr>
            <w:tcW w:w="1071" w:type="dxa"/>
            <w:hideMark/>
          </w:tcPr>
          <w:p w14:paraId="799E5095" w14:textId="537FF09F" w:rsidR="003546E4" w:rsidRPr="00803B66" w:rsidRDefault="003546E4" w:rsidP="0035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803B66">
              <w:rPr>
                <w:rFonts w:ascii="Times New Roman" w:hAnsi="Times New Roman" w:cs="Times New Roman"/>
                <w:sz w:val="22"/>
                <w:szCs w:val="22"/>
              </w:rPr>
              <w:t>2,530</w:t>
            </w:r>
          </w:p>
        </w:tc>
      </w:tr>
      <w:tr w:rsidR="003546E4" w:rsidRPr="00803B66" w14:paraId="0E5E7529" w14:textId="77777777" w:rsidTr="0064677F">
        <w:trPr>
          <w:cantSplit/>
        </w:trPr>
        <w:tc>
          <w:tcPr>
            <w:tcW w:w="4410" w:type="dxa"/>
            <w:hideMark/>
          </w:tcPr>
          <w:p w14:paraId="407C8864" w14:textId="0E8375A7" w:rsidR="003546E4" w:rsidRPr="00803B66" w:rsidRDefault="003546E4" w:rsidP="003546E4">
            <w:pPr>
              <w:tabs>
                <w:tab w:val="clear" w:pos="227"/>
                <w:tab w:val="clear" w:pos="454"/>
                <w:tab w:val="left" w:pos="540"/>
              </w:tabs>
              <w:ind w:right="29"/>
              <w:jc w:val="both"/>
              <w:rPr>
                <w:rFonts w:ascii="Times New Roman" w:hAnsi="Times New Roman" w:cs="Times New Roman"/>
                <w:sz w:val="22"/>
                <w:szCs w:val="22"/>
              </w:rPr>
            </w:pPr>
            <w:r w:rsidRPr="00803B66">
              <w:rPr>
                <w:rFonts w:ascii="Times New Roman" w:hAnsi="Times New Roman" w:cs="Times New Roman"/>
                <w:sz w:val="22"/>
                <w:szCs w:val="22"/>
              </w:rPr>
              <w:t>Rental income</w:t>
            </w:r>
            <w:r w:rsidR="00F51AF2">
              <w:rPr>
                <w:rFonts w:ascii="Times New Roman" w:hAnsi="Times New Roman" w:cs="Times New Roman"/>
                <w:sz w:val="22"/>
                <w:szCs w:val="22"/>
              </w:rPr>
              <w:t xml:space="preserve"> and services income</w:t>
            </w:r>
          </w:p>
        </w:tc>
        <w:tc>
          <w:tcPr>
            <w:tcW w:w="1053" w:type="dxa"/>
          </w:tcPr>
          <w:p w14:paraId="04892C6A" w14:textId="5DFB0E4D" w:rsidR="003546E4" w:rsidRPr="00803B66" w:rsidRDefault="003546E4" w:rsidP="0035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803B66">
              <w:rPr>
                <w:rFonts w:ascii="Times New Roman" w:hAnsi="Times New Roman" w:cs="Times New Roman"/>
                <w:sz w:val="22"/>
                <w:szCs w:val="22"/>
              </w:rPr>
              <w:t>-</w:t>
            </w:r>
          </w:p>
        </w:tc>
        <w:tc>
          <w:tcPr>
            <w:tcW w:w="180" w:type="dxa"/>
          </w:tcPr>
          <w:p w14:paraId="1D7987F2" w14:textId="77777777" w:rsidR="003546E4" w:rsidRPr="00803B66" w:rsidRDefault="003546E4" w:rsidP="003546E4">
            <w:pPr>
              <w:pStyle w:val="acctfourfigures"/>
              <w:tabs>
                <w:tab w:val="clear" w:pos="765"/>
                <w:tab w:val="decimal" w:pos="802"/>
              </w:tabs>
              <w:spacing w:line="240" w:lineRule="atLeast"/>
              <w:rPr>
                <w:i/>
                <w:iCs/>
                <w:szCs w:val="22"/>
                <w:lang w:val="en-US" w:bidi="th-TH"/>
              </w:rPr>
            </w:pPr>
          </w:p>
        </w:tc>
        <w:tc>
          <w:tcPr>
            <w:tcW w:w="1026" w:type="dxa"/>
            <w:hideMark/>
          </w:tcPr>
          <w:p w14:paraId="5A61138C" w14:textId="77777777" w:rsidR="003546E4" w:rsidRPr="00803B66" w:rsidRDefault="003546E4" w:rsidP="0035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803B66">
              <w:rPr>
                <w:rFonts w:ascii="Times New Roman" w:hAnsi="Times New Roman" w:cs="Times New Roman"/>
                <w:sz w:val="22"/>
                <w:szCs w:val="22"/>
              </w:rPr>
              <w:t>-</w:t>
            </w:r>
          </w:p>
        </w:tc>
        <w:tc>
          <w:tcPr>
            <w:tcW w:w="180" w:type="dxa"/>
          </w:tcPr>
          <w:p w14:paraId="5937CA62" w14:textId="77777777" w:rsidR="003546E4" w:rsidRPr="00803B66" w:rsidRDefault="003546E4" w:rsidP="003546E4">
            <w:pPr>
              <w:pStyle w:val="acctfourfigures"/>
              <w:tabs>
                <w:tab w:val="clear" w:pos="765"/>
                <w:tab w:val="decimal" w:pos="802"/>
              </w:tabs>
              <w:spacing w:line="240" w:lineRule="atLeast"/>
              <w:rPr>
                <w:b/>
                <w:bCs/>
                <w:szCs w:val="22"/>
              </w:rPr>
            </w:pPr>
          </w:p>
        </w:tc>
        <w:tc>
          <w:tcPr>
            <w:tcW w:w="1080" w:type="dxa"/>
          </w:tcPr>
          <w:p w14:paraId="4C5BFA5A" w14:textId="545D3C6A" w:rsidR="003546E4" w:rsidRPr="00803B66" w:rsidRDefault="003546E4" w:rsidP="0035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803B66">
              <w:rPr>
                <w:rFonts w:ascii="Times New Roman" w:hAnsi="Times New Roman" w:cs="Times New Roman"/>
                <w:sz w:val="22"/>
                <w:szCs w:val="22"/>
              </w:rPr>
              <w:t>11,057</w:t>
            </w:r>
          </w:p>
        </w:tc>
        <w:tc>
          <w:tcPr>
            <w:tcW w:w="180" w:type="dxa"/>
          </w:tcPr>
          <w:p w14:paraId="7FA025FC" w14:textId="77777777" w:rsidR="003546E4" w:rsidRPr="00803B66" w:rsidRDefault="003546E4" w:rsidP="0035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b/>
                <w:bCs/>
                <w:sz w:val="22"/>
                <w:szCs w:val="22"/>
              </w:rPr>
            </w:pPr>
          </w:p>
        </w:tc>
        <w:tc>
          <w:tcPr>
            <w:tcW w:w="1071" w:type="dxa"/>
            <w:hideMark/>
          </w:tcPr>
          <w:p w14:paraId="3DDE25D7" w14:textId="7D9A052C" w:rsidR="003546E4" w:rsidRPr="00803B66" w:rsidRDefault="003546E4" w:rsidP="0035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803B66">
              <w:rPr>
                <w:rFonts w:ascii="Times New Roman" w:hAnsi="Times New Roman" w:cs="Times New Roman"/>
                <w:sz w:val="22"/>
                <w:szCs w:val="22"/>
              </w:rPr>
              <w:t>8,538</w:t>
            </w:r>
          </w:p>
        </w:tc>
      </w:tr>
      <w:tr w:rsidR="003546E4" w:rsidRPr="00803B66" w14:paraId="30356742" w14:textId="77777777" w:rsidTr="0064677F">
        <w:trPr>
          <w:cantSplit/>
        </w:trPr>
        <w:tc>
          <w:tcPr>
            <w:tcW w:w="4410" w:type="dxa"/>
            <w:hideMark/>
          </w:tcPr>
          <w:p w14:paraId="58C16761" w14:textId="06339B0D" w:rsidR="003546E4" w:rsidRPr="00803B66" w:rsidRDefault="00335D48" w:rsidP="003546E4">
            <w:pPr>
              <w:tabs>
                <w:tab w:val="clear" w:pos="227"/>
                <w:tab w:val="clear" w:pos="454"/>
                <w:tab w:val="left" w:pos="540"/>
              </w:tabs>
              <w:ind w:right="29"/>
              <w:jc w:val="both"/>
              <w:rPr>
                <w:rFonts w:ascii="Times New Roman" w:hAnsi="Times New Roman" w:cs="Times New Roman"/>
                <w:sz w:val="22"/>
                <w:szCs w:val="22"/>
                <w:cs/>
              </w:rPr>
            </w:pPr>
            <w:r w:rsidRPr="00803B66">
              <w:rPr>
                <w:rFonts w:ascii="Times New Roman" w:hAnsi="Times New Roman" w:cs="Times New Roman"/>
                <w:sz w:val="22"/>
                <w:szCs w:val="22"/>
              </w:rPr>
              <w:t>Management</w:t>
            </w:r>
            <w:r w:rsidR="003546E4" w:rsidRPr="00803B66">
              <w:rPr>
                <w:rFonts w:ascii="Times New Roman" w:hAnsi="Times New Roman" w:cs="Times New Roman"/>
                <w:sz w:val="22"/>
                <w:szCs w:val="22"/>
              </w:rPr>
              <w:t xml:space="preserve"> income</w:t>
            </w:r>
          </w:p>
        </w:tc>
        <w:tc>
          <w:tcPr>
            <w:tcW w:w="1053" w:type="dxa"/>
          </w:tcPr>
          <w:p w14:paraId="0EA7EB01" w14:textId="03609889" w:rsidR="003546E4" w:rsidRPr="00803B66" w:rsidRDefault="003546E4" w:rsidP="0035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803B66">
              <w:rPr>
                <w:rFonts w:ascii="Times New Roman" w:hAnsi="Times New Roman" w:cs="Times New Roman"/>
                <w:sz w:val="22"/>
                <w:szCs w:val="22"/>
              </w:rPr>
              <w:t>-</w:t>
            </w:r>
          </w:p>
        </w:tc>
        <w:tc>
          <w:tcPr>
            <w:tcW w:w="180" w:type="dxa"/>
          </w:tcPr>
          <w:p w14:paraId="5AEF3504" w14:textId="77777777" w:rsidR="003546E4" w:rsidRPr="00803B66" w:rsidRDefault="003546E4" w:rsidP="003546E4">
            <w:pPr>
              <w:pStyle w:val="acctfourfigures"/>
              <w:tabs>
                <w:tab w:val="clear" w:pos="765"/>
                <w:tab w:val="decimal" w:pos="802"/>
              </w:tabs>
              <w:spacing w:line="240" w:lineRule="atLeast"/>
              <w:rPr>
                <w:i/>
                <w:iCs/>
                <w:szCs w:val="22"/>
                <w:lang w:val="en-US" w:bidi="th-TH"/>
              </w:rPr>
            </w:pPr>
          </w:p>
        </w:tc>
        <w:tc>
          <w:tcPr>
            <w:tcW w:w="1026" w:type="dxa"/>
            <w:hideMark/>
          </w:tcPr>
          <w:p w14:paraId="25D1C860" w14:textId="77777777" w:rsidR="003546E4" w:rsidRPr="00803B66" w:rsidRDefault="003546E4" w:rsidP="0035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803B66">
              <w:rPr>
                <w:rFonts w:ascii="Times New Roman" w:hAnsi="Times New Roman" w:cs="Times New Roman"/>
                <w:sz w:val="22"/>
                <w:szCs w:val="22"/>
              </w:rPr>
              <w:t>-</w:t>
            </w:r>
          </w:p>
        </w:tc>
        <w:tc>
          <w:tcPr>
            <w:tcW w:w="180" w:type="dxa"/>
          </w:tcPr>
          <w:p w14:paraId="7C00D041" w14:textId="77777777" w:rsidR="003546E4" w:rsidRPr="00803B66" w:rsidRDefault="003546E4" w:rsidP="003546E4">
            <w:pPr>
              <w:pStyle w:val="acctfourfigures"/>
              <w:tabs>
                <w:tab w:val="clear" w:pos="765"/>
                <w:tab w:val="decimal" w:pos="802"/>
              </w:tabs>
              <w:spacing w:line="240" w:lineRule="atLeast"/>
              <w:rPr>
                <w:b/>
                <w:bCs/>
                <w:szCs w:val="22"/>
              </w:rPr>
            </w:pPr>
          </w:p>
        </w:tc>
        <w:tc>
          <w:tcPr>
            <w:tcW w:w="1080" w:type="dxa"/>
          </w:tcPr>
          <w:p w14:paraId="46425575" w14:textId="3AB36970" w:rsidR="003546E4" w:rsidRPr="00803B66" w:rsidRDefault="003546E4" w:rsidP="0035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803B66">
              <w:rPr>
                <w:rFonts w:ascii="Times New Roman" w:hAnsi="Times New Roman" w:cs="Times New Roman"/>
                <w:sz w:val="22"/>
                <w:szCs w:val="22"/>
              </w:rPr>
              <w:t>840</w:t>
            </w:r>
          </w:p>
        </w:tc>
        <w:tc>
          <w:tcPr>
            <w:tcW w:w="180" w:type="dxa"/>
          </w:tcPr>
          <w:p w14:paraId="79D54F7A" w14:textId="77777777" w:rsidR="003546E4" w:rsidRPr="00803B66" w:rsidRDefault="003546E4" w:rsidP="0035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b/>
                <w:bCs/>
                <w:sz w:val="22"/>
                <w:szCs w:val="22"/>
              </w:rPr>
            </w:pPr>
          </w:p>
        </w:tc>
        <w:tc>
          <w:tcPr>
            <w:tcW w:w="1071" w:type="dxa"/>
            <w:hideMark/>
          </w:tcPr>
          <w:p w14:paraId="075703B2" w14:textId="693B9E5A" w:rsidR="003546E4" w:rsidRPr="00803B66" w:rsidRDefault="003546E4" w:rsidP="0035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803B66">
              <w:rPr>
                <w:rFonts w:ascii="Times New Roman" w:hAnsi="Times New Roman" w:cs="Times New Roman"/>
                <w:sz w:val="22"/>
                <w:szCs w:val="22"/>
              </w:rPr>
              <w:t>840</w:t>
            </w:r>
          </w:p>
        </w:tc>
      </w:tr>
      <w:tr w:rsidR="003546E4" w:rsidRPr="00803B66" w14:paraId="30C6D64E" w14:textId="77777777" w:rsidTr="0064677F">
        <w:trPr>
          <w:cantSplit/>
        </w:trPr>
        <w:tc>
          <w:tcPr>
            <w:tcW w:w="4410" w:type="dxa"/>
            <w:hideMark/>
          </w:tcPr>
          <w:p w14:paraId="0BC70D2C" w14:textId="644551D8" w:rsidR="003546E4" w:rsidRPr="00803B66" w:rsidRDefault="003546E4" w:rsidP="003546E4">
            <w:pPr>
              <w:tabs>
                <w:tab w:val="clear" w:pos="227"/>
                <w:tab w:val="clear" w:pos="454"/>
                <w:tab w:val="left" w:pos="540"/>
              </w:tabs>
              <w:ind w:right="29"/>
              <w:jc w:val="both"/>
              <w:rPr>
                <w:rFonts w:ascii="Times New Roman" w:hAnsi="Times New Roman" w:cs="Times New Roman"/>
                <w:sz w:val="22"/>
                <w:szCs w:val="22"/>
              </w:rPr>
            </w:pPr>
            <w:r w:rsidRPr="00803B66">
              <w:rPr>
                <w:rFonts w:ascii="Times New Roman" w:hAnsi="Times New Roman" w:cs="Times New Roman"/>
                <w:sz w:val="22"/>
                <w:szCs w:val="22"/>
              </w:rPr>
              <w:t>Other expense</w:t>
            </w:r>
            <w:r w:rsidR="00F51AF2">
              <w:rPr>
                <w:rFonts w:ascii="Times New Roman" w:hAnsi="Times New Roman" w:cs="Times New Roman"/>
                <w:sz w:val="22"/>
                <w:szCs w:val="22"/>
              </w:rPr>
              <w:t>s</w:t>
            </w:r>
          </w:p>
        </w:tc>
        <w:tc>
          <w:tcPr>
            <w:tcW w:w="1053" w:type="dxa"/>
          </w:tcPr>
          <w:p w14:paraId="6E50FB51" w14:textId="2BC87D36" w:rsidR="003546E4" w:rsidRPr="00803B66" w:rsidRDefault="003546E4" w:rsidP="0035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803B66">
              <w:rPr>
                <w:rFonts w:ascii="Times New Roman" w:hAnsi="Times New Roman" w:cs="Times New Roman"/>
                <w:sz w:val="22"/>
                <w:szCs w:val="22"/>
              </w:rPr>
              <w:t>-</w:t>
            </w:r>
          </w:p>
        </w:tc>
        <w:tc>
          <w:tcPr>
            <w:tcW w:w="180" w:type="dxa"/>
          </w:tcPr>
          <w:p w14:paraId="33C64451" w14:textId="77777777" w:rsidR="003546E4" w:rsidRPr="00803B66" w:rsidRDefault="003546E4" w:rsidP="00354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i/>
                <w:iCs/>
                <w:sz w:val="22"/>
                <w:szCs w:val="22"/>
              </w:rPr>
            </w:pPr>
          </w:p>
        </w:tc>
        <w:tc>
          <w:tcPr>
            <w:tcW w:w="1026" w:type="dxa"/>
            <w:hideMark/>
          </w:tcPr>
          <w:p w14:paraId="5837B4DC" w14:textId="77777777" w:rsidR="003546E4" w:rsidRPr="00803B66" w:rsidRDefault="003546E4" w:rsidP="0035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803B66">
              <w:rPr>
                <w:rFonts w:ascii="Times New Roman" w:hAnsi="Times New Roman" w:cs="Times New Roman"/>
                <w:sz w:val="22"/>
                <w:szCs w:val="22"/>
              </w:rPr>
              <w:t>-</w:t>
            </w:r>
          </w:p>
        </w:tc>
        <w:tc>
          <w:tcPr>
            <w:tcW w:w="180" w:type="dxa"/>
          </w:tcPr>
          <w:p w14:paraId="6C22492A" w14:textId="77777777" w:rsidR="003546E4" w:rsidRPr="00803B66" w:rsidRDefault="003546E4" w:rsidP="00354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sz w:val="22"/>
                <w:szCs w:val="22"/>
              </w:rPr>
            </w:pPr>
          </w:p>
        </w:tc>
        <w:tc>
          <w:tcPr>
            <w:tcW w:w="1080" w:type="dxa"/>
          </w:tcPr>
          <w:p w14:paraId="7A5DCA03" w14:textId="0FE0B0C0" w:rsidR="003546E4" w:rsidRPr="00803B66" w:rsidRDefault="003546E4" w:rsidP="0035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803B66">
              <w:rPr>
                <w:rFonts w:ascii="Times New Roman" w:hAnsi="Times New Roman" w:cs="Times New Roman"/>
                <w:sz w:val="22"/>
                <w:szCs w:val="22"/>
              </w:rPr>
              <w:t>4,182</w:t>
            </w:r>
          </w:p>
        </w:tc>
        <w:tc>
          <w:tcPr>
            <w:tcW w:w="180" w:type="dxa"/>
          </w:tcPr>
          <w:p w14:paraId="7B1BDBBC" w14:textId="77777777" w:rsidR="003546E4" w:rsidRPr="00803B66" w:rsidRDefault="003546E4" w:rsidP="003546E4">
            <w:pPr>
              <w:pStyle w:val="acctfourfigures"/>
              <w:tabs>
                <w:tab w:val="clear" w:pos="765"/>
                <w:tab w:val="decimal" w:pos="802"/>
              </w:tabs>
              <w:spacing w:line="240" w:lineRule="atLeast"/>
              <w:rPr>
                <w:szCs w:val="22"/>
              </w:rPr>
            </w:pPr>
          </w:p>
        </w:tc>
        <w:tc>
          <w:tcPr>
            <w:tcW w:w="1071" w:type="dxa"/>
            <w:hideMark/>
          </w:tcPr>
          <w:p w14:paraId="76C9A4DE" w14:textId="67B402D6" w:rsidR="003546E4" w:rsidRPr="00803B66" w:rsidRDefault="003546E4" w:rsidP="0035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803B66">
              <w:rPr>
                <w:rFonts w:ascii="Times New Roman" w:hAnsi="Times New Roman" w:cs="Times New Roman"/>
                <w:sz w:val="22"/>
                <w:szCs w:val="22"/>
              </w:rPr>
              <w:t>4,134</w:t>
            </w:r>
          </w:p>
        </w:tc>
      </w:tr>
      <w:tr w:rsidR="0064677F" w:rsidRPr="00803B66" w14:paraId="640164C1" w14:textId="77777777" w:rsidTr="0064677F">
        <w:trPr>
          <w:cantSplit/>
        </w:trPr>
        <w:tc>
          <w:tcPr>
            <w:tcW w:w="4410" w:type="dxa"/>
          </w:tcPr>
          <w:p w14:paraId="57183957" w14:textId="77777777" w:rsidR="0064677F" w:rsidRPr="00803B66" w:rsidRDefault="0064677F" w:rsidP="0064677F">
            <w:pPr>
              <w:rPr>
                <w:rFonts w:ascii="Times New Roman" w:hAnsi="Times New Roman" w:cs="Times New Roman"/>
                <w:sz w:val="22"/>
                <w:szCs w:val="22"/>
              </w:rPr>
            </w:pPr>
          </w:p>
        </w:tc>
        <w:tc>
          <w:tcPr>
            <w:tcW w:w="1053" w:type="dxa"/>
          </w:tcPr>
          <w:p w14:paraId="575C91A0" w14:textId="77777777" w:rsidR="0064677F" w:rsidRPr="00803B66" w:rsidRDefault="0064677F" w:rsidP="0035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p>
        </w:tc>
        <w:tc>
          <w:tcPr>
            <w:tcW w:w="180" w:type="dxa"/>
          </w:tcPr>
          <w:p w14:paraId="154B8ADC" w14:textId="77777777" w:rsidR="0064677F" w:rsidRPr="00803B66" w:rsidRDefault="0064677F" w:rsidP="0064677F">
            <w:pPr>
              <w:pStyle w:val="acctfourfigures"/>
              <w:tabs>
                <w:tab w:val="clear" w:pos="765"/>
                <w:tab w:val="decimal" w:pos="802"/>
              </w:tabs>
              <w:spacing w:line="240" w:lineRule="atLeast"/>
              <w:rPr>
                <w:b/>
                <w:bCs/>
                <w:szCs w:val="22"/>
              </w:rPr>
            </w:pPr>
          </w:p>
        </w:tc>
        <w:tc>
          <w:tcPr>
            <w:tcW w:w="1026" w:type="dxa"/>
          </w:tcPr>
          <w:p w14:paraId="0E1AC456" w14:textId="77777777" w:rsidR="0064677F" w:rsidRPr="00803B66" w:rsidRDefault="0064677F" w:rsidP="0064677F">
            <w:pPr>
              <w:pStyle w:val="acctfourfigures"/>
              <w:tabs>
                <w:tab w:val="clear" w:pos="765"/>
                <w:tab w:val="decimal" w:pos="802"/>
              </w:tabs>
              <w:spacing w:line="240" w:lineRule="atLeast"/>
              <w:ind w:right="11"/>
              <w:rPr>
                <w:b/>
                <w:bCs/>
                <w:szCs w:val="22"/>
              </w:rPr>
            </w:pPr>
          </w:p>
        </w:tc>
        <w:tc>
          <w:tcPr>
            <w:tcW w:w="180" w:type="dxa"/>
          </w:tcPr>
          <w:p w14:paraId="33EAC360" w14:textId="77777777" w:rsidR="0064677F" w:rsidRPr="00803B66" w:rsidRDefault="0064677F" w:rsidP="0064677F">
            <w:pPr>
              <w:pStyle w:val="acctfourfigures"/>
              <w:tabs>
                <w:tab w:val="clear" w:pos="765"/>
                <w:tab w:val="decimal" w:pos="802"/>
              </w:tabs>
              <w:spacing w:line="240" w:lineRule="atLeast"/>
              <w:rPr>
                <w:b/>
                <w:bCs/>
                <w:szCs w:val="22"/>
              </w:rPr>
            </w:pPr>
          </w:p>
        </w:tc>
        <w:tc>
          <w:tcPr>
            <w:tcW w:w="1080" w:type="dxa"/>
          </w:tcPr>
          <w:p w14:paraId="50561330" w14:textId="77777777" w:rsidR="0064677F" w:rsidRPr="00803B66" w:rsidRDefault="0064677F" w:rsidP="00646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c>
          <w:tcPr>
            <w:tcW w:w="180" w:type="dxa"/>
          </w:tcPr>
          <w:p w14:paraId="112B0610" w14:textId="77777777" w:rsidR="0064677F" w:rsidRPr="00803B66" w:rsidRDefault="0064677F" w:rsidP="0064677F">
            <w:pPr>
              <w:pStyle w:val="acctfourfigures"/>
              <w:tabs>
                <w:tab w:val="clear" w:pos="765"/>
                <w:tab w:val="decimal" w:pos="802"/>
              </w:tabs>
              <w:spacing w:line="240" w:lineRule="atLeast"/>
              <w:rPr>
                <w:b/>
                <w:bCs/>
                <w:szCs w:val="22"/>
              </w:rPr>
            </w:pPr>
          </w:p>
        </w:tc>
        <w:tc>
          <w:tcPr>
            <w:tcW w:w="1071" w:type="dxa"/>
          </w:tcPr>
          <w:p w14:paraId="3A943D53" w14:textId="77777777" w:rsidR="0064677F" w:rsidRPr="00803B66" w:rsidRDefault="0064677F" w:rsidP="00646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r>
      <w:tr w:rsidR="0064677F" w:rsidRPr="00803B66" w14:paraId="6DA8F269" w14:textId="77777777" w:rsidTr="0064677F">
        <w:trPr>
          <w:cantSplit/>
        </w:trPr>
        <w:tc>
          <w:tcPr>
            <w:tcW w:w="4410" w:type="dxa"/>
            <w:hideMark/>
          </w:tcPr>
          <w:p w14:paraId="24832485" w14:textId="77777777" w:rsidR="0064677F" w:rsidRPr="00803B66" w:rsidRDefault="0064677F" w:rsidP="0064677F">
            <w:pPr>
              <w:rPr>
                <w:rFonts w:ascii="Times New Roman" w:hAnsi="Times New Roman" w:cs="Times New Roman"/>
                <w:b/>
                <w:bCs/>
                <w:color w:val="0000FF"/>
                <w:sz w:val="22"/>
                <w:szCs w:val="22"/>
              </w:rPr>
            </w:pPr>
            <w:r w:rsidRPr="00803B66">
              <w:rPr>
                <w:rFonts w:ascii="Times New Roman" w:hAnsi="Times New Roman" w:cs="Times New Roman"/>
                <w:b/>
                <w:bCs/>
                <w:color w:val="000000"/>
                <w:sz w:val="22"/>
                <w:szCs w:val="22"/>
              </w:rPr>
              <w:t>Key management personnel</w:t>
            </w:r>
            <w:r w:rsidRPr="00803B66">
              <w:rPr>
                <w:rFonts w:ascii="Times New Roman" w:hAnsi="Times New Roman" w:cs="Times New Roman"/>
                <w:b/>
                <w:bCs/>
                <w:color w:val="0000FF"/>
                <w:sz w:val="22"/>
                <w:szCs w:val="22"/>
              </w:rPr>
              <w:t xml:space="preserve">  </w:t>
            </w:r>
          </w:p>
        </w:tc>
        <w:tc>
          <w:tcPr>
            <w:tcW w:w="1053" w:type="dxa"/>
          </w:tcPr>
          <w:p w14:paraId="561CC514" w14:textId="77777777" w:rsidR="0064677F" w:rsidRPr="00803B66" w:rsidRDefault="0064677F" w:rsidP="0064677F">
            <w:pPr>
              <w:pStyle w:val="acctfourfigures"/>
              <w:tabs>
                <w:tab w:val="clear" w:pos="765"/>
                <w:tab w:val="decimal" w:pos="802"/>
              </w:tabs>
              <w:spacing w:line="240" w:lineRule="atLeast"/>
              <w:ind w:right="11"/>
              <w:rPr>
                <w:rFonts w:cstheme="minorBidi"/>
                <w:b/>
                <w:bCs/>
                <w:szCs w:val="28"/>
                <w:cs/>
                <w:lang w:bidi="th-TH"/>
              </w:rPr>
            </w:pPr>
          </w:p>
        </w:tc>
        <w:tc>
          <w:tcPr>
            <w:tcW w:w="180" w:type="dxa"/>
          </w:tcPr>
          <w:p w14:paraId="28C1640A" w14:textId="77777777" w:rsidR="0064677F" w:rsidRPr="00803B66" w:rsidRDefault="0064677F" w:rsidP="0064677F">
            <w:pPr>
              <w:pStyle w:val="acctfourfigures"/>
              <w:tabs>
                <w:tab w:val="clear" w:pos="765"/>
                <w:tab w:val="decimal" w:pos="802"/>
              </w:tabs>
              <w:spacing w:line="240" w:lineRule="atLeast"/>
              <w:rPr>
                <w:b/>
                <w:bCs/>
                <w:szCs w:val="22"/>
              </w:rPr>
            </w:pPr>
          </w:p>
        </w:tc>
        <w:tc>
          <w:tcPr>
            <w:tcW w:w="1026" w:type="dxa"/>
          </w:tcPr>
          <w:p w14:paraId="1E2789F5" w14:textId="77777777" w:rsidR="0064677F" w:rsidRPr="00803B66" w:rsidRDefault="0064677F" w:rsidP="0064677F">
            <w:pPr>
              <w:pStyle w:val="acctfourfigures"/>
              <w:tabs>
                <w:tab w:val="clear" w:pos="765"/>
                <w:tab w:val="decimal" w:pos="802"/>
              </w:tabs>
              <w:spacing w:line="240" w:lineRule="atLeast"/>
              <w:ind w:right="11"/>
              <w:rPr>
                <w:b/>
                <w:bCs/>
                <w:szCs w:val="22"/>
              </w:rPr>
            </w:pPr>
          </w:p>
        </w:tc>
        <w:tc>
          <w:tcPr>
            <w:tcW w:w="180" w:type="dxa"/>
          </w:tcPr>
          <w:p w14:paraId="6DE449ED" w14:textId="77777777" w:rsidR="0064677F" w:rsidRPr="00803B66" w:rsidRDefault="0064677F" w:rsidP="0064677F">
            <w:pPr>
              <w:pStyle w:val="acctfourfigures"/>
              <w:tabs>
                <w:tab w:val="clear" w:pos="765"/>
                <w:tab w:val="decimal" w:pos="802"/>
              </w:tabs>
              <w:spacing w:line="240" w:lineRule="atLeast"/>
              <w:rPr>
                <w:b/>
                <w:bCs/>
                <w:szCs w:val="22"/>
              </w:rPr>
            </w:pPr>
          </w:p>
        </w:tc>
        <w:tc>
          <w:tcPr>
            <w:tcW w:w="1080" w:type="dxa"/>
          </w:tcPr>
          <w:p w14:paraId="69F505B4" w14:textId="77777777" w:rsidR="0064677F" w:rsidRPr="00803B66" w:rsidRDefault="0064677F" w:rsidP="00646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c>
          <w:tcPr>
            <w:tcW w:w="180" w:type="dxa"/>
          </w:tcPr>
          <w:p w14:paraId="77E8A6ED" w14:textId="77777777" w:rsidR="0064677F" w:rsidRPr="00803B66" w:rsidRDefault="0064677F" w:rsidP="0064677F">
            <w:pPr>
              <w:pStyle w:val="acctfourfigures"/>
              <w:tabs>
                <w:tab w:val="clear" w:pos="765"/>
                <w:tab w:val="decimal" w:pos="802"/>
              </w:tabs>
              <w:spacing w:line="240" w:lineRule="atLeast"/>
              <w:rPr>
                <w:b/>
                <w:bCs/>
                <w:szCs w:val="22"/>
              </w:rPr>
            </w:pPr>
          </w:p>
        </w:tc>
        <w:tc>
          <w:tcPr>
            <w:tcW w:w="1071" w:type="dxa"/>
          </w:tcPr>
          <w:p w14:paraId="3358B873" w14:textId="77777777" w:rsidR="0064677F" w:rsidRPr="00803B66" w:rsidRDefault="0064677F" w:rsidP="00646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r>
      <w:tr w:rsidR="0064677F" w:rsidRPr="00803B66" w14:paraId="2E0CA32C" w14:textId="77777777" w:rsidTr="0064677F">
        <w:trPr>
          <w:cantSplit/>
        </w:trPr>
        <w:tc>
          <w:tcPr>
            <w:tcW w:w="4410" w:type="dxa"/>
            <w:hideMark/>
          </w:tcPr>
          <w:p w14:paraId="05688FCC" w14:textId="77777777" w:rsidR="0064677F" w:rsidRPr="00803B66" w:rsidRDefault="0064677F" w:rsidP="0064677F">
            <w:pPr>
              <w:rPr>
                <w:rFonts w:ascii="Times New Roman" w:hAnsi="Times New Roman" w:cs="Times New Roman"/>
                <w:color w:val="000000"/>
                <w:sz w:val="22"/>
                <w:szCs w:val="22"/>
              </w:rPr>
            </w:pPr>
            <w:r w:rsidRPr="00803B66">
              <w:rPr>
                <w:rFonts w:ascii="Times New Roman" w:hAnsi="Times New Roman" w:cs="Times New Roman"/>
                <w:color w:val="000000"/>
                <w:sz w:val="22"/>
                <w:szCs w:val="22"/>
              </w:rPr>
              <w:t>Key management personnel compensation</w:t>
            </w:r>
          </w:p>
        </w:tc>
        <w:tc>
          <w:tcPr>
            <w:tcW w:w="1053" w:type="dxa"/>
          </w:tcPr>
          <w:p w14:paraId="17613D15" w14:textId="77777777" w:rsidR="0064677F" w:rsidRPr="00803B66" w:rsidRDefault="0064677F" w:rsidP="0064677F">
            <w:pPr>
              <w:pStyle w:val="acctfourfigures"/>
              <w:tabs>
                <w:tab w:val="clear" w:pos="765"/>
                <w:tab w:val="decimal" w:pos="802"/>
              </w:tabs>
              <w:spacing w:line="240" w:lineRule="atLeast"/>
              <w:ind w:right="11"/>
              <w:rPr>
                <w:b/>
                <w:bCs/>
                <w:szCs w:val="22"/>
              </w:rPr>
            </w:pPr>
          </w:p>
        </w:tc>
        <w:tc>
          <w:tcPr>
            <w:tcW w:w="180" w:type="dxa"/>
          </w:tcPr>
          <w:p w14:paraId="08711C68" w14:textId="77777777" w:rsidR="0064677F" w:rsidRPr="00803B66" w:rsidRDefault="0064677F" w:rsidP="0064677F">
            <w:pPr>
              <w:pStyle w:val="acctfourfigures"/>
              <w:tabs>
                <w:tab w:val="clear" w:pos="765"/>
                <w:tab w:val="decimal" w:pos="802"/>
              </w:tabs>
              <w:spacing w:line="240" w:lineRule="atLeast"/>
              <w:rPr>
                <w:b/>
                <w:bCs/>
                <w:szCs w:val="22"/>
              </w:rPr>
            </w:pPr>
          </w:p>
        </w:tc>
        <w:tc>
          <w:tcPr>
            <w:tcW w:w="1026" w:type="dxa"/>
          </w:tcPr>
          <w:p w14:paraId="765B8A16" w14:textId="77777777" w:rsidR="0064677F" w:rsidRPr="00803B66" w:rsidRDefault="0064677F" w:rsidP="0064677F">
            <w:pPr>
              <w:pStyle w:val="acctfourfigures"/>
              <w:tabs>
                <w:tab w:val="clear" w:pos="765"/>
                <w:tab w:val="decimal" w:pos="802"/>
              </w:tabs>
              <w:spacing w:line="240" w:lineRule="atLeast"/>
              <w:ind w:right="11"/>
              <w:rPr>
                <w:b/>
                <w:bCs/>
                <w:szCs w:val="22"/>
              </w:rPr>
            </w:pPr>
          </w:p>
        </w:tc>
        <w:tc>
          <w:tcPr>
            <w:tcW w:w="180" w:type="dxa"/>
          </w:tcPr>
          <w:p w14:paraId="30CD52B2" w14:textId="77777777" w:rsidR="0064677F" w:rsidRPr="00803B66" w:rsidRDefault="0064677F" w:rsidP="0064677F">
            <w:pPr>
              <w:pStyle w:val="acctfourfigures"/>
              <w:tabs>
                <w:tab w:val="clear" w:pos="765"/>
                <w:tab w:val="decimal" w:pos="802"/>
              </w:tabs>
              <w:spacing w:line="240" w:lineRule="atLeast"/>
              <w:rPr>
                <w:b/>
                <w:bCs/>
                <w:szCs w:val="22"/>
              </w:rPr>
            </w:pPr>
          </w:p>
        </w:tc>
        <w:tc>
          <w:tcPr>
            <w:tcW w:w="1080" w:type="dxa"/>
          </w:tcPr>
          <w:p w14:paraId="4FEA554C" w14:textId="77777777" w:rsidR="0064677F" w:rsidRPr="00803B66" w:rsidRDefault="0064677F" w:rsidP="00646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c>
          <w:tcPr>
            <w:tcW w:w="180" w:type="dxa"/>
          </w:tcPr>
          <w:p w14:paraId="6BD72E42" w14:textId="77777777" w:rsidR="0064677F" w:rsidRPr="00803B66" w:rsidRDefault="0064677F" w:rsidP="0064677F">
            <w:pPr>
              <w:pStyle w:val="acctfourfigures"/>
              <w:tabs>
                <w:tab w:val="clear" w:pos="765"/>
                <w:tab w:val="decimal" w:pos="802"/>
              </w:tabs>
              <w:spacing w:line="240" w:lineRule="atLeast"/>
              <w:rPr>
                <w:b/>
                <w:bCs/>
                <w:szCs w:val="22"/>
              </w:rPr>
            </w:pPr>
          </w:p>
        </w:tc>
        <w:tc>
          <w:tcPr>
            <w:tcW w:w="1071" w:type="dxa"/>
          </w:tcPr>
          <w:p w14:paraId="3916782A" w14:textId="77777777" w:rsidR="0064677F" w:rsidRPr="00803B66" w:rsidRDefault="0064677F" w:rsidP="00646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r>
      <w:tr w:rsidR="003546E4" w:rsidRPr="00803B66" w14:paraId="5EC34B9C" w14:textId="77777777" w:rsidTr="0064677F">
        <w:trPr>
          <w:cantSplit/>
        </w:trPr>
        <w:tc>
          <w:tcPr>
            <w:tcW w:w="4410" w:type="dxa"/>
            <w:hideMark/>
          </w:tcPr>
          <w:p w14:paraId="35DCA680" w14:textId="77777777" w:rsidR="003546E4" w:rsidRPr="00803B66" w:rsidRDefault="003546E4" w:rsidP="003546E4">
            <w:pPr>
              <w:tabs>
                <w:tab w:val="clear" w:pos="227"/>
                <w:tab w:val="clear" w:pos="454"/>
                <w:tab w:val="left" w:pos="540"/>
              </w:tabs>
              <w:ind w:left="191" w:right="29"/>
              <w:jc w:val="both"/>
              <w:rPr>
                <w:rFonts w:ascii="Times New Roman" w:hAnsi="Times New Roman" w:cs="Times New Roman"/>
                <w:sz w:val="22"/>
                <w:szCs w:val="22"/>
              </w:rPr>
            </w:pPr>
            <w:r w:rsidRPr="00803B66">
              <w:rPr>
                <w:rFonts w:ascii="Times New Roman" w:hAnsi="Times New Roman" w:cs="Times New Roman"/>
                <w:sz w:val="22"/>
                <w:szCs w:val="22"/>
              </w:rPr>
              <w:t>Short-term employee benefits</w:t>
            </w:r>
          </w:p>
        </w:tc>
        <w:tc>
          <w:tcPr>
            <w:tcW w:w="1053" w:type="dxa"/>
          </w:tcPr>
          <w:p w14:paraId="6CEC5C55" w14:textId="0D4F6722" w:rsidR="003546E4" w:rsidRPr="00803B66" w:rsidRDefault="003546E4" w:rsidP="0035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803B66">
              <w:rPr>
                <w:rFonts w:ascii="Times New Roman" w:hAnsi="Times New Roman" w:cs="Times New Roman"/>
                <w:sz w:val="22"/>
                <w:szCs w:val="22"/>
              </w:rPr>
              <w:t>19,161</w:t>
            </w:r>
          </w:p>
        </w:tc>
        <w:tc>
          <w:tcPr>
            <w:tcW w:w="180" w:type="dxa"/>
          </w:tcPr>
          <w:p w14:paraId="429F0EEE" w14:textId="77777777" w:rsidR="003546E4" w:rsidRPr="00803B66" w:rsidRDefault="003546E4" w:rsidP="00354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sz w:val="22"/>
                <w:szCs w:val="22"/>
              </w:rPr>
            </w:pPr>
          </w:p>
        </w:tc>
        <w:tc>
          <w:tcPr>
            <w:tcW w:w="1026" w:type="dxa"/>
            <w:hideMark/>
          </w:tcPr>
          <w:p w14:paraId="6B0CA995" w14:textId="7FE269B3" w:rsidR="003546E4" w:rsidRPr="00803B66" w:rsidRDefault="003546E4" w:rsidP="0035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803B66">
              <w:rPr>
                <w:rFonts w:ascii="Times New Roman" w:hAnsi="Times New Roman" w:cs="Times New Roman"/>
                <w:sz w:val="22"/>
                <w:szCs w:val="22"/>
              </w:rPr>
              <w:t>18,684</w:t>
            </w:r>
          </w:p>
        </w:tc>
        <w:tc>
          <w:tcPr>
            <w:tcW w:w="180" w:type="dxa"/>
          </w:tcPr>
          <w:p w14:paraId="5FD2B343" w14:textId="77777777" w:rsidR="003546E4" w:rsidRPr="00803B66" w:rsidRDefault="003546E4" w:rsidP="00354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31"/>
              <w:rPr>
                <w:rFonts w:ascii="Times New Roman" w:hAnsi="Times New Roman" w:cs="Times New Roman"/>
                <w:sz w:val="22"/>
                <w:szCs w:val="22"/>
              </w:rPr>
            </w:pPr>
          </w:p>
        </w:tc>
        <w:tc>
          <w:tcPr>
            <w:tcW w:w="1080" w:type="dxa"/>
          </w:tcPr>
          <w:p w14:paraId="3133EE2D" w14:textId="316A2D18" w:rsidR="003546E4" w:rsidRPr="00803B66" w:rsidRDefault="003546E4" w:rsidP="0035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803B66">
              <w:rPr>
                <w:rFonts w:ascii="Times New Roman" w:hAnsi="Times New Roman" w:cs="Times New Roman"/>
                <w:sz w:val="22"/>
                <w:szCs w:val="22"/>
              </w:rPr>
              <w:t>14,685</w:t>
            </w:r>
          </w:p>
        </w:tc>
        <w:tc>
          <w:tcPr>
            <w:tcW w:w="180" w:type="dxa"/>
          </w:tcPr>
          <w:p w14:paraId="30451036" w14:textId="77777777" w:rsidR="003546E4" w:rsidRPr="00803B66" w:rsidRDefault="003546E4" w:rsidP="00354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31"/>
              <w:rPr>
                <w:rFonts w:ascii="Times New Roman" w:hAnsi="Times New Roman" w:cs="Times New Roman"/>
                <w:sz w:val="22"/>
                <w:szCs w:val="22"/>
              </w:rPr>
            </w:pPr>
          </w:p>
        </w:tc>
        <w:tc>
          <w:tcPr>
            <w:tcW w:w="1071" w:type="dxa"/>
            <w:hideMark/>
          </w:tcPr>
          <w:p w14:paraId="648BB59E" w14:textId="78FA4AB3" w:rsidR="003546E4" w:rsidRPr="00803B66" w:rsidRDefault="003546E4" w:rsidP="0035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803B66">
              <w:rPr>
                <w:rFonts w:ascii="Times New Roman" w:hAnsi="Times New Roman" w:cs="Times New Roman"/>
                <w:sz w:val="22"/>
                <w:szCs w:val="22"/>
              </w:rPr>
              <w:t>14,025</w:t>
            </w:r>
          </w:p>
        </w:tc>
      </w:tr>
      <w:tr w:rsidR="003546E4" w:rsidRPr="00803B66" w14:paraId="115EC3DC" w14:textId="77777777" w:rsidTr="0064677F">
        <w:trPr>
          <w:cantSplit/>
        </w:trPr>
        <w:tc>
          <w:tcPr>
            <w:tcW w:w="4410" w:type="dxa"/>
            <w:hideMark/>
          </w:tcPr>
          <w:p w14:paraId="05387804" w14:textId="77777777" w:rsidR="003546E4" w:rsidRPr="00803B66" w:rsidRDefault="003546E4" w:rsidP="003546E4">
            <w:pPr>
              <w:tabs>
                <w:tab w:val="clear" w:pos="227"/>
                <w:tab w:val="clear" w:pos="454"/>
                <w:tab w:val="left" w:pos="540"/>
              </w:tabs>
              <w:ind w:left="191" w:right="-538"/>
              <w:jc w:val="both"/>
              <w:rPr>
                <w:rFonts w:ascii="Times New Roman" w:hAnsi="Times New Roman" w:cs="Times New Roman"/>
                <w:sz w:val="22"/>
                <w:szCs w:val="22"/>
              </w:rPr>
            </w:pPr>
            <w:r w:rsidRPr="00803B66">
              <w:rPr>
                <w:rFonts w:ascii="Times New Roman" w:hAnsi="Times New Roman" w:cs="Times New Roman"/>
                <w:sz w:val="22"/>
                <w:szCs w:val="22"/>
              </w:rPr>
              <w:t>Post-employment benefits</w:t>
            </w:r>
          </w:p>
        </w:tc>
        <w:tc>
          <w:tcPr>
            <w:tcW w:w="1053" w:type="dxa"/>
          </w:tcPr>
          <w:p w14:paraId="6260EAD9" w14:textId="3A3439D3" w:rsidR="003546E4" w:rsidRPr="00803B66" w:rsidRDefault="003546E4" w:rsidP="0035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803B66">
              <w:rPr>
                <w:rFonts w:ascii="Times New Roman" w:hAnsi="Times New Roman" w:cs="Times New Roman"/>
                <w:sz w:val="22"/>
                <w:szCs w:val="22"/>
              </w:rPr>
              <w:t>969</w:t>
            </w:r>
          </w:p>
        </w:tc>
        <w:tc>
          <w:tcPr>
            <w:tcW w:w="180" w:type="dxa"/>
          </w:tcPr>
          <w:p w14:paraId="3B1E65EB" w14:textId="77777777" w:rsidR="003546E4" w:rsidRPr="00803B66" w:rsidRDefault="003546E4" w:rsidP="00354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sz w:val="22"/>
                <w:szCs w:val="22"/>
              </w:rPr>
            </w:pPr>
          </w:p>
        </w:tc>
        <w:tc>
          <w:tcPr>
            <w:tcW w:w="1026" w:type="dxa"/>
            <w:hideMark/>
          </w:tcPr>
          <w:p w14:paraId="1838AF1B" w14:textId="4A791D83" w:rsidR="003546E4" w:rsidRPr="00803B66" w:rsidRDefault="003546E4" w:rsidP="0035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803B66">
              <w:rPr>
                <w:rFonts w:ascii="Times New Roman" w:hAnsi="Times New Roman" w:cs="Times New Roman"/>
                <w:sz w:val="22"/>
                <w:szCs w:val="22"/>
              </w:rPr>
              <w:t>564</w:t>
            </w:r>
          </w:p>
        </w:tc>
        <w:tc>
          <w:tcPr>
            <w:tcW w:w="180" w:type="dxa"/>
          </w:tcPr>
          <w:p w14:paraId="51A26444" w14:textId="77777777" w:rsidR="003546E4" w:rsidRPr="00803B66" w:rsidRDefault="003546E4" w:rsidP="00354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31"/>
              <w:rPr>
                <w:rFonts w:ascii="Times New Roman" w:hAnsi="Times New Roman" w:cs="Times New Roman"/>
                <w:sz w:val="22"/>
                <w:szCs w:val="22"/>
              </w:rPr>
            </w:pPr>
          </w:p>
        </w:tc>
        <w:tc>
          <w:tcPr>
            <w:tcW w:w="1080" w:type="dxa"/>
          </w:tcPr>
          <w:p w14:paraId="5DED6D27" w14:textId="5150C32A" w:rsidR="003546E4" w:rsidRPr="00803B66" w:rsidRDefault="003546E4" w:rsidP="0035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803B66">
              <w:rPr>
                <w:rFonts w:ascii="Times New Roman" w:hAnsi="Times New Roman" w:cs="Times New Roman"/>
                <w:sz w:val="22"/>
                <w:szCs w:val="22"/>
              </w:rPr>
              <w:t>477</w:t>
            </w:r>
          </w:p>
        </w:tc>
        <w:tc>
          <w:tcPr>
            <w:tcW w:w="180" w:type="dxa"/>
          </w:tcPr>
          <w:p w14:paraId="788152F2" w14:textId="77777777" w:rsidR="003546E4" w:rsidRPr="00803B66" w:rsidRDefault="003546E4" w:rsidP="00354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31"/>
              <w:rPr>
                <w:rFonts w:ascii="Times New Roman" w:hAnsi="Times New Roman" w:cs="Times New Roman"/>
                <w:sz w:val="22"/>
                <w:szCs w:val="22"/>
              </w:rPr>
            </w:pPr>
          </w:p>
        </w:tc>
        <w:tc>
          <w:tcPr>
            <w:tcW w:w="1071" w:type="dxa"/>
            <w:hideMark/>
          </w:tcPr>
          <w:p w14:paraId="14580FB1" w14:textId="59569499" w:rsidR="003546E4" w:rsidRPr="00803B66" w:rsidRDefault="003546E4" w:rsidP="0035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803B66">
              <w:rPr>
                <w:rFonts w:ascii="Times New Roman" w:hAnsi="Times New Roman" w:cs="Times New Roman"/>
                <w:sz w:val="22"/>
                <w:szCs w:val="22"/>
              </w:rPr>
              <w:t>418</w:t>
            </w:r>
          </w:p>
        </w:tc>
      </w:tr>
      <w:tr w:rsidR="003546E4" w:rsidRPr="00803B66" w14:paraId="289B5C5F" w14:textId="77777777" w:rsidTr="009C680C">
        <w:trPr>
          <w:cantSplit/>
        </w:trPr>
        <w:tc>
          <w:tcPr>
            <w:tcW w:w="4410" w:type="dxa"/>
            <w:hideMark/>
          </w:tcPr>
          <w:p w14:paraId="7B8C7821" w14:textId="77777777" w:rsidR="003546E4" w:rsidRPr="00803B66" w:rsidRDefault="003546E4" w:rsidP="003546E4">
            <w:pPr>
              <w:tabs>
                <w:tab w:val="clear" w:pos="227"/>
                <w:tab w:val="clear" w:pos="454"/>
                <w:tab w:val="left" w:pos="540"/>
              </w:tabs>
              <w:ind w:right="-538"/>
              <w:rPr>
                <w:rFonts w:ascii="Times New Roman" w:hAnsi="Times New Roman" w:cs="Times New Roman"/>
                <w:b/>
                <w:bCs/>
                <w:sz w:val="22"/>
                <w:szCs w:val="22"/>
              </w:rPr>
            </w:pPr>
            <w:r w:rsidRPr="00803B66">
              <w:rPr>
                <w:rFonts w:ascii="Times New Roman" w:hAnsi="Times New Roman" w:cs="Times New Roman"/>
                <w:b/>
                <w:bCs/>
                <w:sz w:val="22"/>
                <w:szCs w:val="22"/>
              </w:rPr>
              <w:t xml:space="preserve">Total key management personnel </w:t>
            </w:r>
          </w:p>
          <w:p w14:paraId="56E98671" w14:textId="77777777" w:rsidR="003546E4" w:rsidRPr="00803B66" w:rsidRDefault="003546E4" w:rsidP="003546E4">
            <w:pPr>
              <w:tabs>
                <w:tab w:val="clear" w:pos="227"/>
                <w:tab w:val="clear" w:pos="454"/>
                <w:tab w:val="left" w:pos="540"/>
              </w:tabs>
              <w:ind w:right="-538"/>
              <w:rPr>
                <w:rFonts w:ascii="Times New Roman" w:hAnsi="Times New Roman" w:cs="Times New Roman"/>
                <w:b/>
                <w:bCs/>
                <w:sz w:val="22"/>
                <w:szCs w:val="22"/>
              </w:rPr>
            </w:pPr>
            <w:r w:rsidRPr="00803B66">
              <w:rPr>
                <w:rFonts w:ascii="Times New Roman" w:hAnsi="Times New Roman" w:cs="Times New Roman"/>
                <w:b/>
                <w:bCs/>
                <w:sz w:val="22"/>
                <w:szCs w:val="22"/>
              </w:rPr>
              <w:t xml:space="preserve">   compensation</w:t>
            </w:r>
          </w:p>
        </w:tc>
        <w:tc>
          <w:tcPr>
            <w:tcW w:w="1053" w:type="dxa"/>
            <w:tcBorders>
              <w:top w:val="single" w:sz="4" w:space="0" w:color="auto"/>
              <w:left w:val="nil"/>
              <w:bottom w:val="double" w:sz="4" w:space="0" w:color="auto"/>
              <w:right w:val="nil"/>
            </w:tcBorders>
          </w:tcPr>
          <w:p w14:paraId="2B2F6231" w14:textId="77777777" w:rsidR="003546E4" w:rsidRPr="00803B66" w:rsidRDefault="003546E4" w:rsidP="0035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heme="minorBidi"/>
                <w:sz w:val="22"/>
                <w:szCs w:val="22"/>
              </w:rPr>
            </w:pPr>
          </w:p>
          <w:p w14:paraId="04096BB0" w14:textId="177CD621" w:rsidR="003546E4" w:rsidRPr="00803B66" w:rsidRDefault="003546E4" w:rsidP="0035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b/>
                <w:bCs/>
                <w:sz w:val="22"/>
                <w:szCs w:val="22"/>
              </w:rPr>
            </w:pPr>
            <w:r w:rsidRPr="00803B66">
              <w:rPr>
                <w:rFonts w:ascii="Times New Roman" w:hAnsi="Times New Roman" w:cs="Times New Roman"/>
                <w:b/>
                <w:bCs/>
                <w:sz w:val="22"/>
                <w:szCs w:val="22"/>
              </w:rPr>
              <w:t>20,130</w:t>
            </w:r>
          </w:p>
        </w:tc>
        <w:tc>
          <w:tcPr>
            <w:tcW w:w="180" w:type="dxa"/>
          </w:tcPr>
          <w:p w14:paraId="7874F64E" w14:textId="77777777" w:rsidR="003546E4" w:rsidRPr="00803B66" w:rsidRDefault="003546E4" w:rsidP="00354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b/>
                <w:bCs/>
                <w:sz w:val="22"/>
                <w:szCs w:val="22"/>
              </w:rPr>
            </w:pPr>
          </w:p>
        </w:tc>
        <w:tc>
          <w:tcPr>
            <w:tcW w:w="1026" w:type="dxa"/>
            <w:tcBorders>
              <w:top w:val="single" w:sz="4" w:space="0" w:color="auto"/>
              <w:left w:val="nil"/>
              <w:bottom w:val="double" w:sz="4" w:space="0" w:color="auto"/>
              <w:right w:val="nil"/>
            </w:tcBorders>
          </w:tcPr>
          <w:p w14:paraId="50EE87A3" w14:textId="77777777" w:rsidR="003546E4" w:rsidRPr="00803B66" w:rsidRDefault="003546E4" w:rsidP="0035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rPr>
                <w:rFonts w:ascii="Times New Roman" w:hAnsi="Times New Roman" w:cs="Times New Roman"/>
                <w:b/>
                <w:bCs/>
                <w:sz w:val="22"/>
                <w:szCs w:val="22"/>
              </w:rPr>
            </w:pPr>
          </w:p>
          <w:p w14:paraId="1602A691" w14:textId="69D66143" w:rsidR="003546E4" w:rsidRPr="00803B66" w:rsidRDefault="003546E4" w:rsidP="0035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108"/>
              <w:rPr>
                <w:rFonts w:ascii="Times New Roman" w:hAnsi="Times New Roman" w:cs="Times New Roman"/>
                <w:b/>
                <w:bCs/>
                <w:sz w:val="22"/>
                <w:szCs w:val="22"/>
              </w:rPr>
            </w:pPr>
            <w:r w:rsidRPr="00803B66">
              <w:rPr>
                <w:rFonts w:ascii="Times New Roman" w:hAnsi="Times New Roman" w:cs="Times New Roman"/>
                <w:b/>
                <w:bCs/>
                <w:sz w:val="22"/>
                <w:szCs w:val="22"/>
              </w:rPr>
              <w:t>19,248</w:t>
            </w:r>
          </w:p>
        </w:tc>
        <w:tc>
          <w:tcPr>
            <w:tcW w:w="180" w:type="dxa"/>
          </w:tcPr>
          <w:p w14:paraId="7EBCD1F4" w14:textId="77777777" w:rsidR="003546E4" w:rsidRPr="00803B66" w:rsidRDefault="003546E4" w:rsidP="00354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5AF09625" w14:textId="77777777" w:rsidR="003546E4" w:rsidRPr="00803B66" w:rsidRDefault="003546E4" w:rsidP="0035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p w14:paraId="2D1070C1" w14:textId="2AB0C7E0" w:rsidR="003546E4" w:rsidRPr="00803B66" w:rsidRDefault="003546E4" w:rsidP="0035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b/>
                <w:bCs/>
                <w:sz w:val="22"/>
                <w:szCs w:val="22"/>
              </w:rPr>
            </w:pPr>
            <w:r w:rsidRPr="00803B66">
              <w:rPr>
                <w:rFonts w:ascii="Times New Roman" w:hAnsi="Times New Roman" w:cs="Times New Roman"/>
                <w:b/>
                <w:bCs/>
                <w:sz w:val="22"/>
                <w:szCs w:val="22"/>
              </w:rPr>
              <w:t>15,162</w:t>
            </w:r>
          </w:p>
        </w:tc>
        <w:tc>
          <w:tcPr>
            <w:tcW w:w="180" w:type="dxa"/>
          </w:tcPr>
          <w:p w14:paraId="6AC26B3C" w14:textId="77777777" w:rsidR="003546E4" w:rsidRPr="00803B66" w:rsidRDefault="003546E4" w:rsidP="00354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31"/>
              <w:rPr>
                <w:rFonts w:ascii="Times New Roman" w:hAnsi="Times New Roman" w:cs="Times New Roman"/>
                <w:b/>
                <w:bCs/>
                <w:sz w:val="22"/>
                <w:szCs w:val="22"/>
              </w:rPr>
            </w:pPr>
          </w:p>
        </w:tc>
        <w:tc>
          <w:tcPr>
            <w:tcW w:w="1071" w:type="dxa"/>
            <w:tcBorders>
              <w:top w:val="single" w:sz="4" w:space="0" w:color="auto"/>
              <w:left w:val="nil"/>
              <w:bottom w:val="double" w:sz="4" w:space="0" w:color="auto"/>
              <w:right w:val="nil"/>
            </w:tcBorders>
          </w:tcPr>
          <w:p w14:paraId="45378523" w14:textId="77777777" w:rsidR="003546E4" w:rsidRPr="00803B66" w:rsidRDefault="003546E4" w:rsidP="0035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108"/>
              <w:rPr>
                <w:rFonts w:ascii="Times New Roman" w:hAnsi="Times New Roman" w:cs="Times New Roman"/>
                <w:b/>
                <w:bCs/>
                <w:sz w:val="22"/>
                <w:szCs w:val="22"/>
              </w:rPr>
            </w:pPr>
          </w:p>
          <w:p w14:paraId="654F2716" w14:textId="7DFB6009" w:rsidR="003546E4" w:rsidRPr="00803B66" w:rsidRDefault="003546E4" w:rsidP="0035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108"/>
              <w:rPr>
                <w:rFonts w:ascii="Times New Roman" w:hAnsi="Times New Roman" w:cs="Times New Roman"/>
                <w:b/>
                <w:bCs/>
                <w:sz w:val="22"/>
                <w:szCs w:val="22"/>
              </w:rPr>
            </w:pPr>
            <w:r w:rsidRPr="00803B66">
              <w:rPr>
                <w:rFonts w:ascii="Times New Roman" w:hAnsi="Times New Roman" w:cs="Times New Roman"/>
                <w:b/>
                <w:bCs/>
                <w:sz w:val="22"/>
                <w:szCs w:val="22"/>
              </w:rPr>
              <w:t>14,443</w:t>
            </w:r>
          </w:p>
        </w:tc>
      </w:tr>
    </w:tbl>
    <w:p w14:paraId="7EC0F404" w14:textId="7AE29B4F" w:rsidR="00794398" w:rsidRPr="00803B66"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Cordia New"/>
          <w:sz w:val="28"/>
          <w:szCs w:val="28"/>
        </w:rPr>
      </w:pPr>
    </w:p>
    <w:p w14:paraId="65D4C30D" w14:textId="77777777" w:rsidR="0064677F" w:rsidRPr="00803B66" w:rsidRDefault="00646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803B66">
        <w:rPr>
          <w:rFonts w:ascii="Times New Roman" w:hAnsi="Times New Roman" w:cs="Times New Roman"/>
          <w:sz w:val="22"/>
          <w:szCs w:val="22"/>
        </w:rPr>
        <w:br w:type="page"/>
      </w:r>
    </w:p>
    <w:p w14:paraId="7A619CE9" w14:textId="72D55194" w:rsidR="00F73F14" w:rsidRPr="00803B66" w:rsidRDefault="00F83E7C" w:rsidP="004A3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803B66">
        <w:rPr>
          <w:rFonts w:ascii="Times New Roman" w:hAnsi="Times New Roman" w:cs="Times New Roman"/>
          <w:sz w:val="22"/>
          <w:szCs w:val="22"/>
        </w:rPr>
        <w:lastRenderedPageBreak/>
        <w:t xml:space="preserve">Balances as at </w:t>
      </w:r>
      <w:r w:rsidR="00D835DF" w:rsidRPr="00803B66">
        <w:rPr>
          <w:rFonts w:ascii="Times New Roman" w:hAnsi="Times New Roman" w:cs="Times New Roman"/>
          <w:sz w:val="22"/>
          <w:szCs w:val="22"/>
        </w:rPr>
        <w:t>30 June</w:t>
      </w:r>
      <w:r w:rsidR="00794398" w:rsidRPr="00803B66">
        <w:rPr>
          <w:rFonts w:ascii="Times New Roman" w:hAnsi="Times New Roman" w:cs="Times New Roman"/>
          <w:sz w:val="22"/>
          <w:szCs w:val="22"/>
        </w:rPr>
        <w:t xml:space="preserve"> 202</w:t>
      </w:r>
      <w:r w:rsidR="00694522" w:rsidRPr="00803B66">
        <w:rPr>
          <w:rFonts w:ascii="Times New Roman" w:hAnsi="Times New Roman" w:cs="Times New Roman"/>
          <w:sz w:val="22"/>
          <w:szCs w:val="22"/>
        </w:rPr>
        <w:t>2</w:t>
      </w:r>
      <w:r w:rsidR="000E2339" w:rsidRPr="00803B66">
        <w:rPr>
          <w:rFonts w:ascii="Times New Roman" w:hAnsi="Times New Roman" w:cs="Times New Roman"/>
          <w:sz w:val="22"/>
          <w:szCs w:val="22"/>
        </w:rPr>
        <w:t xml:space="preserve"> and 31 December 20</w:t>
      </w:r>
      <w:r w:rsidR="003607E4" w:rsidRPr="00803B66">
        <w:rPr>
          <w:rFonts w:ascii="Times New Roman" w:hAnsi="Times New Roman" w:cs="Times New Roman"/>
          <w:sz w:val="22"/>
          <w:szCs w:val="22"/>
        </w:rPr>
        <w:t>2</w:t>
      </w:r>
      <w:r w:rsidR="00694522" w:rsidRPr="00803B66">
        <w:rPr>
          <w:rFonts w:ascii="Times New Roman" w:hAnsi="Times New Roman" w:cs="Times New Roman"/>
          <w:sz w:val="22"/>
          <w:szCs w:val="22"/>
        </w:rPr>
        <w:t>1</w:t>
      </w:r>
      <w:r w:rsidR="00F329A9" w:rsidRPr="00803B66">
        <w:rPr>
          <w:rFonts w:ascii="Times New Roman" w:hAnsi="Times New Roman" w:cs="Times New Roman"/>
          <w:sz w:val="22"/>
          <w:szCs w:val="22"/>
        </w:rPr>
        <w:t xml:space="preserve"> </w:t>
      </w:r>
      <w:r w:rsidR="00F73F14" w:rsidRPr="00803B66">
        <w:rPr>
          <w:rFonts w:ascii="Times New Roman" w:hAnsi="Times New Roman" w:cs="Times New Roman"/>
          <w:sz w:val="22"/>
          <w:szCs w:val="22"/>
        </w:rPr>
        <w:t xml:space="preserve">with </w:t>
      </w:r>
      <w:r w:rsidR="00CE2E62" w:rsidRPr="00803B66">
        <w:rPr>
          <w:rFonts w:ascii="Times New Roman" w:hAnsi="Times New Roman" w:cs="Times New Roman"/>
          <w:sz w:val="22"/>
          <w:szCs w:val="22"/>
        </w:rPr>
        <w:t xml:space="preserve">related parties </w:t>
      </w:r>
      <w:r w:rsidR="00F73F14" w:rsidRPr="00803B66">
        <w:rPr>
          <w:rFonts w:ascii="Times New Roman" w:hAnsi="Times New Roman" w:cs="Times New Roman"/>
          <w:sz w:val="22"/>
          <w:szCs w:val="22"/>
        </w:rPr>
        <w:t>were as follows:</w:t>
      </w:r>
    </w:p>
    <w:p w14:paraId="0400F1E7" w14:textId="334CE271" w:rsidR="008661E3" w:rsidRPr="00803B66" w:rsidRDefault="008661E3" w:rsidP="004A3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8"/>
          <w:szCs w:val="28"/>
        </w:rPr>
      </w:pPr>
    </w:p>
    <w:tbl>
      <w:tblPr>
        <w:tblW w:w="9450" w:type="dxa"/>
        <w:tblInd w:w="450" w:type="dxa"/>
        <w:tblLayout w:type="fixed"/>
        <w:tblLook w:val="01E0" w:firstRow="1" w:lastRow="1" w:firstColumn="1" w:lastColumn="1" w:noHBand="0" w:noVBand="0"/>
      </w:tblPr>
      <w:tblGrid>
        <w:gridCol w:w="3870"/>
        <w:gridCol w:w="1170"/>
        <w:gridCol w:w="243"/>
        <w:gridCol w:w="1287"/>
        <w:gridCol w:w="236"/>
        <w:gridCol w:w="1114"/>
        <w:gridCol w:w="270"/>
        <w:gridCol w:w="1260"/>
      </w:tblGrid>
      <w:tr w:rsidR="008661E3" w:rsidRPr="00803B66" w14:paraId="647EDA4C" w14:textId="77777777" w:rsidTr="001170F7">
        <w:trPr>
          <w:tblHeader/>
        </w:trPr>
        <w:tc>
          <w:tcPr>
            <w:tcW w:w="3870" w:type="dxa"/>
          </w:tcPr>
          <w:p w14:paraId="2F0E3D67" w14:textId="77777777" w:rsidR="008661E3" w:rsidRPr="00803B66"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2700" w:type="dxa"/>
            <w:gridSpan w:val="3"/>
          </w:tcPr>
          <w:p w14:paraId="505667B1" w14:textId="77777777" w:rsidR="008661E3" w:rsidRPr="00803B66"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803B66">
              <w:rPr>
                <w:rFonts w:ascii="Times New Roman" w:hAnsi="Times New Roman" w:cs="Times New Roman"/>
                <w:b/>
                <w:sz w:val="22"/>
                <w:szCs w:val="20"/>
                <w:lang w:val="en-GB" w:bidi="ar-SA"/>
              </w:rPr>
              <w:t>Consolidated</w:t>
            </w:r>
          </w:p>
        </w:tc>
        <w:tc>
          <w:tcPr>
            <w:tcW w:w="236" w:type="dxa"/>
          </w:tcPr>
          <w:p w14:paraId="1DD4D1E3" w14:textId="77777777" w:rsidR="008661E3" w:rsidRPr="00803B66"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644" w:type="dxa"/>
            <w:gridSpan w:val="3"/>
          </w:tcPr>
          <w:p w14:paraId="0884AA1D" w14:textId="77777777" w:rsidR="008661E3" w:rsidRPr="00803B66"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803B66">
              <w:rPr>
                <w:rFonts w:ascii="Times New Roman" w:hAnsi="Times New Roman" w:cs="Times New Roman"/>
                <w:b/>
                <w:sz w:val="22"/>
                <w:szCs w:val="20"/>
                <w:lang w:val="en-GB" w:bidi="ar-SA"/>
              </w:rPr>
              <w:t>Separate</w:t>
            </w:r>
          </w:p>
        </w:tc>
      </w:tr>
      <w:tr w:rsidR="008661E3" w:rsidRPr="00803B66" w14:paraId="1EDE2855" w14:textId="77777777" w:rsidTr="001170F7">
        <w:trPr>
          <w:tblHeader/>
        </w:trPr>
        <w:tc>
          <w:tcPr>
            <w:tcW w:w="3870" w:type="dxa"/>
          </w:tcPr>
          <w:p w14:paraId="7189858D" w14:textId="77777777" w:rsidR="008661E3" w:rsidRPr="00803B66"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i/>
                <w:iCs/>
                <w:sz w:val="22"/>
                <w:szCs w:val="22"/>
              </w:rPr>
            </w:pPr>
          </w:p>
        </w:tc>
        <w:tc>
          <w:tcPr>
            <w:tcW w:w="2700" w:type="dxa"/>
            <w:gridSpan w:val="3"/>
          </w:tcPr>
          <w:p w14:paraId="43D55A4C" w14:textId="77777777" w:rsidR="008661E3" w:rsidRPr="00803B66"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sz w:val="22"/>
                <w:szCs w:val="22"/>
              </w:rPr>
            </w:pPr>
            <w:r w:rsidRPr="00803B66">
              <w:rPr>
                <w:rFonts w:ascii="Times New Roman" w:hAnsi="Times New Roman" w:cs="Times New Roman"/>
                <w:b/>
                <w:sz w:val="22"/>
                <w:szCs w:val="20"/>
                <w:lang w:val="en-GB" w:bidi="ar-SA"/>
              </w:rPr>
              <w:t>financial statements</w:t>
            </w:r>
          </w:p>
        </w:tc>
        <w:tc>
          <w:tcPr>
            <w:tcW w:w="236" w:type="dxa"/>
          </w:tcPr>
          <w:p w14:paraId="6AF5FAFC" w14:textId="77777777" w:rsidR="008661E3" w:rsidRPr="00803B66"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644" w:type="dxa"/>
            <w:gridSpan w:val="3"/>
          </w:tcPr>
          <w:p w14:paraId="79AA8C88" w14:textId="77777777" w:rsidR="008661E3" w:rsidRPr="00803B66"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sz w:val="22"/>
                <w:szCs w:val="22"/>
              </w:rPr>
            </w:pPr>
            <w:r w:rsidRPr="00803B66">
              <w:rPr>
                <w:rFonts w:ascii="Times New Roman" w:hAnsi="Times New Roman" w:cs="Times New Roman"/>
                <w:b/>
                <w:sz w:val="22"/>
                <w:szCs w:val="20"/>
                <w:lang w:val="en-GB" w:bidi="ar-SA"/>
              </w:rPr>
              <w:t>financial statements</w:t>
            </w:r>
          </w:p>
        </w:tc>
      </w:tr>
      <w:tr w:rsidR="008661E3" w:rsidRPr="00803B66" w14:paraId="1C7118A2" w14:textId="77777777" w:rsidTr="001170F7">
        <w:trPr>
          <w:tblHeader/>
        </w:trPr>
        <w:tc>
          <w:tcPr>
            <w:tcW w:w="3870" w:type="dxa"/>
          </w:tcPr>
          <w:p w14:paraId="4BBE0026" w14:textId="77777777" w:rsidR="008661E3" w:rsidRPr="00803B66"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170" w:type="dxa"/>
          </w:tcPr>
          <w:p w14:paraId="53187F48" w14:textId="214B83BB" w:rsidR="008661E3" w:rsidRPr="00803B66" w:rsidRDefault="00D835DF" w:rsidP="001170F7">
            <w:pPr>
              <w:pStyle w:val="acctmergecolhdg"/>
              <w:spacing w:line="240" w:lineRule="atLeast"/>
              <w:ind w:left="-90" w:right="-76"/>
              <w:rPr>
                <w:b w:val="0"/>
                <w:bCs/>
                <w:szCs w:val="22"/>
              </w:rPr>
            </w:pPr>
            <w:r w:rsidRPr="00803B66">
              <w:rPr>
                <w:b w:val="0"/>
                <w:bCs/>
                <w:szCs w:val="22"/>
              </w:rPr>
              <w:t>30 June</w:t>
            </w:r>
          </w:p>
        </w:tc>
        <w:tc>
          <w:tcPr>
            <w:tcW w:w="243" w:type="dxa"/>
          </w:tcPr>
          <w:p w14:paraId="6DD7BFF3" w14:textId="77777777" w:rsidR="008661E3" w:rsidRPr="00803B66" w:rsidRDefault="008661E3" w:rsidP="001170F7">
            <w:pPr>
              <w:pStyle w:val="acctmergecolhdg"/>
              <w:spacing w:line="240" w:lineRule="atLeast"/>
              <w:ind w:left="-90" w:right="-76"/>
              <w:rPr>
                <w:b w:val="0"/>
                <w:bCs/>
                <w:szCs w:val="22"/>
              </w:rPr>
            </w:pPr>
          </w:p>
        </w:tc>
        <w:tc>
          <w:tcPr>
            <w:tcW w:w="1287" w:type="dxa"/>
          </w:tcPr>
          <w:p w14:paraId="08EBC278" w14:textId="77777777" w:rsidR="008661E3" w:rsidRPr="00803B66" w:rsidRDefault="008661E3" w:rsidP="001170F7">
            <w:pPr>
              <w:pStyle w:val="acctmergecolhdg"/>
              <w:spacing w:line="240" w:lineRule="atLeast"/>
              <w:ind w:left="-90" w:right="-380" w:hanging="266"/>
              <w:rPr>
                <w:b w:val="0"/>
                <w:bCs/>
                <w:szCs w:val="22"/>
              </w:rPr>
            </w:pPr>
            <w:r w:rsidRPr="00803B66">
              <w:rPr>
                <w:b w:val="0"/>
                <w:bCs/>
                <w:szCs w:val="22"/>
              </w:rPr>
              <w:t>31 December</w:t>
            </w:r>
          </w:p>
        </w:tc>
        <w:tc>
          <w:tcPr>
            <w:tcW w:w="236" w:type="dxa"/>
          </w:tcPr>
          <w:p w14:paraId="57902C5D" w14:textId="77777777" w:rsidR="008661E3" w:rsidRPr="00803B66" w:rsidRDefault="008661E3" w:rsidP="001170F7">
            <w:pPr>
              <w:pStyle w:val="acctmergecolhdg"/>
              <w:spacing w:line="240" w:lineRule="atLeast"/>
              <w:ind w:left="-90" w:right="-76"/>
              <w:rPr>
                <w:b w:val="0"/>
                <w:bCs/>
                <w:szCs w:val="22"/>
              </w:rPr>
            </w:pPr>
          </w:p>
        </w:tc>
        <w:tc>
          <w:tcPr>
            <w:tcW w:w="1114" w:type="dxa"/>
          </w:tcPr>
          <w:p w14:paraId="5102E385" w14:textId="2EFA946B" w:rsidR="008661E3" w:rsidRPr="00803B66" w:rsidRDefault="00D835DF" w:rsidP="001170F7">
            <w:pPr>
              <w:pStyle w:val="acctmergecolhdg"/>
              <w:spacing w:line="240" w:lineRule="atLeast"/>
              <w:ind w:left="-90" w:right="-76"/>
              <w:rPr>
                <w:b w:val="0"/>
                <w:bCs/>
                <w:szCs w:val="22"/>
              </w:rPr>
            </w:pPr>
            <w:r w:rsidRPr="00803B66">
              <w:rPr>
                <w:b w:val="0"/>
                <w:bCs/>
                <w:szCs w:val="22"/>
              </w:rPr>
              <w:t>30 June</w:t>
            </w:r>
          </w:p>
        </w:tc>
        <w:tc>
          <w:tcPr>
            <w:tcW w:w="270" w:type="dxa"/>
          </w:tcPr>
          <w:p w14:paraId="76DF4931" w14:textId="77777777" w:rsidR="008661E3" w:rsidRPr="00803B66" w:rsidRDefault="008661E3" w:rsidP="001170F7">
            <w:pPr>
              <w:pStyle w:val="acctmergecolhdg"/>
              <w:spacing w:line="240" w:lineRule="atLeast"/>
              <w:ind w:left="-90" w:right="-76"/>
              <w:rPr>
                <w:b w:val="0"/>
                <w:bCs/>
                <w:szCs w:val="22"/>
              </w:rPr>
            </w:pPr>
          </w:p>
        </w:tc>
        <w:tc>
          <w:tcPr>
            <w:tcW w:w="1260" w:type="dxa"/>
          </w:tcPr>
          <w:p w14:paraId="6F07E1DF" w14:textId="77777777" w:rsidR="008661E3" w:rsidRPr="00803B66" w:rsidRDefault="008661E3" w:rsidP="001170F7">
            <w:pPr>
              <w:pStyle w:val="acctmergecolhdg"/>
              <w:spacing w:line="240" w:lineRule="atLeast"/>
              <w:ind w:left="-90" w:right="-76"/>
              <w:rPr>
                <w:b w:val="0"/>
                <w:bCs/>
                <w:szCs w:val="22"/>
              </w:rPr>
            </w:pPr>
            <w:r w:rsidRPr="00803B66">
              <w:rPr>
                <w:b w:val="0"/>
                <w:bCs/>
                <w:szCs w:val="22"/>
              </w:rPr>
              <w:t>31 December</w:t>
            </w:r>
          </w:p>
        </w:tc>
      </w:tr>
      <w:tr w:rsidR="008661E3" w:rsidRPr="00803B66" w14:paraId="59A36271" w14:textId="77777777" w:rsidTr="001170F7">
        <w:trPr>
          <w:tblHeader/>
        </w:trPr>
        <w:tc>
          <w:tcPr>
            <w:tcW w:w="3870" w:type="dxa"/>
          </w:tcPr>
          <w:p w14:paraId="39CAB2A1" w14:textId="55A64397" w:rsidR="008661E3" w:rsidRPr="00803B66"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170" w:type="dxa"/>
          </w:tcPr>
          <w:p w14:paraId="303391AC" w14:textId="5CA4A4F1" w:rsidR="008661E3" w:rsidRPr="00803B66" w:rsidRDefault="008661E3" w:rsidP="001170F7">
            <w:pPr>
              <w:pStyle w:val="acctmergecolhdg"/>
              <w:spacing w:line="240" w:lineRule="atLeast"/>
              <w:rPr>
                <w:b w:val="0"/>
                <w:bCs/>
                <w:szCs w:val="22"/>
              </w:rPr>
            </w:pPr>
            <w:r w:rsidRPr="00803B66">
              <w:rPr>
                <w:b w:val="0"/>
                <w:bCs/>
                <w:szCs w:val="22"/>
              </w:rPr>
              <w:t>202</w:t>
            </w:r>
            <w:r w:rsidR="00424436" w:rsidRPr="00803B66">
              <w:rPr>
                <w:b w:val="0"/>
                <w:bCs/>
                <w:szCs w:val="22"/>
              </w:rPr>
              <w:t>2</w:t>
            </w:r>
          </w:p>
        </w:tc>
        <w:tc>
          <w:tcPr>
            <w:tcW w:w="243" w:type="dxa"/>
          </w:tcPr>
          <w:p w14:paraId="45683C64" w14:textId="77777777" w:rsidR="008661E3" w:rsidRPr="00803B66" w:rsidRDefault="008661E3" w:rsidP="001170F7">
            <w:pPr>
              <w:pStyle w:val="acctmergecolhdg"/>
              <w:spacing w:line="240" w:lineRule="atLeast"/>
              <w:rPr>
                <w:b w:val="0"/>
                <w:bCs/>
                <w:szCs w:val="22"/>
              </w:rPr>
            </w:pPr>
          </w:p>
        </w:tc>
        <w:tc>
          <w:tcPr>
            <w:tcW w:w="1287" w:type="dxa"/>
          </w:tcPr>
          <w:p w14:paraId="4AE1980D" w14:textId="663BD4C2" w:rsidR="008661E3" w:rsidRPr="00803B66" w:rsidRDefault="008661E3" w:rsidP="001170F7">
            <w:pPr>
              <w:pStyle w:val="acctmergecolhdg"/>
              <w:spacing w:line="240" w:lineRule="atLeast"/>
              <w:rPr>
                <w:b w:val="0"/>
                <w:bCs/>
                <w:szCs w:val="22"/>
              </w:rPr>
            </w:pPr>
            <w:r w:rsidRPr="00803B66">
              <w:rPr>
                <w:b w:val="0"/>
                <w:bCs/>
                <w:szCs w:val="22"/>
              </w:rPr>
              <w:t>202</w:t>
            </w:r>
            <w:r w:rsidR="00424436" w:rsidRPr="00803B66">
              <w:rPr>
                <w:b w:val="0"/>
                <w:bCs/>
                <w:szCs w:val="22"/>
              </w:rPr>
              <w:t>1</w:t>
            </w:r>
          </w:p>
        </w:tc>
        <w:tc>
          <w:tcPr>
            <w:tcW w:w="236" w:type="dxa"/>
          </w:tcPr>
          <w:p w14:paraId="4B930EC0" w14:textId="77777777" w:rsidR="008661E3" w:rsidRPr="00803B66" w:rsidRDefault="008661E3" w:rsidP="001170F7">
            <w:pPr>
              <w:pStyle w:val="acctmergecolhdg"/>
              <w:spacing w:line="240" w:lineRule="atLeast"/>
              <w:rPr>
                <w:b w:val="0"/>
                <w:bCs/>
                <w:szCs w:val="22"/>
              </w:rPr>
            </w:pPr>
          </w:p>
        </w:tc>
        <w:tc>
          <w:tcPr>
            <w:tcW w:w="1114" w:type="dxa"/>
          </w:tcPr>
          <w:p w14:paraId="63A9C865" w14:textId="51574863" w:rsidR="008661E3" w:rsidRPr="00803B66" w:rsidRDefault="008661E3" w:rsidP="001170F7">
            <w:pPr>
              <w:pStyle w:val="acctmergecolhdg"/>
              <w:spacing w:line="240" w:lineRule="atLeast"/>
              <w:rPr>
                <w:b w:val="0"/>
                <w:bCs/>
                <w:szCs w:val="22"/>
              </w:rPr>
            </w:pPr>
            <w:r w:rsidRPr="00803B66">
              <w:rPr>
                <w:b w:val="0"/>
                <w:bCs/>
                <w:szCs w:val="22"/>
              </w:rPr>
              <w:t>202</w:t>
            </w:r>
            <w:r w:rsidR="00424436" w:rsidRPr="00803B66">
              <w:rPr>
                <w:b w:val="0"/>
                <w:bCs/>
                <w:szCs w:val="22"/>
              </w:rPr>
              <w:t>2</w:t>
            </w:r>
          </w:p>
        </w:tc>
        <w:tc>
          <w:tcPr>
            <w:tcW w:w="270" w:type="dxa"/>
          </w:tcPr>
          <w:p w14:paraId="0379B312" w14:textId="77777777" w:rsidR="008661E3" w:rsidRPr="00803B66" w:rsidRDefault="008661E3" w:rsidP="001170F7">
            <w:pPr>
              <w:pStyle w:val="acctmergecolhdg"/>
              <w:spacing w:line="240" w:lineRule="atLeast"/>
              <w:rPr>
                <w:b w:val="0"/>
                <w:bCs/>
                <w:szCs w:val="22"/>
              </w:rPr>
            </w:pPr>
          </w:p>
        </w:tc>
        <w:tc>
          <w:tcPr>
            <w:tcW w:w="1260" w:type="dxa"/>
          </w:tcPr>
          <w:p w14:paraId="6ED76DFD" w14:textId="16B2C233" w:rsidR="008661E3" w:rsidRPr="00803B66" w:rsidRDefault="008661E3" w:rsidP="001170F7">
            <w:pPr>
              <w:pStyle w:val="acctmergecolhdg"/>
              <w:spacing w:line="240" w:lineRule="atLeast"/>
              <w:rPr>
                <w:b w:val="0"/>
                <w:bCs/>
                <w:szCs w:val="22"/>
              </w:rPr>
            </w:pPr>
            <w:r w:rsidRPr="00803B66">
              <w:rPr>
                <w:b w:val="0"/>
                <w:bCs/>
                <w:szCs w:val="22"/>
              </w:rPr>
              <w:t>202</w:t>
            </w:r>
            <w:r w:rsidR="00424436" w:rsidRPr="00803B66">
              <w:rPr>
                <w:b w:val="0"/>
                <w:bCs/>
                <w:szCs w:val="22"/>
              </w:rPr>
              <w:t>1</w:t>
            </w:r>
          </w:p>
        </w:tc>
      </w:tr>
      <w:tr w:rsidR="007400E7" w:rsidRPr="00803B66" w14:paraId="6D3C1C0F" w14:textId="77777777" w:rsidTr="00E24478">
        <w:trPr>
          <w:tblHeader/>
        </w:trPr>
        <w:tc>
          <w:tcPr>
            <w:tcW w:w="3870" w:type="dxa"/>
          </w:tcPr>
          <w:p w14:paraId="1D78075D" w14:textId="77777777" w:rsidR="007400E7" w:rsidRPr="00803B66" w:rsidRDefault="007400E7"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5580" w:type="dxa"/>
            <w:gridSpan w:val="7"/>
          </w:tcPr>
          <w:p w14:paraId="2B441090" w14:textId="22F5F49F" w:rsidR="007400E7" w:rsidRPr="00803B66" w:rsidRDefault="007400E7" w:rsidP="001170F7">
            <w:pPr>
              <w:pStyle w:val="acctmergecolhdg"/>
              <w:spacing w:line="240" w:lineRule="atLeast"/>
              <w:rPr>
                <w:b w:val="0"/>
                <w:bCs/>
                <w:i/>
                <w:iCs/>
                <w:szCs w:val="22"/>
                <w:lang w:val="en-US" w:bidi="th-TH"/>
              </w:rPr>
            </w:pPr>
            <w:r w:rsidRPr="00803B66">
              <w:rPr>
                <w:b w:val="0"/>
                <w:bCs/>
                <w:i/>
                <w:iCs/>
                <w:szCs w:val="22"/>
              </w:rPr>
              <w:t>(in thousand Baht)</w:t>
            </w:r>
          </w:p>
        </w:tc>
      </w:tr>
      <w:tr w:rsidR="008661E3" w:rsidRPr="00803B66" w14:paraId="120244CE" w14:textId="77777777" w:rsidTr="001170F7">
        <w:trPr>
          <w:tblHeader/>
        </w:trPr>
        <w:tc>
          <w:tcPr>
            <w:tcW w:w="3870" w:type="dxa"/>
          </w:tcPr>
          <w:p w14:paraId="6C0479AA" w14:textId="36AE3EA6" w:rsidR="008661E3" w:rsidRPr="00803B66" w:rsidRDefault="00664D57"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803B66">
              <w:rPr>
                <w:rFonts w:ascii="Times New Roman" w:hAnsi="Times New Roman" w:cs="Times New Roman"/>
                <w:b/>
                <w:bCs/>
                <w:i/>
                <w:iCs/>
                <w:sz w:val="22"/>
                <w:szCs w:val="22"/>
              </w:rPr>
              <w:t>Trade accounts receivable</w:t>
            </w:r>
          </w:p>
        </w:tc>
        <w:tc>
          <w:tcPr>
            <w:tcW w:w="5580" w:type="dxa"/>
            <w:gridSpan w:val="7"/>
          </w:tcPr>
          <w:p w14:paraId="02BC6F30" w14:textId="146A1E35" w:rsidR="008661E3" w:rsidRPr="00803B66"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r>
      <w:tr w:rsidR="00472697" w:rsidRPr="00803B66" w14:paraId="1ED49601" w14:textId="77777777" w:rsidTr="001170F7">
        <w:tc>
          <w:tcPr>
            <w:tcW w:w="3870" w:type="dxa"/>
          </w:tcPr>
          <w:p w14:paraId="7C16476F"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803B66">
              <w:rPr>
                <w:rFonts w:ascii="Times New Roman" w:hAnsi="Times New Roman" w:cs="Times New Roman"/>
                <w:sz w:val="22"/>
                <w:szCs w:val="22"/>
              </w:rPr>
              <w:t>Subsidiaries</w:t>
            </w:r>
          </w:p>
        </w:tc>
        <w:tc>
          <w:tcPr>
            <w:tcW w:w="1170" w:type="dxa"/>
          </w:tcPr>
          <w:p w14:paraId="7DBF71CB" w14:textId="0ED11742"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sz w:val="22"/>
                <w:szCs w:val="28"/>
              </w:rPr>
            </w:pPr>
            <w:r w:rsidRPr="00803B66">
              <w:rPr>
                <w:rFonts w:ascii="Times New Roman" w:hAnsi="Times New Roman" w:cs="Times New Roman"/>
                <w:sz w:val="22"/>
                <w:szCs w:val="22"/>
              </w:rPr>
              <w:t>-</w:t>
            </w:r>
          </w:p>
        </w:tc>
        <w:tc>
          <w:tcPr>
            <w:tcW w:w="243" w:type="dxa"/>
          </w:tcPr>
          <w:p w14:paraId="347D7E58"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287" w:type="dxa"/>
          </w:tcPr>
          <w:p w14:paraId="4D64CAB6"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sz w:val="22"/>
                <w:szCs w:val="22"/>
              </w:rPr>
            </w:pPr>
            <w:r w:rsidRPr="00803B66">
              <w:rPr>
                <w:rFonts w:ascii="Times New Roman" w:hAnsi="Times New Roman" w:cs="Times New Roman"/>
                <w:sz w:val="22"/>
                <w:szCs w:val="22"/>
              </w:rPr>
              <w:t>-</w:t>
            </w:r>
          </w:p>
        </w:tc>
        <w:tc>
          <w:tcPr>
            <w:tcW w:w="236" w:type="dxa"/>
          </w:tcPr>
          <w:p w14:paraId="2EC192AB"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14" w:type="dxa"/>
          </w:tcPr>
          <w:p w14:paraId="532468D6" w14:textId="717D2008" w:rsidR="00472697" w:rsidRPr="00803B66" w:rsidRDefault="00472697" w:rsidP="0002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5"/>
              <w:rPr>
                <w:rFonts w:ascii="Times New Roman" w:hAnsi="Times New Roman" w:cs="Times New Roman"/>
                <w:sz w:val="22"/>
                <w:szCs w:val="22"/>
              </w:rPr>
            </w:pPr>
            <w:r w:rsidRPr="00803B66">
              <w:rPr>
                <w:rFonts w:ascii="Times New Roman" w:hAnsi="Times New Roman" w:cs="Times New Roman"/>
                <w:sz w:val="22"/>
                <w:szCs w:val="22"/>
              </w:rPr>
              <w:t>28,4</w:t>
            </w:r>
            <w:r w:rsidR="00E148A6" w:rsidRPr="00803B66">
              <w:rPr>
                <w:rFonts w:ascii="Times New Roman" w:hAnsi="Times New Roman" w:cs="Times New Roman"/>
                <w:sz w:val="22"/>
                <w:szCs w:val="22"/>
              </w:rPr>
              <w:t>89</w:t>
            </w:r>
          </w:p>
        </w:tc>
        <w:tc>
          <w:tcPr>
            <w:tcW w:w="270" w:type="dxa"/>
          </w:tcPr>
          <w:p w14:paraId="36D6B4DB"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sz w:val="22"/>
                <w:szCs w:val="22"/>
              </w:rPr>
            </w:pPr>
          </w:p>
        </w:tc>
        <w:tc>
          <w:tcPr>
            <w:tcW w:w="1260" w:type="dxa"/>
          </w:tcPr>
          <w:p w14:paraId="65E50A9A" w14:textId="6B6382C8"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sz w:val="22"/>
                <w:szCs w:val="22"/>
              </w:rPr>
            </w:pPr>
            <w:r w:rsidRPr="00803B66">
              <w:rPr>
                <w:rFonts w:ascii="Times New Roman" w:hAnsi="Times New Roman" w:cs="Times New Roman"/>
                <w:sz w:val="22"/>
                <w:szCs w:val="22"/>
              </w:rPr>
              <w:t>30,788</w:t>
            </w:r>
          </w:p>
        </w:tc>
      </w:tr>
      <w:tr w:rsidR="00472697" w:rsidRPr="00803B66" w14:paraId="10B9BC42" w14:textId="77777777" w:rsidTr="001170F7">
        <w:tc>
          <w:tcPr>
            <w:tcW w:w="3870" w:type="dxa"/>
          </w:tcPr>
          <w:p w14:paraId="5C8B78F5" w14:textId="20833850"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803B66">
              <w:rPr>
                <w:rFonts w:ascii="Times New Roman" w:hAnsi="Times New Roman" w:cs="Times New Roman"/>
                <w:i/>
                <w:iCs/>
                <w:sz w:val="22"/>
                <w:szCs w:val="20"/>
                <w:lang w:val="en-GB" w:bidi="ar-SA"/>
              </w:rPr>
              <w:t>Less</w:t>
            </w:r>
            <w:r w:rsidRPr="00803B66">
              <w:rPr>
                <w:rFonts w:ascii="Times New Roman" w:hAnsi="Times New Roman" w:cs="Times New Roman"/>
                <w:sz w:val="22"/>
                <w:szCs w:val="20"/>
                <w:lang w:val="en-GB" w:bidi="ar-SA"/>
              </w:rPr>
              <w:t xml:space="preserve"> allowance for expected credit loss</w:t>
            </w:r>
          </w:p>
        </w:tc>
        <w:tc>
          <w:tcPr>
            <w:tcW w:w="1170" w:type="dxa"/>
          </w:tcPr>
          <w:p w14:paraId="6DAC2B9D" w14:textId="0675F47B"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right="-108"/>
              <w:rPr>
                <w:rFonts w:ascii="Times New Roman" w:hAnsi="Times New Roman" w:cs="Times New Roman"/>
                <w:sz w:val="22"/>
                <w:szCs w:val="22"/>
                <w:lang w:val="en-GB"/>
              </w:rPr>
            </w:pPr>
            <w:r w:rsidRPr="00803B66">
              <w:rPr>
                <w:rFonts w:ascii="Times New Roman" w:hAnsi="Times New Roman" w:cs="Times New Roman"/>
                <w:sz w:val="22"/>
                <w:szCs w:val="22"/>
              </w:rPr>
              <w:t>-</w:t>
            </w:r>
          </w:p>
        </w:tc>
        <w:tc>
          <w:tcPr>
            <w:tcW w:w="243" w:type="dxa"/>
          </w:tcPr>
          <w:p w14:paraId="0112135C"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287" w:type="dxa"/>
          </w:tcPr>
          <w:p w14:paraId="2D7D6480"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sz w:val="22"/>
                <w:szCs w:val="22"/>
              </w:rPr>
            </w:pPr>
            <w:r w:rsidRPr="00803B66">
              <w:rPr>
                <w:rFonts w:ascii="Times New Roman" w:hAnsi="Times New Roman" w:cs="Times New Roman"/>
                <w:sz w:val="22"/>
                <w:szCs w:val="22"/>
              </w:rPr>
              <w:t>-</w:t>
            </w:r>
          </w:p>
        </w:tc>
        <w:tc>
          <w:tcPr>
            <w:tcW w:w="236" w:type="dxa"/>
          </w:tcPr>
          <w:p w14:paraId="3E853F32"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14" w:type="dxa"/>
          </w:tcPr>
          <w:p w14:paraId="18D62517" w14:textId="758B9AD9" w:rsidR="00472697" w:rsidRPr="00803B66" w:rsidRDefault="00020D01" w:rsidP="0002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 w:val="decimal" w:pos="914"/>
              </w:tabs>
              <w:ind w:right="-115"/>
              <w:jc w:val="center"/>
              <w:rPr>
                <w:rFonts w:ascii="Times New Roman" w:hAnsi="Times New Roman" w:cs="Times New Roman"/>
                <w:sz w:val="22"/>
                <w:szCs w:val="22"/>
              </w:rPr>
            </w:pPr>
            <w:r w:rsidRPr="00803B66">
              <w:rPr>
                <w:rFonts w:ascii="Times New Roman" w:hAnsi="Times New Roman" w:cs="Times New Roman"/>
                <w:sz w:val="22"/>
                <w:szCs w:val="22"/>
              </w:rPr>
              <w:t>-</w:t>
            </w:r>
          </w:p>
        </w:tc>
        <w:tc>
          <w:tcPr>
            <w:tcW w:w="270" w:type="dxa"/>
          </w:tcPr>
          <w:p w14:paraId="6A599CE6" w14:textId="77777777" w:rsidR="00472697" w:rsidRPr="00803B66" w:rsidRDefault="00472697" w:rsidP="00FE0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747"/>
              </w:tabs>
              <w:ind w:left="-108" w:right="-108"/>
              <w:rPr>
                <w:rFonts w:ascii="Times New Roman" w:hAnsi="Times New Roman" w:cs="Times New Roman"/>
                <w:sz w:val="22"/>
                <w:szCs w:val="22"/>
              </w:rPr>
            </w:pPr>
          </w:p>
        </w:tc>
        <w:tc>
          <w:tcPr>
            <w:tcW w:w="1260" w:type="dxa"/>
          </w:tcPr>
          <w:p w14:paraId="0AE51094" w14:textId="03365207" w:rsidR="00472697" w:rsidRPr="00803B66" w:rsidRDefault="00472697" w:rsidP="00472697">
            <w:pPr>
              <w:pStyle w:val="acctfourfigures"/>
              <w:tabs>
                <w:tab w:val="clear" w:pos="765"/>
                <w:tab w:val="decimal" w:pos="966"/>
              </w:tabs>
              <w:spacing w:line="240" w:lineRule="atLeast"/>
              <w:ind w:right="-115"/>
            </w:pPr>
            <w:r w:rsidRPr="00803B66">
              <w:t>(1,648)</w:t>
            </w:r>
          </w:p>
        </w:tc>
      </w:tr>
      <w:tr w:rsidR="00472697" w:rsidRPr="00803B66" w14:paraId="0D8F0102" w14:textId="77777777" w:rsidTr="001170F7">
        <w:tc>
          <w:tcPr>
            <w:tcW w:w="3870" w:type="dxa"/>
          </w:tcPr>
          <w:p w14:paraId="4077F62F" w14:textId="77777777" w:rsidR="00472697" w:rsidRPr="00803B66" w:rsidRDefault="00472697" w:rsidP="00472697">
            <w:pPr>
              <w:rPr>
                <w:rFonts w:ascii="Times New Roman" w:hAnsi="Times New Roman" w:cs="Times New Roman"/>
                <w:b/>
                <w:bCs/>
                <w:sz w:val="22"/>
                <w:szCs w:val="22"/>
              </w:rPr>
            </w:pPr>
            <w:r w:rsidRPr="00803B66">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552C4A7B" w14:textId="7630BA51"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b/>
                <w:bCs/>
                <w:sz w:val="22"/>
                <w:szCs w:val="22"/>
              </w:rPr>
            </w:pPr>
            <w:r w:rsidRPr="00803B66">
              <w:rPr>
                <w:rFonts w:ascii="Times New Roman" w:hAnsi="Times New Roman" w:cs="Times New Roman"/>
                <w:b/>
                <w:bCs/>
                <w:sz w:val="22"/>
                <w:szCs w:val="22"/>
              </w:rPr>
              <w:t>-</w:t>
            </w:r>
          </w:p>
        </w:tc>
        <w:tc>
          <w:tcPr>
            <w:tcW w:w="243" w:type="dxa"/>
          </w:tcPr>
          <w:p w14:paraId="1F322F9F" w14:textId="77777777" w:rsidR="00472697" w:rsidRPr="00803B66" w:rsidRDefault="00472697" w:rsidP="00472697">
            <w:pPr>
              <w:pStyle w:val="acctfourfigures"/>
              <w:tabs>
                <w:tab w:val="clear" w:pos="765"/>
                <w:tab w:val="decimal" w:pos="821"/>
              </w:tabs>
              <w:spacing w:line="240" w:lineRule="atLeast"/>
            </w:pPr>
          </w:p>
        </w:tc>
        <w:tc>
          <w:tcPr>
            <w:tcW w:w="1287" w:type="dxa"/>
            <w:tcBorders>
              <w:top w:val="single" w:sz="4" w:space="0" w:color="auto"/>
              <w:bottom w:val="double" w:sz="4" w:space="0" w:color="auto"/>
            </w:tcBorders>
          </w:tcPr>
          <w:p w14:paraId="63599F8E"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b/>
                <w:bCs/>
                <w:sz w:val="22"/>
                <w:szCs w:val="22"/>
              </w:rPr>
            </w:pPr>
            <w:r w:rsidRPr="00803B66">
              <w:rPr>
                <w:rFonts w:ascii="Times New Roman" w:hAnsi="Times New Roman" w:cs="Times New Roman"/>
                <w:b/>
                <w:bCs/>
                <w:sz w:val="22"/>
                <w:szCs w:val="22"/>
              </w:rPr>
              <w:t>-</w:t>
            </w:r>
          </w:p>
        </w:tc>
        <w:tc>
          <w:tcPr>
            <w:tcW w:w="236" w:type="dxa"/>
          </w:tcPr>
          <w:p w14:paraId="004AFEA7" w14:textId="77777777" w:rsidR="00472697" w:rsidRPr="00803B66" w:rsidRDefault="00472697" w:rsidP="00472697">
            <w:pPr>
              <w:pStyle w:val="acctfourfigures"/>
              <w:tabs>
                <w:tab w:val="clear" w:pos="765"/>
                <w:tab w:val="decimal" w:pos="821"/>
              </w:tabs>
              <w:spacing w:line="240" w:lineRule="atLeast"/>
            </w:pPr>
          </w:p>
        </w:tc>
        <w:tc>
          <w:tcPr>
            <w:tcW w:w="1114" w:type="dxa"/>
            <w:tcBorders>
              <w:top w:val="single" w:sz="4" w:space="0" w:color="auto"/>
              <w:bottom w:val="double" w:sz="4" w:space="0" w:color="auto"/>
            </w:tcBorders>
          </w:tcPr>
          <w:p w14:paraId="58180E01" w14:textId="68246765" w:rsidR="00472697" w:rsidRPr="00803B66" w:rsidRDefault="00472697" w:rsidP="0002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5"/>
              <w:rPr>
                <w:rFonts w:ascii="Times New Roman" w:hAnsi="Times New Roman" w:cstheme="minorBidi"/>
                <w:b/>
                <w:bCs/>
                <w:sz w:val="22"/>
                <w:szCs w:val="22"/>
                <w:cs/>
              </w:rPr>
            </w:pPr>
            <w:r w:rsidRPr="00803B66">
              <w:rPr>
                <w:rFonts w:ascii="Times New Roman" w:hAnsi="Times New Roman" w:cs="Times New Roman"/>
                <w:b/>
                <w:bCs/>
                <w:sz w:val="22"/>
                <w:szCs w:val="22"/>
              </w:rPr>
              <w:t>28,4</w:t>
            </w:r>
            <w:r w:rsidR="00E148A6" w:rsidRPr="00803B66">
              <w:rPr>
                <w:rFonts w:ascii="Times New Roman" w:hAnsi="Times New Roman" w:cs="Times New Roman"/>
                <w:b/>
                <w:bCs/>
                <w:sz w:val="22"/>
                <w:szCs w:val="22"/>
              </w:rPr>
              <w:t>89</w:t>
            </w:r>
          </w:p>
        </w:tc>
        <w:tc>
          <w:tcPr>
            <w:tcW w:w="270" w:type="dxa"/>
          </w:tcPr>
          <w:p w14:paraId="2DDE2531"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ind w:left="-108" w:right="-108"/>
              <w:rPr>
                <w:rFonts w:ascii="Times New Roman" w:hAnsi="Times New Roman"/>
                <w:b/>
                <w:bCs/>
                <w:sz w:val="22"/>
                <w:szCs w:val="22"/>
              </w:rPr>
            </w:pPr>
          </w:p>
        </w:tc>
        <w:tc>
          <w:tcPr>
            <w:tcW w:w="1260" w:type="dxa"/>
            <w:tcBorders>
              <w:top w:val="single" w:sz="4" w:space="0" w:color="auto"/>
              <w:bottom w:val="double" w:sz="4" w:space="0" w:color="auto"/>
            </w:tcBorders>
          </w:tcPr>
          <w:p w14:paraId="3E458F15" w14:textId="2E29874C"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b/>
                <w:bCs/>
                <w:sz w:val="22"/>
                <w:szCs w:val="22"/>
              </w:rPr>
            </w:pPr>
            <w:r w:rsidRPr="00803B66">
              <w:rPr>
                <w:rFonts w:ascii="Times New Roman" w:hAnsi="Times New Roman" w:cs="Times New Roman"/>
                <w:b/>
                <w:bCs/>
                <w:sz w:val="22"/>
                <w:szCs w:val="22"/>
              </w:rPr>
              <w:t>29,140</w:t>
            </w:r>
          </w:p>
        </w:tc>
      </w:tr>
    </w:tbl>
    <w:p w14:paraId="50D17946" w14:textId="77777777" w:rsidR="00E12C05" w:rsidRPr="00803B66" w:rsidRDefault="00E12C05" w:rsidP="00673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450" w:type="dxa"/>
        <w:tblInd w:w="450" w:type="dxa"/>
        <w:tblLayout w:type="fixed"/>
        <w:tblLook w:val="01E0" w:firstRow="1" w:lastRow="1" w:firstColumn="1" w:lastColumn="1" w:noHBand="0" w:noVBand="0"/>
      </w:tblPr>
      <w:tblGrid>
        <w:gridCol w:w="3870"/>
        <w:gridCol w:w="1170"/>
        <w:gridCol w:w="270"/>
        <w:gridCol w:w="1260"/>
        <w:gridCol w:w="270"/>
        <w:gridCol w:w="1080"/>
        <w:gridCol w:w="270"/>
        <w:gridCol w:w="1260"/>
      </w:tblGrid>
      <w:tr w:rsidR="00E12C05" w:rsidRPr="00803B66" w14:paraId="263EE8B8" w14:textId="77777777" w:rsidTr="00241280">
        <w:trPr>
          <w:tblHeader/>
        </w:trPr>
        <w:tc>
          <w:tcPr>
            <w:tcW w:w="3870" w:type="dxa"/>
          </w:tcPr>
          <w:p w14:paraId="4B0B23CB" w14:textId="16BECDA7" w:rsidR="00E12C05" w:rsidRPr="00803B66" w:rsidRDefault="00664D5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r w:rsidRPr="00803B66">
              <w:rPr>
                <w:rFonts w:ascii="Times New Roman" w:hAnsi="Times New Roman" w:cs="Times New Roman"/>
                <w:b/>
                <w:bCs/>
                <w:i/>
                <w:iCs/>
                <w:sz w:val="22"/>
                <w:szCs w:val="22"/>
              </w:rPr>
              <w:t>Other receivables</w:t>
            </w:r>
          </w:p>
        </w:tc>
        <w:tc>
          <w:tcPr>
            <w:tcW w:w="5580" w:type="dxa"/>
            <w:gridSpan w:val="7"/>
          </w:tcPr>
          <w:p w14:paraId="0568F300" w14:textId="3FE688F5" w:rsidR="00E12C05" w:rsidRPr="00803B66" w:rsidRDefault="00E12C05"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i/>
                <w:iCs/>
                <w:sz w:val="22"/>
                <w:szCs w:val="22"/>
              </w:rPr>
            </w:pPr>
          </w:p>
        </w:tc>
      </w:tr>
      <w:tr w:rsidR="00472697" w:rsidRPr="00803B66" w14:paraId="55DBA572" w14:textId="77777777" w:rsidTr="00DC151E">
        <w:tc>
          <w:tcPr>
            <w:tcW w:w="3870" w:type="dxa"/>
          </w:tcPr>
          <w:p w14:paraId="5672AAA4"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r w:rsidRPr="00803B66">
              <w:rPr>
                <w:rFonts w:ascii="Times New Roman" w:hAnsi="Times New Roman" w:cs="Times New Roman"/>
                <w:sz w:val="22"/>
                <w:szCs w:val="22"/>
              </w:rPr>
              <w:t>Subsidiaries</w:t>
            </w:r>
          </w:p>
        </w:tc>
        <w:tc>
          <w:tcPr>
            <w:tcW w:w="1170" w:type="dxa"/>
          </w:tcPr>
          <w:p w14:paraId="08094094" w14:textId="6263848F"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exact"/>
              <w:ind w:left="-108" w:right="-108"/>
              <w:rPr>
                <w:rFonts w:ascii="Times New Roman" w:hAnsi="Times New Roman"/>
                <w:sz w:val="22"/>
                <w:szCs w:val="28"/>
              </w:rPr>
            </w:pPr>
            <w:r w:rsidRPr="00803B66">
              <w:rPr>
                <w:rFonts w:ascii="Times New Roman" w:hAnsi="Times New Roman" w:cs="Times New Roman"/>
                <w:sz w:val="22"/>
                <w:szCs w:val="22"/>
              </w:rPr>
              <w:t>-</w:t>
            </w:r>
          </w:p>
        </w:tc>
        <w:tc>
          <w:tcPr>
            <w:tcW w:w="270" w:type="dxa"/>
          </w:tcPr>
          <w:p w14:paraId="65FF2FED"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260" w:type="dxa"/>
          </w:tcPr>
          <w:p w14:paraId="09DE7FDA" w14:textId="2030DA8C"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exact"/>
              <w:ind w:left="-108" w:right="-108"/>
              <w:rPr>
                <w:rFonts w:ascii="Times New Roman" w:hAnsi="Times New Roman" w:cs="Times New Roman"/>
                <w:sz w:val="22"/>
                <w:szCs w:val="22"/>
              </w:rPr>
            </w:pPr>
            <w:r w:rsidRPr="00803B66">
              <w:rPr>
                <w:rFonts w:ascii="Times New Roman" w:hAnsi="Times New Roman" w:cs="Times New Roman"/>
                <w:sz w:val="22"/>
                <w:szCs w:val="22"/>
              </w:rPr>
              <w:t>-</w:t>
            </w:r>
          </w:p>
        </w:tc>
        <w:tc>
          <w:tcPr>
            <w:tcW w:w="270" w:type="dxa"/>
          </w:tcPr>
          <w:p w14:paraId="37DB7F20"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196"/>
              <w:rPr>
                <w:rFonts w:ascii="Times New Roman" w:hAnsi="Times New Roman" w:cs="Times New Roman"/>
                <w:sz w:val="22"/>
                <w:szCs w:val="22"/>
              </w:rPr>
            </w:pPr>
          </w:p>
        </w:tc>
        <w:tc>
          <w:tcPr>
            <w:tcW w:w="1080" w:type="dxa"/>
          </w:tcPr>
          <w:p w14:paraId="7AA8B98D" w14:textId="3DA22949" w:rsidR="00472697" w:rsidRPr="00803B66" w:rsidRDefault="00472697" w:rsidP="00615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right="-115"/>
              <w:rPr>
                <w:rFonts w:ascii="Times New Roman" w:hAnsi="Times New Roman"/>
                <w:sz w:val="22"/>
                <w:szCs w:val="22"/>
              </w:rPr>
            </w:pPr>
            <w:r w:rsidRPr="00803B66">
              <w:rPr>
                <w:rFonts w:ascii="Times New Roman" w:hAnsi="Times New Roman"/>
                <w:sz w:val="22"/>
                <w:szCs w:val="22"/>
              </w:rPr>
              <w:t>17,585</w:t>
            </w:r>
          </w:p>
        </w:tc>
        <w:tc>
          <w:tcPr>
            <w:tcW w:w="270" w:type="dxa"/>
          </w:tcPr>
          <w:p w14:paraId="35E348A4"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260" w:type="dxa"/>
          </w:tcPr>
          <w:p w14:paraId="6B667D23" w14:textId="0060B33C"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exact"/>
              <w:ind w:right="-115"/>
              <w:rPr>
                <w:rFonts w:ascii="Times New Roman" w:hAnsi="Times New Roman"/>
                <w:sz w:val="22"/>
                <w:szCs w:val="22"/>
              </w:rPr>
            </w:pPr>
            <w:r w:rsidRPr="00803B66">
              <w:rPr>
                <w:rFonts w:ascii="Times New Roman" w:hAnsi="Times New Roman"/>
                <w:sz w:val="22"/>
                <w:szCs w:val="22"/>
              </w:rPr>
              <w:t>15,302</w:t>
            </w:r>
          </w:p>
        </w:tc>
      </w:tr>
      <w:tr w:rsidR="00472697" w:rsidRPr="00803B66" w14:paraId="11D04A55" w14:textId="77777777" w:rsidTr="00DC151E">
        <w:tc>
          <w:tcPr>
            <w:tcW w:w="3870" w:type="dxa"/>
          </w:tcPr>
          <w:p w14:paraId="6666D875" w14:textId="3A36A909"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803B66">
              <w:rPr>
                <w:rFonts w:ascii="Times New Roman" w:hAnsi="Times New Roman" w:cs="Times New Roman"/>
                <w:i/>
                <w:iCs/>
                <w:sz w:val="22"/>
                <w:szCs w:val="20"/>
                <w:lang w:val="en-GB" w:bidi="ar-SA"/>
              </w:rPr>
              <w:t>Less</w:t>
            </w:r>
            <w:r w:rsidRPr="00803B66">
              <w:rPr>
                <w:rFonts w:ascii="Times New Roman" w:hAnsi="Times New Roman" w:cs="Times New Roman"/>
                <w:sz w:val="22"/>
                <w:szCs w:val="20"/>
                <w:lang w:val="en-GB" w:bidi="ar-SA"/>
              </w:rPr>
              <w:t xml:space="preserve"> allowance for expected credit loss</w:t>
            </w:r>
          </w:p>
        </w:tc>
        <w:tc>
          <w:tcPr>
            <w:tcW w:w="1170" w:type="dxa"/>
          </w:tcPr>
          <w:p w14:paraId="128AFCBD" w14:textId="1EE13DE3"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exact"/>
              <w:ind w:right="-108"/>
              <w:rPr>
                <w:rFonts w:ascii="Times New Roman" w:hAnsi="Times New Roman" w:cs="Times New Roman"/>
                <w:sz w:val="22"/>
                <w:szCs w:val="22"/>
                <w:lang w:val="en-GB"/>
              </w:rPr>
            </w:pPr>
            <w:r w:rsidRPr="00803B66">
              <w:rPr>
                <w:rFonts w:ascii="Times New Roman" w:hAnsi="Times New Roman" w:cs="Times New Roman"/>
                <w:sz w:val="22"/>
                <w:szCs w:val="22"/>
              </w:rPr>
              <w:t>-</w:t>
            </w:r>
          </w:p>
        </w:tc>
        <w:tc>
          <w:tcPr>
            <w:tcW w:w="270" w:type="dxa"/>
          </w:tcPr>
          <w:p w14:paraId="790E9847"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106"/>
              <w:rPr>
                <w:rFonts w:ascii="Times New Roman" w:hAnsi="Times New Roman" w:cs="Times New Roman"/>
                <w:sz w:val="22"/>
                <w:szCs w:val="22"/>
              </w:rPr>
            </w:pPr>
          </w:p>
        </w:tc>
        <w:tc>
          <w:tcPr>
            <w:tcW w:w="1260" w:type="dxa"/>
          </w:tcPr>
          <w:p w14:paraId="3FF4CFC8" w14:textId="53D65678"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exact"/>
              <w:ind w:right="-108"/>
              <w:rPr>
                <w:rFonts w:ascii="Times New Roman" w:hAnsi="Times New Roman" w:cs="Times New Roman"/>
                <w:sz w:val="22"/>
                <w:szCs w:val="22"/>
              </w:rPr>
            </w:pPr>
            <w:r w:rsidRPr="00803B66">
              <w:rPr>
                <w:rFonts w:ascii="Times New Roman" w:hAnsi="Times New Roman" w:cs="Times New Roman"/>
                <w:sz w:val="22"/>
                <w:szCs w:val="22"/>
              </w:rPr>
              <w:t>-</w:t>
            </w:r>
          </w:p>
        </w:tc>
        <w:tc>
          <w:tcPr>
            <w:tcW w:w="270" w:type="dxa"/>
          </w:tcPr>
          <w:p w14:paraId="2DD40C64"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080" w:type="dxa"/>
          </w:tcPr>
          <w:p w14:paraId="3AEC1EE9" w14:textId="6950B767" w:rsidR="00472697" w:rsidRPr="00803B66" w:rsidRDefault="00472697" w:rsidP="00615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right="-115"/>
              <w:rPr>
                <w:rFonts w:ascii="Times New Roman" w:hAnsi="Times New Roman"/>
                <w:sz w:val="22"/>
                <w:szCs w:val="22"/>
              </w:rPr>
            </w:pPr>
            <w:r w:rsidRPr="00803B66">
              <w:rPr>
                <w:rFonts w:ascii="Times New Roman" w:hAnsi="Times New Roman"/>
                <w:sz w:val="22"/>
                <w:szCs w:val="22"/>
              </w:rPr>
              <w:t>(12,174</w:t>
            </w:r>
            <w:r w:rsidR="00020D01" w:rsidRPr="00803B66">
              <w:rPr>
                <w:rFonts w:ascii="Times New Roman" w:hAnsi="Times New Roman"/>
                <w:sz w:val="22"/>
                <w:szCs w:val="22"/>
              </w:rPr>
              <w:t>)</w:t>
            </w:r>
          </w:p>
        </w:tc>
        <w:tc>
          <w:tcPr>
            <w:tcW w:w="270" w:type="dxa"/>
          </w:tcPr>
          <w:p w14:paraId="0F6AAE88"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108"/>
              <w:rPr>
                <w:rFonts w:ascii="Times New Roman" w:hAnsi="Times New Roman" w:cs="Times New Roman"/>
                <w:sz w:val="22"/>
                <w:szCs w:val="22"/>
              </w:rPr>
            </w:pPr>
          </w:p>
        </w:tc>
        <w:tc>
          <w:tcPr>
            <w:tcW w:w="1260" w:type="dxa"/>
          </w:tcPr>
          <w:p w14:paraId="0AB661BD" w14:textId="3AD739BC" w:rsidR="00472697" w:rsidRPr="00803B66" w:rsidRDefault="00472697" w:rsidP="00472697">
            <w:pPr>
              <w:pStyle w:val="acctfourfigures"/>
              <w:tabs>
                <w:tab w:val="clear" w:pos="765"/>
                <w:tab w:val="decimal" w:pos="966"/>
              </w:tabs>
              <w:spacing w:line="240" w:lineRule="exact"/>
              <w:ind w:right="-115"/>
            </w:pPr>
            <w:r w:rsidRPr="00803B66">
              <w:t>(14,104)</w:t>
            </w:r>
          </w:p>
        </w:tc>
      </w:tr>
      <w:tr w:rsidR="00472697" w:rsidRPr="00803B66" w14:paraId="7DEE528E" w14:textId="77777777" w:rsidTr="00DC151E">
        <w:tc>
          <w:tcPr>
            <w:tcW w:w="3870" w:type="dxa"/>
          </w:tcPr>
          <w:p w14:paraId="7EC05AF8" w14:textId="77777777" w:rsidR="00472697" w:rsidRPr="00803B66" w:rsidRDefault="00472697" w:rsidP="00472697">
            <w:pPr>
              <w:spacing w:line="240" w:lineRule="exact"/>
              <w:rPr>
                <w:rFonts w:ascii="Times New Roman" w:hAnsi="Times New Roman" w:cs="Times New Roman"/>
                <w:b/>
                <w:bCs/>
                <w:sz w:val="22"/>
                <w:szCs w:val="22"/>
              </w:rPr>
            </w:pPr>
            <w:r w:rsidRPr="00803B66">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346ECFDC" w14:textId="4210026F"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exact"/>
              <w:ind w:left="-108" w:right="-108"/>
              <w:rPr>
                <w:rFonts w:ascii="Times New Roman" w:hAnsi="Times New Roman" w:cs="Times New Roman"/>
                <w:b/>
                <w:bCs/>
                <w:sz w:val="22"/>
                <w:szCs w:val="22"/>
              </w:rPr>
            </w:pPr>
            <w:r w:rsidRPr="00803B66">
              <w:rPr>
                <w:rFonts w:ascii="Times New Roman" w:hAnsi="Times New Roman" w:cs="Times New Roman"/>
                <w:b/>
                <w:bCs/>
                <w:sz w:val="22"/>
                <w:szCs w:val="22"/>
              </w:rPr>
              <w:t>-</w:t>
            </w:r>
          </w:p>
        </w:tc>
        <w:tc>
          <w:tcPr>
            <w:tcW w:w="270" w:type="dxa"/>
          </w:tcPr>
          <w:p w14:paraId="1A28F6D4" w14:textId="77777777" w:rsidR="00472697" w:rsidRPr="00803B66" w:rsidRDefault="00472697" w:rsidP="00472697">
            <w:pPr>
              <w:pStyle w:val="acctfourfigures"/>
              <w:tabs>
                <w:tab w:val="clear" w:pos="765"/>
                <w:tab w:val="decimal" w:pos="821"/>
              </w:tabs>
              <w:spacing w:line="240" w:lineRule="exact"/>
              <w:rPr>
                <w:b/>
                <w:bCs/>
              </w:rPr>
            </w:pPr>
          </w:p>
        </w:tc>
        <w:tc>
          <w:tcPr>
            <w:tcW w:w="1260" w:type="dxa"/>
            <w:tcBorders>
              <w:top w:val="single" w:sz="4" w:space="0" w:color="auto"/>
              <w:bottom w:val="double" w:sz="4" w:space="0" w:color="auto"/>
            </w:tcBorders>
          </w:tcPr>
          <w:p w14:paraId="3091D691" w14:textId="6DC71D90"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exact"/>
              <w:ind w:left="-108" w:right="-108"/>
              <w:rPr>
                <w:rFonts w:ascii="Times New Roman" w:hAnsi="Times New Roman" w:cs="Times New Roman"/>
                <w:b/>
                <w:bCs/>
                <w:sz w:val="22"/>
                <w:szCs w:val="22"/>
              </w:rPr>
            </w:pPr>
            <w:r w:rsidRPr="00803B66">
              <w:rPr>
                <w:rFonts w:ascii="Times New Roman" w:hAnsi="Times New Roman" w:cs="Times New Roman"/>
                <w:b/>
                <w:bCs/>
                <w:sz w:val="22"/>
                <w:szCs w:val="22"/>
              </w:rPr>
              <w:t>-</w:t>
            </w:r>
          </w:p>
        </w:tc>
        <w:tc>
          <w:tcPr>
            <w:tcW w:w="270" w:type="dxa"/>
          </w:tcPr>
          <w:p w14:paraId="65E15150" w14:textId="77777777" w:rsidR="00472697" w:rsidRPr="00803B66" w:rsidRDefault="00472697" w:rsidP="00472697">
            <w:pPr>
              <w:pStyle w:val="acctfourfigures"/>
              <w:tabs>
                <w:tab w:val="clear" w:pos="765"/>
                <w:tab w:val="decimal" w:pos="821"/>
              </w:tabs>
              <w:spacing w:line="240" w:lineRule="exact"/>
            </w:pPr>
          </w:p>
        </w:tc>
        <w:tc>
          <w:tcPr>
            <w:tcW w:w="1080" w:type="dxa"/>
            <w:tcBorders>
              <w:top w:val="single" w:sz="4" w:space="0" w:color="auto"/>
              <w:bottom w:val="double" w:sz="4" w:space="0" w:color="auto"/>
            </w:tcBorders>
          </w:tcPr>
          <w:p w14:paraId="0FF965B3" w14:textId="7F1BD2ED" w:rsidR="00472697" w:rsidRPr="00803B66" w:rsidRDefault="00472697" w:rsidP="00615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right="-115"/>
              <w:rPr>
                <w:rFonts w:ascii="Times New Roman" w:hAnsi="Times New Roman"/>
                <w:b/>
                <w:bCs/>
                <w:sz w:val="22"/>
                <w:szCs w:val="22"/>
              </w:rPr>
            </w:pPr>
            <w:r w:rsidRPr="00803B66">
              <w:rPr>
                <w:rFonts w:ascii="Times New Roman" w:hAnsi="Times New Roman"/>
                <w:b/>
                <w:bCs/>
                <w:sz w:val="22"/>
                <w:szCs w:val="22"/>
              </w:rPr>
              <w:t>5,411</w:t>
            </w:r>
          </w:p>
        </w:tc>
        <w:tc>
          <w:tcPr>
            <w:tcW w:w="270" w:type="dxa"/>
          </w:tcPr>
          <w:p w14:paraId="6DBF2C43"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b/>
                <w:bCs/>
                <w:sz w:val="22"/>
                <w:szCs w:val="22"/>
              </w:rPr>
            </w:pPr>
          </w:p>
        </w:tc>
        <w:tc>
          <w:tcPr>
            <w:tcW w:w="1260" w:type="dxa"/>
            <w:tcBorders>
              <w:top w:val="single" w:sz="4" w:space="0" w:color="auto"/>
              <w:bottom w:val="double" w:sz="4" w:space="0" w:color="auto"/>
            </w:tcBorders>
          </w:tcPr>
          <w:p w14:paraId="5A11F4EF" w14:textId="5398CD74"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exact"/>
              <w:ind w:right="-115"/>
              <w:rPr>
                <w:rFonts w:ascii="Times New Roman" w:hAnsi="Times New Roman"/>
                <w:b/>
                <w:bCs/>
                <w:sz w:val="22"/>
                <w:szCs w:val="22"/>
              </w:rPr>
            </w:pPr>
            <w:r w:rsidRPr="00803B66">
              <w:rPr>
                <w:rFonts w:ascii="Times New Roman" w:hAnsi="Times New Roman"/>
                <w:b/>
                <w:bCs/>
                <w:sz w:val="22"/>
                <w:szCs w:val="22"/>
              </w:rPr>
              <w:t>1,198</w:t>
            </w:r>
          </w:p>
        </w:tc>
      </w:tr>
    </w:tbl>
    <w:p w14:paraId="130DF44C" w14:textId="1961CF18" w:rsidR="00241280" w:rsidRPr="00803B66" w:rsidRDefault="00241280" w:rsidP="00D83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29"/>
        <w:jc w:val="both"/>
        <w:rPr>
          <w:rFonts w:ascii="Times New Roman" w:hAnsi="Times New Roman" w:cs="Times New Roman"/>
          <w:sz w:val="22"/>
          <w:szCs w:val="22"/>
        </w:rPr>
      </w:pPr>
    </w:p>
    <w:p w14:paraId="3869644B" w14:textId="77777777" w:rsidR="00241280" w:rsidRPr="00803B66" w:rsidRDefault="00241280" w:rsidP="00205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29"/>
        <w:jc w:val="both"/>
        <w:rPr>
          <w:rFonts w:ascii="Times New Roman" w:hAnsi="Times New Roman" w:cs="Times New Roman"/>
          <w:sz w:val="2"/>
          <w:szCs w:val="2"/>
        </w:rPr>
      </w:pPr>
    </w:p>
    <w:tbl>
      <w:tblPr>
        <w:tblW w:w="9459" w:type="dxa"/>
        <w:tblInd w:w="450" w:type="dxa"/>
        <w:tblLayout w:type="fixed"/>
        <w:tblLook w:val="01E0" w:firstRow="1" w:lastRow="1" w:firstColumn="1" w:lastColumn="1" w:noHBand="0" w:noVBand="0"/>
      </w:tblPr>
      <w:tblGrid>
        <w:gridCol w:w="3870"/>
        <w:gridCol w:w="1152"/>
        <w:gridCol w:w="243"/>
        <w:gridCol w:w="1314"/>
        <w:gridCol w:w="236"/>
        <w:gridCol w:w="1114"/>
        <w:gridCol w:w="270"/>
        <w:gridCol w:w="1260"/>
      </w:tblGrid>
      <w:tr w:rsidR="00C02555" w:rsidRPr="00803B66" w14:paraId="43980692" w14:textId="77777777" w:rsidTr="00D835DF">
        <w:trPr>
          <w:tblHeader/>
        </w:trPr>
        <w:tc>
          <w:tcPr>
            <w:tcW w:w="3870" w:type="dxa"/>
          </w:tcPr>
          <w:p w14:paraId="714779DD" w14:textId="53D3303F" w:rsidR="00C02555" w:rsidRPr="00803B66"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i/>
                <w:iCs/>
                <w:sz w:val="22"/>
                <w:szCs w:val="22"/>
              </w:rPr>
            </w:pPr>
          </w:p>
        </w:tc>
        <w:tc>
          <w:tcPr>
            <w:tcW w:w="2709" w:type="dxa"/>
            <w:gridSpan w:val="3"/>
          </w:tcPr>
          <w:p w14:paraId="5E1AF67D" w14:textId="77777777" w:rsidR="00C02555" w:rsidRPr="00803B66"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sz w:val="22"/>
                <w:szCs w:val="20"/>
                <w:lang w:val="en-GB" w:bidi="ar-SA"/>
              </w:rPr>
            </w:pPr>
            <w:r w:rsidRPr="00803B66">
              <w:rPr>
                <w:rFonts w:ascii="Times New Roman" w:hAnsi="Times New Roman" w:cs="Times New Roman"/>
                <w:b/>
                <w:sz w:val="22"/>
                <w:szCs w:val="20"/>
                <w:lang w:val="en-GB" w:bidi="ar-SA"/>
              </w:rPr>
              <w:t>Consolidated</w:t>
            </w:r>
          </w:p>
        </w:tc>
        <w:tc>
          <w:tcPr>
            <w:tcW w:w="236" w:type="dxa"/>
          </w:tcPr>
          <w:p w14:paraId="4B6F0621" w14:textId="77777777" w:rsidR="00C02555" w:rsidRPr="00803B66"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sz w:val="22"/>
                <w:szCs w:val="22"/>
              </w:rPr>
            </w:pPr>
          </w:p>
        </w:tc>
        <w:tc>
          <w:tcPr>
            <w:tcW w:w="2644" w:type="dxa"/>
            <w:gridSpan w:val="3"/>
          </w:tcPr>
          <w:p w14:paraId="7D4B0F54" w14:textId="77777777" w:rsidR="00C02555" w:rsidRPr="00803B66"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sz w:val="22"/>
                <w:szCs w:val="20"/>
                <w:lang w:val="en-GB" w:bidi="ar-SA"/>
              </w:rPr>
            </w:pPr>
            <w:r w:rsidRPr="00803B66">
              <w:rPr>
                <w:rFonts w:ascii="Times New Roman" w:hAnsi="Times New Roman" w:cs="Times New Roman"/>
                <w:b/>
                <w:sz w:val="22"/>
                <w:szCs w:val="20"/>
                <w:lang w:val="en-GB" w:bidi="ar-SA"/>
              </w:rPr>
              <w:t>Separate</w:t>
            </w:r>
          </w:p>
        </w:tc>
      </w:tr>
      <w:tr w:rsidR="00E52B02" w:rsidRPr="00803B66" w14:paraId="1129F1CD" w14:textId="77777777" w:rsidTr="00D835DF">
        <w:trPr>
          <w:tblHeader/>
        </w:trPr>
        <w:tc>
          <w:tcPr>
            <w:tcW w:w="3870" w:type="dxa"/>
          </w:tcPr>
          <w:p w14:paraId="3A40EF06" w14:textId="28BD7C4B" w:rsidR="00E52B02" w:rsidRPr="00803B66" w:rsidRDefault="00615D82" w:rsidP="00E5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9"/>
              <w:jc w:val="both"/>
              <w:rPr>
                <w:rFonts w:ascii="Times New Roman" w:hAnsi="Times New Roman" w:cs="Times New Roman"/>
                <w:b/>
                <w:bCs/>
                <w:i/>
                <w:iCs/>
                <w:sz w:val="22"/>
                <w:szCs w:val="22"/>
              </w:rPr>
            </w:pPr>
            <w:r w:rsidRPr="00803B66">
              <w:rPr>
                <w:rFonts w:ascii="Times New Roman" w:hAnsi="Times New Roman"/>
                <w:b/>
                <w:bCs/>
                <w:i/>
                <w:iCs/>
                <w:sz w:val="22"/>
                <w:szCs w:val="20"/>
              </w:rPr>
              <w:t xml:space="preserve">(Reversal of) expected credit loss </w:t>
            </w:r>
            <w:r w:rsidR="00E52B02" w:rsidRPr="00803B66">
              <w:rPr>
                <w:rFonts w:ascii="Times New Roman" w:hAnsi="Times New Roman" w:cs="Times New Roman"/>
                <w:b/>
                <w:bCs/>
                <w:i/>
                <w:iCs/>
                <w:sz w:val="22"/>
                <w:szCs w:val="22"/>
              </w:rPr>
              <w:t xml:space="preserve">for the </w:t>
            </w:r>
          </w:p>
        </w:tc>
        <w:tc>
          <w:tcPr>
            <w:tcW w:w="2709" w:type="dxa"/>
            <w:gridSpan w:val="3"/>
          </w:tcPr>
          <w:p w14:paraId="681E86CE" w14:textId="77777777" w:rsidR="00E52B02" w:rsidRPr="00803B66" w:rsidRDefault="00E52B02" w:rsidP="00E5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b/>
                <w:sz w:val="22"/>
                <w:szCs w:val="22"/>
              </w:rPr>
            </w:pPr>
            <w:r w:rsidRPr="00803B66">
              <w:rPr>
                <w:rFonts w:ascii="Times New Roman" w:hAnsi="Times New Roman" w:cs="Times New Roman"/>
                <w:b/>
                <w:sz w:val="22"/>
                <w:szCs w:val="20"/>
                <w:lang w:val="en-GB" w:bidi="ar-SA"/>
              </w:rPr>
              <w:t>financial statements</w:t>
            </w:r>
          </w:p>
        </w:tc>
        <w:tc>
          <w:tcPr>
            <w:tcW w:w="236" w:type="dxa"/>
          </w:tcPr>
          <w:p w14:paraId="76266D91" w14:textId="77777777" w:rsidR="00E52B02" w:rsidRPr="00803B66" w:rsidRDefault="00E52B02" w:rsidP="00E5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sz w:val="22"/>
                <w:szCs w:val="22"/>
              </w:rPr>
            </w:pPr>
          </w:p>
        </w:tc>
        <w:tc>
          <w:tcPr>
            <w:tcW w:w="2644" w:type="dxa"/>
            <w:gridSpan w:val="3"/>
          </w:tcPr>
          <w:p w14:paraId="3B46409F" w14:textId="77777777" w:rsidR="00E52B02" w:rsidRPr="00803B66" w:rsidRDefault="00E52B02" w:rsidP="00E5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b/>
                <w:sz w:val="22"/>
                <w:szCs w:val="22"/>
              </w:rPr>
            </w:pPr>
            <w:r w:rsidRPr="00803B66">
              <w:rPr>
                <w:rFonts w:ascii="Times New Roman" w:hAnsi="Times New Roman" w:cs="Times New Roman"/>
                <w:b/>
                <w:sz w:val="22"/>
                <w:szCs w:val="20"/>
                <w:lang w:val="en-GB" w:bidi="ar-SA"/>
              </w:rPr>
              <w:t>financial statements</w:t>
            </w:r>
          </w:p>
        </w:tc>
      </w:tr>
      <w:tr w:rsidR="00E52B02" w:rsidRPr="00803B66" w14:paraId="6E26CD41" w14:textId="77777777" w:rsidTr="00D835DF">
        <w:trPr>
          <w:tblHeader/>
        </w:trPr>
        <w:tc>
          <w:tcPr>
            <w:tcW w:w="3870" w:type="dxa"/>
          </w:tcPr>
          <w:p w14:paraId="112DF761" w14:textId="06DA5255" w:rsidR="00E52B02" w:rsidRPr="00803B66" w:rsidRDefault="00E52B02" w:rsidP="00615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rPr>
                <w:rFonts w:ascii="Times New Roman" w:hAnsi="Times New Roman" w:cstheme="minorBidi"/>
                <w:b/>
                <w:bCs/>
                <w:i/>
                <w:iCs/>
                <w:sz w:val="22"/>
                <w:szCs w:val="22"/>
              </w:rPr>
            </w:pPr>
            <w:r w:rsidRPr="00803B66">
              <w:rPr>
                <w:rFonts w:ascii="Times New Roman" w:hAnsi="Times New Roman" w:cs="Times New Roman"/>
                <w:b/>
                <w:bCs/>
                <w:i/>
                <w:iCs/>
                <w:sz w:val="22"/>
                <w:szCs w:val="22"/>
              </w:rPr>
              <w:t xml:space="preserve">   </w:t>
            </w:r>
            <w:r w:rsidR="00615D82" w:rsidRPr="00803B66">
              <w:rPr>
                <w:rFonts w:ascii="Times New Roman" w:hAnsi="Times New Roman" w:cs="Times New Roman"/>
                <w:b/>
                <w:bCs/>
                <w:i/>
                <w:iCs/>
                <w:sz w:val="22"/>
                <w:szCs w:val="22"/>
              </w:rPr>
              <w:t>six-month period ended 30 June</w:t>
            </w:r>
          </w:p>
        </w:tc>
        <w:tc>
          <w:tcPr>
            <w:tcW w:w="1152" w:type="dxa"/>
          </w:tcPr>
          <w:p w14:paraId="2B77F6AB" w14:textId="0A999D0F" w:rsidR="00E52B02" w:rsidRPr="00803B66" w:rsidRDefault="00E52B02" w:rsidP="00E52B02">
            <w:pPr>
              <w:pStyle w:val="acctmergecolhdg"/>
              <w:spacing w:line="240" w:lineRule="exact"/>
              <w:rPr>
                <w:b w:val="0"/>
                <w:bCs/>
                <w:szCs w:val="22"/>
              </w:rPr>
            </w:pPr>
            <w:r w:rsidRPr="00803B66">
              <w:rPr>
                <w:b w:val="0"/>
                <w:bCs/>
                <w:szCs w:val="22"/>
              </w:rPr>
              <w:t>2022</w:t>
            </w:r>
          </w:p>
        </w:tc>
        <w:tc>
          <w:tcPr>
            <w:tcW w:w="243" w:type="dxa"/>
          </w:tcPr>
          <w:p w14:paraId="343EBAF7" w14:textId="77777777" w:rsidR="00E52B02" w:rsidRPr="00803B66" w:rsidRDefault="00E52B02" w:rsidP="00E52B02">
            <w:pPr>
              <w:pStyle w:val="acctmergecolhdg"/>
              <w:spacing w:line="240" w:lineRule="exact"/>
              <w:rPr>
                <w:b w:val="0"/>
                <w:bCs/>
                <w:szCs w:val="22"/>
              </w:rPr>
            </w:pPr>
          </w:p>
        </w:tc>
        <w:tc>
          <w:tcPr>
            <w:tcW w:w="1314" w:type="dxa"/>
          </w:tcPr>
          <w:p w14:paraId="65975C16" w14:textId="03E1E95D" w:rsidR="00E52B02" w:rsidRPr="00803B66" w:rsidRDefault="00E52B02" w:rsidP="00E52B02">
            <w:pPr>
              <w:pStyle w:val="acctmergecolhdg"/>
              <w:spacing w:line="240" w:lineRule="exact"/>
              <w:rPr>
                <w:b w:val="0"/>
                <w:bCs/>
                <w:szCs w:val="22"/>
              </w:rPr>
            </w:pPr>
            <w:r w:rsidRPr="00803B66">
              <w:rPr>
                <w:b w:val="0"/>
                <w:bCs/>
                <w:szCs w:val="22"/>
              </w:rPr>
              <w:t>2021</w:t>
            </w:r>
          </w:p>
        </w:tc>
        <w:tc>
          <w:tcPr>
            <w:tcW w:w="236" w:type="dxa"/>
          </w:tcPr>
          <w:p w14:paraId="7AB4A755" w14:textId="77777777" w:rsidR="00E52B02" w:rsidRPr="00803B66" w:rsidRDefault="00E52B02" w:rsidP="00E52B02">
            <w:pPr>
              <w:pStyle w:val="acctmergecolhdg"/>
              <w:spacing w:line="240" w:lineRule="exact"/>
              <w:rPr>
                <w:b w:val="0"/>
                <w:bCs/>
                <w:szCs w:val="22"/>
              </w:rPr>
            </w:pPr>
          </w:p>
        </w:tc>
        <w:tc>
          <w:tcPr>
            <w:tcW w:w="1114" w:type="dxa"/>
          </w:tcPr>
          <w:p w14:paraId="7F8464EE" w14:textId="158E962D" w:rsidR="00E52B02" w:rsidRPr="00803B66" w:rsidRDefault="00E52B02" w:rsidP="00E52B02">
            <w:pPr>
              <w:pStyle w:val="acctmergecolhdg"/>
              <w:spacing w:line="240" w:lineRule="exact"/>
              <w:rPr>
                <w:b w:val="0"/>
                <w:bCs/>
                <w:szCs w:val="22"/>
              </w:rPr>
            </w:pPr>
            <w:r w:rsidRPr="00803B66">
              <w:rPr>
                <w:b w:val="0"/>
                <w:bCs/>
                <w:szCs w:val="22"/>
              </w:rPr>
              <w:t>2022</w:t>
            </w:r>
          </w:p>
        </w:tc>
        <w:tc>
          <w:tcPr>
            <w:tcW w:w="270" w:type="dxa"/>
          </w:tcPr>
          <w:p w14:paraId="152104CF" w14:textId="77777777" w:rsidR="00E52B02" w:rsidRPr="00803B66" w:rsidRDefault="00E52B02" w:rsidP="00E52B02">
            <w:pPr>
              <w:pStyle w:val="acctmergecolhdg"/>
              <w:spacing w:line="240" w:lineRule="exact"/>
              <w:rPr>
                <w:b w:val="0"/>
                <w:bCs/>
                <w:szCs w:val="22"/>
              </w:rPr>
            </w:pPr>
          </w:p>
        </w:tc>
        <w:tc>
          <w:tcPr>
            <w:tcW w:w="1260" w:type="dxa"/>
          </w:tcPr>
          <w:p w14:paraId="2EC246E7" w14:textId="728B829A" w:rsidR="00E52B02" w:rsidRPr="00803B66" w:rsidRDefault="00E52B02" w:rsidP="00E52B02">
            <w:pPr>
              <w:pStyle w:val="acctmergecolhdg"/>
              <w:spacing w:line="240" w:lineRule="exact"/>
              <w:rPr>
                <w:b w:val="0"/>
                <w:bCs/>
                <w:szCs w:val="22"/>
              </w:rPr>
            </w:pPr>
            <w:r w:rsidRPr="00803B66">
              <w:rPr>
                <w:b w:val="0"/>
                <w:bCs/>
                <w:szCs w:val="22"/>
              </w:rPr>
              <w:t>2021</w:t>
            </w:r>
          </w:p>
        </w:tc>
      </w:tr>
      <w:tr w:rsidR="00C02555" w:rsidRPr="00803B66" w14:paraId="20DDB5F5" w14:textId="77777777" w:rsidTr="00E52B02">
        <w:trPr>
          <w:tblHeader/>
        </w:trPr>
        <w:tc>
          <w:tcPr>
            <w:tcW w:w="3870" w:type="dxa"/>
          </w:tcPr>
          <w:p w14:paraId="619D1F70" w14:textId="77777777" w:rsidR="00C02555" w:rsidRPr="00803B66"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5589" w:type="dxa"/>
            <w:gridSpan w:val="7"/>
          </w:tcPr>
          <w:p w14:paraId="63CBEA05" w14:textId="77777777" w:rsidR="00C02555" w:rsidRPr="00803B66"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i/>
                <w:iCs/>
                <w:sz w:val="22"/>
                <w:szCs w:val="22"/>
              </w:rPr>
            </w:pPr>
            <w:r w:rsidRPr="00803B66">
              <w:rPr>
                <w:rFonts w:ascii="Times New Roman" w:hAnsi="Times New Roman" w:cs="Times New Roman"/>
                <w:i/>
                <w:iCs/>
                <w:sz w:val="22"/>
                <w:szCs w:val="22"/>
              </w:rPr>
              <w:t xml:space="preserve">(in thousand Baht) </w:t>
            </w:r>
          </w:p>
        </w:tc>
      </w:tr>
      <w:tr w:rsidR="00C02555" w:rsidRPr="00803B66" w14:paraId="4F575072" w14:textId="77777777" w:rsidTr="00D835DF">
        <w:tc>
          <w:tcPr>
            <w:tcW w:w="3870" w:type="dxa"/>
          </w:tcPr>
          <w:p w14:paraId="749A404F" w14:textId="4127B8CA" w:rsidR="00C02555" w:rsidRPr="00803B66"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1152" w:type="dxa"/>
          </w:tcPr>
          <w:p w14:paraId="5CA1FB67" w14:textId="77777777" w:rsidR="00C02555" w:rsidRPr="00803B66"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exact"/>
              <w:ind w:left="-108" w:right="-108"/>
              <w:rPr>
                <w:rFonts w:ascii="Times New Roman" w:hAnsi="Times New Roman"/>
                <w:sz w:val="22"/>
                <w:szCs w:val="28"/>
              </w:rPr>
            </w:pPr>
          </w:p>
        </w:tc>
        <w:tc>
          <w:tcPr>
            <w:tcW w:w="243" w:type="dxa"/>
          </w:tcPr>
          <w:p w14:paraId="4D367D0D" w14:textId="77777777" w:rsidR="00C02555" w:rsidRPr="00803B66"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314" w:type="dxa"/>
          </w:tcPr>
          <w:p w14:paraId="3E68455F" w14:textId="77777777" w:rsidR="00C02555" w:rsidRPr="00803B66"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exact"/>
              <w:ind w:left="-108" w:right="-108"/>
              <w:rPr>
                <w:rFonts w:ascii="Times New Roman" w:hAnsi="Times New Roman" w:cs="Times New Roman"/>
                <w:sz w:val="22"/>
                <w:szCs w:val="22"/>
              </w:rPr>
            </w:pPr>
          </w:p>
        </w:tc>
        <w:tc>
          <w:tcPr>
            <w:tcW w:w="236" w:type="dxa"/>
          </w:tcPr>
          <w:p w14:paraId="413A2BB2" w14:textId="77777777" w:rsidR="00C02555" w:rsidRPr="00803B66"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114" w:type="dxa"/>
          </w:tcPr>
          <w:p w14:paraId="6FAB31DD" w14:textId="77777777" w:rsidR="00C02555" w:rsidRPr="00803B66"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270" w:type="dxa"/>
          </w:tcPr>
          <w:p w14:paraId="15A4E233" w14:textId="77777777" w:rsidR="00C02555" w:rsidRPr="00803B66"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260" w:type="dxa"/>
          </w:tcPr>
          <w:p w14:paraId="71867C31" w14:textId="77777777" w:rsidR="00C02555" w:rsidRPr="00803B66"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exact"/>
              <w:ind w:right="-115"/>
              <w:rPr>
                <w:rFonts w:ascii="Times New Roman" w:hAnsi="Times New Roman"/>
                <w:sz w:val="22"/>
                <w:szCs w:val="22"/>
              </w:rPr>
            </w:pPr>
          </w:p>
        </w:tc>
      </w:tr>
      <w:tr w:rsidR="00472697" w:rsidRPr="00803B66" w14:paraId="682ACEEB" w14:textId="77777777" w:rsidTr="00E52B02">
        <w:trPr>
          <w:trHeight w:val="128"/>
        </w:trPr>
        <w:tc>
          <w:tcPr>
            <w:tcW w:w="3870" w:type="dxa"/>
          </w:tcPr>
          <w:p w14:paraId="63B60DF0" w14:textId="640E15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sz w:val="22"/>
                <w:szCs w:val="20"/>
              </w:rPr>
            </w:pPr>
            <w:r w:rsidRPr="00803B66">
              <w:rPr>
                <w:rFonts w:ascii="Times New Roman" w:hAnsi="Times New Roman" w:cs="Times New Roman"/>
                <w:sz w:val="22"/>
                <w:szCs w:val="22"/>
              </w:rPr>
              <w:t>Trade accounts receivable</w:t>
            </w:r>
          </w:p>
        </w:tc>
        <w:tc>
          <w:tcPr>
            <w:tcW w:w="1152" w:type="dxa"/>
          </w:tcPr>
          <w:p w14:paraId="5A4198F0" w14:textId="5526EF90"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exact"/>
              <w:ind w:left="-108" w:right="-108"/>
              <w:rPr>
                <w:rFonts w:ascii="Times New Roman" w:hAnsi="Times New Roman"/>
                <w:sz w:val="22"/>
                <w:szCs w:val="28"/>
              </w:rPr>
            </w:pPr>
            <w:r w:rsidRPr="00803B66">
              <w:rPr>
                <w:rFonts w:ascii="Times New Roman" w:hAnsi="Times New Roman" w:cs="Times New Roman"/>
                <w:sz w:val="22"/>
                <w:szCs w:val="22"/>
              </w:rPr>
              <w:t>-</w:t>
            </w:r>
          </w:p>
        </w:tc>
        <w:tc>
          <w:tcPr>
            <w:tcW w:w="243" w:type="dxa"/>
          </w:tcPr>
          <w:p w14:paraId="2195067B"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314" w:type="dxa"/>
          </w:tcPr>
          <w:p w14:paraId="6D26679C" w14:textId="10C84D09" w:rsidR="00472697" w:rsidRPr="00803B66" w:rsidRDefault="00472697" w:rsidP="00E1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ind w:left="-108" w:right="-108"/>
              <w:rPr>
                <w:rFonts w:ascii="Times New Roman" w:hAnsi="Times New Roman" w:cs="Times New Roman"/>
                <w:sz w:val="22"/>
                <w:szCs w:val="22"/>
              </w:rPr>
            </w:pPr>
            <w:r w:rsidRPr="00803B66">
              <w:rPr>
                <w:rFonts w:ascii="Times New Roman" w:hAnsi="Times New Roman" w:cs="Times New Roman"/>
                <w:sz w:val="22"/>
                <w:szCs w:val="22"/>
              </w:rPr>
              <w:t>-</w:t>
            </w:r>
          </w:p>
        </w:tc>
        <w:tc>
          <w:tcPr>
            <w:tcW w:w="236" w:type="dxa"/>
          </w:tcPr>
          <w:p w14:paraId="7561BE16"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114" w:type="dxa"/>
          </w:tcPr>
          <w:p w14:paraId="41C639EB" w14:textId="398ED494"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r w:rsidRPr="00803B66">
              <w:rPr>
                <w:rFonts w:ascii="Times New Roman" w:hAnsi="Times New Roman"/>
                <w:sz w:val="22"/>
                <w:szCs w:val="22"/>
              </w:rPr>
              <w:t>(1,648)</w:t>
            </w:r>
          </w:p>
        </w:tc>
        <w:tc>
          <w:tcPr>
            <w:tcW w:w="270" w:type="dxa"/>
          </w:tcPr>
          <w:p w14:paraId="6CA8C3CF"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260" w:type="dxa"/>
          </w:tcPr>
          <w:p w14:paraId="216CDB6E" w14:textId="4D92F543"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r w:rsidRPr="00803B66">
              <w:rPr>
                <w:rFonts w:ascii="Times New Roman" w:hAnsi="Times New Roman"/>
                <w:sz w:val="22"/>
                <w:szCs w:val="22"/>
              </w:rPr>
              <w:t>161</w:t>
            </w:r>
          </w:p>
        </w:tc>
      </w:tr>
      <w:tr w:rsidR="00472697" w:rsidRPr="00803B66" w14:paraId="2FC389F4" w14:textId="77777777" w:rsidTr="00D835DF">
        <w:tc>
          <w:tcPr>
            <w:tcW w:w="3870" w:type="dxa"/>
          </w:tcPr>
          <w:p w14:paraId="4D5103E8" w14:textId="41F0FBD8"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05"/>
              <w:rPr>
                <w:rFonts w:ascii="Times New Roman" w:hAnsi="Times New Roman" w:cs="Times New Roman"/>
                <w:sz w:val="22"/>
                <w:szCs w:val="20"/>
                <w:lang w:val="en-GB" w:bidi="ar-SA"/>
              </w:rPr>
            </w:pPr>
            <w:r w:rsidRPr="00803B66">
              <w:rPr>
                <w:rFonts w:ascii="Times New Roman" w:hAnsi="Times New Roman" w:cs="Times New Roman"/>
                <w:sz w:val="22"/>
                <w:szCs w:val="22"/>
              </w:rPr>
              <w:t>Other receivables</w:t>
            </w:r>
          </w:p>
        </w:tc>
        <w:tc>
          <w:tcPr>
            <w:tcW w:w="1152" w:type="dxa"/>
          </w:tcPr>
          <w:p w14:paraId="380FC2C2" w14:textId="51C14100" w:rsidR="00472697" w:rsidRPr="00803B66" w:rsidRDefault="00472697" w:rsidP="00E1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exact"/>
              <w:ind w:right="-108"/>
              <w:rPr>
                <w:rFonts w:ascii="Times New Roman" w:hAnsi="Times New Roman" w:cs="Times New Roman"/>
                <w:sz w:val="22"/>
                <w:szCs w:val="22"/>
                <w:lang w:val="en-GB"/>
              </w:rPr>
            </w:pPr>
            <w:r w:rsidRPr="00803B66">
              <w:rPr>
                <w:rFonts w:ascii="Times New Roman" w:hAnsi="Times New Roman" w:cs="Times New Roman"/>
                <w:sz w:val="22"/>
                <w:szCs w:val="22"/>
              </w:rPr>
              <w:t>-</w:t>
            </w:r>
          </w:p>
        </w:tc>
        <w:tc>
          <w:tcPr>
            <w:tcW w:w="243" w:type="dxa"/>
          </w:tcPr>
          <w:p w14:paraId="4FAF6065"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314" w:type="dxa"/>
          </w:tcPr>
          <w:p w14:paraId="1611ED51" w14:textId="77777777" w:rsidR="00472697" w:rsidRPr="00803B66" w:rsidRDefault="00472697" w:rsidP="00E1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ind w:right="-108"/>
              <w:rPr>
                <w:rFonts w:ascii="Times New Roman" w:hAnsi="Times New Roman" w:cs="Times New Roman"/>
                <w:sz w:val="22"/>
                <w:szCs w:val="22"/>
              </w:rPr>
            </w:pPr>
            <w:r w:rsidRPr="00803B66">
              <w:rPr>
                <w:rFonts w:ascii="Times New Roman" w:hAnsi="Times New Roman" w:cs="Times New Roman"/>
                <w:sz w:val="22"/>
                <w:szCs w:val="22"/>
              </w:rPr>
              <w:t>-</w:t>
            </w:r>
          </w:p>
        </w:tc>
        <w:tc>
          <w:tcPr>
            <w:tcW w:w="236" w:type="dxa"/>
          </w:tcPr>
          <w:p w14:paraId="48CA021C"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114" w:type="dxa"/>
          </w:tcPr>
          <w:p w14:paraId="08BFC32B" w14:textId="377DF846"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r w:rsidRPr="00803B66">
              <w:rPr>
                <w:rFonts w:ascii="Times New Roman" w:hAnsi="Times New Roman"/>
                <w:sz w:val="22"/>
                <w:szCs w:val="22"/>
              </w:rPr>
              <w:t>(1,930)</w:t>
            </w:r>
          </w:p>
        </w:tc>
        <w:tc>
          <w:tcPr>
            <w:tcW w:w="270" w:type="dxa"/>
          </w:tcPr>
          <w:p w14:paraId="3FAEF7AD"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260" w:type="dxa"/>
          </w:tcPr>
          <w:p w14:paraId="36608463" w14:textId="53DEA27F"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r w:rsidRPr="00803B66">
              <w:rPr>
                <w:rFonts w:ascii="Times New Roman" w:hAnsi="Times New Roman"/>
                <w:sz w:val="22"/>
                <w:szCs w:val="22"/>
              </w:rPr>
              <w:t>201</w:t>
            </w:r>
          </w:p>
        </w:tc>
      </w:tr>
    </w:tbl>
    <w:p w14:paraId="0DCD9C78" w14:textId="57C3E500" w:rsidR="00CB5E60" w:rsidRPr="00803B66" w:rsidRDefault="00CB5E60"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right="29"/>
        <w:jc w:val="both"/>
        <w:rPr>
          <w:rFonts w:ascii="Times New Roman" w:hAnsi="Times New Roman" w:cs="Times New Roman"/>
          <w:sz w:val="22"/>
          <w:szCs w:val="22"/>
        </w:rPr>
      </w:pPr>
    </w:p>
    <w:tbl>
      <w:tblPr>
        <w:tblW w:w="9459" w:type="dxa"/>
        <w:tblInd w:w="450" w:type="dxa"/>
        <w:tblLayout w:type="fixed"/>
        <w:tblLook w:val="01E0" w:firstRow="1" w:lastRow="1" w:firstColumn="1" w:lastColumn="1" w:noHBand="0" w:noVBand="0"/>
      </w:tblPr>
      <w:tblGrid>
        <w:gridCol w:w="3879"/>
        <w:gridCol w:w="1170"/>
        <w:gridCol w:w="270"/>
        <w:gridCol w:w="1260"/>
        <w:gridCol w:w="270"/>
        <w:gridCol w:w="1080"/>
        <w:gridCol w:w="270"/>
        <w:gridCol w:w="1254"/>
        <w:gridCol w:w="6"/>
      </w:tblGrid>
      <w:tr w:rsidR="006A25A1" w:rsidRPr="00803B66" w14:paraId="6E74400E" w14:textId="77777777" w:rsidTr="00D835DF">
        <w:trPr>
          <w:gridAfter w:val="1"/>
          <w:wAfter w:w="6" w:type="dxa"/>
          <w:trHeight w:val="241"/>
          <w:tblHeader/>
        </w:trPr>
        <w:tc>
          <w:tcPr>
            <w:tcW w:w="3879" w:type="dxa"/>
          </w:tcPr>
          <w:p w14:paraId="0028B797" w14:textId="77777777" w:rsidR="006A25A1" w:rsidRPr="00803B66"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2700" w:type="dxa"/>
            <w:gridSpan w:val="3"/>
          </w:tcPr>
          <w:p w14:paraId="3517DE51" w14:textId="77777777" w:rsidR="006A25A1" w:rsidRPr="00803B66"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sz w:val="22"/>
                <w:szCs w:val="20"/>
                <w:lang w:val="en-GB" w:bidi="ar-SA"/>
              </w:rPr>
            </w:pPr>
            <w:r w:rsidRPr="00803B66">
              <w:rPr>
                <w:rFonts w:ascii="Times New Roman" w:hAnsi="Times New Roman" w:cs="Times New Roman"/>
                <w:b/>
                <w:sz w:val="22"/>
                <w:szCs w:val="20"/>
                <w:lang w:val="en-GB" w:bidi="ar-SA"/>
              </w:rPr>
              <w:t>Consolidated</w:t>
            </w:r>
          </w:p>
        </w:tc>
        <w:tc>
          <w:tcPr>
            <w:tcW w:w="270" w:type="dxa"/>
          </w:tcPr>
          <w:p w14:paraId="6FB8A7AF" w14:textId="77777777" w:rsidR="006A25A1" w:rsidRPr="00803B66"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sz w:val="22"/>
                <w:szCs w:val="22"/>
              </w:rPr>
            </w:pPr>
          </w:p>
        </w:tc>
        <w:tc>
          <w:tcPr>
            <w:tcW w:w="2604" w:type="dxa"/>
            <w:gridSpan w:val="3"/>
          </w:tcPr>
          <w:p w14:paraId="1A05E022" w14:textId="77777777" w:rsidR="006A25A1" w:rsidRPr="00803B66"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sz w:val="22"/>
                <w:szCs w:val="20"/>
                <w:lang w:val="en-GB" w:bidi="ar-SA"/>
              </w:rPr>
            </w:pPr>
            <w:r w:rsidRPr="00803B66">
              <w:rPr>
                <w:rFonts w:ascii="Times New Roman" w:hAnsi="Times New Roman" w:cs="Times New Roman"/>
                <w:b/>
                <w:sz w:val="22"/>
                <w:szCs w:val="20"/>
                <w:lang w:val="en-GB" w:bidi="ar-SA"/>
              </w:rPr>
              <w:t>Separate</w:t>
            </w:r>
          </w:p>
        </w:tc>
      </w:tr>
      <w:tr w:rsidR="006A25A1" w:rsidRPr="00803B66" w14:paraId="575412C5" w14:textId="77777777" w:rsidTr="00D835DF">
        <w:trPr>
          <w:gridAfter w:val="1"/>
          <w:wAfter w:w="6" w:type="dxa"/>
          <w:trHeight w:val="241"/>
          <w:tblHeader/>
        </w:trPr>
        <w:tc>
          <w:tcPr>
            <w:tcW w:w="3879" w:type="dxa"/>
          </w:tcPr>
          <w:p w14:paraId="7CCA52C4" w14:textId="77777777" w:rsidR="006A25A1" w:rsidRPr="00803B66" w:rsidRDefault="006A25A1" w:rsidP="00B43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2"/>
              <w:jc w:val="both"/>
              <w:rPr>
                <w:rFonts w:ascii="Times New Roman" w:hAnsi="Times New Roman" w:cs="Times New Roman"/>
                <w:b/>
                <w:bCs/>
                <w:i/>
                <w:iCs/>
                <w:sz w:val="22"/>
                <w:szCs w:val="22"/>
              </w:rPr>
            </w:pPr>
          </w:p>
        </w:tc>
        <w:tc>
          <w:tcPr>
            <w:tcW w:w="2700" w:type="dxa"/>
            <w:gridSpan w:val="3"/>
          </w:tcPr>
          <w:p w14:paraId="78D628CE" w14:textId="77777777" w:rsidR="006A25A1" w:rsidRPr="00803B66"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b/>
                <w:sz w:val="22"/>
                <w:szCs w:val="22"/>
              </w:rPr>
            </w:pPr>
            <w:r w:rsidRPr="00803B66">
              <w:rPr>
                <w:rFonts w:ascii="Times New Roman" w:hAnsi="Times New Roman" w:cs="Times New Roman"/>
                <w:b/>
                <w:sz w:val="22"/>
                <w:szCs w:val="20"/>
                <w:lang w:val="en-GB" w:bidi="ar-SA"/>
              </w:rPr>
              <w:t>financial statements</w:t>
            </w:r>
          </w:p>
        </w:tc>
        <w:tc>
          <w:tcPr>
            <w:tcW w:w="270" w:type="dxa"/>
          </w:tcPr>
          <w:p w14:paraId="4AE84D90" w14:textId="77777777" w:rsidR="006A25A1" w:rsidRPr="00803B66"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sz w:val="22"/>
                <w:szCs w:val="22"/>
              </w:rPr>
            </w:pPr>
          </w:p>
        </w:tc>
        <w:tc>
          <w:tcPr>
            <w:tcW w:w="2604" w:type="dxa"/>
            <w:gridSpan w:val="3"/>
          </w:tcPr>
          <w:p w14:paraId="4CF4685A" w14:textId="77777777" w:rsidR="006A25A1" w:rsidRPr="00803B66"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b/>
                <w:sz w:val="22"/>
                <w:szCs w:val="22"/>
              </w:rPr>
            </w:pPr>
            <w:r w:rsidRPr="00803B66">
              <w:rPr>
                <w:rFonts w:ascii="Times New Roman" w:hAnsi="Times New Roman" w:cs="Times New Roman"/>
                <w:b/>
                <w:sz w:val="22"/>
                <w:szCs w:val="20"/>
                <w:lang w:val="en-GB" w:bidi="ar-SA"/>
              </w:rPr>
              <w:t>financial statements</w:t>
            </w:r>
          </w:p>
        </w:tc>
      </w:tr>
      <w:tr w:rsidR="006A25A1" w:rsidRPr="00803B66" w14:paraId="7E292EED" w14:textId="77777777" w:rsidTr="00D835DF">
        <w:trPr>
          <w:trHeight w:val="218"/>
          <w:tblHeader/>
        </w:trPr>
        <w:tc>
          <w:tcPr>
            <w:tcW w:w="3879" w:type="dxa"/>
          </w:tcPr>
          <w:p w14:paraId="4F60F3BF" w14:textId="77777777" w:rsidR="006A25A1" w:rsidRPr="00803B66"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1170" w:type="dxa"/>
          </w:tcPr>
          <w:p w14:paraId="5573BA9B" w14:textId="5F06C361" w:rsidR="006A25A1" w:rsidRPr="00803B66" w:rsidRDefault="00D835DF" w:rsidP="00800E07">
            <w:pPr>
              <w:pStyle w:val="acctmergecolhdg"/>
              <w:spacing w:line="240" w:lineRule="exact"/>
              <w:ind w:left="-90" w:right="-76"/>
              <w:rPr>
                <w:b w:val="0"/>
                <w:bCs/>
                <w:szCs w:val="22"/>
              </w:rPr>
            </w:pPr>
            <w:r w:rsidRPr="00803B66">
              <w:rPr>
                <w:b w:val="0"/>
                <w:bCs/>
                <w:szCs w:val="22"/>
              </w:rPr>
              <w:t>30 June</w:t>
            </w:r>
          </w:p>
        </w:tc>
        <w:tc>
          <w:tcPr>
            <w:tcW w:w="270" w:type="dxa"/>
          </w:tcPr>
          <w:p w14:paraId="53CAAC71" w14:textId="77777777" w:rsidR="006A25A1" w:rsidRPr="00803B66" w:rsidRDefault="006A25A1" w:rsidP="00800E07">
            <w:pPr>
              <w:pStyle w:val="acctmergecolhdg"/>
              <w:spacing w:line="240" w:lineRule="exact"/>
              <w:ind w:left="-90" w:right="-76"/>
              <w:rPr>
                <w:b w:val="0"/>
                <w:bCs/>
                <w:szCs w:val="22"/>
              </w:rPr>
            </w:pPr>
          </w:p>
        </w:tc>
        <w:tc>
          <w:tcPr>
            <w:tcW w:w="1260" w:type="dxa"/>
          </w:tcPr>
          <w:p w14:paraId="2146469E" w14:textId="77777777" w:rsidR="006A25A1" w:rsidRPr="00803B66" w:rsidRDefault="006A25A1" w:rsidP="00800E07">
            <w:pPr>
              <w:pStyle w:val="acctmergecolhdg"/>
              <w:spacing w:line="240" w:lineRule="exact"/>
              <w:ind w:left="-90" w:right="-380" w:hanging="266"/>
              <w:rPr>
                <w:b w:val="0"/>
                <w:bCs/>
                <w:szCs w:val="22"/>
              </w:rPr>
            </w:pPr>
            <w:r w:rsidRPr="00803B66">
              <w:rPr>
                <w:b w:val="0"/>
                <w:bCs/>
                <w:szCs w:val="22"/>
              </w:rPr>
              <w:t>31 December</w:t>
            </w:r>
          </w:p>
        </w:tc>
        <w:tc>
          <w:tcPr>
            <w:tcW w:w="270" w:type="dxa"/>
          </w:tcPr>
          <w:p w14:paraId="200FCD87" w14:textId="77777777" w:rsidR="006A25A1" w:rsidRPr="00803B66" w:rsidRDefault="006A25A1" w:rsidP="00800E07">
            <w:pPr>
              <w:pStyle w:val="acctmergecolhdg"/>
              <w:spacing w:line="240" w:lineRule="exact"/>
              <w:ind w:left="-90" w:right="-76"/>
              <w:rPr>
                <w:b w:val="0"/>
                <w:bCs/>
                <w:szCs w:val="22"/>
              </w:rPr>
            </w:pPr>
          </w:p>
        </w:tc>
        <w:tc>
          <w:tcPr>
            <w:tcW w:w="1080" w:type="dxa"/>
          </w:tcPr>
          <w:p w14:paraId="194C7B61" w14:textId="36BB06E8" w:rsidR="006A25A1" w:rsidRPr="00803B66" w:rsidRDefault="00D835DF" w:rsidP="00800E07">
            <w:pPr>
              <w:pStyle w:val="acctmergecolhdg"/>
              <w:spacing w:line="240" w:lineRule="exact"/>
              <w:ind w:left="-90" w:right="-76"/>
              <w:rPr>
                <w:b w:val="0"/>
                <w:bCs/>
                <w:szCs w:val="22"/>
              </w:rPr>
            </w:pPr>
            <w:r w:rsidRPr="00803B66">
              <w:rPr>
                <w:b w:val="0"/>
                <w:bCs/>
                <w:szCs w:val="22"/>
              </w:rPr>
              <w:t>30 June</w:t>
            </w:r>
          </w:p>
        </w:tc>
        <w:tc>
          <w:tcPr>
            <w:tcW w:w="270" w:type="dxa"/>
          </w:tcPr>
          <w:p w14:paraId="2625E8B8" w14:textId="77777777" w:rsidR="006A25A1" w:rsidRPr="00803B66" w:rsidRDefault="006A25A1" w:rsidP="00800E07">
            <w:pPr>
              <w:pStyle w:val="acctmergecolhdg"/>
              <w:spacing w:line="240" w:lineRule="exact"/>
              <w:ind w:left="-90" w:right="-76"/>
              <w:rPr>
                <w:b w:val="0"/>
                <w:bCs/>
                <w:szCs w:val="22"/>
              </w:rPr>
            </w:pPr>
          </w:p>
        </w:tc>
        <w:tc>
          <w:tcPr>
            <w:tcW w:w="1260" w:type="dxa"/>
            <w:gridSpan w:val="2"/>
          </w:tcPr>
          <w:p w14:paraId="175DA254" w14:textId="30A0C5AC" w:rsidR="006A25A1" w:rsidRPr="00803B66" w:rsidRDefault="006A25A1" w:rsidP="00800E07">
            <w:pPr>
              <w:pStyle w:val="acctmergecolhdg"/>
              <w:spacing w:line="240" w:lineRule="exact"/>
              <w:ind w:left="-90" w:right="-76"/>
              <w:rPr>
                <w:b w:val="0"/>
                <w:bCs/>
                <w:szCs w:val="22"/>
              </w:rPr>
            </w:pPr>
            <w:r w:rsidRPr="00803B66">
              <w:rPr>
                <w:b w:val="0"/>
                <w:bCs/>
                <w:szCs w:val="22"/>
              </w:rPr>
              <w:t>31</w:t>
            </w:r>
            <w:r w:rsidR="003C45AD" w:rsidRPr="00803B66">
              <w:rPr>
                <w:b w:val="0"/>
                <w:bCs/>
                <w:szCs w:val="22"/>
              </w:rPr>
              <w:t xml:space="preserve"> </w:t>
            </w:r>
            <w:r w:rsidRPr="00803B66">
              <w:rPr>
                <w:b w:val="0"/>
                <w:bCs/>
                <w:szCs w:val="22"/>
              </w:rPr>
              <w:t>December</w:t>
            </w:r>
          </w:p>
        </w:tc>
      </w:tr>
      <w:tr w:rsidR="00424436" w:rsidRPr="00803B66" w14:paraId="5224DAEC" w14:textId="77777777" w:rsidTr="00D835DF">
        <w:trPr>
          <w:trHeight w:val="241"/>
          <w:tblHeader/>
        </w:trPr>
        <w:tc>
          <w:tcPr>
            <w:tcW w:w="3879" w:type="dxa"/>
          </w:tcPr>
          <w:p w14:paraId="0CFA4611" w14:textId="2448E32C" w:rsidR="00424436" w:rsidRPr="00803B66"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1170" w:type="dxa"/>
          </w:tcPr>
          <w:p w14:paraId="785EB956" w14:textId="0970DB47" w:rsidR="00424436" w:rsidRPr="00803B66" w:rsidRDefault="00424436" w:rsidP="00800E07">
            <w:pPr>
              <w:pStyle w:val="acctmergecolhdg"/>
              <w:spacing w:line="240" w:lineRule="exact"/>
              <w:rPr>
                <w:b w:val="0"/>
                <w:bCs/>
                <w:szCs w:val="22"/>
              </w:rPr>
            </w:pPr>
            <w:r w:rsidRPr="00803B66">
              <w:rPr>
                <w:b w:val="0"/>
                <w:bCs/>
                <w:szCs w:val="22"/>
              </w:rPr>
              <w:t>2022</w:t>
            </w:r>
          </w:p>
        </w:tc>
        <w:tc>
          <w:tcPr>
            <w:tcW w:w="270" w:type="dxa"/>
          </w:tcPr>
          <w:p w14:paraId="64F91D2A" w14:textId="77777777" w:rsidR="00424436" w:rsidRPr="00803B66" w:rsidRDefault="00424436" w:rsidP="00800E07">
            <w:pPr>
              <w:pStyle w:val="acctmergecolhdg"/>
              <w:spacing w:line="240" w:lineRule="exact"/>
              <w:rPr>
                <w:b w:val="0"/>
                <w:bCs/>
                <w:szCs w:val="22"/>
              </w:rPr>
            </w:pPr>
          </w:p>
        </w:tc>
        <w:tc>
          <w:tcPr>
            <w:tcW w:w="1260" w:type="dxa"/>
          </w:tcPr>
          <w:p w14:paraId="43E0B717" w14:textId="0C6FF817" w:rsidR="00424436" w:rsidRPr="00803B66" w:rsidRDefault="00424436" w:rsidP="00800E07">
            <w:pPr>
              <w:pStyle w:val="acctmergecolhdg"/>
              <w:spacing w:line="240" w:lineRule="exact"/>
              <w:rPr>
                <w:b w:val="0"/>
                <w:bCs/>
                <w:szCs w:val="22"/>
              </w:rPr>
            </w:pPr>
            <w:r w:rsidRPr="00803B66">
              <w:rPr>
                <w:b w:val="0"/>
                <w:bCs/>
                <w:szCs w:val="22"/>
              </w:rPr>
              <w:t>2021</w:t>
            </w:r>
          </w:p>
        </w:tc>
        <w:tc>
          <w:tcPr>
            <w:tcW w:w="270" w:type="dxa"/>
          </w:tcPr>
          <w:p w14:paraId="1EDCB73D" w14:textId="77777777" w:rsidR="00424436" w:rsidRPr="00803B66" w:rsidRDefault="00424436" w:rsidP="00800E07">
            <w:pPr>
              <w:pStyle w:val="acctmergecolhdg"/>
              <w:spacing w:line="240" w:lineRule="exact"/>
              <w:rPr>
                <w:b w:val="0"/>
                <w:bCs/>
                <w:szCs w:val="22"/>
              </w:rPr>
            </w:pPr>
          </w:p>
        </w:tc>
        <w:tc>
          <w:tcPr>
            <w:tcW w:w="1080" w:type="dxa"/>
          </w:tcPr>
          <w:p w14:paraId="146E5663" w14:textId="4E94E301" w:rsidR="00424436" w:rsidRPr="00803B66" w:rsidRDefault="00424436" w:rsidP="00800E07">
            <w:pPr>
              <w:pStyle w:val="acctmergecolhdg"/>
              <w:spacing w:line="240" w:lineRule="exact"/>
              <w:rPr>
                <w:b w:val="0"/>
                <w:bCs/>
                <w:szCs w:val="22"/>
              </w:rPr>
            </w:pPr>
            <w:r w:rsidRPr="00803B66">
              <w:rPr>
                <w:b w:val="0"/>
                <w:bCs/>
                <w:szCs w:val="22"/>
              </w:rPr>
              <w:t>2022</w:t>
            </w:r>
          </w:p>
        </w:tc>
        <w:tc>
          <w:tcPr>
            <w:tcW w:w="270" w:type="dxa"/>
          </w:tcPr>
          <w:p w14:paraId="67F4C26B" w14:textId="77777777" w:rsidR="00424436" w:rsidRPr="00803B66" w:rsidRDefault="00424436" w:rsidP="00800E07">
            <w:pPr>
              <w:pStyle w:val="acctmergecolhdg"/>
              <w:spacing w:line="240" w:lineRule="exact"/>
              <w:rPr>
                <w:b w:val="0"/>
                <w:bCs/>
                <w:szCs w:val="22"/>
              </w:rPr>
            </w:pPr>
          </w:p>
        </w:tc>
        <w:tc>
          <w:tcPr>
            <w:tcW w:w="1260" w:type="dxa"/>
            <w:gridSpan w:val="2"/>
          </w:tcPr>
          <w:p w14:paraId="33D37463" w14:textId="5795BFB5" w:rsidR="00424436" w:rsidRPr="00803B66" w:rsidRDefault="00424436" w:rsidP="00800E07">
            <w:pPr>
              <w:pStyle w:val="acctmergecolhdg"/>
              <w:spacing w:line="240" w:lineRule="exact"/>
              <w:rPr>
                <w:b w:val="0"/>
                <w:bCs/>
                <w:szCs w:val="22"/>
              </w:rPr>
            </w:pPr>
            <w:r w:rsidRPr="00803B66">
              <w:rPr>
                <w:b w:val="0"/>
                <w:bCs/>
                <w:szCs w:val="22"/>
              </w:rPr>
              <w:t>2021</w:t>
            </w:r>
          </w:p>
        </w:tc>
      </w:tr>
      <w:tr w:rsidR="00424436" w:rsidRPr="00803B66" w14:paraId="2A7A11E3" w14:textId="77777777" w:rsidTr="00D835DF">
        <w:trPr>
          <w:gridAfter w:val="1"/>
          <w:wAfter w:w="6" w:type="dxa"/>
          <w:trHeight w:val="241"/>
          <w:tblHeader/>
        </w:trPr>
        <w:tc>
          <w:tcPr>
            <w:tcW w:w="3879" w:type="dxa"/>
          </w:tcPr>
          <w:p w14:paraId="6AEF6B38" w14:textId="77777777" w:rsidR="00424436" w:rsidRPr="00803B66"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5574" w:type="dxa"/>
            <w:gridSpan w:val="7"/>
          </w:tcPr>
          <w:p w14:paraId="7DF13B3A" w14:textId="77777777" w:rsidR="00424436" w:rsidRPr="00803B66"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i/>
                <w:iCs/>
                <w:sz w:val="22"/>
                <w:szCs w:val="22"/>
              </w:rPr>
            </w:pPr>
            <w:r w:rsidRPr="00803B66">
              <w:rPr>
                <w:rFonts w:ascii="Times New Roman" w:hAnsi="Times New Roman" w:cs="Times New Roman"/>
                <w:i/>
                <w:iCs/>
                <w:sz w:val="22"/>
                <w:szCs w:val="22"/>
              </w:rPr>
              <w:t xml:space="preserve">(in thousand Baht) </w:t>
            </w:r>
          </w:p>
        </w:tc>
      </w:tr>
      <w:tr w:rsidR="00424436" w:rsidRPr="00803B66" w14:paraId="4FEF3160" w14:textId="77777777" w:rsidTr="00D835DF">
        <w:trPr>
          <w:trHeight w:val="241"/>
        </w:trPr>
        <w:tc>
          <w:tcPr>
            <w:tcW w:w="3879" w:type="dxa"/>
          </w:tcPr>
          <w:p w14:paraId="280D0802" w14:textId="4AF5D041" w:rsidR="00424436" w:rsidRPr="00803B66"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r w:rsidRPr="00803B66">
              <w:rPr>
                <w:rFonts w:ascii="Times New Roman" w:hAnsi="Times New Roman" w:cs="Times New Roman"/>
                <w:b/>
                <w:bCs/>
                <w:i/>
                <w:iCs/>
                <w:sz w:val="22"/>
                <w:szCs w:val="22"/>
              </w:rPr>
              <w:t>Trade accounts payable</w:t>
            </w:r>
          </w:p>
        </w:tc>
        <w:tc>
          <w:tcPr>
            <w:tcW w:w="1170" w:type="dxa"/>
          </w:tcPr>
          <w:p w14:paraId="16F906B3" w14:textId="5057D3A1" w:rsidR="00424436" w:rsidRPr="00803B66"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exact"/>
              <w:ind w:left="-108" w:right="-108"/>
              <w:rPr>
                <w:rFonts w:ascii="Times New Roman" w:hAnsi="Times New Roman"/>
                <w:sz w:val="22"/>
                <w:szCs w:val="28"/>
              </w:rPr>
            </w:pPr>
          </w:p>
        </w:tc>
        <w:tc>
          <w:tcPr>
            <w:tcW w:w="270" w:type="dxa"/>
          </w:tcPr>
          <w:p w14:paraId="6A82CFED" w14:textId="77777777" w:rsidR="00424436" w:rsidRPr="00803B66"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260" w:type="dxa"/>
          </w:tcPr>
          <w:p w14:paraId="376F9B34" w14:textId="65D2501A" w:rsidR="00424436" w:rsidRPr="00803B66"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exact"/>
              <w:ind w:left="-108" w:right="-108"/>
              <w:rPr>
                <w:rFonts w:ascii="Times New Roman" w:hAnsi="Times New Roman" w:cs="Times New Roman"/>
                <w:sz w:val="22"/>
                <w:szCs w:val="22"/>
              </w:rPr>
            </w:pPr>
          </w:p>
        </w:tc>
        <w:tc>
          <w:tcPr>
            <w:tcW w:w="270" w:type="dxa"/>
          </w:tcPr>
          <w:p w14:paraId="4FA1E724" w14:textId="77777777" w:rsidR="00424436" w:rsidRPr="00803B66"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080" w:type="dxa"/>
          </w:tcPr>
          <w:p w14:paraId="112D3456" w14:textId="7D274015" w:rsidR="00424436" w:rsidRPr="00803B66"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270" w:type="dxa"/>
          </w:tcPr>
          <w:p w14:paraId="0E3D7C12" w14:textId="77777777" w:rsidR="00424436" w:rsidRPr="00803B66"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260" w:type="dxa"/>
            <w:gridSpan w:val="2"/>
          </w:tcPr>
          <w:p w14:paraId="67CD7430" w14:textId="1B3FE455" w:rsidR="00424436" w:rsidRPr="00803B66"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exact"/>
              <w:ind w:right="-115"/>
              <w:rPr>
                <w:rFonts w:ascii="Times New Roman" w:hAnsi="Times New Roman"/>
                <w:sz w:val="22"/>
                <w:szCs w:val="22"/>
              </w:rPr>
            </w:pPr>
          </w:p>
        </w:tc>
      </w:tr>
      <w:tr w:rsidR="00472697" w:rsidRPr="00803B66" w14:paraId="7251EFBA" w14:textId="77777777" w:rsidTr="00D835DF">
        <w:trPr>
          <w:trHeight w:val="241"/>
        </w:trPr>
        <w:tc>
          <w:tcPr>
            <w:tcW w:w="3879" w:type="dxa"/>
          </w:tcPr>
          <w:p w14:paraId="264604D8" w14:textId="5343323E"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803B66">
              <w:rPr>
                <w:rFonts w:ascii="Times New Roman" w:hAnsi="Times New Roman" w:cs="Times New Roman"/>
                <w:sz w:val="22"/>
                <w:szCs w:val="22"/>
              </w:rPr>
              <w:t>Subsidiaries</w:t>
            </w:r>
          </w:p>
        </w:tc>
        <w:tc>
          <w:tcPr>
            <w:tcW w:w="1170" w:type="dxa"/>
            <w:tcBorders>
              <w:bottom w:val="double" w:sz="4" w:space="0" w:color="auto"/>
            </w:tcBorders>
          </w:tcPr>
          <w:p w14:paraId="6734AB8E" w14:textId="29480DAE" w:rsidR="00472697" w:rsidRPr="00803B66" w:rsidRDefault="00472697" w:rsidP="00AB6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exact"/>
              <w:ind w:right="-108"/>
              <w:rPr>
                <w:rFonts w:ascii="Times New Roman" w:hAnsi="Times New Roman" w:cs="Times New Roman"/>
                <w:b/>
                <w:bCs/>
                <w:sz w:val="22"/>
                <w:szCs w:val="22"/>
                <w:lang w:val="en-GB"/>
              </w:rPr>
            </w:pPr>
            <w:r w:rsidRPr="00803B66">
              <w:rPr>
                <w:rFonts w:ascii="Times New Roman" w:hAnsi="Times New Roman" w:cs="Times New Roman"/>
                <w:b/>
                <w:bCs/>
                <w:sz w:val="22"/>
                <w:szCs w:val="22"/>
              </w:rPr>
              <w:t>-</w:t>
            </w:r>
          </w:p>
        </w:tc>
        <w:tc>
          <w:tcPr>
            <w:tcW w:w="270" w:type="dxa"/>
          </w:tcPr>
          <w:p w14:paraId="6AA665A9"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260" w:type="dxa"/>
            <w:tcBorders>
              <w:bottom w:val="double" w:sz="4" w:space="0" w:color="auto"/>
            </w:tcBorders>
          </w:tcPr>
          <w:p w14:paraId="0C9706FF" w14:textId="04D6BB36" w:rsidR="00472697" w:rsidRPr="00803B66" w:rsidRDefault="00472697" w:rsidP="00AB6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right="-108"/>
              <w:rPr>
                <w:rFonts w:ascii="Times New Roman" w:hAnsi="Times New Roman" w:cs="Times New Roman"/>
                <w:b/>
                <w:bCs/>
                <w:sz w:val="22"/>
                <w:szCs w:val="22"/>
              </w:rPr>
            </w:pPr>
            <w:r w:rsidRPr="00803B66">
              <w:rPr>
                <w:rFonts w:ascii="Times New Roman" w:hAnsi="Times New Roman" w:cs="Times New Roman"/>
                <w:b/>
                <w:bCs/>
                <w:sz w:val="22"/>
                <w:szCs w:val="22"/>
              </w:rPr>
              <w:t>-</w:t>
            </w:r>
          </w:p>
        </w:tc>
        <w:tc>
          <w:tcPr>
            <w:tcW w:w="270" w:type="dxa"/>
          </w:tcPr>
          <w:p w14:paraId="18F42F1E"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080" w:type="dxa"/>
            <w:tcBorders>
              <w:bottom w:val="double" w:sz="4" w:space="0" w:color="auto"/>
            </w:tcBorders>
          </w:tcPr>
          <w:p w14:paraId="6AC05A80" w14:textId="3FB0F7EA" w:rsidR="00472697" w:rsidRPr="00803B66" w:rsidRDefault="00472697" w:rsidP="0002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r w:rsidRPr="00803B66">
              <w:rPr>
                <w:rFonts w:ascii="Times New Roman" w:hAnsi="Times New Roman"/>
                <w:b/>
                <w:bCs/>
                <w:sz w:val="22"/>
                <w:szCs w:val="22"/>
              </w:rPr>
              <w:t>192,130</w:t>
            </w:r>
          </w:p>
        </w:tc>
        <w:tc>
          <w:tcPr>
            <w:tcW w:w="270" w:type="dxa"/>
          </w:tcPr>
          <w:p w14:paraId="705CE113"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b/>
                <w:bCs/>
                <w:sz w:val="22"/>
                <w:szCs w:val="22"/>
              </w:rPr>
            </w:pPr>
          </w:p>
        </w:tc>
        <w:tc>
          <w:tcPr>
            <w:tcW w:w="1260" w:type="dxa"/>
            <w:gridSpan w:val="2"/>
            <w:tcBorders>
              <w:bottom w:val="double" w:sz="4" w:space="0" w:color="auto"/>
            </w:tcBorders>
          </w:tcPr>
          <w:p w14:paraId="36338A6B" w14:textId="7898EFD5"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exact"/>
              <w:ind w:left="-108" w:right="-108"/>
              <w:rPr>
                <w:rFonts w:ascii="Times New Roman" w:hAnsi="Times New Roman"/>
                <w:b/>
                <w:bCs/>
                <w:sz w:val="22"/>
                <w:szCs w:val="22"/>
              </w:rPr>
            </w:pPr>
            <w:r w:rsidRPr="00803B66">
              <w:rPr>
                <w:rFonts w:ascii="Times New Roman" w:hAnsi="Times New Roman"/>
                <w:b/>
                <w:bCs/>
                <w:sz w:val="22"/>
                <w:szCs w:val="22"/>
              </w:rPr>
              <w:t>162,589</w:t>
            </w:r>
          </w:p>
        </w:tc>
      </w:tr>
      <w:tr w:rsidR="00472697" w:rsidRPr="00803B66" w14:paraId="59A13DCB" w14:textId="77777777" w:rsidTr="00D835DF">
        <w:trPr>
          <w:trHeight w:val="229"/>
        </w:trPr>
        <w:tc>
          <w:tcPr>
            <w:tcW w:w="3879" w:type="dxa"/>
          </w:tcPr>
          <w:p w14:paraId="4C66B000" w14:textId="648E904D" w:rsidR="00472697" w:rsidRPr="00803B66" w:rsidRDefault="00472697" w:rsidP="00472697">
            <w:pPr>
              <w:spacing w:line="240" w:lineRule="exact"/>
              <w:rPr>
                <w:rFonts w:ascii="Times New Roman" w:hAnsi="Times New Roman" w:cs="Times New Roman"/>
                <w:b/>
                <w:bCs/>
                <w:sz w:val="22"/>
                <w:szCs w:val="22"/>
              </w:rPr>
            </w:pPr>
          </w:p>
        </w:tc>
        <w:tc>
          <w:tcPr>
            <w:tcW w:w="1170" w:type="dxa"/>
            <w:tcBorders>
              <w:top w:val="double" w:sz="4" w:space="0" w:color="auto"/>
            </w:tcBorders>
          </w:tcPr>
          <w:p w14:paraId="1A7ACC8A" w14:textId="4E63C522"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left="-108" w:right="-108"/>
              <w:rPr>
                <w:rFonts w:ascii="Times New Roman" w:hAnsi="Times New Roman" w:cs="Times New Roman"/>
                <w:b/>
                <w:bCs/>
                <w:sz w:val="22"/>
                <w:szCs w:val="22"/>
              </w:rPr>
            </w:pPr>
          </w:p>
        </w:tc>
        <w:tc>
          <w:tcPr>
            <w:tcW w:w="270" w:type="dxa"/>
          </w:tcPr>
          <w:p w14:paraId="74058A1E" w14:textId="77777777" w:rsidR="00472697" w:rsidRPr="00803B66" w:rsidRDefault="00472697" w:rsidP="00472697">
            <w:pPr>
              <w:pStyle w:val="acctfourfigures"/>
              <w:tabs>
                <w:tab w:val="clear" w:pos="765"/>
                <w:tab w:val="decimal" w:pos="821"/>
              </w:tabs>
              <w:spacing w:line="240" w:lineRule="exact"/>
              <w:rPr>
                <w:b/>
                <w:bCs/>
              </w:rPr>
            </w:pPr>
          </w:p>
        </w:tc>
        <w:tc>
          <w:tcPr>
            <w:tcW w:w="1260" w:type="dxa"/>
            <w:tcBorders>
              <w:top w:val="double" w:sz="4" w:space="0" w:color="auto"/>
            </w:tcBorders>
          </w:tcPr>
          <w:p w14:paraId="1390A5C0" w14:textId="4BC136E5"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cs="Times New Roman"/>
                <w:b/>
                <w:bCs/>
                <w:sz w:val="22"/>
                <w:szCs w:val="22"/>
              </w:rPr>
            </w:pPr>
          </w:p>
        </w:tc>
        <w:tc>
          <w:tcPr>
            <w:tcW w:w="270" w:type="dxa"/>
          </w:tcPr>
          <w:p w14:paraId="2F336C2D" w14:textId="77777777" w:rsidR="00472697" w:rsidRPr="00803B66" w:rsidRDefault="00472697" w:rsidP="00472697">
            <w:pPr>
              <w:pStyle w:val="acctfourfigures"/>
              <w:tabs>
                <w:tab w:val="clear" w:pos="765"/>
                <w:tab w:val="decimal" w:pos="821"/>
              </w:tabs>
              <w:spacing w:line="240" w:lineRule="exact"/>
            </w:pPr>
          </w:p>
        </w:tc>
        <w:tc>
          <w:tcPr>
            <w:tcW w:w="1080" w:type="dxa"/>
            <w:tcBorders>
              <w:top w:val="double" w:sz="4" w:space="0" w:color="auto"/>
            </w:tcBorders>
          </w:tcPr>
          <w:p w14:paraId="62C9C161" w14:textId="7896C99B" w:rsidR="00472697" w:rsidRPr="00803B66" w:rsidRDefault="00472697" w:rsidP="0002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c>
          <w:tcPr>
            <w:tcW w:w="270" w:type="dxa"/>
          </w:tcPr>
          <w:p w14:paraId="710C8791"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b/>
                <w:bCs/>
                <w:sz w:val="22"/>
                <w:szCs w:val="22"/>
              </w:rPr>
            </w:pPr>
          </w:p>
        </w:tc>
        <w:tc>
          <w:tcPr>
            <w:tcW w:w="1260" w:type="dxa"/>
            <w:gridSpan w:val="2"/>
            <w:tcBorders>
              <w:top w:val="double" w:sz="4" w:space="0" w:color="auto"/>
            </w:tcBorders>
          </w:tcPr>
          <w:p w14:paraId="08B9C402" w14:textId="6128E2EF"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 w:val="decimal" w:pos="976"/>
              </w:tabs>
              <w:spacing w:line="240" w:lineRule="exact"/>
              <w:ind w:left="-108" w:right="-112"/>
              <w:rPr>
                <w:rFonts w:ascii="Times New Roman" w:hAnsi="Times New Roman"/>
                <w:b/>
                <w:bCs/>
                <w:sz w:val="22"/>
                <w:szCs w:val="22"/>
              </w:rPr>
            </w:pPr>
          </w:p>
        </w:tc>
      </w:tr>
      <w:tr w:rsidR="00472697" w:rsidRPr="00803B66" w14:paraId="3393691D" w14:textId="77777777" w:rsidTr="00D835DF">
        <w:trPr>
          <w:trHeight w:val="241"/>
        </w:trPr>
        <w:tc>
          <w:tcPr>
            <w:tcW w:w="3879" w:type="dxa"/>
          </w:tcPr>
          <w:p w14:paraId="18C5D4C3" w14:textId="41DE4DEC" w:rsidR="00472697" w:rsidRPr="00803B66" w:rsidRDefault="00472697" w:rsidP="00472697">
            <w:pPr>
              <w:spacing w:line="240" w:lineRule="exact"/>
              <w:rPr>
                <w:rFonts w:ascii="Times New Roman" w:hAnsi="Times New Roman" w:cs="Times New Roman"/>
                <w:b/>
                <w:bCs/>
                <w:sz w:val="22"/>
                <w:szCs w:val="22"/>
              </w:rPr>
            </w:pPr>
            <w:r w:rsidRPr="00803B66">
              <w:rPr>
                <w:rFonts w:ascii="Times New Roman" w:hAnsi="Times New Roman" w:cs="Times New Roman"/>
                <w:b/>
                <w:bCs/>
                <w:i/>
                <w:iCs/>
                <w:sz w:val="22"/>
                <w:szCs w:val="22"/>
              </w:rPr>
              <w:t>Other payables</w:t>
            </w:r>
          </w:p>
        </w:tc>
        <w:tc>
          <w:tcPr>
            <w:tcW w:w="1170" w:type="dxa"/>
          </w:tcPr>
          <w:p w14:paraId="787FFDE0"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left="-108" w:right="-108"/>
              <w:rPr>
                <w:rFonts w:ascii="Times New Roman" w:hAnsi="Times New Roman" w:cs="Times New Roman"/>
                <w:b/>
                <w:bCs/>
                <w:sz w:val="22"/>
                <w:szCs w:val="22"/>
              </w:rPr>
            </w:pPr>
          </w:p>
        </w:tc>
        <w:tc>
          <w:tcPr>
            <w:tcW w:w="270" w:type="dxa"/>
          </w:tcPr>
          <w:p w14:paraId="613B6DB0" w14:textId="77777777" w:rsidR="00472697" w:rsidRPr="00803B66" w:rsidRDefault="00472697" w:rsidP="00472697">
            <w:pPr>
              <w:pStyle w:val="acctfourfigures"/>
              <w:tabs>
                <w:tab w:val="clear" w:pos="765"/>
                <w:tab w:val="decimal" w:pos="821"/>
              </w:tabs>
              <w:spacing w:line="240" w:lineRule="exact"/>
              <w:rPr>
                <w:b/>
                <w:bCs/>
              </w:rPr>
            </w:pPr>
          </w:p>
        </w:tc>
        <w:tc>
          <w:tcPr>
            <w:tcW w:w="1260" w:type="dxa"/>
          </w:tcPr>
          <w:p w14:paraId="3FEBE7C2"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cs="Times New Roman"/>
                <w:b/>
                <w:bCs/>
                <w:sz w:val="22"/>
                <w:szCs w:val="22"/>
              </w:rPr>
            </w:pPr>
          </w:p>
        </w:tc>
        <w:tc>
          <w:tcPr>
            <w:tcW w:w="270" w:type="dxa"/>
          </w:tcPr>
          <w:p w14:paraId="5826C9C1" w14:textId="77777777" w:rsidR="00472697" w:rsidRPr="00803B66" w:rsidRDefault="00472697" w:rsidP="00472697">
            <w:pPr>
              <w:pStyle w:val="acctfourfigures"/>
              <w:tabs>
                <w:tab w:val="clear" w:pos="765"/>
                <w:tab w:val="decimal" w:pos="821"/>
              </w:tabs>
              <w:spacing w:line="240" w:lineRule="exact"/>
            </w:pPr>
          </w:p>
        </w:tc>
        <w:tc>
          <w:tcPr>
            <w:tcW w:w="1080" w:type="dxa"/>
          </w:tcPr>
          <w:p w14:paraId="6316C781" w14:textId="77777777" w:rsidR="00472697" w:rsidRPr="00803B66" w:rsidRDefault="00472697" w:rsidP="0002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c>
          <w:tcPr>
            <w:tcW w:w="270" w:type="dxa"/>
          </w:tcPr>
          <w:p w14:paraId="7BF08A42"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b/>
                <w:bCs/>
                <w:sz w:val="22"/>
                <w:szCs w:val="22"/>
              </w:rPr>
            </w:pPr>
          </w:p>
        </w:tc>
        <w:tc>
          <w:tcPr>
            <w:tcW w:w="1260" w:type="dxa"/>
            <w:gridSpan w:val="2"/>
          </w:tcPr>
          <w:p w14:paraId="55F5037B" w14:textId="21EE4C74"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exact"/>
              <w:ind w:left="-108" w:right="-108"/>
              <w:rPr>
                <w:rFonts w:ascii="Times New Roman" w:hAnsi="Times New Roman"/>
                <w:b/>
                <w:bCs/>
                <w:sz w:val="22"/>
                <w:szCs w:val="22"/>
              </w:rPr>
            </w:pPr>
          </w:p>
        </w:tc>
      </w:tr>
      <w:tr w:rsidR="00472697" w:rsidRPr="00803B66" w14:paraId="3D9BF0AE" w14:textId="77777777" w:rsidTr="00D835DF">
        <w:trPr>
          <w:trHeight w:val="241"/>
        </w:trPr>
        <w:tc>
          <w:tcPr>
            <w:tcW w:w="3879" w:type="dxa"/>
          </w:tcPr>
          <w:p w14:paraId="4F48E10D" w14:textId="086038D2" w:rsidR="00472697" w:rsidRPr="00803B66" w:rsidRDefault="00472697" w:rsidP="00472697">
            <w:pPr>
              <w:spacing w:line="240" w:lineRule="exact"/>
              <w:rPr>
                <w:rFonts w:ascii="Times New Roman" w:hAnsi="Times New Roman" w:cs="Times New Roman"/>
                <w:b/>
                <w:bCs/>
                <w:sz w:val="22"/>
                <w:szCs w:val="22"/>
              </w:rPr>
            </w:pPr>
            <w:r w:rsidRPr="00803B66">
              <w:rPr>
                <w:rFonts w:ascii="Times New Roman" w:hAnsi="Times New Roman" w:cs="Times New Roman"/>
                <w:sz w:val="22"/>
                <w:szCs w:val="22"/>
              </w:rPr>
              <w:t>Subsidiaries</w:t>
            </w:r>
          </w:p>
        </w:tc>
        <w:tc>
          <w:tcPr>
            <w:tcW w:w="1170" w:type="dxa"/>
            <w:tcBorders>
              <w:bottom w:val="double" w:sz="4" w:space="0" w:color="auto"/>
            </w:tcBorders>
          </w:tcPr>
          <w:p w14:paraId="39EE843E" w14:textId="4C419E8F" w:rsidR="00472697" w:rsidRPr="00803B66" w:rsidRDefault="00472697" w:rsidP="00AB6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exact"/>
              <w:ind w:left="-108" w:right="-108"/>
              <w:rPr>
                <w:rFonts w:ascii="Times New Roman" w:hAnsi="Times New Roman" w:cs="Times New Roman"/>
                <w:b/>
                <w:bCs/>
                <w:sz w:val="22"/>
                <w:szCs w:val="22"/>
              </w:rPr>
            </w:pPr>
            <w:r w:rsidRPr="00803B66">
              <w:rPr>
                <w:rFonts w:ascii="Times New Roman" w:hAnsi="Times New Roman" w:cs="Times New Roman"/>
                <w:b/>
                <w:bCs/>
                <w:sz w:val="22"/>
                <w:szCs w:val="22"/>
              </w:rPr>
              <w:t>-</w:t>
            </w:r>
          </w:p>
        </w:tc>
        <w:tc>
          <w:tcPr>
            <w:tcW w:w="270" w:type="dxa"/>
          </w:tcPr>
          <w:p w14:paraId="0E54142B" w14:textId="77777777" w:rsidR="00472697" w:rsidRPr="00803B66" w:rsidRDefault="00472697" w:rsidP="00472697">
            <w:pPr>
              <w:pStyle w:val="acctfourfigures"/>
              <w:tabs>
                <w:tab w:val="clear" w:pos="765"/>
                <w:tab w:val="decimal" w:pos="821"/>
              </w:tabs>
              <w:spacing w:line="240" w:lineRule="exact"/>
              <w:rPr>
                <w:b/>
                <w:bCs/>
              </w:rPr>
            </w:pPr>
          </w:p>
        </w:tc>
        <w:tc>
          <w:tcPr>
            <w:tcW w:w="1260" w:type="dxa"/>
            <w:tcBorders>
              <w:bottom w:val="double" w:sz="4" w:space="0" w:color="auto"/>
            </w:tcBorders>
          </w:tcPr>
          <w:p w14:paraId="4A9680B3" w14:textId="6C25B743" w:rsidR="00472697" w:rsidRPr="00803B66" w:rsidRDefault="00472697" w:rsidP="00AB6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8"/>
              <w:rPr>
                <w:rFonts w:ascii="Times New Roman" w:hAnsi="Times New Roman" w:cs="Times New Roman"/>
                <w:b/>
                <w:bCs/>
                <w:sz w:val="22"/>
                <w:szCs w:val="22"/>
              </w:rPr>
            </w:pPr>
            <w:r w:rsidRPr="00803B66">
              <w:rPr>
                <w:rFonts w:ascii="Times New Roman" w:hAnsi="Times New Roman" w:cs="Times New Roman"/>
                <w:b/>
                <w:bCs/>
                <w:sz w:val="22"/>
                <w:szCs w:val="22"/>
              </w:rPr>
              <w:t>-</w:t>
            </w:r>
          </w:p>
        </w:tc>
        <w:tc>
          <w:tcPr>
            <w:tcW w:w="270" w:type="dxa"/>
          </w:tcPr>
          <w:p w14:paraId="0AD42D05" w14:textId="77777777" w:rsidR="00472697" w:rsidRPr="00803B66" w:rsidRDefault="00472697" w:rsidP="00472697">
            <w:pPr>
              <w:pStyle w:val="acctfourfigures"/>
              <w:tabs>
                <w:tab w:val="clear" w:pos="765"/>
                <w:tab w:val="decimal" w:pos="821"/>
              </w:tabs>
              <w:spacing w:line="240" w:lineRule="exact"/>
            </w:pPr>
          </w:p>
        </w:tc>
        <w:tc>
          <w:tcPr>
            <w:tcW w:w="1080" w:type="dxa"/>
            <w:tcBorders>
              <w:bottom w:val="double" w:sz="4" w:space="0" w:color="auto"/>
            </w:tcBorders>
          </w:tcPr>
          <w:p w14:paraId="08CFD211" w14:textId="32DF8C7D" w:rsidR="00472697" w:rsidRPr="00803B66" w:rsidRDefault="00472697" w:rsidP="0002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exact"/>
              <w:ind w:left="-108" w:right="-108"/>
              <w:rPr>
                <w:rFonts w:ascii="Times New Roman" w:hAnsi="Times New Roman"/>
                <w:b/>
                <w:bCs/>
                <w:sz w:val="22"/>
                <w:szCs w:val="22"/>
              </w:rPr>
            </w:pPr>
            <w:r w:rsidRPr="00803B66">
              <w:rPr>
                <w:rFonts w:ascii="Times New Roman" w:hAnsi="Times New Roman"/>
                <w:b/>
                <w:bCs/>
                <w:sz w:val="22"/>
                <w:szCs w:val="22"/>
              </w:rPr>
              <w:t>-</w:t>
            </w:r>
          </w:p>
        </w:tc>
        <w:tc>
          <w:tcPr>
            <w:tcW w:w="270" w:type="dxa"/>
          </w:tcPr>
          <w:p w14:paraId="27BA80F6"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b/>
                <w:bCs/>
                <w:sz w:val="22"/>
                <w:szCs w:val="22"/>
              </w:rPr>
            </w:pPr>
          </w:p>
        </w:tc>
        <w:tc>
          <w:tcPr>
            <w:tcW w:w="1260" w:type="dxa"/>
            <w:gridSpan w:val="2"/>
            <w:tcBorders>
              <w:bottom w:val="double" w:sz="4" w:space="0" w:color="auto"/>
            </w:tcBorders>
          </w:tcPr>
          <w:p w14:paraId="38F22C58" w14:textId="345435D4"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exact"/>
              <w:ind w:left="-108" w:right="-108"/>
              <w:rPr>
                <w:rFonts w:ascii="Times New Roman" w:hAnsi="Times New Roman"/>
                <w:b/>
                <w:bCs/>
                <w:sz w:val="22"/>
                <w:szCs w:val="22"/>
              </w:rPr>
            </w:pPr>
            <w:r w:rsidRPr="00803B66">
              <w:rPr>
                <w:rFonts w:ascii="Times New Roman" w:hAnsi="Times New Roman"/>
                <w:b/>
                <w:bCs/>
                <w:sz w:val="22"/>
                <w:szCs w:val="22"/>
              </w:rPr>
              <w:t>17</w:t>
            </w:r>
          </w:p>
        </w:tc>
      </w:tr>
      <w:tr w:rsidR="00472697" w:rsidRPr="00803B66" w14:paraId="0CFA197C" w14:textId="77777777" w:rsidTr="00D835DF">
        <w:trPr>
          <w:trHeight w:val="229"/>
        </w:trPr>
        <w:tc>
          <w:tcPr>
            <w:tcW w:w="3879" w:type="dxa"/>
          </w:tcPr>
          <w:p w14:paraId="2300EEB5" w14:textId="77777777" w:rsidR="00472697" w:rsidRPr="00803B66" w:rsidRDefault="00472697" w:rsidP="00472697">
            <w:pPr>
              <w:spacing w:line="240" w:lineRule="exact"/>
              <w:rPr>
                <w:rFonts w:ascii="Times New Roman" w:hAnsi="Times New Roman" w:cs="Times New Roman"/>
                <w:b/>
                <w:bCs/>
                <w:sz w:val="22"/>
                <w:szCs w:val="22"/>
              </w:rPr>
            </w:pPr>
          </w:p>
        </w:tc>
        <w:tc>
          <w:tcPr>
            <w:tcW w:w="1170" w:type="dxa"/>
            <w:tcBorders>
              <w:top w:val="double" w:sz="4" w:space="0" w:color="auto"/>
            </w:tcBorders>
          </w:tcPr>
          <w:p w14:paraId="75D25032"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left="-108" w:right="-108"/>
              <w:rPr>
                <w:rFonts w:ascii="Times New Roman" w:hAnsi="Times New Roman" w:cs="Times New Roman"/>
                <w:b/>
                <w:bCs/>
                <w:sz w:val="22"/>
                <w:szCs w:val="22"/>
              </w:rPr>
            </w:pPr>
          </w:p>
        </w:tc>
        <w:tc>
          <w:tcPr>
            <w:tcW w:w="270" w:type="dxa"/>
          </w:tcPr>
          <w:p w14:paraId="205B8215" w14:textId="77777777" w:rsidR="00472697" w:rsidRPr="00803B66" w:rsidRDefault="00472697" w:rsidP="00472697">
            <w:pPr>
              <w:pStyle w:val="acctfourfigures"/>
              <w:tabs>
                <w:tab w:val="clear" w:pos="765"/>
                <w:tab w:val="decimal" w:pos="821"/>
              </w:tabs>
              <w:spacing w:line="240" w:lineRule="exact"/>
              <w:rPr>
                <w:b/>
                <w:bCs/>
              </w:rPr>
            </w:pPr>
          </w:p>
        </w:tc>
        <w:tc>
          <w:tcPr>
            <w:tcW w:w="1260" w:type="dxa"/>
            <w:tcBorders>
              <w:top w:val="double" w:sz="4" w:space="0" w:color="auto"/>
            </w:tcBorders>
          </w:tcPr>
          <w:p w14:paraId="719A131A"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cs="Times New Roman"/>
                <w:b/>
                <w:bCs/>
                <w:sz w:val="22"/>
                <w:szCs w:val="22"/>
              </w:rPr>
            </w:pPr>
          </w:p>
        </w:tc>
        <w:tc>
          <w:tcPr>
            <w:tcW w:w="270" w:type="dxa"/>
          </w:tcPr>
          <w:p w14:paraId="3EDBC47B" w14:textId="77777777" w:rsidR="00472697" w:rsidRPr="00803B66" w:rsidRDefault="00472697" w:rsidP="00472697">
            <w:pPr>
              <w:pStyle w:val="acctfourfigures"/>
              <w:tabs>
                <w:tab w:val="clear" w:pos="765"/>
                <w:tab w:val="decimal" w:pos="821"/>
              </w:tabs>
              <w:spacing w:line="240" w:lineRule="exact"/>
            </w:pPr>
          </w:p>
        </w:tc>
        <w:tc>
          <w:tcPr>
            <w:tcW w:w="1080" w:type="dxa"/>
            <w:tcBorders>
              <w:top w:val="double" w:sz="4" w:space="0" w:color="auto"/>
            </w:tcBorders>
          </w:tcPr>
          <w:p w14:paraId="100D7C3A" w14:textId="77777777" w:rsidR="00472697" w:rsidRPr="00803B66" w:rsidRDefault="00472697" w:rsidP="0002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c>
          <w:tcPr>
            <w:tcW w:w="270" w:type="dxa"/>
          </w:tcPr>
          <w:p w14:paraId="706372DE"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b/>
                <w:bCs/>
                <w:sz w:val="22"/>
                <w:szCs w:val="22"/>
              </w:rPr>
            </w:pPr>
          </w:p>
        </w:tc>
        <w:tc>
          <w:tcPr>
            <w:tcW w:w="1260" w:type="dxa"/>
            <w:gridSpan w:val="2"/>
            <w:tcBorders>
              <w:top w:val="double" w:sz="4" w:space="0" w:color="auto"/>
            </w:tcBorders>
          </w:tcPr>
          <w:p w14:paraId="323A9886"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exact"/>
              <w:ind w:left="-108" w:right="-108"/>
              <w:rPr>
                <w:rFonts w:ascii="Times New Roman" w:hAnsi="Times New Roman"/>
                <w:b/>
                <w:bCs/>
                <w:sz w:val="22"/>
                <w:szCs w:val="22"/>
              </w:rPr>
            </w:pPr>
          </w:p>
        </w:tc>
      </w:tr>
      <w:tr w:rsidR="00472697" w:rsidRPr="00803B66" w14:paraId="2C724CC0" w14:textId="77777777" w:rsidTr="00D835DF">
        <w:trPr>
          <w:trHeight w:val="241"/>
        </w:trPr>
        <w:tc>
          <w:tcPr>
            <w:tcW w:w="3879" w:type="dxa"/>
          </w:tcPr>
          <w:p w14:paraId="60FF52CC" w14:textId="2338EAA4" w:rsidR="00472697" w:rsidRPr="00803B66" w:rsidRDefault="00472697" w:rsidP="00472697">
            <w:pPr>
              <w:spacing w:line="240" w:lineRule="exact"/>
              <w:rPr>
                <w:rFonts w:ascii="Times New Roman" w:hAnsi="Times New Roman" w:cs="Times New Roman"/>
                <w:b/>
                <w:bCs/>
                <w:sz w:val="22"/>
                <w:szCs w:val="22"/>
              </w:rPr>
            </w:pPr>
            <w:r w:rsidRPr="00803B66">
              <w:rPr>
                <w:rFonts w:ascii="Times New Roman" w:hAnsi="Times New Roman" w:cs="Times New Roman"/>
                <w:b/>
                <w:bCs/>
                <w:i/>
                <w:iCs/>
                <w:sz w:val="22"/>
                <w:szCs w:val="20"/>
                <w:lang w:val="en-GB" w:bidi="ar-SA"/>
              </w:rPr>
              <w:t>Current portion of lease liabilities</w:t>
            </w:r>
          </w:p>
        </w:tc>
        <w:tc>
          <w:tcPr>
            <w:tcW w:w="1170" w:type="dxa"/>
          </w:tcPr>
          <w:p w14:paraId="3E184A7B"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left="-108" w:right="-108"/>
              <w:rPr>
                <w:rFonts w:ascii="Times New Roman" w:hAnsi="Times New Roman" w:cs="Times New Roman"/>
                <w:b/>
                <w:bCs/>
                <w:sz w:val="22"/>
                <w:szCs w:val="22"/>
              </w:rPr>
            </w:pPr>
          </w:p>
        </w:tc>
        <w:tc>
          <w:tcPr>
            <w:tcW w:w="270" w:type="dxa"/>
          </w:tcPr>
          <w:p w14:paraId="44EE1984" w14:textId="77777777" w:rsidR="00472697" w:rsidRPr="00803B66" w:rsidRDefault="00472697" w:rsidP="00472697">
            <w:pPr>
              <w:pStyle w:val="acctfourfigures"/>
              <w:tabs>
                <w:tab w:val="clear" w:pos="765"/>
                <w:tab w:val="decimal" w:pos="821"/>
              </w:tabs>
              <w:spacing w:line="240" w:lineRule="exact"/>
              <w:rPr>
                <w:b/>
                <w:bCs/>
              </w:rPr>
            </w:pPr>
          </w:p>
        </w:tc>
        <w:tc>
          <w:tcPr>
            <w:tcW w:w="1260" w:type="dxa"/>
          </w:tcPr>
          <w:p w14:paraId="7D55A5B5"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cs="Times New Roman"/>
                <w:b/>
                <w:bCs/>
                <w:sz w:val="22"/>
                <w:szCs w:val="22"/>
              </w:rPr>
            </w:pPr>
          </w:p>
        </w:tc>
        <w:tc>
          <w:tcPr>
            <w:tcW w:w="270" w:type="dxa"/>
          </w:tcPr>
          <w:p w14:paraId="59C2F8E7" w14:textId="77777777" w:rsidR="00472697" w:rsidRPr="00803B66" w:rsidRDefault="00472697" w:rsidP="00472697">
            <w:pPr>
              <w:pStyle w:val="acctfourfigures"/>
              <w:tabs>
                <w:tab w:val="clear" w:pos="765"/>
                <w:tab w:val="decimal" w:pos="821"/>
              </w:tabs>
              <w:spacing w:line="240" w:lineRule="exact"/>
            </w:pPr>
          </w:p>
        </w:tc>
        <w:tc>
          <w:tcPr>
            <w:tcW w:w="1080" w:type="dxa"/>
          </w:tcPr>
          <w:p w14:paraId="27D3A257" w14:textId="77777777" w:rsidR="00472697" w:rsidRPr="00803B66" w:rsidRDefault="00472697" w:rsidP="0002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c>
          <w:tcPr>
            <w:tcW w:w="270" w:type="dxa"/>
          </w:tcPr>
          <w:p w14:paraId="7D07B712"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b/>
                <w:bCs/>
                <w:sz w:val="22"/>
                <w:szCs w:val="22"/>
              </w:rPr>
            </w:pPr>
          </w:p>
        </w:tc>
        <w:tc>
          <w:tcPr>
            <w:tcW w:w="1260" w:type="dxa"/>
            <w:gridSpan w:val="2"/>
          </w:tcPr>
          <w:p w14:paraId="2C073B15"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exact"/>
              <w:ind w:left="-108" w:right="-108"/>
              <w:rPr>
                <w:rFonts w:ascii="Times New Roman" w:hAnsi="Times New Roman"/>
                <w:b/>
                <w:bCs/>
                <w:sz w:val="22"/>
                <w:szCs w:val="22"/>
              </w:rPr>
            </w:pPr>
          </w:p>
        </w:tc>
      </w:tr>
      <w:tr w:rsidR="00472697" w:rsidRPr="00803B66" w14:paraId="343B0260" w14:textId="77777777" w:rsidTr="00D835DF">
        <w:trPr>
          <w:trHeight w:val="241"/>
        </w:trPr>
        <w:tc>
          <w:tcPr>
            <w:tcW w:w="3879" w:type="dxa"/>
          </w:tcPr>
          <w:p w14:paraId="35C0FD7A" w14:textId="598E618E" w:rsidR="00472697" w:rsidRPr="00803B66" w:rsidRDefault="00472697" w:rsidP="00472697">
            <w:pPr>
              <w:spacing w:line="240" w:lineRule="exact"/>
              <w:rPr>
                <w:rFonts w:ascii="Times New Roman" w:hAnsi="Times New Roman" w:cs="Times New Roman"/>
                <w:b/>
                <w:bCs/>
                <w:sz w:val="22"/>
                <w:szCs w:val="22"/>
              </w:rPr>
            </w:pPr>
            <w:r w:rsidRPr="00803B66">
              <w:rPr>
                <w:rFonts w:ascii="Times New Roman" w:hAnsi="Times New Roman" w:cs="Times New Roman"/>
                <w:sz w:val="22"/>
                <w:szCs w:val="22"/>
              </w:rPr>
              <w:t>Subsidiaries</w:t>
            </w:r>
          </w:p>
        </w:tc>
        <w:tc>
          <w:tcPr>
            <w:tcW w:w="1170" w:type="dxa"/>
            <w:tcBorders>
              <w:bottom w:val="double" w:sz="4" w:space="0" w:color="auto"/>
            </w:tcBorders>
          </w:tcPr>
          <w:p w14:paraId="47C8FF9F" w14:textId="0C6C9F55" w:rsidR="00472697" w:rsidRPr="00803B66" w:rsidRDefault="00472697" w:rsidP="00AB6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exact"/>
              <w:ind w:left="-108" w:right="-108"/>
              <w:rPr>
                <w:rFonts w:ascii="Times New Roman" w:hAnsi="Times New Roman" w:cs="Times New Roman"/>
                <w:b/>
                <w:bCs/>
                <w:sz w:val="22"/>
                <w:szCs w:val="22"/>
              </w:rPr>
            </w:pPr>
            <w:r w:rsidRPr="00803B66">
              <w:rPr>
                <w:rFonts w:ascii="Times New Roman" w:hAnsi="Times New Roman" w:cs="Times New Roman"/>
                <w:b/>
                <w:bCs/>
                <w:sz w:val="22"/>
                <w:szCs w:val="22"/>
              </w:rPr>
              <w:t>-</w:t>
            </w:r>
          </w:p>
        </w:tc>
        <w:tc>
          <w:tcPr>
            <w:tcW w:w="270" w:type="dxa"/>
          </w:tcPr>
          <w:p w14:paraId="0503497D" w14:textId="77777777" w:rsidR="00472697" w:rsidRPr="00803B66" w:rsidRDefault="00472697" w:rsidP="00472697">
            <w:pPr>
              <w:pStyle w:val="acctfourfigures"/>
              <w:tabs>
                <w:tab w:val="clear" w:pos="765"/>
                <w:tab w:val="decimal" w:pos="821"/>
              </w:tabs>
              <w:spacing w:line="240" w:lineRule="exact"/>
              <w:rPr>
                <w:b/>
                <w:bCs/>
              </w:rPr>
            </w:pPr>
          </w:p>
        </w:tc>
        <w:tc>
          <w:tcPr>
            <w:tcW w:w="1260" w:type="dxa"/>
            <w:tcBorders>
              <w:bottom w:val="double" w:sz="4" w:space="0" w:color="auto"/>
            </w:tcBorders>
          </w:tcPr>
          <w:p w14:paraId="6A26E1E7" w14:textId="55DE811D" w:rsidR="00472697" w:rsidRPr="00803B66" w:rsidRDefault="00472697" w:rsidP="00AB6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8"/>
              <w:rPr>
                <w:rFonts w:ascii="Times New Roman" w:hAnsi="Times New Roman" w:cs="Times New Roman"/>
                <w:b/>
                <w:bCs/>
                <w:sz w:val="22"/>
                <w:szCs w:val="22"/>
              </w:rPr>
            </w:pPr>
            <w:r w:rsidRPr="00803B66">
              <w:rPr>
                <w:rFonts w:ascii="Times New Roman" w:hAnsi="Times New Roman" w:cs="Times New Roman"/>
                <w:b/>
                <w:bCs/>
                <w:sz w:val="22"/>
                <w:szCs w:val="22"/>
              </w:rPr>
              <w:t>-</w:t>
            </w:r>
          </w:p>
        </w:tc>
        <w:tc>
          <w:tcPr>
            <w:tcW w:w="270" w:type="dxa"/>
          </w:tcPr>
          <w:p w14:paraId="70B53C2C" w14:textId="77777777" w:rsidR="00472697" w:rsidRPr="00803B66" w:rsidRDefault="00472697" w:rsidP="00472697">
            <w:pPr>
              <w:pStyle w:val="acctfourfigures"/>
              <w:tabs>
                <w:tab w:val="clear" w:pos="765"/>
                <w:tab w:val="decimal" w:pos="821"/>
              </w:tabs>
              <w:spacing w:line="240" w:lineRule="exact"/>
            </w:pPr>
          </w:p>
        </w:tc>
        <w:tc>
          <w:tcPr>
            <w:tcW w:w="1080" w:type="dxa"/>
            <w:tcBorders>
              <w:bottom w:val="double" w:sz="4" w:space="0" w:color="auto"/>
            </w:tcBorders>
          </w:tcPr>
          <w:p w14:paraId="73D25B58" w14:textId="11A93353" w:rsidR="00472697" w:rsidRPr="00803B66" w:rsidRDefault="00472697" w:rsidP="0002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r w:rsidRPr="00803B66">
              <w:rPr>
                <w:rFonts w:ascii="Times New Roman" w:hAnsi="Times New Roman"/>
                <w:b/>
                <w:bCs/>
                <w:sz w:val="22"/>
                <w:szCs w:val="22"/>
              </w:rPr>
              <w:t>1,755</w:t>
            </w:r>
          </w:p>
        </w:tc>
        <w:tc>
          <w:tcPr>
            <w:tcW w:w="270" w:type="dxa"/>
          </w:tcPr>
          <w:p w14:paraId="68072671"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b/>
                <w:bCs/>
                <w:sz w:val="22"/>
                <w:szCs w:val="22"/>
              </w:rPr>
            </w:pPr>
          </w:p>
        </w:tc>
        <w:tc>
          <w:tcPr>
            <w:tcW w:w="1260" w:type="dxa"/>
            <w:gridSpan w:val="2"/>
            <w:tcBorders>
              <w:bottom w:val="double" w:sz="4" w:space="0" w:color="auto"/>
            </w:tcBorders>
          </w:tcPr>
          <w:p w14:paraId="755AB768" w14:textId="3A99B03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exact"/>
              <w:ind w:left="-108" w:right="-108"/>
              <w:rPr>
                <w:rFonts w:ascii="Times New Roman" w:hAnsi="Times New Roman"/>
                <w:b/>
                <w:bCs/>
                <w:sz w:val="22"/>
                <w:szCs w:val="22"/>
              </w:rPr>
            </w:pPr>
            <w:r w:rsidRPr="00803B66">
              <w:rPr>
                <w:rFonts w:ascii="Times New Roman" w:hAnsi="Times New Roman"/>
                <w:b/>
                <w:bCs/>
                <w:sz w:val="22"/>
                <w:szCs w:val="22"/>
              </w:rPr>
              <w:t>3,472</w:t>
            </w:r>
          </w:p>
        </w:tc>
      </w:tr>
    </w:tbl>
    <w:p w14:paraId="4A04184C" w14:textId="77777777" w:rsidR="00E662C5" w:rsidRPr="00803B66"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rPr>
          <w:rFonts w:ascii="Times New Roman" w:hAnsi="Times New Roman" w:cs="Times New Roman"/>
          <w:b/>
          <w:bCs/>
          <w:i/>
          <w:iCs/>
          <w:sz w:val="22"/>
          <w:szCs w:val="22"/>
          <w:lang w:val="en-GB"/>
        </w:rPr>
      </w:pPr>
      <w:r w:rsidRPr="00803B66">
        <w:rPr>
          <w:rFonts w:ascii="Times New Roman" w:hAnsi="Times New Roman" w:cs="Times New Roman"/>
          <w:b/>
          <w:bCs/>
          <w:i/>
          <w:iCs/>
          <w:sz w:val="22"/>
          <w:szCs w:val="22"/>
          <w:lang w:val="en-GB"/>
        </w:rPr>
        <w:t xml:space="preserve">          </w:t>
      </w:r>
    </w:p>
    <w:p w14:paraId="0ADCCF6A" w14:textId="26558DEA" w:rsidR="00E662C5" w:rsidRPr="00803B66"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rPr>
          <w:rFonts w:ascii="Times New Roman" w:hAnsi="Times New Roman" w:cs="Times New Roman"/>
          <w:b/>
          <w:bCs/>
          <w:i/>
          <w:iCs/>
          <w:sz w:val="22"/>
          <w:szCs w:val="22"/>
          <w:lang w:val="en-GB"/>
        </w:rPr>
      </w:pPr>
      <w:r w:rsidRPr="00803B66">
        <w:rPr>
          <w:rFonts w:ascii="Times New Roman" w:hAnsi="Times New Roman" w:cs="Times New Roman"/>
          <w:b/>
          <w:bCs/>
          <w:i/>
          <w:iCs/>
          <w:sz w:val="22"/>
          <w:szCs w:val="22"/>
          <w:lang w:val="en-GB"/>
        </w:rPr>
        <w:t xml:space="preserve">Significant agreements with related parties during the period </w:t>
      </w:r>
    </w:p>
    <w:p w14:paraId="540DD891" w14:textId="77777777" w:rsidR="00E662C5" w:rsidRPr="00803B66"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rPr>
          <w:rFonts w:ascii="Times New Roman" w:hAnsi="Times New Roman" w:cs="Times New Roman"/>
          <w:b/>
          <w:bCs/>
          <w:i/>
          <w:iCs/>
          <w:sz w:val="22"/>
          <w:szCs w:val="22"/>
          <w:lang w:val="en-GB"/>
        </w:rPr>
      </w:pPr>
    </w:p>
    <w:p w14:paraId="323A2252" w14:textId="77777777" w:rsidR="00E662C5" w:rsidRPr="00803B66"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r w:rsidRPr="00803B66">
        <w:rPr>
          <w:rFonts w:ascii="Times New Roman" w:hAnsi="Times New Roman" w:cs="Times New Roman"/>
          <w:i/>
          <w:iCs/>
          <w:sz w:val="22"/>
          <w:szCs w:val="22"/>
          <w:lang w:val="en-GB"/>
        </w:rPr>
        <w:t>Management fee income</w:t>
      </w:r>
      <w:r w:rsidRPr="00803B66">
        <w:rPr>
          <w:rFonts w:ascii="Times New Roman" w:hAnsi="Times New Roman" w:cs="Times New Roman"/>
          <w:i/>
          <w:iCs/>
          <w:sz w:val="22"/>
          <w:szCs w:val="22"/>
          <w:cs/>
          <w:lang w:val="en-GB"/>
        </w:rPr>
        <w:t xml:space="preserve"> </w:t>
      </w:r>
      <w:r w:rsidRPr="00803B66">
        <w:rPr>
          <w:rFonts w:ascii="Times New Roman" w:hAnsi="Times New Roman" w:cs="Times New Roman"/>
          <w:i/>
          <w:iCs/>
          <w:sz w:val="22"/>
          <w:szCs w:val="22"/>
        </w:rPr>
        <w:t>agreement</w:t>
      </w:r>
    </w:p>
    <w:p w14:paraId="7B436FFD" w14:textId="77777777" w:rsidR="00E662C5" w:rsidRPr="00803B66"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b/>
          <w:bCs/>
          <w:i/>
          <w:iCs/>
          <w:lang w:val="en-GB"/>
        </w:rPr>
      </w:pPr>
      <w:r w:rsidRPr="00803B66">
        <w:rPr>
          <w:rFonts w:ascii="Times New Roman" w:hAnsi="Times New Roman" w:cs="Times New Roman"/>
          <w:b/>
          <w:bCs/>
          <w:i/>
          <w:iCs/>
          <w:sz w:val="22"/>
          <w:szCs w:val="22"/>
          <w:cs/>
          <w:lang w:val="en-GB"/>
        </w:rPr>
        <w:tab/>
      </w:r>
    </w:p>
    <w:p w14:paraId="652C32B2" w14:textId="58AF9C47" w:rsidR="00E662C5" w:rsidRPr="00803B66"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lang w:val="en-GB"/>
        </w:rPr>
      </w:pPr>
      <w:r w:rsidRPr="00803B66">
        <w:rPr>
          <w:rFonts w:ascii="Times New Roman" w:hAnsi="Times New Roman" w:cs="Times New Roman"/>
          <w:sz w:val="22"/>
          <w:szCs w:val="22"/>
          <w:lang w:val="en-GB"/>
        </w:rPr>
        <w:t xml:space="preserve">The Company </w:t>
      </w:r>
      <w:r w:rsidRPr="00803B66">
        <w:rPr>
          <w:rFonts w:ascii="Times New Roman" w:hAnsi="Times New Roman" w:cs="Times New Roman"/>
          <w:sz w:val="22"/>
          <w:szCs w:val="22"/>
        </w:rPr>
        <w:t xml:space="preserve">provides management service to </w:t>
      </w:r>
      <w:bookmarkStart w:id="0" w:name="_Hlk110429199"/>
      <w:r w:rsidRPr="00803B66">
        <w:rPr>
          <w:rFonts w:ascii="Times New Roman" w:hAnsi="Times New Roman" w:cs="Times New Roman"/>
          <w:sz w:val="22"/>
          <w:szCs w:val="22"/>
        </w:rPr>
        <w:t xml:space="preserve">L&amp;E Solid State Co., Ltd., </w:t>
      </w:r>
      <w:bookmarkEnd w:id="0"/>
      <w:r w:rsidRPr="00803B66">
        <w:rPr>
          <w:rFonts w:ascii="Times New Roman" w:hAnsi="Times New Roman" w:cs="Times New Roman"/>
          <w:sz w:val="22"/>
          <w:szCs w:val="22"/>
        </w:rPr>
        <w:t>a subsidiary,</w:t>
      </w:r>
      <w:r w:rsidRPr="00803B66">
        <w:rPr>
          <w:rFonts w:ascii="Times New Roman" w:hAnsi="Times New Roman" w:cs="Times New Roman"/>
          <w:sz w:val="22"/>
          <w:szCs w:val="22"/>
          <w:lang w:val="en-GB"/>
        </w:rPr>
        <w:t xml:space="preserve"> in order to provide management services of manufacturing, financial accounting, human resource, general </w:t>
      </w:r>
      <w:r w:rsidRPr="00803B66">
        <w:rPr>
          <w:rFonts w:ascii="Times New Roman" w:hAnsi="Times New Roman" w:cs="Times New Roman"/>
          <w:spacing w:val="2"/>
          <w:sz w:val="22"/>
          <w:szCs w:val="22"/>
          <w:lang w:val="en-GB"/>
        </w:rPr>
        <w:t>administration and information</w:t>
      </w:r>
      <w:r w:rsidR="00B430CD" w:rsidRPr="00803B66">
        <w:rPr>
          <w:rFonts w:ascii="Times New Roman" w:hAnsi="Times New Roman" w:cs="Times New Roman"/>
          <w:spacing w:val="2"/>
          <w:sz w:val="22"/>
          <w:szCs w:val="22"/>
          <w:lang w:val="en-GB"/>
        </w:rPr>
        <w:t xml:space="preserve"> technology</w:t>
      </w:r>
      <w:r w:rsidRPr="00803B66">
        <w:rPr>
          <w:rFonts w:ascii="Times New Roman" w:hAnsi="Times New Roman" w:cs="Times New Roman"/>
          <w:spacing w:val="2"/>
          <w:sz w:val="22"/>
          <w:szCs w:val="22"/>
          <w:lang w:val="en-GB"/>
        </w:rPr>
        <w:t>. The contract becomes effective from 1 January 2022 to 31 December 2022 with a monthly fee of Baht 140,000. The agreement shall be renewed for another 1</w:t>
      </w:r>
      <w:r w:rsidRPr="00803B66">
        <w:rPr>
          <w:rFonts w:ascii="Times New Roman" w:hAnsi="Times New Roman" w:cs="Times New Roman"/>
          <w:sz w:val="22"/>
          <w:szCs w:val="22"/>
          <w:lang w:val="en-GB"/>
        </w:rPr>
        <w:t xml:space="preserve"> year as agreed by either parties.</w:t>
      </w:r>
    </w:p>
    <w:p w14:paraId="6BA1C52E" w14:textId="77777777" w:rsidR="00E662C5" w:rsidRPr="00803B66"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381672D8" w14:textId="77777777" w:rsidR="00E662C5" w:rsidRPr="00803B66"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r w:rsidRPr="00803B66">
        <w:rPr>
          <w:rFonts w:ascii="Times New Roman" w:hAnsi="Times New Roman" w:cs="Times New Roman"/>
          <w:i/>
          <w:iCs/>
          <w:sz w:val="22"/>
          <w:szCs w:val="22"/>
        </w:rPr>
        <w:t xml:space="preserve">Product testing agreement </w:t>
      </w:r>
    </w:p>
    <w:p w14:paraId="50408922" w14:textId="77777777" w:rsidR="00E662C5" w:rsidRPr="00803B66"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p>
    <w:p w14:paraId="56D9ADD3" w14:textId="09195282" w:rsidR="00E662C5" w:rsidRPr="00803B66"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r w:rsidRPr="00803B66">
        <w:rPr>
          <w:rFonts w:ascii="Times New Roman" w:hAnsi="Times New Roman" w:cs="Times New Roman"/>
          <w:spacing w:val="-2"/>
          <w:sz w:val="22"/>
          <w:szCs w:val="22"/>
        </w:rPr>
        <w:t>The Company entered into a product and prototype testing agreement with L&amp;E Manufacturing Co., Ltd.,</w:t>
      </w:r>
      <w:r w:rsidRPr="00803B66">
        <w:rPr>
          <w:rFonts w:ascii="Times New Roman" w:hAnsi="Times New Roman" w:cs="Times New Roman"/>
          <w:sz w:val="22"/>
          <w:szCs w:val="22"/>
        </w:rPr>
        <w:t xml:space="preserve"> a subsidiary. The contract becomes effective from 1 January 2022 to 31 December 2022 with a monthly fee of Baht 672,500.</w:t>
      </w:r>
    </w:p>
    <w:p w14:paraId="0D31DB04" w14:textId="77777777" w:rsidR="00E662C5" w:rsidRPr="00803B66"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r w:rsidRPr="00803B66">
        <w:rPr>
          <w:rFonts w:ascii="Times New Roman" w:hAnsi="Times New Roman" w:cs="Times New Roman"/>
          <w:i/>
          <w:iCs/>
          <w:sz w:val="22"/>
          <w:szCs w:val="22"/>
          <w:lang w:val="en-GB"/>
        </w:rPr>
        <w:lastRenderedPageBreak/>
        <w:t xml:space="preserve">Space </w:t>
      </w:r>
      <w:r w:rsidRPr="00803B66">
        <w:rPr>
          <w:rFonts w:ascii="Times New Roman" w:hAnsi="Times New Roman" w:cs="Times New Roman"/>
          <w:i/>
          <w:iCs/>
          <w:sz w:val="22"/>
          <w:szCs w:val="28"/>
        </w:rPr>
        <w:t>l</w:t>
      </w:r>
      <w:r w:rsidRPr="00803B66">
        <w:rPr>
          <w:rFonts w:ascii="Times New Roman" w:hAnsi="Times New Roman" w:cs="Times New Roman"/>
          <w:i/>
          <w:iCs/>
          <w:sz w:val="22"/>
          <w:szCs w:val="22"/>
          <w:lang w:val="en-GB"/>
        </w:rPr>
        <w:t>easing agreement</w:t>
      </w:r>
    </w:p>
    <w:p w14:paraId="4CABEE36" w14:textId="77777777" w:rsidR="00E662C5" w:rsidRPr="00803B66"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7ADE6B93" w14:textId="5FC6A78E" w:rsidR="00E662C5" w:rsidRPr="00803B66"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r w:rsidRPr="00803B66">
        <w:rPr>
          <w:rFonts w:ascii="Times New Roman" w:hAnsi="Times New Roman" w:cs="Times New Roman"/>
          <w:sz w:val="22"/>
          <w:szCs w:val="22"/>
          <w:lang w:val="en-GB"/>
        </w:rPr>
        <w:t xml:space="preserve">The Company entered into space leasing agreement with </w:t>
      </w:r>
      <w:r w:rsidRPr="00803B66">
        <w:rPr>
          <w:rFonts w:ascii="Times New Roman" w:hAnsi="Times New Roman" w:cs="Times New Roman"/>
          <w:spacing w:val="-2"/>
          <w:sz w:val="22"/>
          <w:szCs w:val="22"/>
        </w:rPr>
        <w:t>L&amp;E Manufacturing Co., Ltd</w:t>
      </w:r>
      <w:r w:rsidRPr="00803B66">
        <w:rPr>
          <w:rFonts w:ascii="Times New Roman" w:hAnsi="Times New Roman" w:cs="Times New Roman"/>
          <w:sz w:val="22"/>
          <w:szCs w:val="22"/>
        </w:rPr>
        <w:t>., a subsidiary,</w:t>
      </w:r>
      <w:r w:rsidRPr="00803B66">
        <w:rPr>
          <w:rFonts w:ascii="Times New Roman" w:hAnsi="Times New Roman" w:cs="Times New Roman"/>
          <w:spacing w:val="-2"/>
          <w:sz w:val="22"/>
          <w:szCs w:val="22"/>
        </w:rPr>
        <w:t xml:space="preserve"> for a purpose of warehouse.</w:t>
      </w:r>
      <w:r w:rsidRPr="00803B66">
        <w:rPr>
          <w:rFonts w:ascii="Times New Roman" w:hAnsi="Times New Roman" w:cs="Times New Roman"/>
          <w:sz w:val="22"/>
          <w:szCs w:val="22"/>
        </w:rPr>
        <w:t xml:space="preserve"> The contract becomes effective from 1 January 202</w:t>
      </w:r>
      <w:r w:rsidR="00EF1433" w:rsidRPr="00803B66">
        <w:rPr>
          <w:rFonts w:ascii="Times New Roman" w:hAnsi="Times New Roman" w:cs="Times New Roman"/>
          <w:sz w:val="22"/>
          <w:szCs w:val="22"/>
        </w:rPr>
        <w:t>2</w:t>
      </w:r>
      <w:r w:rsidRPr="00803B66">
        <w:rPr>
          <w:rFonts w:ascii="Times New Roman" w:hAnsi="Times New Roman" w:cs="Times New Roman"/>
          <w:sz w:val="22"/>
          <w:szCs w:val="22"/>
        </w:rPr>
        <w:t xml:space="preserve"> to 31 December 202</w:t>
      </w:r>
      <w:r w:rsidR="00EF1433" w:rsidRPr="00803B66">
        <w:rPr>
          <w:rFonts w:ascii="Times New Roman" w:hAnsi="Times New Roman" w:cs="Times New Roman"/>
          <w:sz w:val="22"/>
          <w:szCs w:val="22"/>
        </w:rPr>
        <w:t>2</w:t>
      </w:r>
      <w:r w:rsidRPr="00803B66">
        <w:rPr>
          <w:rFonts w:ascii="Times New Roman" w:hAnsi="Times New Roman" w:cs="Times New Roman"/>
          <w:sz w:val="22"/>
          <w:szCs w:val="22"/>
        </w:rPr>
        <w:t xml:space="preserve"> with a monthly fee of Baht 296,400.</w:t>
      </w:r>
    </w:p>
    <w:p w14:paraId="41D1DE10" w14:textId="77777777" w:rsidR="00E662C5" w:rsidRPr="00803B66"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p>
    <w:p w14:paraId="2B40E8CD" w14:textId="0FFA5CA2" w:rsidR="00E662C5" w:rsidRPr="00803B66"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r w:rsidRPr="00803B66">
        <w:rPr>
          <w:rFonts w:ascii="Times New Roman" w:hAnsi="Times New Roman" w:cs="Times New Roman"/>
          <w:i/>
          <w:iCs/>
          <w:sz w:val="22"/>
          <w:szCs w:val="22"/>
        </w:rPr>
        <w:t xml:space="preserve">Building </w:t>
      </w:r>
      <w:r w:rsidR="00F51AF2">
        <w:rPr>
          <w:rFonts w:ascii="Times New Roman" w:hAnsi="Times New Roman" w:cs="Times New Roman"/>
          <w:i/>
          <w:iCs/>
          <w:sz w:val="22"/>
          <w:szCs w:val="22"/>
        </w:rPr>
        <w:t>service</w:t>
      </w:r>
      <w:r w:rsidRPr="00803B66">
        <w:rPr>
          <w:rFonts w:ascii="Times New Roman" w:hAnsi="Times New Roman" w:cs="Times New Roman"/>
          <w:i/>
          <w:iCs/>
          <w:sz w:val="22"/>
          <w:szCs w:val="22"/>
        </w:rPr>
        <w:t xml:space="preserve"> income agreement</w:t>
      </w:r>
    </w:p>
    <w:p w14:paraId="742FC3E8" w14:textId="77777777" w:rsidR="00E662C5" w:rsidRPr="00803B66"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p>
    <w:p w14:paraId="677B8767" w14:textId="1CC006FE" w:rsidR="00E662C5" w:rsidRPr="00803B66"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heme="minorBidi"/>
          <w:sz w:val="22"/>
          <w:szCs w:val="22"/>
          <w:lang w:val="en-GB"/>
        </w:rPr>
      </w:pPr>
      <w:r w:rsidRPr="00803B66">
        <w:rPr>
          <w:rFonts w:ascii="Times New Roman" w:hAnsi="Times New Roman" w:cs="Times New Roman"/>
          <w:spacing w:val="-3"/>
          <w:sz w:val="22"/>
          <w:szCs w:val="22"/>
          <w:lang w:val="en-GB"/>
        </w:rPr>
        <w:t>The Company provides building area service include utility and facilities for L&amp;E Manufacturing Co., Ltd.,</w:t>
      </w:r>
      <w:r w:rsidRPr="00803B66">
        <w:rPr>
          <w:rFonts w:ascii="Times New Roman" w:hAnsi="Times New Roman" w:cs="Times New Roman"/>
          <w:sz w:val="22"/>
          <w:szCs w:val="22"/>
          <w:lang w:val="en-GB"/>
        </w:rPr>
        <w:t xml:space="preserve"> a subsidiary, for a purpose of manufacturing plant. The contract becomes effective from</w:t>
      </w:r>
      <w:r w:rsidR="00112E3A" w:rsidRPr="00803B66">
        <w:rPr>
          <w:rFonts w:ascii="Times New Roman" w:hAnsi="Times New Roman" w:cs="Times New Roman"/>
          <w:sz w:val="22"/>
          <w:szCs w:val="22"/>
          <w:lang w:val="en-GB"/>
        </w:rPr>
        <w:t xml:space="preserve"> </w:t>
      </w:r>
      <w:r w:rsidRPr="00803B66">
        <w:rPr>
          <w:rFonts w:ascii="Times New Roman" w:hAnsi="Times New Roman" w:cs="Times New Roman"/>
          <w:sz w:val="22"/>
          <w:szCs w:val="22"/>
          <w:lang w:val="en-GB"/>
        </w:rPr>
        <w:t>1 January 202</w:t>
      </w:r>
      <w:r w:rsidR="00EF1433" w:rsidRPr="00803B66">
        <w:rPr>
          <w:rFonts w:ascii="Times New Roman" w:hAnsi="Times New Roman" w:cs="Times New Roman"/>
          <w:sz w:val="22"/>
          <w:szCs w:val="22"/>
          <w:lang w:val="en-GB"/>
        </w:rPr>
        <w:t>2</w:t>
      </w:r>
      <w:r w:rsidRPr="00803B66">
        <w:rPr>
          <w:rFonts w:ascii="Times New Roman" w:hAnsi="Times New Roman" w:cs="Times New Roman"/>
          <w:sz w:val="22"/>
          <w:szCs w:val="22"/>
          <w:lang w:val="en-GB"/>
        </w:rPr>
        <w:t xml:space="preserve"> to 31 December 202</w:t>
      </w:r>
      <w:r w:rsidR="00EF1433" w:rsidRPr="00803B66">
        <w:rPr>
          <w:rFonts w:ascii="Times New Roman" w:hAnsi="Times New Roman" w:cs="Times New Roman"/>
          <w:sz w:val="22"/>
          <w:szCs w:val="22"/>
          <w:lang w:val="en-GB"/>
        </w:rPr>
        <w:t>2</w:t>
      </w:r>
      <w:r w:rsidRPr="00803B66">
        <w:rPr>
          <w:rFonts w:ascii="Times New Roman" w:hAnsi="Times New Roman" w:cs="Times New Roman"/>
          <w:sz w:val="22"/>
          <w:szCs w:val="22"/>
          <w:lang w:val="en-GB"/>
        </w:rPr>
        <w:t xml:space="preserve"> with a monthly fee of Baht </w:t>
      </w:r>
      <w:r w:rsidR="00EF1433" w:rsidRPr="00803B66">
        <w:rPr>
          <w:rFonts w:ascii="Times New Roman" w:hAnsi="Times New Roman" w:cs="Times New Roman"/>
          <w:sz w:val="22"/>
          <w:szCs w:val="22"/>
          <w:lang w:val="en-GB"/>
        </w:rPr>
        <w:t>1,442,8</w:t>
      </w:r>
      <w:r w:rsidRPr="00803B66">
        <w:rPr>
          <w:rFonts w:ascii="Times New Roman" w:hAnsi="Times New Roman" w:cs="Times New Roman"/>
          <w:sz w:val="22"/>
          <w:szCs w:val="22"/>
          <w:lang w:val="en-GB"/>
        </w:rPr>
        <w:t>00</w:t>
      </w:r>
      <w:r w:rsidR="00EF1433" w:rsidRPr="00803B66">
        <w:rPr>
          <w:rFonts w:ascii="Times New Roman" w:hAnsi="Times New Roman" w:cs="Times New Roman"/>
          <w:sz w:val="22"/>
          <w:szCs w:val="22"/>
          <w:lang w:val="en-GB"/>
        </w:rPr>
        <w:t>.</w:t>
      </w:r>
    </w:p>
    <w:p w14:paraId="09065875" w14:textId="77777777" w:rsidR="00E662C5" w:rsidRPr="00803B66" w:rsidRDefault="00E662C5" w:rsidP="00830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lang w:val="en-GB"/>
        </w:rPr>
      </w:pPr>
    </w:p>
    <w:p w14:paraId="3B5310DE" w14:textId="77777777" w:rsidR="00E662C5" w:rsidRPr="00803B66"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jc w:val="both"/>
        <w:rPr>
          <w:rFonts w:ascii="Times New Roman" w:hAnsi="Times New Roman" w:cs="Times New Roman"/>
          <w:i/>
          <w:iCs/>
          <w:sz w:val="22"/>
          <w:szCs w:val="22"/>
          <w:lang w:val="en-GB"/>
        </w:rPr>
      </w:pPr>
      <w:r w:rsidRPr="00803B66">
        <w:rPr>
          <w:rFonts w:ascii="Times New Roman" w:hAnsi="Times New Roman" w:cs="Times New Roman"/>
          <w:i/>
          <w:iCs/>
          <w:sz w:val="22"/>
          <w:szCs w:val="22"/>
          <w:lang w:val="en-GB"/>
        </w:rPr>
        <w:t>Commission agreement</w:t>
      </w:r>
    </w:p>
    <w:p w14:paraId="7CBAEB56" w14:textId="77777777" w:rsidR="00E662C5" w:rsidRPr="00803B66"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jc w:val="both"/>
        <w:rPr>
          <w:rFonts w:ascii="Times New Roman" w:hAnsi="Times New Roman" w:cs="Times New Roman"/>
          <w:i/>
          <w:iCs/>
          <w:sz w:val="22"/>
          <w:szCs w:val="22"/>
          <w:lang w:val="en-GB"/>
        </w:rPr>
      </w:pPr>
    </w:p>
    <w:p w14:paraId="29E34884" w14:textId="09158AD3" w:rsidR="00E662C5" w:rsidRPr="00803B66"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lang w:val="en-GB"/>
        </w:rPr>
      </w:pPr>
      <w:r w:rsidRPr="00803B66">
        <w:rPr>
          <w:rFonts w:ascii="Times New Roman" w:hAnsi="Times New Roman" w:cs="Times New Roman"/>
          <w:sz w:val="22"/>
          <w:szCs w:val="22"/>
          <w:lang w:val="en-GB"/>
        </w:rPr>
        <w:t>The Company entered into the commission agreement with L&amp;E Myanmar Co., Ltd., a subsidiary, whereby the latters agree to provide sale support and after-sale services. In this regard, the Company is committed to pay the sale commission fee to the subsidiary on a quarterly basis based on sales amount and rates as specified in the agreements. The agreements become effective from 1 January 202</w:t>
      </w:r>
      <w:r w:rsidR="00EF1433" w:rsidRPr="00803B66">
        <w:rPr>
          <w:rFonts w:ascii="Times New Roman" w:hAnsi="Times New Roman" w:cs="Times New Roman"/>
          <w:sz w:val="22"/>
          <w:szCs w:val="22"/>
          <w:lang w:val="en-GB"/>
        </w:rPr>
        <w:t>2</w:t>
      </w:r>
      <w:r w:rsidRPr="00803B66">
        <w:rPr>
          <w:rFonts w:ascii="Times New Roman" w:hAnsi="Times New Roman" w:cs="Times New Roman"/>
          <w:sz w:val="22"/>
          <w:szCs w:val="22"/>
          <w:lang w:val="en-GB"/>
        </w:rPr>
        <w:t xml:space="preserve"> to </w:t>
      </w:r>
      <w:r w:rsidRPr="00803B66">
        <w:rPr>
          <w:rFonts w:ascii="Times New Roman" w:hAnsi="Times New Roman" w:cs="Times New Roman"/>
          <w:sz w:val="22"/>
          <w:szCs w:val="22"/>
          <w:lang w:val="en-GB"/>
        </w:rPr>
        <w:br/>
        <w:t>31 December 202</w:t>
      </w:r>
      <w:r w:rsidR="00EF1433" w:rsidRPr="00803B66">
        <w:rPr>
          <w:rFonts w:ascii="Times New Roman" w:hAnsi="Times New Roman" w:cs="Times New Roman"/>
          <w:sz w:val="22"/>
          <w:szCs w:val="22"/>
          <w:lang w:val="en-GB"/>
        </w:rPr>
        <w:t>2</w:t>
      </w:r>
      <w:r w:rsidRPr="00803B66">
        <w:rPr>
          <w:rFonts w:ascii="Times New Roman" w:hAnsi="Times New Roman" w:cs="Times New Roman"/>
          <w:sz w:val="22"/>
          <w:szCs w:val="22"/>
          <w:lang w:val="en-GB"/>
        </w:rPr>
        <w:t xml:space="preserve"> and shall be renewed upon the agreement of both parties.</w:t>
      </w:r>
    </w:p>
    <w:p w14:paraId="1A7B7A0D" w14:textId="77777777" w:rsidR="0083017F" w:rsidRPr="00803B66" w:rsidRDefault="0083017F"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lang w:val="en-GB"/>
        </w:rPr>
      </w:pPr>
    </w:p>
    <w:p w14:paraId="35429BF9" w14:textId="0028626B" w:rsidR="0083017F" w:rsidRPr="00803B66" w:rsidRDefault="0083017F" w:rsidP="00830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r w:rsidRPr="00803B66">
        <w:rPr>
          <w:rFonts w:ascii="Times New Roman" w:hAnsi="Times New Roman" w:cs="Times New Roman"/>
          <w:i/>
          <w:iCs/>
          <w:sz w:val="22"/>
          <w:szCs w:val="22"/>
        </w:rPr>
        <w:t xml:space="preserve">Building </w:t>
      </w:r>
      <w:r w:rsidR="00F51AF2">
        <w:rPr>
          <w:rFonts w:ascii="Times New Roman" w:hAnsi="Times New Roman" w:cs="Times New Roman"/>
          <w:i/>
          <w:iCs/>
          <w:sz w:val="22"/>
          <w:szCs w:val="22"/>
        </w:rPr>
        <w:t>service</w:t>
      </w:r>
      <w:r w:rsidRPr="00803B66">
        <w:rPr>
          <w:rFonts w:ascii="Times New Roman" w:hAnsi="Times New Roman" w:cs="Times New Roman"/>
          <w:i/>
          <w:iCs/>
          <w:sz w:val="22"/>
          <w:szCs w:val="22"/>
        </w:rPr>
        <w:t xml:space="preserve"> income agreement</w:t>
      </w:r>
    </w:p>
    <w:p w14:paraId="57666D75" w14:textId="77777777" w:rsidR="0083017F" w:rsidRPr="00803B66" w:rsidRDefault="0083017F" w:rsidP="00830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p>
    <w:p w14:paraId="0F81FEB8" w14:textId="35D18D8E" w:rsidR="0083017F" w:rsidRPr="00803B66" w:rsidRDefault="0083017F" w:rsidP="00830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lang w:val="en-GB"/>
        </w:rPr>
      </w:pPr>
      <w:r w:rsidRPr="00803B66">
        <w:rPr>
          <w:rFonts w:ascii="Times New Roman" w:hAnsi="Times New Roman" w:cs="Times New Roman"/>
          <w:spacing w:val="-3"/>
          <w:sz w:val="22"/>
          <w:szCs w:val="22"/>
          <w:lang w:val="en-GB"/>
        </w:rPr>
        <w:t xml:space="preserve">The Company provides building area service include utility and facilities for L&amp;E </w:t>
      </w:r>
      <w:r w:rsidRPr="00803B66">
        <w:rPr>
          <w:rFonts w:ascii="Times New Roman" w:hAnsi="Times New Roman" w:cs="Times New Roman"/>
          <w:spacing w:val="-3"/>
          <w:sz w:val="22"/>
          <w:szCs w:val="22"/>
        </w:rPr>
        <w:t>Solid State</w:t>
      </w:r>
      <w:r w:rsidRPr="00803B66">
        <w:rPr>
          <w:rFonts w:ascii="Times New Roman" w:hAnsi="Times New Roman" w:cs="Times New Roman"/>
          <w:spacing w:val="-3"/>
          <w:sz w:val="22"/>
          <w:szCs w:val="22"/>
          <w:lang w:val="en-GB"/>
        </w:rPr>
        <w:t xml:space="preserve"> Co., Ltd.,</w:t>
      </w:r>
      <w:r w:rsidRPr="00803B66">
        <w:rPr>
          <w:rFonts w:ascii="Times New Roman" w:hAnsi="Times New Roman" w:cs="Times New Roman"/>
          <w:sz w:val="22"/>
          <w:szCs w:val="22"/>
          <w:lang w:val="en-GB"/>
        </w:rPr>
        <w:t xml:space="preserve">      a subsidiary, for a purpose of manufacturing plant. The contract becomes effective from 1 June 2022 to 31 May 2023 with a monthly fee of Baht 400,000.</w:t>
      </w:r>
    </w:p>
    <w:p w14:paraId="7BF2C102" w14:textId="20F854D5" w:rsidR="00020D01" w:rsidRPr="00803B66" w:rsidRDefault="00020D01" w:rsidP="0071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heme="minorBidi"/>
          <w:sz w:val="22"/>
          <w:szCs w:val="22"/>
          <w:lang w:val="en"/>
        </w:rPr>
      </w:pPr>
    </w:p>
    <w:p w14:paraId="4367282E" w14:textId="36835564" w:rsidR="004A1DA3" w:rsidRPr="00803B66" w:rsidRDefault="00504D44" w:rsidP="00CA27BA">
      <w:pPr>
        <w:pStyle w:val="ListParagraph"/>
        <w:numPr>
          <w:ilvl w:val="0"/>
          <w:numId w:val="43"/>
        </w:numPr>
        <w:tabs>
          <w:tab w:val="left" w:pos="540"/>
        </w:tabs>
        <w:ind w:left="540"/>
        <w:jc w:val="both"/>
        <w:rPr>
          <w:b/>
          <w:bCs/>
          <w:sz w:val="24"/>
          <w:szCs w:val="24"/>
        </w:rPr>
      </w:pPr>
      <w:r w:rsidRPr="00803B66">
        <w:rPr>
          <w:b/>
          <w:bCs/>
          <w:sz w:val="24"/>
          <w:szCs w:val="24"/>
        </w:rPr>
        <w:t>Trade accounts receivables</w:t>
      </w:r>
    </w:p>
    <w:p w14:paraId="5ABFE1CB" w14:textId="77777777" w:rsidR="007D7069" w:rsidRPr="00803B66" w:rsidRDefault="007D7069" w:rsidP="00800E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sz w:val="22"/>
          <w:szCs w:val="22"/>
          <w:cs/>
        </w:rPr>
      </w:pPr>
    </w:p>
    <w:tbl>
      <w:tblPr>
        <w:tblW w:w="9300" w:type="dxa"/>
        <w:tblInd w:w="450" w:type="dxa"/>
        <w:tblLayout w:type="fixed"/>
        <w:tblCellMar>
          <w:left w:w="79" w:type="dxa"/>
          <w:right w:w="79" w:type="dxa"/>
        </w:tblCellMar>
        <w:tblLook w:val="0000" w:firstRow="0" w:lastRow="0" w:firstColumn="0" w:lastColumn="0" w:noHBand="0" w:noVBand="0"/>
      </w:tblPr>
      <w:tblGrid>
        <w:gridCol w:w="3419"/>
        <w:gridCol w:w="630"/>
        <w:gridCol w:w="1080"/>
        <w:gridCol w:w="180"/>
        <w:gridCol w:w="1169"/>
        <w:gridCol w:w="8"/>
        <w:gridCol w:w="181"/>
        <w:gridCol w:w="1248"/>
        <w:gridCol w:w="185"/>
        <w:gridCol w:w="1200"/>
      </w:tblGrid>
      <w:tr w:rsidR="007D7069" w:rsidRPr="00803B66" w14:paraId="65EAC728" w14:textId="77777777" w:rsidTr="00E52B02">
        <w:trPr>
          <w:cantSplit/>
          <w:tblHeader/>
        </w:trPr>
        <w:tc>
          <w:tcPr>
            <w:tcW w:w="3419" w:type="dxa"/>
          </w:tcPr>
          <w:p w14:paraId="0E461193" w14:textId="77777777" w:rsidR="007D7069" w:rsidRPr="00803B66" w:rsidRDefault="007D7069"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p>
        </w:tc>
        <w:tc>
          <w:tcPr>
            <w:tcW w:w="630" w:type="dxa"/>
          </w:tcPr>
          <w:p w14:paraId="311CEC4D" w14:textId="77777777" w:rsidR="007D7069" w:rsidRPr="00803B66" w:rsidRDefault="007D7069" w:rsidP="00800E07">
            <w:pPr>
              <w:pStyle w:val="acctmergecolhdg"/>
              <w:spacing w:line="240" w:lineRule="exact"/>
            </w:pPr>
          </w:p>
        </w:tc>
        <w:tc>
          <w:tcPr>
            <w:tcW w:w="2437" w:type="dxa"/>
            <w:gridSpan w:val="4"/>
          </w:tcPr>
          <w:p w14:paraId="3DA20CC8" w14:textId="77777777" w:rsidR="007D7069" w:rsidRPr="00803B66" w:rsidRDefault="007D7069" w:rsidP="00800E07">
            <w:pPr>
              <w:pStyle w:val="acctmergecolhdg"/>
              <w:spacing w:line="240" w:lineRule="exact"/>
            </w:pPr>
            <w:r w:rsidRPr="00803B66">
              <w:t>Consolidated</w:t>
            </w:r>
          </w:p>
        </w:tc>
        <w:tc>
          <w:tcPr>
            <w:tcW w:w="181" w:type="dxa"/>
          </w:tcPr>
          <w:p w14:paraId="0CD12116" w14:textId="77777777" w:rsidR="007D7069" w:rsidRPr="00803B66" w:rsidRDefault="007D7069" w:rsidP="00800E07">
            <w:pPr>
              <w:pStyle w:val="acctmergecolhdg"/>
              <w:spacing w:line="240" w:lineRule="exact"/>
            </w:pPr>
          </w:p>
        </w:tc>
        <w:tc>
          <w:tcPr>
            <w:tcW w:w="2633" w:type="dxa"/>
            <w:gridSpan w:val="3"/>
          </w:tcPr>
          <w:p w14:paraId="4DEF06F5" w14:textId="77777777" w:rsidR="007D7069" w:rsidRPr="00803B66" w:rsidRDefault="007D7069" w:rsidP="00800E07">
            <w:pPr>
              <w:pStyle w:val="acctmergecolhdg"/>
              <w:spacing w:line="240" w:lineRule="exact"/>
            </w:pPr>
            <w:r w:rsidRPr="00803B66">
              <w:t>Separate</w:t>
            </w:r>
          </w:p>
        </w:tc>
      </w:tr>
      <w:tr w:rsidR="007D7069" w:rsidRPr="00803B66" w14:paraId="7F067C7B" w14:textId="77777777" w:rsidTr="00E52B02">
        <w:trPr>
          <w:cantSplit/>
          <w:tblHeader/>
        </w:trPr>
        <w:tc>
          <w:tcPr>
            <w:tcW w:w="3419" w:type="dxa"/>
          </w:tcPr>
          <w:p w14:paraId="7AE747C8" w14:textId="77777777" w:rsidR="007D7069" w:rsidRPr="00803B66" w:rsidRDefault="007D7069"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i/>
                <w:iCs/>
                <w:sz w:val="22"/>
                <w:szCs w:val="20"/>
                <w:lang w:val="en-GB" w:bidi="ar-SA"/>
              </w:rPr>
            </w:pPr>
          </w:p>
        </w:tc>
        <w:tc>
          <w:tcPr>
            <w:tcW w:w="630" w:type="dxa"/>
          </w:tcPr>
          <w:p w14:paraId="15B9C656" w14:textId="77777777" w:rsidR="007D7069" w:rsidRPr="00803B66" w:rsidRDefault="007D7069" w:rsidP="00800E07">
            <w:pPr>
              <w:pStyle w:val="acctmergecolhdg"/>
              <w:spacing w:line="240" w:lineRule="exact"/>
            </w:pPr>
          </w:p>
        </w:tc>
        <w:tc>
          <w:tcPr>
            <w:tcW w:w="2437" w:type="dxa"/>
            <w:gridSpan w:val="4"/>
          </w:tcPr>
          <w:p w14:paraId="12FA7C54" w14:textId="77777777" w:rsidR="007D7069" w:rsidRPr="00803B66" w:rsidRDefault="007D7069" w:rsidP="00800E07">
            <w:pPr>
              <w:pStyle w:val="acctmergecolhdg"/>
              <w:spacing w:line="240" w:lineRule="exact"/>
            </w:pPr>
            <w:r w:rsidRPr="00803B66">
              <w:t xml:space="preserve">financial statements </w:t>
            </w:r>
          </w:p>
        </w:tc>
        <w:tc>
          <w:tcPr>
            <w:tcW w:w="181" w:type="dxa"/>
          </w:tcPr>
          <w:p w14:paraId="2E806700" w14:textId="77777777" w:rsidR="007D7069" w:rsidRPr="00803B66" w:rsidRDefault="007D7069" w:rsidP="00800E07">
            <w:pPr>
              <w:pStyle w:val="acctmergecolhdg"/>
              <w:spacing w:line="240" w:lineRule="exact"/>
            </w:pPr>
          </w:p>
        </w:tc>
        <w:tc>
          <w:tcPr>
            <w:tcW w:w="2633" w:type="dxa"/>
            <w:gridSpan w:val="3"/>
          </w:tcPr>
          <w:p w14:paraId="0EFC4597" w14:textId="77777777" w:rsidR="007D7069" w:rsidRPr="00803B66" w:rsidRDefault="007D7069" w:rsidP="00800E07">
            <w:pPr>
              <w:pStyle w:val="acctmergecolhdg"/>
              <w:spacing w:line="240" w:lineRule="exact"/>
            </w:pPr>
            <w:r w:rsidRPr="00803B66">
              <w:t xml:space="preserve">financial statements </w:t>
            </w:r>
          </w:p>
        </w:tc>
      </w:tr>
      <w:tr w:rsidR="00800E07" w:rsidRPr="00803B66" w14:paraId="38193461" w14:textId="77777777" w:rsidTr="00472697">
        <w:trPr>
          <w:cantSplit/>
          <w:trHeight w:val="65"/>
          <w:tblHeader/>
        </w:trPr>
        <w:tc>
          <w:tcPr>
            <w:tcW w:w="3419" w:type="dxa"/>
          </w:tcPr>
          <w:p w14:paraId="23D8649B"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0"/>
                <w:lang w:val="en-GB" w:bidi="ar-SA"/>
              </w:rPr>
            </w:pPr>
          </w:p>
        </w:tc>
        <w:tc>
          <w:tcPr>
            <w:tcW w:w="630" w:type="dxa"/>
          </w:tcPr>
          <w:p w14:paraId="3F984887" w14:textId="77777777" w:rsidR="00800E07" w:rsidRPr="00803B66" w:rsidRDefault="00800E07" w:rsidP="00800E07">
            <w:pPr>
              <w:pStyle w:val="acctmergecolhdg"/>
              <w:spacing w:line="240" w:lineRule="exact"/>
              <w:rPr>
                <w:b w:val="0"/>
                <w:bCs/>
                <w:i/>
                <w:iCs/>
                <w:szCs w:val="28"/>
                <w:lang w:val="en-US" w:bidi="th-TH"/>
              </w:rPr>
            </w:pPr>
          </w:p>
        </w:tc>
        <w:tc>
          <w:tcPr>
            <w:tcW w:w="1080" w:type="dxa"/>
            <w:shd w:val="clear" w:color="auto" w:fill="auto"/>
          </w:tcPr>
          <w:p w14:paraId="5023420D" w14:textId="6F990349" w:rsidR="00800E07" w:rsidRPr="00803B66" w:rsidRDefault="00E52B02" w:rsidP="00800E07">
            <w:pPr>
              <w:pStyle w:val="acctmergecolhdg"/>
              <w:spacing w:line="240" w:lineRule="exact"/>
              <w:rPr>
                <w:b w:val="0"/>
                <w:bCs/>
                <w:szCs w:val="22"/>
              </w:rPr>
            </w:pPr>
            <w:r w:rsidRPr="00803B66">
              <w:rPr>
                <w:b w:val="0"/>
                <w:bCs/>
                <w:szCs w:val="22"/>
              </w:rPr>
              <w:t>30 June</w:t>
            </w:r>
          </w:p>
        </w:tc>
        <w:tc>
          <w:tcPr>
            <w:tcW w:w="180" w:type="dxa"/>
            <w:shd w:val="clear" w:color="auto" w:fill="auto"/>
          </w:tcPr>
          <w:p w14:paraId="73A9D2D9" w14:textId="77777777" w:rsidR="00800E07" w:rsidRPr="00803B66" w:rsidRDefault="00800E07" w:rsidP="00800E07">
            <w:pPr>
              <w:pStyle w:val="acctmergecolhdg"/>
              <w:spacing w:line="240" w:lineRule="exact"/>
              <w:rPr>
                <w:b w:val="0"/>
                <w:bCs/>
                <w:szCs w:val="22"/>
              </w:rPr>
            </w:pPr>
          </w:p>
        </w:tc>
        <w:tc>
          <w:tcPr>
            <w:tcW w:w="1177" w:type="dxa"/>
            <w:gridSpan w:val="2"/>
            <w:shd w:val="clear" w:color="auto" w:fill="auto"/>
          </w:tcPr>
          <w:p w14:paraId="550ABEC6" w14:textId="4F4D84F9" w:rsidR="00800E07" w:rsidRPr="00803B66" w:rsidRDefault="00800E07" w:rsidP="00800E07">
            <w:pPr>
              <w:pStyle w:val="acctmergecolhdg"/>
              <w:spacing w:line="240" w:lineRule="exact"/>
              <w:ind w:left="-79" w:right="-70"/>
              <w:rPr>
                <w:b w:val="0"/>
                <w:bCs/>
                <w:spacing w:val="-6"/>
                <w:szCs w:val="22"/>
              </w:rPr>
            </w:pPr>
            <w:r w:rsidRPr="00803B66">
              <w:rPr>
                <w:b w:val="0"/>
                <w:bCs/>
                <w:spacing w:val="-6"/>
                <w:szCs w:val="22"/>
              </w:rPr>
              <w:t>31 December</w:t>
            </w:r>
          </w:p>
        </w:tc>
        <w:tc>
          <w:tcPr>
            <w:tcW w:w="181" w:type="dxa"/>
            <w:shd w:val="clear" w:color="auto" w:fill="auto"/>
          </w:tcPr>
          <w:p w14:paraId="18459A28" w14:textId="77777777" w:rsidR="00800E07" w:rsidRPr="00803B66" w:rsidRDefault="00800E07" w:rsidP="00800E07">
            <w:pPr>
              <w:pStyle w:val="acctmergecolhdg"/>
              <w:spacing w:line="240" w:lineRule="exact"/>
              <w:rPr>
                <w:b w:val="0"/>
                <w:bCs/>
                <w:szCs w:val="22"/>
              </w:rPr>
            </w:pPr>
          </w:p>
        </w:tc>
        <w:tc>
          <w:tcPr>
            <w:tcW w:w="1248" w:type="dxa"/>
            <w:shd w:val="clear" w:color="auto" w:fill="auto"/>
          </w:tcPr>
          <w:p w14:paraId="4137BD68" w14:textId="2404A932" w:rsidR="00800E07" w:rsidRPr="00803B66" w:rsidRDefault="00E52B02" w:rsidP="00800E07">
            <w:pPr>
              <w:pStyle w:val="acctmergecolhdg"/>
              <w:spacing w:line="240" w:lineRule="exact"/>
              <w:rPr>
                <w:b w:val="0"/>
                <w:bCs/>
                <w:szCs w:val="22"/>
              </w:rPr>
            </w:pPr>
            <w:r w:rsidRPr="00803B66">
              <w:rPr>
                <w:b w:val="0"/>
                <w:bCs/>
                <w:szCs w:val="22"/>
              </w:rPr>
              <w:t>30 June</w:t>
            </w:r>
          </w:p>
        </w:tc>
        <w:tc>
          <w:tcPr>
            <w:tcW w:w="185" w:type="dxa"/>
            <w:shd w:val="clear" w:color="auto" w:fill="auto"/>
          </w:tcPr>
          <w:p w14:paraId="126A268F" w14:textId="77777777" w:rsidR="00800E07" w:rsidRPr="00803B66" w:rsidRDefault="00800E07" w:rsidP="00800E07">
            <w:pPr>
              <w:pStyle w:val="acctmergecolhdg"/>
              <w:spacing w:line="240" w:lineRule="exact"/>
              <w:rPr>
                <w:b w:val="0"/>
                <w:bCs/>
                <w:szCs w:val="22"/>
              </w:rPr>
            </w:pPr>
          </w:p>
        </w:tc>
        <w:tc>
          <w:tcPr>
            <w:tcW w:w="1200" w:type="dxa"/>
            <w:shd w:val="clear" w:color="auto" w:fill="auto"/>
          </w:tcPr>
          <w:p w14:paraId="0D560562" w14:textId="3AB914E5" w:rsidR="00800E07" w:rsidRPr="00803B66" w:rsidRDefault="00800E07" w:rsidP="00800E07">
            <w:pPr>
              <w:pStyle w:val="acctmergecolhdg"/>
              <w:spacing w:line="240" w:lineRule="exact"/>
              <w:ind w:left="-111" w:right="-117"/>
              <w:rPr>
                <w:b w:val="0"/>
                <w:bCs/>
                <w:szCs w:val="22"/>
              </w:rPr>
            </w:pPr>
            <w:r w:rsidRPr="00803B66">
              <w:rPr>
                <w:b w:val="0"/>
                <w:bCs/>
                <w:spacing w:val="-6"/>
                <w:szCs w:val="22"/>
              </w:rPr>
              <w:t>31 December</w:t>
            </w:r>
          </w:p>
        </w:tc>
      </w:tr>
      <w:tr w:rsidR="00800E07" w:rsidRPr="00803B66" w14:paraId="5F41DE65" w14:textId="77777777" w:rsidTr="00472697">
        <w:trPr>
          <w:cantSplit/>
          <w:tblHeader/>
        </w:trPr>
        <w:tc>
          <w:tcPr>
            <w:tcW w:w="3419" w:type="dxa"/>
          </w:tcPr>
          <w:p w14:paraId="36E27797"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0"/>
                <w:lang w:val="en-GB" w:bidi="ar-SA"/>
              </w:rPr>
            </w:pPr>
          </w:p>
        </w:tc>
        <w:tc>
          <w:tcPr>
            <w:tcW w:w="630" w:type="dxa"/>
          </w:tcPr>
          <w:p w14:paraId="2912ADE7" w14:textId="77777777" w:rsidR="00800E07" w:rsidRPr="00803B66" w:rsidRDefault="00800E07" w:rsidP="00800E07">
            <w:pPr>
              <w:pStyle w:val="acctmergecolhdg"/>
              <w:spacing w:line="240" w:lineRule="exact"/>
              <w:rPr>
                <w:b w:val="0"/>
                <w:bCs/>
                <w:i/>
                <w:iCs/>
                <w:szCs w:val="28"/>
                <w:lang w:val="en-US" w:bidi="th-TH"/>
              </w:rPr>
            </w:pPr>
            <w:r w:rsidRPr="00803B66">
              <w:rPr>
                <w:b w:val="0"/>
                <w:bCs/>
                <w:i/>
                <w:iCs/>
                <w:szCs w:val="28"/>
                <w:lang w:val="en-US" w:bidi="th-TH"/>
              </w:rPr>
              <w:t>Note</w:t>
            </w:r>
          </w:p>
        </w:tc>
        <w:tc>
          <w:tcPr>
            <w:tcW w:w="1080" w:type="dxa"/>
            <w:shd w:val="clear" w:color="auto" w:fill="auto"/>
          </w:tcPr>
          <w:p w14:paraId="4CA64CC9" w14:textId="2C7AF796" w:rsidR="00800E07" w:rsidRPr="00803B66" w:rsidRDefault="00800E07" w:rsidP="00800E07">
            <w:pPr>
              <w:pStyle w:val="acctmergecolhdg"/>
              <w:spacing w:line="240" w:lineRule="exact"/>
              <w:rPr>
                <w:b w:val="0"/>
                <w:bCs/>
                <w:szCs w:val="28"/>
                <w:lang w:val="en-US" w:bidi="th-TH"/>
              </w:rPr>
            </w:pPr>
            <w:r w:rsidRPr="00803B66">
              <w:rPr>
                <w:b w:val="0"/>
                <w:bCs/>
                <w:szCs w:val="22"/>
              </w:rPr>
              <w:t>20</w:t>
            </w:r>
            <w:r w:rsidRPr="00803B66">
              <w:rPr>
                <w:b w:val="0"/>
                <w:bCs/>
                <w:szCs w:val="28"/>
                <w:lang w:val="en-US" w:bidi="th-TH"/>
              </w:rPr>
              <w:t>22</w:t>
            </w:r>
          </w:p>
        </w:tc>
        <w:tc>
          <w:tcPr>
            <w:tcW w:w="180" w:type="dxa"/>
            <w:shd w:val="clear" w:color="auto" w:fill="auto"/>
          </w:tcPr>
          <w:p w14:paraId="22DC9B01" w14:textId="77777777" w:rsidR="00800E07" w:rsidRPr="00803B66" w:rsidRDefault="00800E07" w:rsidP="00800E07">
            <w:pPr>
              <w:pStyle w:val="acctmergecolhdg"/>
              <w:spacing w:line="240" w:lineRule="exact"/>
              <w:rPr>
                <w:b w:val="0"/>
                <w:bCs/>
                <w:szCs w:val="22"/>
              </w:rPr>
            </w:pPr>
          </w:p>
        </w:tc>
        <w:tc>
          <w:tcPr>
            <w:tcW w:w="1177" w:type="dxa"/>
            <w:gridSpan w:val="2"/>
            <w:shd w:val="clear" w:color="auto" w:fill="auto"/>
          </w:tcPr>
          <w:p w14:paraId="043342FE" w14:textId="4E2FA23D" w:rsidR="00800E07" w:rsidRPr="00803B66" w:rsidRDefault="00800E07" w:rsidP="00800E07">
            <w:pPr>
              <w:pStyle w:val="acctmergecolhdg"/>
              <w:spacing w:line="240" w:lineRule="exact"/>
              <w:rPr>
                <w:rFonts w:cs="Angsana New"/>
                <w:b w:val="0"/>
                <w:bCs/>
                <w:szCs w:val="28"/>
                <w:lang w:val="en-US" w:bidi="th-TH"/>
              </w:rPr>
            </w:pPr>
            <w:r w:rsidRPr="00803B66">
              <w:rPr>
                <w:b w:val="0"/>
                <w:bCs/>
                <w:szCs w:val="22"/>
              </w:rPr>
              <w:t>202</w:t>
            </w:r>
            <w:r w:rsidRPr="00803B66">
              <w:rPr>
                <w:rFonts w:cs="Angsana New"/>
                <w:b w:val="0"/>
                <w:bCs/>
                <w:szCs w:val="28"/>
                <w:lang w:val="en-US" w:bidi="th-TH"/>
              </w:rPr>
              <w:t>1</w:t>
            </w:r>
          </w:p>
        </w:tc>
        <w:tc>
          <w:tcPr>
            <w:tcW w:w="181" w:type="dxa"/>
            <w:shd w:val="clear" w:color="auto" w:fill="auto"/>
          </w:tcPr>
          <w:p w14:paraId="3D9DC4A5" w14:textId="77777777" w:rsidR="00800E07" w:rsidRPr="00803B66" w:rsidRDefault="00800E07" w:rsidP="00800E07">
            <w:pPr>
              <w:pStyle w:val="acctmergecolhdg"/>
              <w:spacing w:line="240" w:lineRule="exact"/>
              <w:rPr>
                <w:b w:val="0"/>
                <w:bCs/>
                <w:szCs w:val="22"/>
              </w:rPr>
            </w:pPr>
          </w:p>
        </w:tc>
        <w:tc>
          <w:tcPr>
            <w:tcW w:w="1248" w:type="dxa"/>
            <w:shd w:val="clear" w:color="auto" w:fill="auto"/>
          </w:tcPr>
          <w:p w14:paraId="688DB486" w14:textId="2884821D" w:rsidR="00800E07" w:rsidRPr="00803B66" w:rsidRDefault="00800E07" w:rsidP="00800E07">
            <w:pPr>
              <w:pStyle w:val="acctmergecolhdg"/>
              <w:spacing w:line="240" w:lineRule="exact"/>
              <w:rPr>
                <w:b w:val="0"/>
                <w:bCs/>
                <w:szCs w:val="22"/>
              </w:rPr>
            </w:pPr>
            <w:r w:rsidRPr="00803B66">
              <w:rPr>
                <w:b w:val="0"/>
                <w:bCs/>
                <w:szCs w:val="22"/>
              </w:rPr>
              <w:t>20</w:t>
            </w:r>
            <w:r w:rsidRPr="00803B66">
              <w:rPr>
                <w:b w:val="0"/>
                <w:bCs/>
                <w:szCs w:val="28"/>
                <w:lang w:val="en-US" w:bidi="th-TH"/>
              </w:rPr>
              <w:t>22</w:t>
            </w:r>
          </w:p>
        </w:tc>
        <w:tc>
          <w:tcPr>
            <w:tcW w:w="185" w:type="dxa"/>
            <w:shd w:val="clear" w:color="auto" w:fill="auto"/>
          </w:tcPr>
          <w:p w14:paraId="1F535691" w14:textId="77777777" w:rsidR="00800E07" w:rsidRPr="00803B66" w:rsidRDefault="00800E07" w:rsidP="00800E07">
            <w:pPr>
              <w:pStyle w:val="acctmergecolhdg"/>
              <w:spacing w:line="240" w:lineRule="exact"/>
              <w:rPr>
                <w:b w:val="0"/>
                <w:bCs/>
                <w:szCs w:val="22"/>
              </w:rPr>
            </w:pPr>
          </w:p>
        </w:tc>
        <w:tc>
          <w:tcPr>
            <w:tcW w:w="1200" w:type="dxa"/>
            <w:shd w:val="clear" w:color="auto" w:fill="auto"/>
          </w:tcPr>
          <w:p w14:paraId="5B2CC301" w14:textId="1AF0A86B" w:rsidR="00800E07" w:rsidRPr="00803B66" w:rsidRDefault="00800E07" w:rsidP="00800E07">
            <w:pPr>
              <w:pStyle w:val="acctmergecolhdg"/>
              <w:spacing w:line="240" w:lineRule="exact"/>
              <w:rPr>
                <w:b w:val="0"/>
                <w:bCs/>
                <w:szCs w:val="22"/>
              </w:rPr>
            </w:pPr>
            <w:r w:rsidRPr="00803B66">
              <w:rPr>
                <w:b w:val="0"/>
                <w:bCs/>
                <w:szCs w:val="22"/>
              </w:rPr>
              <w:t>202</w:t>
            </w:r>
            <w:r w:rsidRPr="00803B66">
              <w:rPr>
                <w:rFonts w:cs="Angsana New"/>
                <w:b w:val="0"/>
                <w:bCs/>
                <w:szCs w:val="28"/>
                <w:lang w:val="en-US" w:bidi="th-TH"/>
              </w:rPr>
              <w:t>1</w:t>
            </w:r>
          </w:p>
        </w:tc>
      </w:tr>
      <w:tr w:rsidR="00800E07" w:rsidRPr="00803B66" w14:paraId="3F7E8F72" w14:textId="77777777" w:rsidTr="00E52B02">
        <w:trPr>
          <w:cantSplit/>
          <w:tblHeader/>
        </w:trPr>
        <w:tc>
          <w:tcPr>
            <w:tcW w:w="3419" w:type="dxa"/>
          </w:tcPr>
          <w:p w14:paraId="7CFDAB25"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0"/>
                <w:lang w:val="en-GB" w:bidi="ar-SA"/>
              </w:rPr>
            </w:pPr>
          </w:p>
        </w:tc>
        <w:tc>
          <w:tcPr>
            <w:tcW w:w="630" w:type="dxa"/>
          </w:tcPr>
          <w:p w14:paraId="2A9B9E35"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hAnsi="Times New Roman" w:cs="Times New Roman"/>
                <w:i/>
                <w:iCs/>
                <w:sz w:val="22"/>
                <w:szCs w:val="20"/>
                <w:lang w:val="en-GB" w:bidi="ar-SA"/>
              </w:rPr>
            </w:pPr>
          </w:p>
        </w:tc>
        <w:tc>
          <w:tcPr>
            <w:tcW w:w="5251" w:type="dxa"/>
            <w:gridSpan w:val="8"/>
          </w:tcPr>
          <w:p w14:paraId="2F112328"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hAnsi="Times New Roman" w:cs="Times New Roman"/>
                <w:i/>
                <w:iCs/>
                <w:sz w:val="22"/>
                <w:szCs w:val="20"/>
                <w:lang w:val="en-GB" w:bidi="ar-SA"/>
              </w:rPr>
            </w:pPr>
            <w:r w:rsidRPr="00803B66">
              <w:rPr>
                <w:rFonts w:ascii="Times New Roman" w:hAnsi="Times New Roman" w:cs="Times New Roman"/>
                <w:i/>
                <w:iCs/>
                <w:sz w:val="22"/>
                <w:szCs w:val="20"/>
                <w:lang w:val="en-GB" w:bidi="ar-SA"/>
              </w:rPr>
              <w:t>(in thousand Baht)</w:t>
            </w:r>
          </w:p>
        </w:tc>
      </w:tr>
      <w:tr w:rsidR="00800E07" w:rsidRPr="00803B66" w14:paraId="2E317DF4" w14:textId="77777777" w:rsidTr="00472697">
        <w:trPr>
          <w:cantSplit/>
        </w:trPr>
        <w:tc>
          <w:tcPr>
            <w:tcW w:w="3419" w:type="dxa"/>
          </w:tcPr>
          <w:p w14:paraId="087F48E7"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803B66">
              <w:rPr>
                <w:rFonts w:ascii="Times New Roman" w:hAnsi="Times New Roman" w:cs="Times New Roman"/>
                <w:b/>
                <w:bCs/>
                <w:i/>
                <w:iCs/>
                <w:sz w:val="22"/>
                <w:szCs w:val="20"/>
                <w:lang w:val="en-GB" w:bidi="ar-SA"/>
              </w:rPr>
              <w:t>Trade accounts receivable</w:t>
            </w:r>
          </w:p>
        </w:tc>
        <w:tc>
          <w:tcPr>
            <w:tcW w:w="630" w:type="dxa"/>
          </w:tcPr>
          <w:p w14:paraId="161C8DC7"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080" w:type="dxa"/>
          </w:tcPr>
          <w:p w14:paraId="6077C62F"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exact"/>
              <w:ind w:right="11"/>
              <w:rPr>
                <w:rFonts w:ascii="Times New Roman" w:hAnsi="Times New Roman" w:cs="Times New Roman"/>
                <w:sz w:val="22"/>
                <w:szCs w:val="20"/>
                <w:lang w:val="en-GB" w:bidi="ar-SA"/>
              </w:rPr>
            </w:pPr>
          </w:p>
        </w:tc>
        <w:tc>
          <w:tcPr>
            <w:tcW w:w="180" w:type="dxa"/>
          </w:tcPr>
          <w:p w14:paraId="6DFAF06F"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177" w:type="dxa"/>
            <w:gridSpan w:val="2"/>
          </w:tcPr>
          <w:p w14:paraId="4EE6B9BA"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exact"/>
              <w:ind w:right="11"/>
              <w:rPr>
                <w:rFonts w:ascii="Times New Roman" w:hAnsi="Times New Roman" w:cs="Times New Roman"/>
                <w:sz w:val="22"/>
                <w:szCs w:val="20"/>
                <w:lang w:val="en-GB" w:bidi="ar-SA"/>
              </w:rPr>
            </w:pPr>
          </w:p>
        </w:tc>
        <w:tc>
          <w:tcPr>
            <w:tcW w:w="181" w:type="dxa"/>
          </w:tcPr>
          <w:p w14:paraId="046FE187"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48" w:type="dxa"/>
          </w:tcPr>
          <w:p w14:paraId="532B9A0F" w14:textId="77777777" w:rsidR="00800E07" w:rsidRPr="00803B66"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ind w:right="11"/>
              <w:rPr>
                <w:rFonts w:ascii="Times New Roman" w:hAnsi="Times New Roman" w:cs="Times New Roman"/>
                <w:sz w:val="22"/>
                <w:szCs w:val="20"/>
                <w:lang w:val="en-GB" w:bidi="ar-SA"/>
              </w:rPr>
            </w:pPr>
          </w:p>
        </w:tc>
        <w:tc>
          <w:tcPr>
            <w:tcW w:w="185" w:type="dxa"/>
          </w:tcPr>
          <w:p w14:paraId="4AC21D1F" w14:textId="77777777" w:rsidR="00800E07" w:rsidRPr="00803B66"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spacing w:line="240" w:lineRule="exact"/>
              <w:rPr>
                <w:rFonts w:ascii="Times New Roman" w:hAnsi="Times New Roman" w:cs="Times New Roman"/>
                <w:sz w:val="22"/>
                <w:szCs w:val="20"/>
                <w:lang w:val="en-GB" w:bidi="ar-SA"/>
              </w:rPr>
            </w:pPr>
          </w:p>
        </w:tc>
        <w:tc>
          <w:tcPr>
            <w:tcW w:w="1200" w:type="dxa"/>
          </w:tcPr>
          <w:p w14:paraId="13E408C7" w14:textId="77777777" w:rsidR="00800E07" w:rsidRPr="00803B66"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
              <w:rPr>
                <w:rFonts w:ascii="Times New Roman" w:hAnsi="Times New Roman" w:cs="Times New Roman"/>
                <w:sz w:val="22"/>
                <w:szCs w:val="20"/>
                <w:lang w:val="en-GB" w:bidi="ar-SA"/>
              </w:rPr>
            </w:pPr>
          </w:p>
        </w:tc>
      </w:tr>
      <w:tr w:rsidR="00800E07" w:rsidRPr="00803B66" w14:paraId="4D6668F7" w14:textId="77777777" w:rsidTr="00472697">
        <w:trPr>
          <w:cantSplit/>
        </w:trPr>
        <w:tc>
          <w:tcPr>
            <w:tcW w:w="3419" w:type="dxa"/>
          </w:tcPr>
          <w:p w14:paraId="3BB9D44E"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0"/>
                <w:lang w:val="en-GB" w:bidi="ar-SA"/>
              </w:rPr>
            </w:pPr>
            <w:r w:rsidRPr="00803B66">
              <w:rPr>
                <w:rFonts w:ascii="Times New Roman" w:hAnsi="Times New Roman" w:cs="Times New Roman"/>
                <w:b/>
                <w:bCs/>
                <w:sz w:val="22"/>
                <w:szCs w:val="20"/>
                <w:lang w:val="en-GB" w:bidi="ar-SA"/>
              </w:rPr>
              <w:t>Related parties</w:t>
            </w:r>
          </w:p>
        </w:tc>
        <w:tc>
          <w:tcPr>
            <w:tcW w:w="630" w:type="dxa"/>
          </w:tcPr>
          <w:p w14:paraId="631285EE"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080" w:type="dxa"/>
          </w:tcPr>
          <w:p w14:paraId="58A8F43F"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exact"/>
              <w:ind w:right="11"/>
              <w:rPr>
                <w:rFonts w:ascii="Times New Roman" w:hAnsi="Times New Roman" w:cs="Times New Roman"/>
                <w:sz w:val="22"/>
                <w:szCs w:val="20"/>
                <w:lang w:val="en-GB" w:bidi="ar-SA"/>
              </w:rPr>
            </w:pPr>
          </w:p>
        </w:tc>
        <w:tc>
          <w:tcPr>
            <w:tcW w:w="180" w:type="dxa"/>
          </w:tcPr>
          <w:p w14:paraId="64AEE73B"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177" w:type="dxa"/>
            <w:gridSpan w:val="2"/>
          </w:tcPr>
          <w:p w14:paraId="24E9B42D"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exact"/>
              <w:ind w:right="11"/>
              <w:rPr>
                <w:rFonts w:ascii="Times New Roman" w:hAnsi="Times New Roman" w:cs="Times New Roman"/>
                <w:sz w:val="22"/>
                <w:szCs w:val="20"/>
                <w:lang w:val="en-GB" w:bidi="ar-SA"/>
              </w:rPr>
            </w:pPr>
          </w:p>
        </w:tc>
        <w:tc>
          <w:tcPr>
            <w:tcW w:w="181" w:type="dxa"/>
          </w:tcPr>
          <w:p w14:paraId="34B1F1D9"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48" w:type="dxa"/>
          </w:tcPr>
          <w:p w14:paraId="2997E0F5" w14:textId="77777777" w:rsidR="00800E07" w:rsidRPr="00803B66"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ind w:right="11"/>
              <w:rPr>
                <w:rFonts w:ascii="Times New Roman" w:hAnsi="Times New Roman" w:cs="Times New Roman"/>
                <w:sz w:val="22"/>
                <w:szCs w:val="20"/>
                <w:lang w:val="en-GB" w:bidi="ar-SA"/>
              </w:rPr>
            </w:pPr>
          </w:p>
        </w:tc>
        <w:tc>
          <w:tcPr>
            <w:tcW w:w="185" w:type="dxa"/>
          </w:tcPr>
          <w:p w14:paraId="429DE9A6" w14:textId="77777777" w:rsidR="00800E07" w:rsidRPr="00803B66"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spacing w:line="240" w:lineRule="exact"/>
              <w:rPr>
                <w:rFonts w:ascii="Times New Roman" w:hAnsi="Times New Roman" w:cs="Times New Roman"/>
                <w:sz w:val="22"/>
                <w:szCs w:val="20"/>
                <w:lang w:val="en-GB" w:bidi="ar-SA"/>
              </w:rPr>
            </w:pPr>
          </w:p>
        </w:tc>
        <w:tc>
          <w:tcPr>
            <w:tcW w:w="1200" w:type="dxa"/>
          </w:tcPr>
          <w:p w14:paraId="3F196C8E" w14:textId="77777777" w:rsidR="00800E07" w:rsidRPr="00803B66"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
              <w:rPr>
                <w:rFonts w:ascii="Times New Roman" w:hAnsi="Times New Roman" w:cs="Times New Roman"/>
                <w:sz w:val="22"/>
                <w:szCs w:val="20"/>
                <w:lang w:val="en-GB" w:bidi="ar-SA"/>
              </w:rPr>
            </w:pPr>
          </w:p>
        </w:tc>
      </w:tr>
      <w:tr w:rsidR="00472697" w:rsidRPr="00803B66" w14:paraId="1AC5DF9D" w14:textId="77777777" w:rsidTr="00472697">
        <w:trPr>
          <w:cantSplit/>
        </w:trPr>
        <w:tc>
          <w:tcPr>
            <w:tcW w:w="3419" w:type="dxa"/>
          </w:tcPr>
          <w:p w14:paraId="6CD59C5A"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Within credit terms</w:t>
            </w:r>
          </w:p>
        </w:tc>
        <w:tc>
          <w:tcPr>
            <w:tcW w:w="630" w:type="dxa"/>
          </w:tcPr>
          <w:p w14:paraId="59DC139E"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080" w:type="dxa"/>
          </w:tcPr>
          <w:p w14:paraId="6AE97607" w14:textId="2903A02F"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sz w:val="22"/>
                <w:szCs w:val="20"/>
                <w:lang w:val="en-GB" w:bidi="ar-SA"/>
              </w:rPr>
            </w:pPr>
            <w:r w:rsidRPr="00803B66">
              <w:t>-</w:t>
            </w:r>
          </w:p>
        </w:tc>
        <w:tc>
          <w:tcPr>
            <w:tcW w:w="180" w:type="dxa"/>
          </w:tcPr>
          <w:p w14:paraId="1961DE63"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177" w:type="dxa"/>
            <w:gridSpan w:val="2"/>
          </w:tcPr>
          <w:p w14:paraId="5A9D288C"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11"/>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w:t>
            </w:r>
          </w:p>
        </w:tc>
        <w:tc>
          <w:tcPr>
            <w:tcW w:w="181" w:type="dxa"/>
          </w:tcPr>
          <w:p w14:paraId="5A295F9F"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48" w:type="dxa"/>
          </w:tcPr>
          <w:p w14:paraId="00462BA9" w14:textId="1632D6CA"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r w:rsidRPr="00803B66">
              <w:rPr>
                <w:rFonts w:ascii="Times New Roman" w:hAnsi="Times New Roman" w:cs="Times New Roman"/>
                <w:sz w:val="22"/>
                <w:szCs w:val="22"/>
                <w:lang w:val="en-GB" w:bidi="ar-SA"/>
              </w:rPr>
              <w:t>2,143</w:t>
            </w:r>
          </w:p>
        </w:tc>
        <w:tc>
          <w:tcPr>
            <w:tcW w:w="185" w:type="dxa"/>
          </w:tcPr>
          <w:p w14:paraId="1F059E28"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 w:val="decimal" w:pos="857"/>
              </w:tabs>
              <w:spacing w:line="240" w:lineRule="exact"/>
              <w:ind w:right="-258"/>
              <w:rPr>
                <w:rFonts w:ascii="Times New Roman" w:hAnsi="Times New Roman" w:cs="Times New Roman"/>
                <w:sz w:val="22"/>
                <w:szCs w:val="20"/>
                <w:lang w:val="en-GB" w:bidi="ar-SA"/>
              </w:rPr>
            </w:pPr>
          </w:p>
        </w:tc>
        <w:tc>
          <w:tcPr>
            <w:tcW w:w="1200" w:type="dxa"/>
          </w:tcPr>
          <w:p w14:paraId="35911B02" w14:textId="1FDC257E"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0"/>
                <w:lang w:val="en-GB" w:bidi="ar-SA"/>
              </w:rPr>
            </w:pPr>
            <w:r w:rsidRPr="00803B66">
              <w:rPr>
                <w:rFonts w:ascii="Times New Roman" w:hAnsi="Times New Roman" w:cs="Times New Roman"/>
                <w:sz w:val="22"/>
                <w:szCs w:val="22"/>
                <w:lang w:val="en-GB" w:bidi="ar-SA"/>
              </w:rPr>
              <w:t>4,122</w:t>
            </w:r>
          </w:p>
        </w:tc>
      </w:tr>
      <w:tr w:rsidR="00472697" w:rsidRPr="00803B66" w14:paraId="680D4D52" w14:textId="77777777" w:rsidTr="00472697">
        <w:trPr>
          <w:cantSplit/>
        </w:trPr>
        <w:tc>
          <w:tcPr>
            <w:tcW w:w="3419" w:type="dxa"/>
          </w:tcPr>
          <w:p w14:paraId="3420533E"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Overdue:</w:t>
            </w:r>
          </w:p>
        </w:tc>
        <w:tc>
          <w:tcPr>
            <w:tcW w:w="630" w:type="dxa"/>
          </w:tcPr>
          <w:p w14:paraId="572636C2"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080" w:type="dxa"/>
          </w:tcPr>
          <w:p w14:paraId="700F8405"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6"/>
                <w:tab w:val="left" w:pos="636"/>
              </w:tabs>
              <w:spacing w:line="240" w:lineRule="exact"/>
              <w:ind w:right="11"/>
              <w:jc w:val="right"/>
              <w:rPr>
                <w:rFonts w:ascii="Times New Roman" w:hAnsi="Times New Roman" w:cs="Times New Roman"/>
                <w:sz w:val="22"/>
                <w:szCs w:val="20"/>
                <w:lang w:val="en-GB" w:bidi="ar-SA"/>
              </w:rPr>
            </w:pPr>
          </w:p>
        </w:tc>
        <w:tc>
          <w:tcPr>
            <w:tcW w:w="180" w:type="dxa"/>
          </w:tcPr>
          <w:p w14:paraId="1E48A1F7"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177" w:type="dxa"/>
            <w:gridSpan w:val="2"/>
          </w:tcPr>
          <w:p w14:paraId="637A34CE"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11"/>
              <w:rPr>
                <w:rFonts w:ascii="Times New Roman" w:hAnsi="Times New Roman" w:cs="Times New Roman"/>
                <w:sz w:val="22"/>
                <w:szCs w:val="20"/>
                <w:lang w:val="en-GB" w:bidi="ar-SA"/>
              </w:rPr>
            </w:pPr>
          </w:p>
        </w:tc>
        <w:tc>
          <w:tcPr>
            <w:tcW w:w="181" w:type="dxa"/>
          </w:tcPr>
          <w:p w14:paraId="6248A5E4"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48" w:type="dxa"/>
          </w:tcPr>
          <w:p w14:paraId="1810FA9D"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p>
        </w:tc>
        <w:tc>
          <w:tcPr>
            <w:tcW w:w="185" w:type="dxa"/>
          </w:tcPr>
          <w:p w14:paraId="5E6B2A42"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0"/>
                <w:lang w:val="en-GB" w:bidi="ar-SA"/>
              </w:rPr>
            </w:pPr>
          </w:p>
        </w:tc>
        <w:tc>
          <w:tcPr>
            <w:tcW w:w="1200" w:type="dxa"/>
          </w:tcPr>
          <w:p w14:paraId="5040FBEB"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0"/>
                <w:lang w:val="en-GB" w:bidi="ar-SA"/>
              </w:rPr>
            </w:pPr>
          </w:p>
        </w:tc>
      </w:tr>
      <w:tr w:rsidR="00472697" w:rsidRPr="00803B66" w14:paraId="34FC40E0" w14:textId="77777777" w:rsidTr="00472697">
        <w:trPr>
          <w:cantSplit/>
        </w:trPr>
        <w:tc>
          <w:tcPr>
            <w:tcW w:w="3419" w:type="dxa"/>
          </w:tcPr>
          <w:p w14:paraId="615C32A8"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Less than 3 months</w:t>
            </w:r>
          </w:p>
        </w:tc>
        <w:tc>
          <w:tcPr>
            <w:tcW w:w="630" w:type="dxa"/>
          </w:tcPr>
          <w:p w14:paraId="29103824"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080" w:type="dxa"/>
          </w:tcPr>
          <w:p w14:paraId="6E468023" w14:textId="0B24FF5F"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sz w:val="22"/>
                <w:szCs w:val="20"/>
                <w:lang w:val="en-GB" w:bidi="ar-SA"/>
              </w:rPr>
            </w:pPr>
            <w:r w:rsidRPr="00803B66">
              <w:t>-</w:t>
            </w:r>
          </w:p>
        </w:tc>
        <w:tc>
          <w:tcPr>
            <w:tcW w:w="180" w:type="dxa"/>
          </w:tcPr>
          <w:p w14:paraId="21AEAE5C"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177" w:type="dxa"/>
            <w:gridSpan w:val="2"/>
          </w:tcPr>
          <w:p w14:paraId="4563CBC6"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11"/>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w:t>
            </w:r>
          </w:p>
        </w:tc>
        <w:tc>
          <w:tcPr>
            <w:tcW w:w="181" w:type="dxa"/>
          </w:tcPr>
          <w:p w14:paraId="208D484B"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48" w:type="dxa"/>
          </w:tcPr>
          <w:p w14:paraId="671B2528" w14:textId="3766CA7E"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r w:rsidRPr="00803B66">
              <w:rPr>
                <w:rFonts w:ascii="Times New Roman" w:hAnsi="Times New Roman" w:cs="Times New Roman"/>
                <w:sz w:val="22"/>
                <w:szCs w:val="22"/>
                <w:lang w:val="en-GB" w:bidi="ar-SA"/>
              </w:rPr>
              <w:t>478</w:t>
            </w:r>
          </w:p>
        </w:tc>
        <w:tc>
          <w:tcPr>
            <w:tcW w:w="185" w:type="dxa"/>
          </w:tcPr>
          <w:p w14:paraId="176D6D6A"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0"/>
                <w:lang w:val="en-GB" w:bidi="ar-SA"/>
              </w:rPr>
            </w:pPr>
          </w:p>
        </w:tc>
        <w:tc>
          <w:tcPr>
            <w:tcW w:w="1200" w:type="dxa"/>
          </w:tcPr>
          <w:p w14:paraId="5C0B34FA" w14:textId="4B7B9B0F"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0"/>
                <w:lang w:val="en-GB" w:bidi="ar-SA"/>
              </w:rPr>
            </w:pPr>
            <w:r w:rsidRPr="00803B66">
              <w:rPr>
                <w:rFonts w:ascii="Times New Roman" w:hAnsi="Times New Roman" w:cs="Times New Roman"/>
                <w:sz w:val="22"/>
                <w:szCs w:val="22"/>
                <w:lang w:val="en-GB" w:bidi="ar-SA"/>
              </w:rPr>
              <w:t>16</w:t>
            </w:r>
          </w:p>
        </w:tc>
      </w:tr>
      <w:tr w:rsidR="00472697" w:rsidRPr="00803B66" w14:paraId="05765655" w14:textId="77777777" w:rsidTr="00472697">
        <w:trPr>
          <w:cantSplit/>
        </w:trPr>
        <w:tc>
          <w:tcPr>
            <w:tcW w:w="3419" w:type="dxa"/>
          </w:tcPr>
          <w:p w14:paraId="02D275CA"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6 - 12 months</w:t>
            </w:r>
          </w:p>
        </w:tc>
        <w:tc>
          <w:tcPr>
            <w:tcW w:w="630" w:type="dxa"/>
          </w:tcPr>
          <w:p w14:paraId="5EFD67A6"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080" w:type="dxa"/>
          </w:tcPr>
          <w:p w14:paraId="3A7E3E06" w14:textId="2565A040"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sz w:val="22"/>
                <w:szCs w:val="20"/>
                <w:lang w:val="en-GB" w:bidi="ar-SA"/>
              </w:rPr>
            </w:pPr>
            <w:r w:rsidRPr="00803B66">
              <w:t>-</w:t>
            </w:r>
          </w:p>
        </w:tc>
        <w:tc>
          <w:tcPr>
            <w:tcW w:w="180" w:type="dxa"/>
          </w:tcPr>
          <w:p w14:paraId="181E3A2F"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177" w:type="dxa"/>
            <w:gridSpan w:val="2"/>
          </w:tcPr>
          <w:p w14:paraId="5AAAD3EC"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11"/>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w:t>
            </w:r>
          </w:p>
        </w:tc>
        <w:tc>
          <w:tcPr>
            <w:tcW w:w="181" w:type="dxa"/>
          </w:tcPr>
          <w:p w14:paraId="6690DD13"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48" w:type="dxa"/>
          </w:tcPr>
          <w:p w14:paraId="5E7E01A9" w14:textId="7D7305B5" w:rsidR="00472697" w:rsidRPr="00803B66" w:rsidRDefault="00472697" w:rsidP="00AE3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ind w:right="-144"/>
              <w:rPr>
                <w:rFonts w:ascii="Times New Roman" w:hAnsi="Times New Roman" w:cs="Times New Roman"/>
                <w:sz w:val="22"/>
                <w:szCs w:val="22"/>
                <w:lang w:val="en-GB" w:bidi="ar-SA"/>
              </w:rPr>
            </w:pPr>
            <w:r w:rsidRPr="00803B66">
              <w:rPr>
                <w:rFonts w:ascii="Times New Roman" w:hAnsi="Times New Roman" w:cs="Times New Roman"/>
                <w:sz w:val="22"/>
                <w:szCs w:val="22"/>
                <w:lang w:val="en-GB" w:bidi="ar-SA"/>
              </w:rPr>
              <w:t>-</w:t>
            </w:r>
          </w:p>
        </w:tc>
        <w:tc>
          <w:tcPr>
            <w:tcW w:w="185" w:type="dxa"/>
          </w:tcPr>
          <w:p w14:paraId="23128F7B"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0"/>
                <w:lang w:val="en-GB" w:bidi="ar-SA"/>
              </w:rPr>
            </w:pPr>
          </w:p>
        </w:tc>
        <w:tc>
          <w:tcPr>
            <w:tcW w:w="1200" w:type="dxa"/>
          </w:tcPr>
          <w:p w14:paraId="1A17286B" w14:textId="037B6141"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0"/>
                <w:lang w:val="en-GB" w:bidi="ar-SA"/>
              </w:rPr>
            </w:pPr>
            <w:r w:rsidRPr="00803B66">
              <w:rPr>
                <w:rFonts w:ascii="Times New Roman" w:hAnsi="Times New Roman" w:cs="Times New Roman"/>
                <w:sz w:val="22"/>
                <w:szCs w:val="22"/>
                <w:lang w:val="en-GB" w:bidi="ar-SA"/>
              </w:rPr>
              <w:t>2,591</w:t>
            </w:r>
          </w:p>
        </w:tc>
      </w:tr>
      <w:tr w:rsidR="00472697" w:rsidRPr="00803B66" w14:paraId="20085A18" w14:textId="77777777" w:rsidTr="00472697">
        <w:trPr>
          <w:cantSplit/>
        </w:trPr>
        <w:tc>
          <w:tcPr>
            <w:tcW w:w="3419" w:type="dxa"/>
          </w:tcPr>
          <w:p w14:paraId="27DABCF8"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Over 12 months</w:t>
            </w:r>
          </w:p>
        </w:tc>
        <w:tc>
          <w:tcPr>
            <w:tcW w:w="630" w:type="dxa"/>
          </w:tcPr>
          <w:p w14:paraId="0D903184"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080" w:type="dxa"/>
          </w:tcPr>
          <w:p w14:paraId="6FC84A00" w14:textId="46C18EB1"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sz w:val="22"/>
                <w:szCs w:val="20"/>
                <w:lang w:val="en-GB" w:bidi="ar-SA"/>
              </w:rPr>
            </w:pPr>
            <w:r w:rsidRPr="00803B66">
              <w:t>-</w:t>
            </w:r>
          </w:p>
        </w:tc>
        <w:tc>
          <w:tcPr>
            <w:tcW w:w="180" w:type="dxa"/>
          </w:tcPr>
          <w:p w14:paraId="71CBD2EA"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177" w:type="dxa"/>
            <w:gridSpan w:val="2"/>
          </w:tcPr>
          <w:p w14:paraId="33675105"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11"/>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w:t>
            </w:r>
          </w:p>
        </w:tc>
        <w:tc>
          <w:tcPr>
            <w:tcW w:w="181" w:type="dxa"/>
          </w:tcPr>
          <w:p w14:paraId="1D9C09F4"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48" w:type="dxa"/>
          </w:tcPr>
          <w:p w14:paraId="0636A704" w14:textId="40AEEAF6"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r w:rsidRPr="00803B66">
              <w:rPr>
                <w:rFonts w:ascii="Times New Roman" w:hAnsi="Times New Roman" w:cs="Times New Roman"/>
                <w:sz w:val="22"/>
                <w:szCs w:val="22"/>
                <w:lang w:val="en-GB" w:bidi="ar-SA"/>
              </w:rPr>
              <w:t>25,868</w:t>
            </w:r>
          </w:p>
        </w:tc>
        <w:tc>
          <w:tcPr>
            <w:tcW w:w="185" w:type="dxa"/>
          </w:tcPr>
          <w:p w14:paraId="79B201F7"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0"/>
                <w:lang w:val="en-GB" w:bidi="ar-SA"/>
              </w:rPr>
            </w:pPr>
          </w:p>
        </w:tc>
        <w:tc>
          <w:tcPr>
            <w:tcW w:w="1200" w:type="dxa"/>
          </w:tcPr>
          <w:p w14:paraId="3D0265CE" w14:textId="764BD31D"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0"/>
                <w:lang w:val="en-GB" w:bidi="ar-SA"/>
              </w:rPr>
            </w:pPr>
            <w:r w:rsidRPr="00803B66">
              <w:rPr>
                <w:rFonts w:ascii="Times New Roman" w:hAnsi="Times New Roman" w:cs="Times New Roman"/>
                <w:sz w:val="22"/>
                <w:szCs w:val="22"/>
                <w:lang w:val="en-GB" w:bidi="ar-SA"/>
              </w:rPr>
              <w:t>24,059</w:t>
            </w:r>
          </w:p>
        </w:tc>
      </w:tr>
      <w:tr w:rsidR="00472697" w:rsidRPr="00803B66" w14:paraId="57753570" w14:textId="77777777" w:rsidTr="00472697">
        <w:trPr>
          <w:cantSplit/>
        </w:trPr>
        <w:tc>
          <w:tcPr>
            <w:tcW w:w="3419" w:type="dxa"/>
          </w:tcPr>
          <w:p w14:paraId="7B74FE6A"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0"/>
                <w:lang w:val="en-GB" w:bidi="ar-SA"/>
              </w:rPr>
            </w:pPr>
            <w:r w:rsidRPr="00803B66">
              <w:rPr>
                <w:rFonts w:ascii="Times New Roman" w:hAnsi="Times New Roman" w:cs="Times New Roman"/>
                <w:b/>
                <w:bCs/>
                <w:sz w:val="22"/>
                <w:szCs w:val="20"/>
                <w:lang w:val="en-GB" w:bidi="ar-SA"/>
              </w:rPr>
              <w:t>Total</w:t>
            </w:r>
          </w:p>
        </w:tc>
        <w:tc>
          <w:tcPr>
            <w:tcW w:w="630" w:type="dxa"/>
          </w:tcPr>
          <w:p w14:paraId="52513572"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b/>
                <w:bCs/>
                <w:sz w:val="22"/>
                <w:szCs w:val="20"/>
                <w:lang w:val="en-GB" w:bidi="ar-SA"/>
              </w:rPr>
            </w:pPr>
          </w:p>
        </w:tc>
        <w:tc>
          <w:tcPr>
            <w:tcW w:w="1080" w:type="dxa"/>
            <w:tcBorders>
              <w:top w:val="single" w:sz="4" w:space="0" w:color="auto"/>
            </w:tcBorders>
          </w:tcPr>
          <w:p w14:paraId="107C49E2" w14:textId="0A8BF52B"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803B66">
              <w:t>-</w:t>
            </w:r>
          </w:p>
        </w:tc>
        <w:tc>
          <w:tcPr>
            <w:tcW w:w="180" w:type="dxa"/>
          </w:tcPr>
          <w:p w14:paraId="0B2B130F"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b/>
                <w:bCs/>
                <w:sz w:val="22"/>
                <w:szCs w:val="20"/>
                <w:lang w:val="en-GB" w:bidi="ar-SA"/>
              </w:rPr>
            </w:pPr>
          </w:p>
        </w:tc>
        <w:tc>
          <w:tcPr>
            <w:tcW w:w="1177" w:type="dxa"/>
            <w:gridSpan w:val="2"/>
            <w:tcBorders>
              <w:top w:val="single" w:sz="4" w:space="0" w:color="auto"/>
            </w:tcBorders>
          </w:tcPr>
          <w:p w14:paraId="0E86E385"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11"/>
              <w:rPr>
                <w:rFonts w:ascii="Times New Roman" w:hAnsi="Times New Roman" w:cs="Times New Roman"/>
                <w:b/>
                <w:bCs/>
                <w:sz w:val="22"/>
                <w:szCs w:val="20"/>
                <w:lang w:val="en-GB" w:bidi="ar-SA"/>
              </w:rPr>
            </w:pPr>
            <w:r w:rsidRPr="00803B66">
              <w:rPr>
                <w:rFonts w:ascii="Times New Roman" w:hAnsi="Times New Roman" w:cs="Times New Roman"/>
                <w:b/>
                <w:bCs/>
                <w:sz w:val="22"/>
                <w:szCs w:val="20"/>
                <w:lang w:val="en-GB" w:bidi="ar-SA"/>
              </w:rPr>
              <w:t>-</w:t>
            </w:r>
          </w:p>
        </w:tc>
        <w:tc>
          <w:tcPr>
            <w:tcW w:w="181" w:type="dxa"/>
          </w:tcPr>
          <w:p w14:paraId="67D31A37"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0"/>
                <w:lang w:val="en-GB" w:bidi="ar-SA"/>
              </w:rPr>
            </w:pPr>
          </w:p>
        </w:tc>
        <w:tc>
          <w:tcPr>
            <w:tcW w:w="1248" w:type="dxa"/>
            <w:tcBorders>
              <w:top w:val="single" w:sz="4" w:space="0" w:color="auto"/>
            </w:tcBorders>
          </w:tcPr>
          <w:p w14:paraId="28A192F6" w14:textId="1178C31A"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b/>
                <w:bCs/>
                <w:sz w:val="22"/>
                <w:szCs w:val="22"/>
                <w:lang w:val="en-GB" w:bidi="ar-SA"/>
              </w:rPr>
            </w:pPr>
            <w:r w:rsidRPr="00803B66">
              <w:rPr>
                <w:rFonts w:ascii="Times New Roman" w:hAnsi="Times New Roman" w:cs="Times New Roman"/>
                <w:b/>
                <w:bCs/>
                <w:sz w:val="22"/>
                <w:szCs w:val="22"/>
                <w:lang w:val="en-GB" w:bidi="ar-SA"/>
              </w:rPr>
              <w:t>28,489</w:t>
            </w:r>
          </w:p>
        </w:tc>
        <w:tc>
          <w:tcPr>
            <w:tcW w:w="185" w:type="dxa"/>
          </w:tcPr>
          <w:p w14:paraId="598FBF2F"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0"/>
                <w:lang w:val="en-GB" w:bidi="ar-SA"/>
              </w:rPr>
            </w:pPr>
          </w:p>
        </w:tc>
        <w:tc>
          <w:tcPr>
            <w:tcW w:w="1200" w:type="dxa"/>
            <w:tcBorders>
              <w:top w:val="single" w:sz="4" w:space="0" w:color="auto"/>
            </w:tcBorders>
          </w:tcPr>
          <w:p w14:paraId="7AA6436A" w14:textId="4BD8D2CA"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b/>
                <w:bCs/>
                <w:sz w:val="22"/>
                <w:szCs w:val="20"/>
                <w:lang w:val="en-GB" w:bidi="ar-SA"/>
              </w:rPr>
            </w:pPr>
            <w:r w:rsidRPr="00803B66">
              <w:rPr>
                <w:rFonts w:ascii="Times New Roman" w:hAnsi="Times New Roman" w:cs="Times New Roman"/>
                <w:b/>
                <w:bCs/>
                <w:sz w:val="22"/>
                <w:szCs w:val="22"/>
                <w:lang w:val="en-GB" w:bidi="ar-SA"/>
              </w:rPr>
              <w:t>30,788</w:t>
            </w:r>
          </w:p>
        </w:tc>
      </w:tr>
      <w:tr w:rsidR="00472697" w:rsidRPr="00803B66" w14:paraId="6CD88015" w14:textId="77777777" w:rsidTr="00472697">
        <w:trPr>
          <w:cantSplit/>
        </w:trPr>
        <w:tc>
          <w:tcPr>
            <w:tcW w:w="3419" w:type="dxa"/>
          </w:tcPr>
          <w:p w14:paraId="468FF44F"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803B66">
              <w:rPr>
                <w:rFonts w:ascii="Times New Roman" w:hAnsi="Times New Roman" w:cs="Times New Roman"/>
                <w:i/>
                <w:iCs/>
                <w:sz w:val="22"/>
                <w:szCs w:val="20"/>
                <w:lang w:val="en-GB" w:bidi="ar-SA"/>
              </w:rPr>
              <w:t>Less</w:t>
            </w:r>
            <w:r w:rsidRPr="00803B66">
              <w:rPr>
                <w:rFonts w:ascii="Times New Roman" w:hAnsi="Times New Roman" w:cs="Times New Roman"/>
                <w:sz w:val="22"/>
                <w:szCs w:val="20"/>
                <w:lang w:val="en-GB" w:bidi="ar-SA"/>
              </w:rPr>
              <w:t xml:space="preserve"> </w:t>
            </w:r>
            <w:r w:rsidRPr="00803B66">
              <w:rPr>
                <w:rFonts w:ascii="Times New Roman" w:hAnsi="Times New Roman" w:cs="Times New Roman"/>
                <w:sz w:val="22"/>
                <w:szCs w:val="20"/>
                <w:lang w:val="en-GB"/>
              </w:rPr>
              <w:t>allowance for expected</w:t>
            </w:r>
          </w:p>
        </w:tc>
        <w:tc>
          <w:tcPr>
            <w:tcW w:w="630" w:type="dxa"/>
          </w:tcPr>
          <w:p w14:paraId="1B9C66C0"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080" w:type="dxa"/>
          </w:tcPr>
          <w:p w14:paraId="5A1E8461"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sz w:val="22"/>
                <w:szCs w:val="20"/>
                <w:lang w:val="en-GB" w:bidi="ar-SA"/>
              </w:rPr>
            </w:pPr>
          </w:p>
        </w:tc>
        <w:tc>
          <w:tcPr>
            <w:tcW w:w="180" w:type="dxa"/>
          </w:tcPr>
          <w:p w14:paraId="5FC952A8"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177" w:type="dxa"/>
            <w:gridSpan w:val="2"/>
          </w:tcPr>
          <w:p w14:paraId="4974D391"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11"/>
              <w:rPr>
                <w:rFonts w:ascii="Times New Roman" w:hAnsi="Times New Roman" w:cs="Times New Roman"/>
                <w:sz w:val="22"/>
                <w:szCs w:val="20"/>
                <w:lang w:val="en-GB" w:bidi="ar-SA"/>
              </w:rPr>
            </w:pPr>
          </w:p>
        </w:tc>
        <w:tc>
          <w:tcPr>
            <w:tcW w:w="181" w:type="dxa"/>
          </w:tcPr>
          <w:p w14:paraId="21E54808"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48" w:type="dxa"/>
          </w:tcPr>
          <w:p w14:paraId="74091306"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p>
        </w:tc>
        <w:tc>
          <w:tcPr>
            <w:tcW w:w="185" w:type="dxa"/>
          </w:tcPr>
          <w:p w14:paraId="1B2BCF42"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240" w:lineRule="exact"/>
              <w:rPr>
                <w:rFonts w:ascii="Times New Roman" w:hAnsi="Times New Roman" w:cs="Times New Roman"/>
                <w:sz w:val="22"/>
                <w:szCs w:val="20"/>
                <w:lang w:val="en-GB" w:bidi="ar-SA"/>
              </w:rPr>
            </w:pPr>
          </w:p>
        </w:tc>
        <w:tc>
          <w:tcPr>
            <w:tcW w:w="1200" w:type="dxa"/>
          </w:tcPr>
          <w:p w14:paraId="7ABAD709"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0"/>
                <w:lang w:val="en-GB" w:bidi="ar-SA"/>
              </w:rPr>
            </w:pPr>
          </w:p>
        </w:tc>
      </w:tr>
      <w:tr w:rsidR="00472697" w:rsidRPr="00803B66" w14:paraId="3AFD4E2B" w14:textId="77777777" w:rsidTr="00472697">
        <w:trPr>
          <w:cantSplit/>
        </w:trPr>
        <w:tc>
          <w:tcPr>
            <w:tcW w:w="3419" w:type="dxa"/>
          </w:tcPr>
          <w:p w14:paraId="48B6A3BC"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642"/>
              <w:rPr>
                <w:rFonts w:ascii="Times New Roman" w:hAnsi="Times New Roman" w:cs="Times New Roman"/>
                <w:i/>
                <w:iCs/>
                <w:sz w:val="22"/>
                <w:szCs w:val="20"/>
                <w:lang w:val="en-GB" w:bidi="ar-SA"/>
              </w:rPr>
            </w:pPr>
            <w:r w:rsidRPr="00803B66">
              <w:rPr>
                <w:rFonts w:ascii="Times New Roman" w:hAnsi="Times New Roman" w:cs="Times New Roman"/>
                <w:sz w:val="22"/>
                <w:szCs w:val="20"/>
                <w:lang w:val="en-GB"/>
              </w:rPr>
              <w:t>credit loss</w:t>
            </w:r>
          </w:p>
        </w:tc>
        <w:tc>
          <w:tcPr>
            <w:tcW w:w="630" w:type="dxa"/>
          </w:tcPr>
          <w:p w14:paraId="21B431C0"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080" w:type="dxa"/>
            <w:tcBorders>
              <w:bottom w:val="single" w:sz="4" w:space="0" w:color="auto"/>
            </w:tcBorders>
          </w:tcPr>
          <w:p w14:paraId="18E54D0C" w14:textId="3649366F"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sz w:val="22"/>
                <w:szCs w:val="20"/>
                <w:lang w:val="en-GB" w:bidi="ar-SA"/>
              </w:rPr>
            </w:pPr>
            <w:r w:rsidRPr="00803B66">
              <w:t>-</w:t>
            </w:r>
          </w:p>
        </w:tc>
        <w:tc>
          <w:tcPr>
            <w:tcW w:w="180" w:type="dxa"/>
          </w:tcPr>
          <w:p w14:paraId="2FC984FA"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177" w:type="dxa"/>
            <w:gridSpan w:val="2"/>
            <w:tcBorders>
              <w:bottom w:val="single" w:sz="4" w:space="0" w:color="auto"/>
            </w:tcBorders>
          </w:tcPr>
          <w:p w14:paraId="60FF2676"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11"/>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w:t>
            </w:r>
          </w:p>
        </w:tc>
        <w:tc>
          <w:tcPr>
            <w:tcW w:w="181" w:type="dxa"/>
          </w:tcPr>
          <w:p w14:paraId="37736D2F"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48" w:type="dxa"/>
            <w:tcBorders>
              <w:bottom w:val="single" w:sz="4" w:space="0" w:color="auto"/>
            </w:tcBorders>
          </w:tcPr>
          <w:p w14:paraId="623088A0" w14:textId="60E166DA" w:rsidR="00472697" w:rsidRPr="00803B66" w:rsidRDefault="00472697" w:rsidP="00AE3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ind w:right="-144"/>
              <w:rPr>
                <w:rFonts w:ascii="Times New Roman" w:hAnsi="Times New Roman" w:cs="Times New Roman"/>
                <w:sz w:val="22"/>
                <w:szCs w:val="22"/>
                <w:lang w:val="en-GB" w:bidi="ar-SA"/>
              </w:rPr>
            </w:pPr>
            <w:r w:rsidRPr="00803B66">
              <w:rPr>
                <w:rFonts w:ascii="Times New Roman" w:hAnsi="Times New Roman" w:cs="Times New Roman"/>
                <w:sz w:val="22"/>
                <w:szCs w:val="22"/>
                <w:lang w:val="en-GB" w:bidi="ar-SA"/>
              </w:rPr>
              <w:t>-</w:t>
            </w:r>
          </w:p>
        </w:tc>
        <w:tc>
          <w:tcPr>
            <w:tcW w:w="185" w:type="dxa"/>
          </w:tcPr>
          <w:p w14:paraId="7AF6592F"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240" w:lineRule="exact"/>
              <w:rPr>
                <w:rFonts w:ascii="Times New Roman" w:hAnsi="Times New Roman" w:cs="Times New Roman"/>
                <w:sz w:val="22"/>
                <w:szCs w:val="20"/>
                <w:lang w:val="en-GB" w:bidi="ar-SA"/>
              </w:rPr>
            </w:pPr>
          </w:p>
        </w:tc>
        <w:tc>
          <w:tcPr>
            <w:tcW w:w="1200" w:type="dxa"/>
            <w:tcBorders>
              <w:bottom w:val="single" w:sz="4" w:space="0" w:color="auto"/>
            </w:tcBorders>
          </w:tcPr>
          <w:p w14:paraId="57C851F7" w14:textId="2C75BA5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0"/>
                <w:lang w:val="en-GB" w:bidi="ar-SA"/>
              </w:rPr>
            </w:pPr>
            <w:r w:rsidRPr="00803B66">
              <w:rPr>
                <w:rFonts w:ascii="Times New Roman" w:hAnsi="Times New Roman" w:cs="Times New Roman"/>
                <w:sz w:val="22"/>
                <w:szCs w:val="22"/>
                <w:lang w:val="en-GB" w:bidi="ar-SA"/>
              </w:rPr>
              <w:t>(1,648)</w:t>
            </w:r>
          </w:p>
        </w:tc>
      </w:tr>
      <w:tr w:rsidR="00472697" w:rsidRPr="00803B66" w14:paraId="7AA02703" w14:textId="77777777" w:rsidTr="00472697">
        <w:trPr>
          <w:cantSplit/>
          <w:trHeight w:val="64"/>
        </w:trPr>
        <w:tc>
          <w:tcPr>
            <w:tcW w:w="3419" w:type="dxa"/>
          </w:tcPr>
          <w:p w14:paraId="22AC8E81" w14:textId="5261C4ED"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0"/>
              </w:rPr>
            </w:pPr>
          </w:p>
        </w:tc>
        <w:tc>
          <w:tcPr>
            <w:tcW w:w="630" w:type="dxa"/>
          </w:tcPr>
          <w:p w14:paraId="50E3BE42" w14:textId="635FE3E4"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
              </w:tabs>
              <w:spacing w:line="240" w:lineRule="exact"/>
              <w:ind w:right="11"/>
              <w:jc w:val="center"/>
              <w:rPr>
                <w:rFonts w:ascii="Times New Roman" w:hAnsi="Times New Roman" w:cs="Times New Roman"/>
                <w:i/>
                <w:iCs/>
                <w:sz w:val="22"/>
                <w:szCs w:val="20"/>
                <w:lang w:val="en-GB" w:bidi="ar-SA"/>
              </w:rPr>
            </w:pPr>
            <w:r w:rsidRPr="00803B66">
              <w:rPr>
                <w:rFonts w:ascii="Times New Roman" w:hAnsi="Times New Roman" w:cs="Times New Roman"/>
                <w:i/>
                <w:iCs/>
                <w:sz w:val="22"/>
                <w:szCs w:val="20"/>
                <w:lang w:val="en-GB" w:bidi="ar-SA"/>
              </w:rPr>
              <w:t>2</w:t>
            </w:r>
          </w:p>
        </w:tc>
        <w:tc>
          <w:tcPr>
            <w:tcW w:w="1080" w:type="dxa"/>
            <w:tcBorders>
              <w:top w:val="single" w:sz="4" w:space="0" w:color="auto"/>
              <w:bottom w:val="single" w:sz="4" w:space="0" w:color="auto"/>
            </w:tcBorders>
          </w:tcPr>
          <w:p w14:paraId="4C06CA2F" w14:textId="31BA0290"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803B66">
              <w:t>-</w:t>
            </w:r>
          </w:p>
        </w:tc>
        <w:tc>
          <w:tcPr>
            <w:tcW w:w="180" w:type="dxa"/>
          </w:tcPr>
          <w:p w14:paraId="3B874F9B"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b/>
                <w:bCs/>
                <w:sz w:val="22"/>
                <w:szCs w:val="20"/>
                <w:lang w:val="en-GB" w:bidi="ar-SA"/>
              </w:rPr>
            </w:pPr>
          </w:p>
        </w:tc>
        <w:tc>
          <w:tcPr>
            <w:tcW w:w="1177" w:type="dxa"/>
            <w:gridSpan w:val="2"/>
            <w:tcBorders>
              <w:top w:val="single" w:sz="4" w:space="0" w:color="auto"/>
              <w:bottom w:val="single" w:sz="4" w:space="0" w:color="auto"/>
            </w:tcBorders>
          </w:tcPr>
          <w:p w14:paraId="5105C1AD"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11"/>
              <w:rPr>
                <w:rFonts w:ascii="Times New Roman" w:hAnsi="Times New Roman" w:cs="Times New Roman"/>
                <w:b/>
                <w:bCs/>
                <w:sz w:val="22"/>
                <w:szCs w:val="20"/>
                <w:lang w:val="en-GB" w:bidi="ar-SA"/>
              </w:rPr>
            </w:pPr>
            <w:r w:rsidRPr="00803B66">
              <w:rPr>
                <w:rFonts w:ascii="Times New Roman" w:hAnsi="Times New Roman" w:cs="Times New Roman"/>
                <w:b/>
                <w:bCs/>
                <w:sz w:val="22"/>
                <w:szCs w:val="20"/>
                <w:lang w:val="en-GB" w:bidi="ar-SA"/>
              </w:rPr>
              <w:t>-</w:t>
            </w:r>
          </w:p>
        </w:tc>
        <w:tc>
          <w:tcPr>
            <w:tcW w:w="181" w:type="dxa"/>
          </w:tcPr>
          <w:p w14:paraId="64E3F7EA"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0"/>
                <w:lang w:val="en-GB" w:bidi="ar-SA"/>
              </w:rPr>
            </w:pPr>
          </w:p>
        </w:tc>
        <w:tc>
          <w:tcPr>
            <w:tcW w:w="1248" w:type="dxa"/>
            <w:tcBorders>
              <w:top w:val="single" w:sz="4" w:space="0" w:color="auto"/>
              <w:bottom w:val="single" w:sz="4" w:space="0" w:color="auto"/>
            </w:tcBorders>
          </w:tcPr>
          <w:p w14:paraId="18AAC5B2" w14:textId="4233B20E"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b/>
                <w:bCs/>
                <w:sz w:val="22"/>
                <w:szCs w:val="22"/>
                <w:lang w:val="en-GB" w:bidi="ar-SA"/>
              </w:rPr>
            </w:pPr>
            <w:r w:rsidRPr="00803B66">
              <w:rPr>
                <w:rFonts w:ascii="Times New Roman" w:hAnsi="Times New Roman" w:cs="Times New Roman"/>
                <w:b/>
                <w:bCs/>
                <w:sz w:val="22"/>
                <w:szCs w:val="22"/>
                <w:lang w:val="en-GB" w:bidi="ar-SA"/>
              </w:rPr>
              <w:t>28,489</w:t>
            </w:r>
          </w:p>
        </w:tc>
        <w:tc>
          <w:tcPr>
            <w:tcW w:w="185" w:type="dxa"/>
          </w:tcPr>
          <w:p w14:paraId="6A6EF08A"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0"/>
                <w:lang w:val="en-GB" w:bidi="ar-SA"/>
              </w:rPr>
            </w:pPr>
          </w:p>
        </w:tc>
        <w:tc>
          <w:tcPr>
            <w:tcW w:w="1200" w:type="dxa"/>
            <w:tcBorders>
              <w:top w:val="single" w:sz="4" w:space="0" w:color="auto"/>
              <w:bottom w:val="single" w:sz="4" w:space="0" w:color="auto"/>
            </w:tcBorders>
          </w:tcPr>
          <w:p w14:paraId="3D0EC4C9" w14:textId="07CC4CB2"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b/>
                <w:bCs/>
                <w:sz w:val="22"/>
                <w:szCs w:val="20"/>
                <w:lang w:val="en-GB" w:bidi="ar-SA"/>
              </w:rPr>
            </w:pPr>
            <w:r w:rsidRPr="00803B66">
              <w:rPr>
                <w:rFonts w:ascii="Times New Roman" w:hAnsi="Times New Roman" w:cs="Times New Roman"/>
                <w:b/>
                <w:bCs/>
                <w:sz w:val="22"/>
                <w:szCs w:val="20"/>
                <w:lang w:val="en-GB" w:bidi="ar-SA"/>
              </w:rPr>
              <w:t>29,140</w:t>
            </w:r>
          </w:p>
        </w:tc>
      </w:tr>
      <w:tr w:rsidR="00800E07" w:rsidRPr="00803B66" w14:paraId="1CB5B7BA" w14:textId="77777777" w:rsidTr="00E52B02">
        <w:trPr>
          <w:cantSplit/>
        </w:trPr>
        <w:tc>
          <w:tcPr>
            <w:tcW w:w="3419" w:type="dxa"/>
          </w:tcPr>
          <w:p w14:paraId="67FA0710"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p>
        </w:tc>
        <w:tc>
          <w:tcPr>
            <w:tcW w:w="630" w:type="dxa"/>
          </w:tcPr>
          <w:p w14:paraId="7DEDD30A"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080" w:type="dxa"/>
          </w:tcPr>
          <w:p w14:paraId="27C62BDB"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0" w:type="dxa"/>
          </w:tcPr>
          <w:p w14:paraId="788D48E5"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9" w:type="dxa"/>
          </w:tcPr>
          <w:p w14:paraId="5F327F50"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9" w:type="dxa"/>
            <w:gridSpan w:val="2"/>
          </w:tcPr>
          <w:p w14:paraId="2F4AFF4C"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48" w:type="dxa"/>
          </w:tcPr>
          <w:p w14:paraId="6B30DB47" w14:textId="77777777" w:rsidR="00800E07" w:rsidRPr="00803B66" w:rsidRDefault="00800E0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exact"/>
              <w:ind w:right="-144"/>
              <w:rPr>
                <w:rFonts w:ascii="Times New Roman" w:hAnsi="Times New Roman" w:cs="Times New Roman"/>
                <w:sz w:val="22"/>
                <w:szCs w:val="22"/>
                <w:lang w:val="en-GB" w:bidi="ar-SA"/>
              </w:rPr>
            </w:pPr>
          </w:p>
        </w:tc>
        <w:tc>
          <w:tcPr>
            <w:tcW w:w="185" w:type="dxa"/>
          </w:tcPr>
          <w:p w14:paraId="4C59165F" w14:textId="77777777" w:rsidR="00800E07" w:rsidRPr="00803B66"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200" w:type="dxa"/>
          </w:tcPr>
          <w:p w14:paraId="10BC23CA" w14:textId="77777777" w:rsidR="00800E07" w:rsidRPr="00803B66" w:rsidRDefault="00800E07" w:rsidP="00E5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p>
        </w:tc>
      </w:tr>
    </w:tbl>
    <w:p w14:paraId="4AC8CA5E" w14:textId="77777777" w:rsidR="00BE6AB5" w:rsidRPr="00803B66" w:rsidRDefault="00B93DB5" w:rsidP="00BE6AB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sz w:val="22"/>
          <w:szCs w:val="22"/>
          <w:cs/>
        </w:rPr>
      </w:pPr>
      <w:r w:rsidRPr="00803B66">
        <w:br w:type="page"/>
      </w:r>
    </w:p>
    <w:tbl>
      <w:tblPr>
        <w:tblW w:w="9300" w:type="dxa"/>
        <w:tblInd w:w="450" w:type="dxa"/>
        <w:tblLayout w:type="fixed"/>
        <w:tblCellMar>
          <w:left w:w="79" w:type="dxa"/>
          <w:right w:w="79" w:type="dxa"/>
        </w:tblCellMar>
        <w:tblLook w:val="0000" w:firstRow="0" w:lastRow="0" w:firstColumn="0" w:lastColumn="0" w:noHBand="0" w:noVBand="0"/>
      </w:tblPr>
      <w:tblGrid>
        <w:gridCol w:w="3419"/>
        <w:gridCol w:w="630"/>
        <w:gridCol w:w="1080"/>
        <w:gridCol w:w="180"/>
        <w:gridCol w:w="1169"/>
        <w:gridCol w:w="8"/>
        <w:gridCol w:w="181"/>
        <w:gridCol w:w="1248"/>
        <w:gridCol w:w="185"/>
        <w:gridCol w:w="1200"/>
      </w:tblGrid>
      <w:tr w:rsidR="00BE6AB5" w:rsidRPr="00803B66" w14:paraId="4D68FF47" w14:textId="77777777" w:rsidTr="009C4FB2">
        <w:trPr>
          <w:cantSplit/>
          <w:tblHeader/>
        </w:trPr>
        <w:tc>
          <w:tcPr>
            <w:tcW w:w="3419" w:type="dxa"/>
          </w:tcPr>
          <w:p w14:paraId="140856B6" w14:textId="77777777" w:rsidR="00BE6AB5" w:rsidRPr="00803B66" w:rsidRDefault="00BE6AB5" w:rsidP="009C4F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p>
        </w:tc>
        <w:tc>
          <w:tcPr>
            <w:tcW w:w="630" w:type="dxa"/>
          </w:tcPr>
          <w:p w14:paraId="1EF34070" w14:textId="77777777" w:rsidR="00BE6AB5" w:rsidRPr="00803B66" w:rsidRDefault="00BE6AB5" w:rsidP="009C4FB2">
            <w:pPr>
              <w:pStyle w:val="acctmergecolhdg"/>
              <w:spacing w:line="240" w:lineRule="exact"/>
            </w:pPr>
          </w:p>
        </w:tc>
        <w:tc>
          <w:tcPr>
            <w:tcW w:w="2437" w:type="dxa"/>
            <w:gridSpan w:val="4"/>
          </w:tcPr>
          <w:p w14:paraId="74FBC4A1" w14:textId="77777777" w:rsidR="00BE6AB5" w:rsidRPr="00803B66" w:rsidRDefault="00BE6AB5" w:rsidP="009C4FB2">
            <w:pPr>
              <w:pStyle w:val="acctmergecolhdg"/>
              <w:spacing w:line="240" w:lineRule="exact"/>
            </w:pPr>
            <w:r w:rsidRPr="00803B66">
              <w:t>Consolidated</w:t>
            </w:r>
          </w:p>
        </w:tc>
        <w:tc>
          <w:tcPr>
            <w:tcW w:w="181" w:type="dxa"/>
          </w:tcPr>
          <w:p w14:paraId="79B33A50" w14:textId="77777777" w:rsidR="00BE6AB5" w:rsidRPr="00803B66" w:rsidRDefault="00BE6AB5" w:rsidP="009C4FB2">
            <w:pPr>
              <w:pStyle w:val="acctmergecolhdg"/>
              <w:spacing w:line="240" w:lineRule="exact"/>
            </w:pPr>
          </w:p>
        </w:tc>
        <w:tc>
          <w:tcPr>
            <w:tcW w:w="2633" w:type="dxa"/>
            <w:gridSpan w:val="3"/>
          </w:tcPr>
          <w:p w14:paraId="6BD10991" w14:textId="77777777" w:rsidR="00BE6AB5" w:rsidRPr="00803B66" w:rsidRDefault="00BE6AB5" w:rsidP="009C4FB2">
            <w:pPr>
              <w:pStyle w:val="acctmergecolhdg"/>
              <w:spacing w:line="240" w:lineRule="exact"/>
            </w:pPr>
            <w:r w:rsidRPr="00803B66">
              <w:t>Separate</w:t>
            </w:r>
          </w:p>
        </w:tc>
      </w:tr>
      <w:tr w:rsidR="00BE6AB5" w:rsidRPr="00803B66" w14:paraId="24E680C8" w14:textId="77777777" w:rsidTr="009C4FB2">
        <w:trPr>
          <w:cantSplit/>
          <w:tblHeader/>
        </w:trPr>
        <w:tc>
          <w:tcPr>
            <w:tcW w:w="3419" w:type="dxa"/>
          </w:tcPr>
          <w:p w14:paraId="50162D85" w14:textId="77777777" w:rsidR="00BE6AB5" w:rsidRPr="00803B66" w:rsidRDefault="00BE6AB5" w:rsidP="009C4F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i/>
                <w:iCs/>
                <w:sz w:val="22"/>
                <w:szCs w:val="20"/>
                <w:lang w:val="en-GB" w:bidi="ar-SA"/>
              </w:rPr>
            </w:pPr>
          </w:p>
        </w:tc>
        <w:tc>
          <w:tcPr>
            <w:tcW w:w="630" w:type="dxa"/>
          </w:tcPr>
          <w:p w14:paraId="7DDD2247" w14:textId="77777777" w:rsidR="00BE6AB5" w:rsidRPr="00803B66" w:rsidRDefault="00BE6AB5" w:rsidP="009C4FB2">
            <w:pPr>
              <w:pStyle w:val="acctmergecolhdg"/>
              <w:spacing w:line="240" w:lineRule="exact"/>
            </w:pPr>
          </w:p>
        </w:tc>
        <w:tc>
          <w:tcPr>
            <w:tcW w:w="2437" w:type="dxa"/>
            <w:gridSpan w:val="4"/>
          </w:tcPr>
          <w:p w14:paraId="2778EB44" w14:textId="77777777" w:rsidR="00BE6AB5" w:rsidRPr="00803B66" w:rsidRDefault="00BE6AB5" w:rsidP="009C4FB2">
            <w:pPr>
              <w:pStyle w:val="acctmergecolhdg"/>
              <w:spacing w:line="240" w:lineRule="exact"/>
            </w:pPr>
            <w:r w:rsidRPr="00803B66">
              <w:t xml:space="preserve">financial statements </w:t>
            </w:r>
          </w:p>
        </w:tc>
        <w:tc>
          <w:tcPr>
            <w:tcW w:w="181" w:type="dxa"/>
          </w:tcPr>
          <w:p w14:paraId="64E651B7" w14:textId="77777777" w:rsidR="00BE6AB5" w:rsidRPr="00803B66" w:rsidRDefault="00BE6AB5" w:rsidP="009C4FB2">
            <w:pPr>
              <w:pStyle w:val="acctmergecolhdg"/>
              <w:spacing w:line="240" w:lineRule="exact"/>
            </w:pPr>
          </w:p>
        </w:tc>
        <w:tc>
          <w:tcPr>
            <w:tcW w:w="2633" w:type="dxa"/>
            <w:gridSpan w:val="3"/>
          </w:tcPr>
          <w:p w14:paraId="72D9B44A" w14:textId="77777777" w:rsidR="00BE6AB5" w:rsidRPr="00803B66" w:rsidRDefault="00BE6AB5" w:rsidP="009C4FB2">
            <w:pPr>
              <w:pStyle w:val="acctmergecolhdg"/>
              <w:spacing w:line="240" w:lineRule="exact"/>
            </w:pPr>
            <w:r w:rsidRPr="00803B66">
              <w:t xml:space="preserve">financial statements </w:t>
            </w:r>
          </w:p>
        </w:tc>
      </w:tr>
      <w:tr w:rsidR="00BE6AB5" w:rsidRPr="00803B66" w14:paraId="50C3BF9B" w14:textId="77777777" w:rsidTr="009C4FB2">
        <w:trPr>
          <w:cantSplit/>
          <w:trHeight w:val="65"/>
          <w:tblHeader/>
        </w:trPr>
        <w:tc>
          <w:tcPr>
            <w:tcW w:w="3419" w:type="dxa"/>
          </w:tcPr>
          <w:p w14:paraId="39E742E9" w14:textId="77777777" w:rsidR="00BE6AB5" w:rsidRPr="00803B66" w:rsidRDefault="00BE6AB5" w:rsidP="009C4F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0"/>
                <w:lang w:val="en-GB" w:bidi="ar-SA"/>
              </w:rPr>
            </w:pPr>
          </w:p>
        </w:tc>
        <w:tc>
          <w:tcPr>
            <w:tcW w:w="630" w:type="dxa"/>
          </w:tcPr>
          <w:p w14:paraId="77FEBEB5" w14:textId="77777777" w:rsidR="00BE6AB5" w:rsidRPr="00803B66" w:rsidRDefault="00BE6AB5" w:rsidP="009C4FB2">
            <w:pPr>
              <w:pStyle w:val="acctmergecolhdg"/>
              <w:spacing w:line="240" w:lineRule="exact"/>
              <w:rPr>
                <w:b w:val="0"/>
                <w:bCs/>
                <w:i/>
                <w:iCs/>
                <w:szCs w:val="28"/>
                <w:lang w:val="en-US" w:bidi="th-TH"/>
              </w:rPr>
            </w:pPr>
          </w:p>
        </w:tc>
        <w:tc>
          <w:tcPr>
            <w:tcW w:w="1080" w:type="dxa"/>
            <w:shd w:val="clear" w:color="auto" w:fill="auto"/>
          </w:tcPr>
          <w:p w14:paraId="02E70C56" w14:textId="77777777" w:rsidR="00BE6AB5" w:rsidRPr="00803B66" w:rsidRDefault="00BE6AB5" w:rsidP="009C4FB2">
            <w:pPr>
              <w:pStyle w:val="acctmergecolhdg"/>
              <w:spacing w:line="240" w:lineRule="exact"/>
              <w:rPr>
                <w:b w:val="0"/>
                <w:bCs/>
                <w:szCs w:val="22"/>
              </w:rPr>
            </w:pPr>
            <w:r w:rsidRPr="00803B66">
              <w:rPr>
                <w:b w:val="0"/>
                <w:bCs/>
                <w:szCs w:val="22"/>
              </w:rPr>
              <w:t>30 June</w:t>
            </w:r>
          </w:p>
        </w:tc>
        <w:tc>
          <w:tcPr>
            <w:tcW w:w="180" w:type="dxa"/>
            <w:shd w:val="clear" w:color="auto" w:fill="auto"/>
          </w:tcPr>
          <w:p w14:paraId="74D0E5FA" w14:textId="77777777" w:rsidR="00BE6AB5" w:rsidRPr="00803B66" w:rsidRDefault="00BE6AB5" w:rsidP="009C4FB2">
            <w:pPr>
              <w:pStyle w:val="acctmergecolhdg"/>
              <w:spacing w:line="240" w:lineRule="exact"/>
              <w:rPr>
                <w:b w:val="0"/>
                <w:bCs/>
                <w:szCs w:val="22"/>
              </w:rPr>
            </w:pPr>
          </w:p>
        </w:tc>
        <w:tc>
          <w:tcPr>
            <w:tcW w:w="1177" w:type="dxa"/>
            <w:gridSpan w:val="2"/>
            <w:shd w:val="clear" w:color="auto" w:fill="auto"/>
          </w:tcPr>
          <w:p w14:paraId="0D13A482" w14:textId="77777777" w:rsidR="00BE6AB5" w:rsidRPr="00803B66" w:rsidRDefault="00BE6AB5" w:rsidP="009C4FB2">
            <w:pPr>
              <w:pStyle w:val="acctmergecolhdg"/>
              <w:spacing w:line="240" w:lineRule="exact"/>
              <w:ind w:left="-79" w:right="-70"/>
              <w:rPr>
                <w:b w:val="0"/>
                <w:bCs/>
                <w:spacing w:val="-6"/>
                <w:szCs w:val="22"/>
              </w:rPr>
            </w:pPr>
            <w:r w:rsidRPr="00803B66">
              <w:rPr>
                <w:b w:val="0"/>
                <w:bCs/>
                <w:spacing w:val="-6"/>
                <w:szCs w:val="22"/>
              </w:rPr>
              <w:t>31 December</w:t>
            </w:r>
          </w:p>
        </w:tc>
        <w:tc>
          <w:tcPr>
            <w:tcW w:w="181" w:type="dxa"/>
            <w:shd w:val="clear" w:color="auto" w:fill="auto"/>
          </w:tcPr>
          <w:p w14:paraId="459ABD02" w14:textId="77777777" w:rsidR="00BE6AB5" w:rsidRPr="00803B66" w:rsidRDefault="00BE6AB5" w:rsidP="009C4FB2">
            <w:pPr>
              <w:pStyle w:val="acctmergecolhdg"/>
              <w:spacing w:line="240" w:lineRule="exact"/>
              <w:rPr>
                <w:b w:val="0"/>
                <w:bCs/>
                <w:szCs w:val="22"/>
              </w:rPr>
            </w:pPr>
          </w:p>
        </w:tc>
        <w:tc>
          <w:tcPr>
            <w:tcW w:w="1248" w:type="dxa"/>
            <w:shd w:val="clear" w:color="auto" w:fill="auto"/>
          </w:tcPr>
          <w:p w14:paraId="5C51CEE4" w14:textId="77777777" w:rsidR="00BE6AB5" w:rsidRPr="00803B66" w:rsidRDefault="00BE6AB5" w:rsidP="009C4FB2">
            <w:pPr>
              <w:pStyle w:val="acctmergecolhdg"/>
              <w:spacing w:line="240" w:lineRule="exact"/>
              <w:rPr>
                <w:b w:val="0"/>
                <w:bCs/>
                <w:szCs w:val="22"/>
              </w:rPr>
            </w:pPr>
            <w:r w:rsidRPr="00803B66">
              <w:rPr>
                <w:b w:val="0"/>
                <w:bCs/>
                <w:szCs w:val="22"/>
              </w:rPr>
              <w:t>30 June</w:t>
            </w:r>
          </w:p>
        </w:tc>
        <w:tc>
          <w:tcPr>
            <w:tcW w:w="185" w:type="dxa"/>
            <w:shd w:val="clear" w:color="auto" w:fill="auto"/>
          </w:tcPr>
          <w:p w14:paraId="497AE083" w14:textId="77777777" w:rsidR="00BE6AB5" w:rsidRPr="00803B66" w:rsidRDefault="00BE6AB5" w:rsidP="009C4FB2">
            <w:pPr>
              <w:pStyle w:val="acctmergecolhdg"/>
              <w:spacing w:line="240" w:lineRule="exact"/>
              <w:rPr>
                <w:b w:val="0"/>
                <w:bCs/>
                <w:szCs w:val="22"/>
              </w:rPr>
            </w:pPr>
          </w:p>
        </w:tc>
        <w:tc>
          <w:tcPr>
            <w:tcW w:w="1200" w:type="dxa"/>
            <w:shd w:val="clear" w:color="auto" w:fill="auto"/>
          </w:tcPr>
          <w:p w14:paraId="0A03D9B6" w14:textId="77777777" w:rsidR="00BE6AB5" w:rsidRPr="00803B66" w:rsidRDefault="00BE6AB5" w:rsidP="009C4FB2">
            <w:pPr>
              <w:pStyle w:val="acctmergecolhdg"/>
              <w:spacing w:line="240" w:lineRule="exact"/>
              <w:ind w:left="-111" w:right="-117"/>
              <w:rPr>
                <w:b w:val="0"/>
                <w:bCs/>
                <w:szCs w:val="22"/>
              </w:rPr>
            </w:pPr>
            <w:r w:rsidRPr="00803B66">
              <w:rPr>
                <w:b w:val="0"/>
                <w:bCs/>
                <w:spacing w:val="-6"/>
                <w:szCs w:val="22"/>
              </w:rPr>
              <w:t>31 December</w:t>
            </w:r>
          </w:p>
        </w:tc>
      </w:tr>
      <w:tr w:rsidR="00BE6AB5" w:rsidRPr="00803B66" w14:paraId="1B969D96" w14:textId="77777777" w:rsidTr="009C4FB2">
        <w:trPr>
          <w:cantSplit/>
          <w:tblHeader/>
        </w:trPr>
        <w:tc>
          <w:tcPr>
            <w:tcW w:w="3419" w:type="dxa"/>
          </w:tcPr>
          <w:p w14:paraId="009A88C3" w14:textId="77777777" w:rsidR="00BE6AB5" w:rsidRPr="00803B66" w:rsidRDefault="00BE6AB5" w:rsidP="009C4F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0"/>
                <w:lang w:val="en-GB" w:bidi="ar-SA"/>
              </w:rPr>
            </w:pPr>
          </w:p>
        </w:tc>
        <w:tc>
          <w:tcPr>
            <w:tcW w:w="630" w:type="dxa"/>
          </w:tcPr>
          <w:p w14:paraId="437D4016" w14:textId="34F5467F" w:rsidR="00BE6AB5" w:rsidRPr="00803B66" w:rsidRDefault="00BE6AB5" w:rsidP="009C4FB2">
            <w:pPr>
              <w:pStyle w:val="acctmergecolhdg"/>
              <w:spacing w:line="240" w:lineRule="exact"/>
              <w:rPr>
                <w:b w:val="0"/>
                <w:bCs/>
                <w:i/>
                <w:iCs/>
                <w:szCs w:val="28"/>
                <w:lang w:val="en-US" w:bidi="th-TH"/>
              </w:rPr>
            </w:pPr>
          </w:p>
        </w:tc>
        <w:tc>
          <w:tcPr>
            <w:tcW w:w="1080" w:type="dxa"/>
            <w:shd w:val="clear" w:color="auto" w:fill="auto"/>
          </w:tcPr>
          <w:p w14:paraId="37105C05" w14:textId="77777777" w:rsidR="00BE6AB5" w:rsidRPr="00803B66" w:rsidRDefault="00BE6AB5" w:rsidP="009C4FB2">
            <w:pPr>
              <w:pStyle w:val="acctmergecolhdg"/>
              <w:spacing w:line="240" w:lineRule="exact"/>
              <w:rPr>
                <w:b w:val="0"/>
                <w:bCs/>
                <w:szCs w:val="28"/>
                <w:lang w:val="en-US" w:bidi="th-TH"/>
              </w:rPr>
            </w:pPr>
            <w:r w:rsidRPr="00803B66">
              <w:rPr>
                <w:b w:val="0"/>
                <w:bCs/>
                <w:szCs w:val="22"/>
              </w:rPr>
              <w:t>20</w:t>
            </w:r>
            <w:r w:rsidRPr="00803B66">
              <w:rPr>
                <w:b w:val="0"/>
                <w:bCs/>
                <w:szCs w:val="28"/>
                <w:lang w:val="en-US" w:bidi="th-TH"/>
              </w:rPr>
              <w:t>22</w:t>
            </w:r>
          </w:p>
        </w:tc>
        <w:tc>
          <w:tcPr>
            <w:tcW w:w="180" w:type="dxa"/>
            <w:shd w:val="clear" w:color="auto" w:fill="auto"/>
          </w:tcPr>
          <w:p w14:paraId="09A6EA76" w14:textId="77777777" w:rsidR="00BE6AB5" w:rsidRPr="00803B66" w:rsidRDefault="00BE6AB5" w:rsidP="009C4FB2">
            <w:pPr>
              <w:pStyle w:val="acctmergecolhdg"/>
              <w:spacing w:line="240" w:lineRule="exact"/>
              <w:rPr>
                <w:b w:val="0"/>
                <w:bCs/>
                <w:szCs w:val="22"/>
              </w:rPr>
            </w:pPr>
          </w:p>
        </w:tc>
        <w:tc>
          <w:tcPr>
            <w:tcW w:w="1177" w:type="dxa"/>
            <w:gridSpan w:val="2"/>
            <w:shd w:val="clear" w:color="auto" w:fill="auto"/>
          </w:tcPr>
          <w:p w14:paraId="637D5EA6" w14:textId="77777777" w:rsidR="00BE6AB5" w:rsidRPr="00803B66" w:rsidRDefault="00BE6AB5" w:rsidP="009C4FB2">
            <w:pPr>
              <w:pStyle w:val="acctmergecolhdg"/>
              <w:spacing w:line="240" w:lineRule="exact"/>
              <w:rPr>
                <w:rFonts w:cs="Angsana New"/>
                <w:b w:val="0"/>
                <w:bCs/>
                <w:szCs w:val="28"/>
                <w:lang w:val="en-US" w:bidi="th-TH"/>
              </w:rPr>
            </w:pPr>
            <w:r w:rsidRPr="00803B66">
              <w:rPr>
                <w:b w:val="0"/>
                <w:bCs/>
                <w:szCs w:val="22"/>
              </w:rPr>
              <w:t>202</w:t>
            </w:r>
            <w:r w:rsidRPr="00803B66">
              <w:rPr>
                <w:rFonts w:cs="Angsana New"/>
                <w:b w:val="0"/>
                <w:bCs/>
                <w:szCs w:val="28"/>
                <w:lang w:val="en-US" w:bidi="th-TH"/>
              </w:rPr>
              <w:t>1</w:t>
            </w:r>
          </w:p>
        </w:tc>
        <w:tc>
          <w:tcPr>
            <w:tcW w:w="181" w:type="dxa"/>
            <w:shd w:val="clear" w:color="auto" w:fill="auto"/>
          </w:tcPr>
          <w:p w14:paraId="5BA4DF78" w14:textId="77777777" w:rsidR="00BE6AB5" w:rsidRPr="00803B66" w:rsidRDefault="00BE6AB5" w:rsidP="009C4FB2">
            <w:pPr>
              <w:pStyle w:val="acctmergecolhdg"/>
              <w:spacing w:line="240" w:lineRule="exact"/>
              <w:rPr>
                <w:b w:val="0"/>
                <w:bCs/>
                <w:szCs w:val="22"/>
              </w:rPr>
            </w:pPr>
          </w:p>
        </w:tc>
        <w:tc>
          <w:tcPr>
            <w:tcW w:w="1248" w:type="dxa"/>
            <w:shd w:val="clear" w:color="auto" w:fill="auto"/>
          </w:tcPr>
          <w:p w14:paraId="5F1DDE47" w14:textId="77777777" w:rsidR="00BE6AB5" w:rsidRPr="00803B66" w:rsidRDefault="00BE6AB5" w:rsidP="009C4FB2">
            <w:pPr>
              <w:pStyle w:val="acctmergecolhdg"/>
              <w:spacing w:line="240" w:lineRule="exact"/>
              <w:rPr>
                <w:b w:val="0"/>
                <w:bCs/>
                <w:szCs w:val="22"/>
              </w:rPr>
            </w:pPr>
            <w:r w:rsidRPr="00803B66">
              <w:rPr>
                <w:b w:val="0"/>
                <w:bCs/>
                <w:szCs w:val="22"/>
              </w:rPr>
              <w:t>20</w:t>
            </w:r>
            <w:r w:rsidRPr="00803B66">
              <w:rPr>
                <w:b w:val="0"/>
                <w:bCs/>
                <w:szCs w:val="28"/>
                <w:lang w:val="en-US" w:bidi="th-TH"/>
              </w:rPr>
              <w:t>22</w:t>
            </w:r>
          </w:p>
        </w:tc>
        <w:tc>
          <w:tcPr>
            <w:tcW w:w="185" w:type="dxa"/>
            <w:shd w:val="clear" w:color="auto" w:fill="auto"/>
          </w:tcPr>
          <w:p w14:paraId="17E521E9" w14:textId="77777777" w:rsidR="00BE6AB5" w:rsidRPr="00803B66" w:rsidRDefault="00BE6AB5" w:rsidP="009C4FB2">
            <w:pPr>
              <w:pStyle w:val="acctmergecolhdg"/>
              <w:spacing w:line="240" w:lineRule="exact"/>
              <w:rPr>
                <w:b w:val="0"/>
                <w:bCs/>
                <w:szCs w:val="22"/>
              </w:rPr>
            </w:pPr>
          </w:p>
        </w:tc>
        <w:tc>
          <w:tcPr>
            <w:tcW w:w="1200" w:type="dxa"/>
            <w:shd w:val="clear" w:color="auto" w:fill="auto"/>
          </w:tcPr>
          <w:p w14:paraId="4C52B27F" w14:textId="77777777" w:rsidR="00BE6AB5" w:rsidRPr="00803B66" w:rsidRDefault="00BE6AB5" w:rsidP="009C4FB2">
            <w:pPr>
              <w:pStyle w:val="acctmergecolhdg"/>
              <w:spacing w:line="240" w:lineRule="exact"/>
              <w:rPr>
                <w:b w:val="0"/>
                <w:bCs/>
                <w:szCs w:val="22"/>
              </w:rPr>
            </w:pPr>
            <w:r w:rsidRPr="00803B66">
              <w:rPr>
                <w:b w:val="0"/>
                <w:bCs/>
                <w:szCs w:val="22"/>
              </w:rPr>
              <w:t>202</w:t>
            </w:r>
            <w:r w:rsidRPr="00803B66">
              <w:rPr>
                <w:rFonts w:cs="Angsana New"/>
                <w:b w:val="0"/>
                <w:bCs/>
                <w:szCs w:val="28"/>
                <w:lang w:val="en-US" w:bidi="th-TH"/>
              </w:rPr>
              <w:t>1</w:t>
            </w:r>
          </w:p>
        </w:tc>
      </w:tr>
      <w:tr w:rsidR="00BE6AB5" w:rsidRPr="00803B66" w14:paraId="3A73DF84" w14:textId="77777777" w:rsidTr="009C4FB2">
        <w:trPr>
          <w:cantSplit/>
          <w:tblHeader/>
        </w:trPr>
        <w:tc>
          <w:tcPr>
            <w:tcW w:w="3419" w:type="dxa"/>
          </w:tcPr>
          <w:p w14:paraId="7C284919" w14:textId="77777777" w:rsidR="00BE6AB5" w:rsidRPr="00803B66" w:rsidRDefault="00BE6AB5" w:rsidP="009C4F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0"/>
                <w:lang w:val="en-GB" w:bidi="ar-SA"/>
              </w:rPr>
            </w:pPr>
          </w:p>
        </w:tc>
        <w:tc>
          <w:tcPr>
            <w:tcW w:w="630" w:type="dxa"/>
          </w:tcPr>
          <w:p w14:paraId="30893A78" w14:textId="77777777" w:rsidR="00BE6AB5" w:rsidRPr="00803B66" w:rsidRDefault="00BE6AB5" w:rsidP="009C4F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hAnsi="Times New Roman" w:cs="Times New Roman"/>
                <w:i/>
                <w:iCs/>
                <w:sz w:val="22"/>
                <w:szCs w:val="20"/>
                <w:lang w:val="en-GB" w:bidi="ar-SA"/>
              </w:rPr>
            </w:pPr>
          </w:p>
        </w:tc>
        <w:tc>
          <w:tcPr>
            <w:tcW w:w="5251" w:type="dxa"/>
            <w:gridSpan w:val="8"/>
          </w:tcPr>
          <w:p w14:paraId="1B94E723" w14:textId="77777777" w:rsidR="00BE6AB5" w:rsidRPr="00803B66" w:rsidRDefault="00BE6AB5" w:rsidP="009C4F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hAnsi="Times New Roman" w:cs="Times New Roman"/>
                <w:i/>
                <w:iCs/>
                <w:sz w:val="22"/>
                <w:szCs w:val="20"/>
                <w:lang w:val="en-GB" w:bidi="ar-SA"/>
              </w:rPr>
            </w:pPr>
            <w:r w:rsidRPr="00803B66">
              <w:rPr>
                <w:rFonts w:ascii="Times New Roman" w:hAnsi="Times New Roman" w:cs="Times New Roman"/>
                <w:i/>
                <w:iCs/>
                <w:sz w:val="22"/>
                <w:szCs w:val="20"/>
                <w:lang w:val="en-GB" w:bidi="ar-SA"/>
              </w:rPr>
              <w:t>(in thousand Baht)</w:t>
            </w:r>
          </w:p>
        </w:tc>
      </w:tr>
      <w:tr w:rsidR="00800E07" w:rsidRPr="00803B66" w14:paraId="282636DB" w14:textId="77777777" w:rsidTr="00E52B02">
        <w:trPr>
          <w:cantSplit/>
        </w:trPr>
        <w:tc>
          <w:tcPr>
            <w:tcW w:w="3419" w:type="dxa"/>
          </w:tcPr>
          <w:p w14:paraId="4246D267" w14:textId="10696649"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803B66">
              <w:rPr>
                <w:rFonts w:ascii="Times New Roman" w:hAnsi="Times New Roman" w:cs="Times New Roman"/>
                <w:b/>
                <w:bCs/>
                <w:sz w:val="22"/>
                <w:szCs w:val="20"/>
                <w:lang w:val="en-GB" w:bidi="ar-SA"/>
              </w:rPr>
              <w:t>Other parties</w:t>
            </w:r>
          </w:p>
        </w:tc>
        <w:tc>
          <w:tcPr>
            <w:tcW w:w="630" w:type="dxa"/>
          </w:tcPr>
          <w:p w14:paraId="3202882B"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080" w:type="dxa"/>
          </w:tcPr>
          <w:p w14:paraId="262EAFCA"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0" w:type="dxa"/>
          </w:tcPr>
          <w:p w14:paraId="681AADE0"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9" w:type="dxa"/>
          </w:tcPr>
          <w:p w14:paraId="628D4DE1"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9" w:type="dxa"/>
            <w:gridSpan w:val="2"/>
          </w:tcPr>
          <w:p w14:paraId="61F192F8"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48" w:type="dxa"/>
          </w:tcPr>
          <w:p w14:paraId="0BA012F5" w14:textId="77777777" w:rsidR="00800E07" w:rsidRPr="00803B66" w:rsidRDefault="00800E0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exact"/>
              <w:ind w:right="-144"/>
              <w:rPr>
                <w:rFonts w:ascii="Times New Roman" w:hAnsi="Times New Roman" w:cs="Times New Roman"/>
                <w:sz w:val="22"/>
                <w:szCs w:val="22"/>
                <w:lang w:val="en-GB" w:bidi="ar-SA"/>
              </w:rPr>
            </w:pPr>
          </w:p>
        </w:tc>
        <w:tc>
          <w:tcPr>
            <w:tcW w:w="185" w:type="dxa"/>
          </w:tcPr>
          <w:p w14:paraId="1703F2D6" w14:textId="77777777" w:rsidR="00800E07" w:rsidRPr="00803B66"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200" w:type="dxa"/>
          </w:tcPr>
          <w:p w14:paraId="0D87A734" w14:textId="77777777" w:rsidR="00800E07" w:rsidRPr="00803B66" w:rsidRDefault="00800E07" w:rsidP="00E5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p>
        </w:tc>
      </w:tr>
      <w:tr w:rsidR="00472697" w:rsidRPr="00803B66" w14:paraId="62C561B3" w14:textId="77777777" w:rsidTr="00E52B02">
        <w:trPr>
          <w:cantSplit/>
        </w:trPr>
        <w:tc>
          <w:tcPr>
            <w:tcW w:w="3419" w:type="dxa"/>
          </w:tcPr>
          <w:p w14:paraId="5D13358A"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Within credit terms</w:t>
            </w:r>
          </w:p>
        </w:tc>
        <w:tc>
          <w:tcPr>
            <w:tcW w:w="630" w:type="dxa"/>
          </w:tcPr>
          <w:p w14:paraId="44F9E1FF"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080" w:type="dxa"/>
          </w:tcPr>
          <w:p w14:paraId="415FDEEF" w14:textId="70616136"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402</w:t>
            </w:r>
            <w:r w:rsidR="00AB6AA5" w:rsidRPr="00803B66">
              <w:rPr>
                <w:rFonts w:ascii="Times New Roman" w:hAnsi="Times New Roman" w:cs="Times New Roman"/>
                <w:sz w:val="22"/>
                <w:szCs w:val="20"/>
                <w:lang w:val="en-GB" w:bidi="ar-SA"/>
              </w:rPr>
              <w:t>,271</w:t>
            </w:r>
          </w:p>
        </w:tc>
        <w:tc>
          <w:tcPr>
            <w:tcW w:w="180" w:type="dxa"/>
          </w:tcPr>
          <w:p w14:paraId="15F854DD"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 w:val="decimal" w:pos="765"/>
                <w:tab w:val="decimal" w:pos="900"/>
              </w:tabs>
              <w:ind w:right="-258"/>
              <w:rPr>
                <w:rFonts w:ascii="Times New Roman" w:hAnsi="Times New Roman" w:cs="Times New Roman"/>
                <w:sz w:val="22"/>
                <w:szCs w:val="20"/>
                <w:lang w:val="en-GB" w:bidi="ar-SA"/>
              </w:rPr>
            </w:pPr>
          </w:p>
        </w:tc>
        <w:tc>
          <w:tcPr>
            <w:tcW w:w="1169" w:type="dxa"/>
          </w:tcPr>
          <w:p w14:paraId="72DC542F" w14:textId="778CDE8B"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485,202</w:t>
            </w:r>
          </w:p>
        </w:tc>
        <w:tc>
          <w:tcPr>
            <w:tcW w:w="189" w:type="dxa"/>
            <w:gridSpan w:val="2"/>
          </w:tcPr>
          <w:p w14:paraId="09968E3B"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48" w:type="dxa"/>
          </w:tcPr>
          <w:p w14:paraId="6FDB2A59" w14:textId="046CD5F0"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r w:rsidRPr="00803B66">
              <w:rPr>
                <w:rFonts w:ascii="Times New Roman" w:hAnsi="Times New Roman" w:cs="Times New Roman"/>
                <w:sz w:val="22"/>
                <w:szCs w:val="22"/>
                <w:lang w:val="en-GB" w:bidi="ar-SA"/>
              </w:rPr>
              <w:t>301,337</w:t>
            </w:r>
          </w:p>
        </w:tc>
        <w:tc>
          <w:tcPr>
            <w:tcW w:w="185" w:type="dxa"/>
          </w:tcPr>
          <w:p w14:paraId="45F48C05"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 w:val="decimal" w:pos="900"/>
              </w:tabs>
              <w:ind w:right="-258"/>
              <w:rPr>
                <w:rFonts w:ascii="Times New Roman" w:hAnsi="Times New Roman" w:cs="Times New Roman"/>
                <w:sz w:val="22"/>
                <w:szCs w:val="20"/>
                <w:lang w:val="en-GB" w:bidi="ar-SA"/>
              </w:rPr>
            </w:pPr>
          </w:p>
        </w:tc>
        <w:tc>
          <w:tcPr>
            <w:tcW w:w="1200" w:type="dxa"/>
          </w:tcPr>
          <w:p w14:paraId="51AC870A" w14:textId="2CD9A7F6"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sidRPr="00803B66">
              <w:rPr>
                <w:rFonts w:ascii="Times New Roman" w:hAnsi="Times New Roman" w:cs="Times New Roman"/>
                <w:sz w:val="22"/>
                <w:szCs w:val="22"/>
                <w:lang w:val="en-GB" w:bidi="ar-SA"/>
              </w:rPr>
              <w:t>392,886</w:t>
            </w:r>
          </w:p>
        </w:tc>
      </w:tr>
      <w:tr w:rsidR="00472697" w:rsidRPr="00803B66" w14:paraId="47E8BDD4" w14:textId="77777777" w:rsidTr="00E52B02">
        <w:trPr>
          <w:cantSplit/>
        </w:trPr>
        <w:tc>
          <w:tcPr>
            <w:tcW w:w="3419" w:type="dxa"/>
          </w:tcPr>
          <w:p w14:paraId="4941EC6A"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Overdue:</w:t>
            </w:r>
          </w:p>
        </w:tc>
        <w:tc>
          <w:tcPr>
            <w:tcW w:w="630" w:type="dxa"/>
          </w:tcPr>
          <w:p w14:paraId="011776ED"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080" w:type="dxa"/>
          </w:tcPr>
          <w:p w14:paraId="7C3A2275"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0" w:type="dxa"/>
          </w:tcPr>
          <w:p w14:paraId="5D48E3D4"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9" w:type="dxa"/>
          </w:tcPr>
          <w:p w14:paraId="50593506"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9" w:type="dxa"/>
            <w:gridSpan w:val="2"/>
          </w:tcPr>
          <w:p w14:paraId="09540E6F"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48" w:type="dxa"/>
          </w:tcPr>
          <w:p w14:paraId="78BA7756"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p>
        </w:tc>
        <w:tc>
          <w:tcPr>
            <w:tcW w:w="185" w:type="dxa"/>
          </w:tcPr>
          <w:p w14:paraId="2481153B"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00" w:type="dxa"/>
          </w:tcPr>
          <w:p w14:paraId="07183CFF"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p>
        </w:tc>
      </w:tr>
      <w:tr w:rsidR="00472697" w:rsidRPr="00803B66" w14:paraId="61DA131A" w14:textId="77777777" w:rsidTr="00E52B02">
        <w:trPr>
          <w:cantSplit/>
        </w:trPr>
        <w:tc>
          <w:tcPr>
            <w:tcW w:w="3419" w:type="dxa"/>
          </w:tcPr>
          <w:p w14:paraId="46C75AE3"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bidi="ar-SA"/>
              </w:rPr>
            </w:pPr>
            <w:r w:rsidRPr="00803B66">
              <w:rPr>
                <w:rFonts w:ascii="Times New Roman" w:hAnsi="Times New Roman" w:cs="Times New Roman"/>
                <w:sz w:val="22"/>
                <w:szCs w:val="20"/>
                <w:lang w:val="en-GB" w:bidi="ar-SA"/>
              </w:rPr>
              <w:t>Less than 3 months</w:t>
            </w:r>
          </w:p>
        </w:tc>
        <w:tc>
          <w:tcPr>
            <w:tcW w:w="630" w:type="dxa"/>
          </w:tcPr>
          <w:p w14:paraId="68F68D61"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080" w:type="dxa"/>
          </w:tcPr>
          <w:p w14:paraId="559AB70D" w14:textId="5CED2065"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38</w:t>
            </w:r>
            <w:r w:rsidR="003A1D94" w:rsidRPr="00803B66">
              <w:rPr>
                <w:rFonts w:ascii="Times New Roman" w:hAnsi="Times New Roman" w:cs="Times New Roman"/>
                <w:sz w:val="22"/>
                <w:szCs w:val="20"/>
                <w:lang w:val="en-GB" w:bidi="ar-SA"/>
              </w:rPr>
              <w:t>2</w:t>
            </w:r>
            <w:r w:rsidRPr="00803B66">
              <w:rPr>
                <w:rFonts w:ascii="Times New Roman" w:hAnsi="Times New Roman" w:cs="Times New Roman"/>
                <w:sz w:val="22"/>
                <w:szCs w:val="20"/>
                <w:lang w:val="en-GB" w:bidi="ar-SA"/>
              </w:rPr>
              <w:t>,</w:t>
            </w:r>
            <w:r w:rsidR="003A1D94" w:rsidRPr="00803B66">
              <w:rPr>
                <w:rFonts w:ascii="Times New Roman" w:hAnsi="Times New Roman" w:cs="Times New Roman"/>
                <w:sz w:val="22"/>
                <w:szCs w:val="20"/>
                <w:lang w:val="en-GB" w:bidi="ar-SA"/>
              </w:rPr>
              <w:t>072</w:t>
            </w:r>
          </w:p>
        </w:tc>
        <w:tc>
          <w:tcPr>
            <w:tcW w:w="180" w:type="dxa"/>
          </w:tcPr>
          <w:p w14:paraId="2B6D4E62"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9" w:type="dxa"/>
          </w:tcPr>
          <w:p w14:paraId="1B64C538" w14:textId="78C0B57F"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288,762</w:t>
            </w:r>
          </w:p>
        </w:tc>
        <w:tc>
          <w:tcPr>
            <w:tcW w:w="189" w:type="dxa"/>
            <w:gridSpan w:val="2"/>
          </w:tcPr>
          <w:p w14:paraId="03EEB0FE"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48" w:type="dxa"/>
          </w:tcPr>
          <w:p w14:paraId="7708A3DD" w14:textId="5E580152"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r w:rsidRPr="00803B66">
              <w:rPr>
                <w:rFonts w:ascii="Times New Roman" w:hAnsi="Times New Roman" w:cs="Times New Roman"/>
                <w:sz w:val="22"/>
                <w:szCs w:val="22"/>
                <w:lang w:val="en-GB" w:bidi="ar-SA"/>
              </w:rPr>
              <w:t>198,994</w:t>
            </w:r>
          </w:p>
        </w:tc>
        <w:tc>
          <w:tcPr>
            <w:tcW w:w="185" w:type="dxa"/>
          </w:tcPr>
          <w:p w14:paraId="218339D7"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00" w:type="dxa"/>
          </w:tcPr>
          <w:p w14:paraId="424EBDF4" w14:textId="5B723476"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sidRPr="00803B66">
              <w:rPr>
                <w:rFonts w:ascii="Times New Roman" w:hAnsi="Times New Roman" w:cs="Times New Roman"/>
                <w:sz w:val="22"/>
                <w:szCs w:val="22"/>
                <w:lang w:val="en-GB" w:bidi="ar-SA"/>
              </w:rPr>
              <w:t>209,484</w:t>
            </w:r>
          </w:p>
        </w:tc>
      </w:tr>
      <w:tr w:rsidR="00472697" w:rsidRPr="00803B66" w14:paraId="34AF0C69" w14:textId="77777777" w:rsidTr="00E52B02">
        <w:trPr>
          <w:cantSplit/>
        </w:trPr>
        <w:tc>
          <w:tcPr>
            <w:tcW w:w="3419" w:type="dxa"/>
          </w:tcPr>
          <w:p w14:paraId="061BC802"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3</w:t>
            </w:r>
            <w:r w:rsidRPr="00803B66">
              <w:rPr>
                <w:rFonts w:ascii="Times New Roman" w:hAnsi="Times New Roman" w:cs="Times New Roman"/>
                <w:sz w:val="22"/>
                <w:szCs w:val="20"/>
                <w:cs/>
                <w:lang w:val="en-GB"/>
              </w:rPr>
              <w:t xml:space="preserve"> </w:t>
            </w:r>
            <w:r w:rsidRPr="00803B66">
              <w:rPr>
                <w:rFonts w:ascii="Times New Roman" w:hAnsi="Times New Roman" w:cs="Times New Roman"/>
                <w:sz w:val="22"/>
                <w:szCs w:val="20"/>
                <w:lang w:val="en-GB" w:bidi="ar-SA"/>
              </w:rPr>
              <w:t>-</w:t>
            </w:r>
            <w:r w:rsidRPr="00803B66">
              <w:rPr>
                <w:rFonts w:ascii="Times New Roman" w:hAnsi="Times New Roman" w:cs="Times New Roman"/>
                <w:sz w:val="22"/>
                <w:szCs w:val="20"/>
                <w:cs/>
                <w:lang w:val="en-GB"/>
              </w:rPr>
              <w:t xml:space="preserve"> </w:t>
            </w:r>
            <w:r w:rsidRPr="00803B66">
              <w:rPr>
                <w:rFonts w:ascii="Times New Roman" w:hAnsi="Times New Roman" w:cs="Times New Roman"/>
                <w:sz w:val="22"/>
                <w:szCs w:val="20"/>
                <w:lang w:val="en-GB" w:bidi="ar-SA"/>
              </w:rPr>
              <w:t>6 months</w:t>
            </w:r>
          </w:p>
        </w:tc>
        <w:tc>
          <w:tcPr>
            <w:tcW w:w="630" w:type="dxa"/>
          </w:tcPr>
          <w:p w14:paraId="72D495FE"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080" w:type="dxa"/>
          </w:tcPr>
          <w:p w14:paraId="608B23FD" w14:textId="626A36E5" w:rsidR="00472697" w:rsidRPr="00803B66" w:rsidRDefault="003A1D94"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180,248</w:t>
            </w:r>
          </w:p>
        </w:tc>
        <w:tc>
          <w:tcPr>
            <w:tcW w:w="180" w:type="dxa"/>
          </w:tcPr>
          <w:p w14:paraId="54F07E58"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9" w:type="dxa"/>
          </w:tcPr>
          <w:p w14:paraId="292BE337" w14:textId="55C7ECC4"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41,707</w:t>
            </w:r>
          </w:p>
        </w:tc>
        <w:tc>
          <w:tcPr>
            <w:tcW w:w="189" w:type="dxa"/>
            <w:gridSpan w:val="2"/>
          </w:tcPr>
          <w:p w14:paraId="13B88861"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48" w:type="dxa"/>
          </w:tcPr>
          <w:p w14:paraId="2954AB16" w14:textId="71379C46"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r w:rsidRPr="00803B66">
              <w:rPr>
                <w:rFonts w:ascii="Times New Roman" w:hAnsi="Times New Roman" w:cs="Times New Roman"/>
                <w:sz w:val="22"/>
                <w:szCs w:val="22"/>
                <w:lang w:val="en-GB" w:bidi="ar-SA"/>
              </w:rPr>
              <w:t>39,228</w:t>
            </w:r>
          </w:p>
        </w:tc>
        <w:tc>
          <w:tcPr>
            <w:tcW w:w="185" w:type="dxa"/>
          </w:tcPr>
          <w:p w14:paraId="30342729"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00" w:type="dxa"/>
          </w:tcPr>
          <w:p w14:paraId="5BCF2443" w14:textId="699789BB"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sidRPr="00803B66">
              <w:rPr>
                <w:rFonts w:ascii="Times New Roman" w:hAnsi="Times New Roman" w:cs="Times New Roman"/>
                <w:sz w:val="22"/>
                <w:szCs w:val="22"/>
              </w:rPr>
              <w:t>41,707</w:t>
            </w:r>
          </w:p>
        </w:tc>
      </w:tr>
      <w:tr w:rsidR="00472697" w:rsidRPr="00803B66" w14:paraId="23729F5D" w14:textId="77777777" w:rsidTr="00E52B02">
        <w:trPr>
          <w:cantSplit/>
        </w:trPr>
        <w:tc>
          <w:tcPr>
            <w:tcW w:w="3419" w:type="dxa"/>
          </w:tcPr>
          <w:p w14:paraId="3A7BEB77"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6</w:t>
            </w:r>
            <w:r w:rsidRPr="00803B66">
              <w:rPr>
                <w:rFonts w:ascii="Times New Roman" w:hAnsi="Times New Roman" w:cs="Times New Roman"/>
                <w:sz w:val="22"/>
                <w:szCs w:val="20"/>
                <w:cs/>
                <w:lang w:val="en-GB"/>
              </w:rPr>
              <w:t xml:space="preserve"> </w:t>
            </w:r>
            <w:r w:rsidRPr="00803B66">
              <w:rPr>
                <w:rFonts w:ascii="Times New Roman" w:hAnsi="Times New Roman" w:cs="Times New Roman"/>
                <w:sz w:val="22"/>
                <w:szCs w:val="20"/>
                <w:lang w:val="en-GB" w:bidi="ar-SA"/>
              </w:rPr>
              <w:t>-</w:t>
            </w:r>
            <w:r w:rsidRPr="00803B66">
              <w:rPr>
                <w:rFonts w:ascii="Times New Roman" w:hAnsi="Times New Roman" w:cs="Times New Roman"/>
                <w:sz w:val="22"/>
                <w:szCs w:val="20"/>
                <w:cs/>
                <w:lang w:val="en-GB"/>
              </w:rPr>
              <w:t xml:space="preserve"> </w:t>
            </w:r>
            <w:r w:rsidRPr="00803B66">
              <w:rPr>
                <w:rFonts w:ascii="Times New Roman" w:hAnsi="Times New Roman" w:cs="Times New Roman"/>
                <w:sz w:val="22"/>
                <w:szCs w:val="20"/>
                <w:lang w:val="en-GB" w:bidi="ar-SA"/>
              </w:rPr>
              <w:t>12 months</w:t>
            </w:r>
          </w:p>
        </w:tc>
        <w:tc>
          <w:tcPr>
            <w:tcW w:w="630" w:type="dxa"/>
          </w:tcPr>
          <w:p w14:paraId="3F050D78"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080" w:type="dxa"/>
          </w:tcPr>
          <w:p w14:paraId="3FE29B3F" w14:textId="15BF5B73"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35,424</w:t>
            </w:r>
          </w:p>
        </w:tc>
        <w:tc>
          <w:tcPr>
            <w:tcW w:w="180" w:type="dxa"/>
          </w:tcPr>
          <w:p w14:paraId="736A93E1"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9" w:type="dxa"/>
          </w:tcPr>
          <w:p w14:paraId="5AB81054" w14:textId="47D578B9"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45,020</w:t>
            </w:r>
          </w:p>
        </w:tc>
        <w:tc>
          <w:tcPr>
            <w:tcW w:w="189" w:type="dxa"/>
            <w:gridSpan w:val="2"/>
          </w:tcPr>
          <w:p w14:paraId="62574E70"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48" w:type="dxa"/>
          </w:tcPr>
          <w:p w14:paraId="4A691C6B" w14:textId="7D73226F"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r w:rsidRPr="00803B66">
              <w:rPr>
                <w:rFonts w:ascii="Times New Roman" w:hAnsi="Times New Roman" w:cs="Times New Roman"/>
                <w:sz w:val="22"/>
                <w:szCs w:val="22"/>
                <w:lang w:val="en-GB" w:bidi="ar-SA"/>
              </w:rPr>
              <w:t>35,424</w:t>
            </w:r>
          </w:p>
        </w:tc>
        <w:tc>
          <w:tcPr>
            <w:tcW w:w="185" w:type="dxa"/>
          </w:tcPr>
          <w:p w14:paraId="3D7406C5"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00" w:type="dxa"/>
          </w:tcPr>
          <w:p w14:paraId="27347B80" w14:textId="0B313B1A"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sidRPr="00803B66">
              <w:rPr>
                <w:rFonts w:ascii="Times New Roman" w:hAnsi="Times New Roman" w:cs="Times New Roman"/>
                <w:sz w:val="22"/>
                <w:szCs w:val="22"/>
                <w:lang w:val="en-GB" w:bidi="ar-SA"/>
              </w:rPr>
              <w:t>44,501</w:t>
            </w:r>
          </w:p>
        </w:tc>
      </w:tr>
      <w:tr w:rsidR="00472697" w:rsidRPr="00803B66" w14:paraId="675E7A29" w14:textId="77777777" w:rsidTr="00E52B02">
        <w:trPr>
          <w:cantSplit/>
        </w:trPr>
        <w:tc>
          <w:tcPr>
            <w:tcW w:w="3419" w:type="dxa"/>
          </w:tcPr>
          <w:p w14:paraId="7F587FA8"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803B66">
              <w:rPr>
                <w:rFonts w:ascii="Times New Roman" w:hAnsi="Times New Roman" w:cs="Times New Roman"/>
                <w:sz w:val="22"/>
                <w:szCs w:val="20"/>
              </w:rPr>
              <w:t>Over</w:t>
            </w:r>
            <w:r w:rsidRPr="00803B66">
              <w:rPr>
                <w:rFonts w:ascii="Times New Roman" w:hAnsi="Times New Roman" w:cs="Times New Roman"/>
                <w:sz w:val="22"/>
                <w:szCs w:val="20"/>
                <w:lang w:val="en-GB" w:bidi="ar-SA"/>
              </w:rPr>
              <w:t xml:space="preserve"> 12 months</w:t>
            </w:r>
          </w:p>
        </w:tc>
        <w:tc>
          <w:tcPr>
            <w:tcW w:w="630" w:type="dxa"/>
          </w:tcPr>
          <w:p w14:paraId="01265E2D"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080" w:type="dxa"/>
          </w:tcPr>
          <w:p w14:paraId="37F7877D" w14:textId="0DE1A493" w:rsidR="00472697" w:rsidRPr="00803B66" w:rsidRDefault="003A1D94"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heme="minorBidi"/>
                <w:sz w:val="22"/>
                <w:szCs w:val="20"/>
                <w:cs/>
                <w:lang w:val="en-GB"/>
              </w:rPr>
            </w:pPr>
            <w:r w:rsidRPr="00803B66">
              <w:rPr>
                <w:rFonts w:ascii="Times New Roman" w:hAnsi="Times New Roman" w:cs="Times New Roman"/>
                <w:sz w:val="22"/>
                <w:szCs w:val="20"/>
                <w:lang w:val="en-GB" w:bidi="ar-SA"/>
              </w:rPr>
              <w:t>97,646</w:t>
            </w:r>
          </w:p>
        </w:tc>
        <w:tc>
          <w:tcPr>
            <w:tcW w:w="180" w:type="dxa"/>
          </w:tcPr>
          <w:p w14:paraId="2E15A785"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9" w:type="dxa"/>
          </w:tcPr>
          <w:p w14:paraId="0FC867D8" w14:textId="0971DEC6"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85,954</w:t>
            </w:r>
          </w:p>
        </w:tc>
        <w:tc>
          <w:tcPr>
            <w:tcW w:w="189" w:type="dxa"/>
            <w:gridSpan w:val="2"/>
          </w:tcPr>
          <w:p w14:paraId="16448ABC"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48" w:type="dxa"/>
          </w:tcPr>
          <w:p w14:paraId="5E8B09CA" w14:textId="44FD0A03"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r w:rsidRPr="00803B66">
              <w:rPr>
                <w:rFonts w:ascii="Times New Roman" w:hAnsi="Times New Roman" w:cs="Times New Roman"/>
                <w:sz w:val="22"/>
                <w:szCs w:val="22"/>
                <w:lang w:val="en-GB" w:bidi="ar-SA"/>
              </w:rPr>
              <w:t>81,747</w:t>
            </w:r>
          </w:p>
        </w:tc>
        <w:tc>
          <w:tcPr>
            <w:tcW w:w="185" w:type="dxa"/>
          </w:tcPr>
          <w:p w14:paraId="17036CC4"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00" w:type="dxa"/>
          </w:tcPr>
          <w:p w14:paraId="797061A2" w14:textId="0FB2A6C1"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sidRPr="00803B66">
              <w:rPr>
                <w:rFonts w:ascii="Times New Roman" w:hAnsi="Times New Roman" w:cs="Times New Roman"/>
                <w:sz w:val="22"/>
                <w:szCs w:val="22"/>
                <w:lang w:val="en-GB" w:bidi="ar-SA"/>
              </w:rPr>
              <w:t>70,045</w:t>
            </w:r>
          </w:p>
        </w:tc>
      </w:tr>
      <w:tr w:rsidR="00472697" w:rsidRPr="00803B66" w14:paraId="5B5FCDE4" w14:textId="77777777" w:rsidTr="00E52B02">
        <w:trPr>
          <w:cantSplit/>
        </w:trPr>
        <w:tc>
          <w:tcPr>
            <w:tcW w:w="3419" w:type="dxa"/>
          </w:tcPr>
          <w:p w14:paraId="2E816FE8"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r w:rsidRPr="00803B66">
              <w:rPr>
                <w:rFonts w:ascii="Times New Roman" w:hAnsi="Times New Roman" w:cs="Times New Roman"/>
                <w:b/>
                <w:bCs/>
                <w:sz w:val="22"/>
                <w:szCs w:val="20"/>
                <w:lang w:val="en-GB" w:bidi="ar-SA"/>
              </w:rPr>
              <w:t>Total</w:t>
            </w:r>
          </w:p>
        </w:tc>
        <w:tc>
          <w:tcPr>
            <w:tcW w:w="630" w:type="dxa"/>
          </w:tcPr>
          <w:p w14:paraId="36AED82C"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080" w:type="dxa"/>
            <w:tcBorders>
              <w:top w:val="single" w:sz="4" w:space="0" w:color="auto"/>
            </w:tcBorders>
          </w:tcPr>
          <w:p w14:paraId="6CA7CEFF" w14:textId="28E8A6BB"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r w:rsidRPr="00803B66">
              <w:rPr>
                <w:rFonts w:ascii="Times New Roman" w:hAnsi="Times New Roman" w:cs="Times New Roman"/>
                <w:b/>
                <w:bCs/>
                <w:sz w:val="22"/>
                <w:szCs w:val="20"/>
                <w:lang w:val="en-GB" w:bidi="ar-SA"/>
              </w:rPr>
              <w:t>1,097,661</w:t>
            </w:r>
          </w:p>
        </w:tc>
        <w:tc>
          <w:tcPr>
            <w:tcW w:w="180" w:type="dxa"/>
          </w:tcPr>
          <w:p w14:paraId="7CBD039F"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169" w:type="dxa"/>
            <w:tcBorders>
              <w:top w:val="single" w:sz="4" w:space="0" w:color="auto"/>
            </w:tcBorders>
          </w:tcPr>
          <w:p w14:paraId="7A40D5AE" w14:textId="600DC248"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r w:rsidRPr="00803B66">
              <w:rPr>
                <w:rFonts w:ascii="Times New Roman" w:hAnsi="Times New Roman" w:cs="Times New Roman"/>
                <w:b/>
                <w:bCs/>
                <w:sz w:val="22"/>
                <w:szCs w:val="20"/>
                <w:lang w:val="en-GB" w:bidi="ar-SA"/>
              </w:rPr>
              <w:t>946,645</w:t>
            </w:r>
          </w:p>
        </w:tc>
        <w:tc>
          <w:tcPr>
            <w:tcW w:w="189" w:type="dxa"/>
            <w:gridSpan w:val="2"/>
          </w:tcPr>
          <w:p w14:paraId="24527C35"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48" w:type="dxa"/>
            <w:tcBorders>
              <w:top w:val="single" w:sz="4" w:space="0" w:color="auto"/>
            </w:tcBorders>
          </w:tcPr>
          <w:p w14:paraId="0B73CACF" w14:textId="3A760183"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b/>
                <w:bCs/>
                <w:sz w:val="22"/>
                <w:szCs w:val="22"/>
                <w:lang w:val="en-GB" w:bidi="ar-SA"/>
              </w:rPr>
            </w:pPr>
            <w:r w:rsidRPr="00803B66">
              <w:rPr>
                <w:rFonts w:ascii="Times New Roman" w:hAnsi="Times New Roman" w:cs="Times New Roman"/>
                <w:b/>
                <w:bCs/>
                <w:sz w:val="22"/>
                <w:szCs w:val="22"/>
                <w:lang w:val="en-GB" w:bidi="ar-SA"/>
              </w:rPr>
              <w:t>656,730</w:t>
            </w:r>
          </w:p>
        </w:tc>
        <w:tc>
          <w:tcPr>
            <w:tcW w:w="185" w:type="dxa"/>
          </w:tcPr>
          <w:p w14:paraId="74381A99"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200" w:type="dxa"/>
            <w:tcBorders>
              <w:top w:val="single" w:sz="4" w:space="0" w:color="auto"/>
            </w:tcBorders>
          </w:tcPr>
          <w:p w14:paraId="276150A7" w14:textId="36C021C6"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b/>
                <w:bCs/>
                <w:sz w:val="22"/>
                <w:szCs w:val="20"/>
                <w:lang w:val="en-GB" w:bidi="ar-SA"/>
              </w:rPr>
            </w:pPr>
            <w:r w:rsidRPr="00803B66">
              <w:rPr>
                <w:rFonts w:ascii="Times New Roman" w:hAnsi="Times New Roman" w:cs="Times New Roman"/>
                <w:b/>
                <w:bCs/>
                <w:sz w:val="22"/>
                <w:szCs w:val="22"/>
                <w:lang w:val="en-GB" w:bidi="ar-SA"/>
              </w:rPr>
              <w:t>758,623</w:t>
            </w:r>
          </w:p>
        </w:tc>
      </w:tr>
      <w:tr w:rsidR="00472697" w:rsidRPr="00803B66" w14:paraId="1B7D41FD" w14:textId="77777777" w:rsidTr="00E52B02">
        <w:trPr>
          <w:cantSplit/>
        </w:trPr>
        <w:tc>
          <w:tcPr>
            <w:tcW w:w="3419" w:type="dxa"/>
          </w:tcPr>
          <w:p w14:paraId="056A78A7"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803B66">
              <w:rPr>
                <w:rFonts w:ascii="Times New Roman" w:hAnsi="Times New Roman" w:cs="Times New Roman"/>
                <w:i/>
                <w:iCs/>
                <w:sz w:val="22"/>
                <w:szCs w:val="20"/>
                <w:lang w:val="en-GB" w:bidi="ar-SA"/>
              </w:rPr>
              <w:t>Less</w:t>
            </w:r>
            <w:r w:rsidRPr="00803B66">
              <w:rPr>
                <w:rFonts w:ascii="Times New Roman" w:hAnsi="Times New Roman" w:cs="Times New Roman"/>
                <w:sz w:val="22"/>
                <w:szCs w:val="20"/>
                <w:lang w:val="en-GB" w:bidi="ar-SA"/>
              </w:rPr>
              <w:t xml:space="preserve"> deferred revenue and interest</w:t>
            </w:r>
          </w:p>
        </w:tc>
        <w:tc>
          <w:tcPr>
            <w:tcW w:w="630" w:type="dxa"/>
          </w:tcPr>
          <w:p w14:paraId="60A34375"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rPr>
            </w:pPr>
          </w:p>
        </w:tc>
        <w:tc>
          <w:tcPr>
            <w:tcW w:w="1080" w:type="dxa"/>
          </w:tcPr>
          <w:p w14:paraId="725FC075" w14:textId="0051138D"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78"/>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(887)</w:t>
            </w:r>
          </w:p>
        </w:tc>
        <w:tc>
          <w:tcPr>
            <w:tcW w:w="180" w:type="dxa"/>
          </w:tcPr>
          <w:p w14:paraId="5E674A5A"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169" w:type="dxa"/>
          </w:tcPr>
          <w:p w14:paraId="3B9C56A8" w14:textId="46E886F6"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78"/>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(1,638)</w:t>
            </w:r>
          </w:p>
        </w:tc>
        <w:tc>
          <w:tcPr>
            <w:tcW w:w="189" w:type="dxa"/>
            <w:gridSpan w:val="2"/>
          </w:tcPr>
          <w:p w14:paraId="77B53D73"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4"/>
              </w:tabs>
              <w:ind w:right="-78"/>
              <w:rPr>
                <w:rFonts w:ascii="Times New Roman" w:hAnsi="Times New Roman" w:cs="Times New Roman"/>
                <w:sz w:val="22"/>
                <w:szCs w:val="20"/>
                <w:lang w:val="en-GB" w:bidi="ar-SA"/>
              </w:rPr>
            </w:pPr>
          </w:p>
        </w:tc>
        <w:tc>
          <w:tcPr>
            <w:tcW w:w="1248" w:type="dxa"/>
          </w:tcPr>
          <w:p w14:paraId="7F035D7C" w14:textId="5C24D20F"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r w:rsidRPr="00803B66">
              <w:rPr>
                <w:rFonts w:ascii="Times New Roman" w:hAnsi="Times New Roman" w:cs="Times New Roman"/>
                <w:sz w:val="22"/>
                <w:szCs w:val="22"/>
                <w:lang w:val="en-GB" w:bidi="ar-SA"/>
              </w:rPr>
              <w:t>(887)</w:t>
            </w:r>
          </w:p>
        </w:tc>
        <w:tc>
          <w:tcPr>
            <w:tcW w:w="185" w:type="dxa"/>
          </w:tcPr>
          <w:p w14:paraId="3F264FDD"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 w:val="decimal" w:pos="810"/>
                <w:tab w:val="decimal" w:pos="900"/>
              </w:tabs>
              <w:ind w:right="-78"/>
              <w:rPr>
                <w:rFonts w:ascii="Times New Roman" w:hAnsi="Times New Roman" w:cs="Times New Roman"/>
                <w:sz w:val="22"/>
                <w:szCs w:val="20"/>
                <w:lang w:val="en-GB" w:bidi="ar-SA"/>
              </w:rPr>
            </w:pPr>
          </w:p>
        </w:tc>
        <w:tc>
          <w:tcPr>
            <w:tcW w:w="1200" w:type="dxa"/>
          </w:tcPr>
          <w:p w14:paraId="3BD2A7D4" w14:textId="3A7DF4AD"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sidRPr="00803B66">
              <w:rPr>
                <w:rFonts w:ascii="Times New Roman" w:hAnsi="Times New Roman" w:cs="Times New Roman"/>
                <w:sz w:val="22"/>
                <w:szCs w:val="22"/>
                <w:lang w:val="en-GB" w:bidi="ar-SA"/>
              </w:rPr>
              <w:t>(1,638)</w:t>
            </w:r>
          </w:p>
        </w:tc>
      </w:tr>
      <w:tr w:rsidR="00472697" w:rsidRPr="00803B66" w14:paraId="6D071C96" w14:textId="77777777" w:rsidTr="00E52B02">
        <w:trPr>
          <w:cantSplit/>
        </w:trPr>
        <w:tc>
          <w:tcPr>
            <w:tcW w:w="3419" w:type="dxa"/>
          </w:tcPr>
          <w:p w14:paraId="2F5955D0"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62"/>
              <w:rPr>
                <w:rFonts w:ascii="Times New Roman" w:hAnsi="Times New Roman" w:cs="Times New Roman"/>
                <w:i/>
                <w:iCs/>
                <w:sz w:val="22"/>
                <w:szCs w:val="20"/>
                <w:lang w:val="en-GB" w:bidi="ar-SA"/>
              </w:rPr>
            </w:pPr>
            <w:r w:rsidRPr="00803B66">
              <w:rPr>
                <w:rFonts w:ascii="Times New Roman" w:hAnsi="Times New Roman" w:cs="Times New Roman"/>
                <w:sz w:val="22"/>
                <w:szCs w:val="20"/>
                <w:lang w:val="en-GB"/>
              </w:rPr>
              <w:t xml:space="preserve">allowance for expected </w:t>
            </w:r>
          </w:p>
        </w:tc>
        <w:tc>
          <w:tcPr>
            <w:tcW w:w="630" w:type="dxa"/>
          </w:tcPr>
          <w:p w14:paraId="113DCA4E"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080" w:type="dxa"/>
          </w:tcPr>
          <w:p w14:paraId="0A86DF97"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78"/>
              <w:rPr>
                <w:rFonts w:ascii="Times New Roman" w:hAnsi="Times New Roman" w:cs="Times New Roman"/>
                <w:sz w:val="22"/>
                <w:szCs w:val="20"/>
                <w:lang w:val="en-GB" w:bidi="ar-SA"/>
              </w:rPr>
            </w:pPr>
          </w:p>
        </w:tc>
        <w:tc>
          <w:tcPr>
            <w:tcW w:w="180" w:type="dxa"/>
          </w:tcPr>
          <w:p w14:paraId="733C61BE"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169" w:type="dxa"/>
          </w:tcPr>
          <w:p w14:paraId="6E7EB792"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78"/>
              <w:rPr>
                <w:rFonts w:ascii="Times New Roman" w:hAnsi="Times New Roman" w:cs="Times New Roman"/>
                <w:sz w:val="22"/>
                <w:szCs w:val="20"/>
                <w:lang w:val="en-GB" w:bidi="ar-SA"/>
              </w:rPr>
            </w:pPr>
          </w:p>
        </w:tc>
        <w:tc>
          <w:tcPr>
            <w:tcW w:w="189" w:type="dxa"/>
            <w:gridSpan w:val="2"/>
          </w:tcPr>
          <w:p w14:paraId="0E555E7E"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4"/>
              </w:tabs>
              <w:ind w:right="-78"/>
              <w:rPr>
                <w:rFonts w:ascii="Times New Roman" w:hAnsi="Times New Roman" w:cs="Times New Roman"/>
                <w:sz w:val="22"/>
                <w:szCs w:val="20"/>
                <w:lang w:val="en-GB" w:bidi="ar-SA"/>
              </w:rPr>
            </w:pPr>
          </w:p>
        </w:tc>
        <w:tc>
          <w:tcPr>
            <w:tcW w:w="1248" w:type="dxa"/>
          </w:tcPr>
          <w:p w14:paraId="7C16C463"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p>
        </w:tc>
        <w:tc>
          <w:tcPr>
            <w:tcW w:w="185" w:type="dxa"/>
          </w:tcPr>
          <w:p w14:paraId="10790826"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 w:val="decimal" w:pos="810"/>
                <w:tab w:val="decimal" w:pos="900"/>
              </w:tabs>
              <w:ind w:right="-78"/>
              <w:rPr>
                <w:rFonts w:ascii="Times New Roman" w:hAnsi="Times New Roman" w:cs="Times New Roman"/>
                <w:sz w:val="22"/>
                <w:szCs w:val="20"/>
                <w:lang w:val="en-GB" w:bidi="ar-SA"/>
              </w:rPr>
            </w:pPr>
          </w:p>
        </w:tc>
        <w:tc>
          <w:tcPr>
            <w:tcW w:w="1200" w:type="dxa"/>
          </w:tcPr>
          <w:p w14:paraId="0E3A48CA"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p>
        </w:tc>
      </w:tr>
      <w:tr w:rsidR="00472697" w:rsidRPr="00803B66" w14:paraId="7D4EAD84" w14:textId="77777777" w:rsidTr="00E52B02">
        <w:trPr>
          <w:cantSplit/>
        </w:trPr>
        <w:tc>
          <w:tcPr>
            <w:tcW w:w="3419" w:type="dxa"/>
          </w:tcPr>
          <w:p w14:paraId="44E090F7"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42"/>
              <w:rPr>
                <w:rFonts w:ascii="Times New Roman" w:hAnsi="Times New Roman" w:cs="Times New Roman"/>
                <w:sz w:val="22"/>
                <w:szCs w:val="20"/>
                <w:lang w:val="en-GB"/>
              </w:rPr>
            </w:pPr>
            <w:r w:rsidRPr="00803B66">
              <w:rPr>
                <w:rFonts w:ascii="Times New Roman" w:hAnsi="Times New Roman" w:cs="Times New Roman"/>
                <w:sz w:val="22"/>
                <w:szCs w:val="20"/>
                <w:lang w:val="en-GB"/>
              </w:rPr>
              <w:t>credit loss</w:t>
            </w:r>
          </w:p>
        </w:tc>
        <w:tc>
          <w:tcPr>
            <w:tcW w:w="630" w:type="dxa"/>
          </w:tcPr>
          <w:p w14:paraId="762631EA"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080" w:type="dxa"/>
            <w:tcBorders>
              <w:bottom w:val="single" w:sz="4" w:space="0" w:color="auto"/>
            </w:tcBorders>
          </w:tcPr>
          <w:p w14:paraId="3255C436" w14:textId="4167C3DE"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78"/>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(52,697)</w:t>
            </w:r>
          </w:p>
        </w:tc>
        <w:tc>
          <w:tcPr>
            <w:tcW w:w="180" w:type="dxa"/>
          </w:tcPr>
          <w:p w14:paraId="1F551C2B"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169" w:type="dxa"/>
            <w:tcBorders>
              <w:bottom w:val="single" w:sz="4" w:space="0" w:color="auto"/>
            </w:tcBorders>
          </w:tcPr>
          <w:p w14:paraId="1F265B37" w14:textId="311219CE"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78"/>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(44,277)</w:t>
            </w:r>
          </w:p>
        </w:tc>
        <w:tc>
          <w:tcPr>
            <w:tcW w:w="189" w:type="dxa"/>
            <w:gridSpan w:val="2"/>
          </w:tcPr>
          <w:p w14:paraId="1D860C4C"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4"/>
              </w:tabs>
              <w:ind w:right="-78"/>
              <w:rPr>
                <w:rFonts w:ascii="Times New Roman" w:hAnsi="Times New Roman" w:cs="Times New Roman"/>
                <w:sz w:val="22"/>
                <w:szCs w:val="20"/>
                <w:lang w:val="en-GB" w:bidi="ar-SA"/>
              </w:rPr>
            </w:pPr>
          </w:p>
        </w:tc>
        <w:tc>
          <w:tcPr>
            <w:tcW w:w="1248" w:type="dxa"/>
            <w:tcBorders>
              <w:bottom w:val="single" w:sz="4" w:space="0" w:color="auto"/>
            </w:tcBorders>
          </w:tcPr>
          <w:p w14:paraId="3A9285BE" w14:textId="0B9B70A1"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r w:rsidRPr="00803B66">
              <w:rPr>
                <w:rFonts w:ascii="Times New Roman" w:hAnsi="Times New Roman" w:cs="Times New Roman"/>
                <w:sz w:val="22"/>
                <w:szCs w:val="22"/>
                <w:lang w:val="en-GB" w:bidi="ar-SA"/>
              </w:rPr>
              <w:t>(47,293)</w:t>
            </w:r>
          </w:p>
        </w:tc>
        <w:tc>
          <w:tcPr>
            <w:tcW w:w="185" w:type="dxa"/>
          </w:tcPr>
          <w:p w14:paraId="2221A477"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 w:val="decimal" w:pos="810"/>
                <w:tab w:val="decimal" w:pos="900"/>
              </w:tabs>
              <w:ind w:right="-78"/>
              <w:rPr>
                <w:rFonts w:ascii="Times New Roman" w:hAnsi="Times New Roman" w:cs="Times New Roman"/>
                <w:sz w:val="22"/>
                <w:szCs w:val="20"/>
                <w:lang w:val="en-GB" w:bidi="ar-SA"/>
              </w:rPr>
            </w:pPr>
          </w:p>
        </w:tc>
        <w:tc>
          <w:tcPr>
            <w:tcW w:w="1200" w:type="dxa"/>
            <w:tcBorders>
              <w:bottom w:val="single" w:sz="4" w:space="0" w:color="auto"/>
            </w:tcBorders>
          </w:tcPr>
          <w:p w14:paraId="7FAF25EB" w14:textId="2C56D9E4"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sidRPr="00803B66">
              <w:rPr>
                <w:rFonts w:ascii="Times New Roman" w:hAnsi="Times New Roman" w:cs="Times New Roman"/>
                <w:sz w:val="22"/>
                <w:szCs w:val="22"/>
                <w:lang w:val="en-GB" w:bidi="ar-SA"/>
              </w:rPr>
              <w:t>(41,198)</w:t>
            </w:r>
          </w:p>
        </w:tc>
      </w:tr>
      <w:tr w:rsidR="00472697" w:rsidRPr="00803B66" w14:paraId="6FA79CCE" w14:textId="77777777" w:rsidTr="00E52B02">
        <w:trPr>
          <w:cantSplit/>
          <w:trHeight w:val="64"/>
        </w:trPr>
        <w:tc>
          <w:tcPr>
            <w:tcW w:w="3419" w:type="dxa"/>
          </w:tcPr>
          <w:p w14:paraId="4E63989D" w14:textId="3FCAF8E0"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p>
        </w:tc>
        <w:tc>
          <w:tcPr>
            <w:tcW w:w="630" w:type="dxa"/>
          </w:tcPr>
          <w:p w14:paraId="5DE29C05"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080" w:type="dxa"/>
            <w:tcBorders>
              <w:top w:val="single" w:sz="4" w:space="0" w:color="auto"/>
              <w:bottom w:val="single" w:sz="4" w:space="0" w:color="auto"/>
            </w:tcBorders>
          </w:tcPr>
          <w:p w14:paraId="5988559D" w14:textId="1FAF56C6"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b/>
                <w:bCs/>
                <w:sz w:val="22"/>
                <w:szCs w:val="20"/>
              </w:rPr>
            </w:pPr>
            <w:r w:rsidRPr="00803B66">
              <w:rPr>
                <w:rFonts w:ascii="Times New Roman" w:hAnsi="Times New Roman"/>
                <w:b/>
                <w:bCs/>
                <w:sz w:val="22"/>
                <w:szCs w:val="20"/>
              </w:rPr>
              <w:t>1,044,077</w:t>
            </w:r>
          </w:p>
        </w:tc>
        <w:tc>
          <w:tcPr>
            <w:tcW w:w="180" w:type="dxa"/>
            <w:vAlign w:val="bottom"/>
          </w:tcPr>
          <w:p w14:paraId="5E495428"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69" w:type="dxa"/>
            <w:tcBorders>
              <w:top w:val="single" w:sz="4" w:space="0" w:color="auto"/>
              <w:bottom w:val="single" w:sz="4" w:space="0" w:color="auto"/>
            </w:tcBorders>
          </w:tcPr>
          <w:p w14:paraId="3E2E607E" w14:textId="7DECE69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rPr>
            </w:pPr>
            <w:r w:rsidRPr="00803B66">
              <w:rPr>
                <w:rFonts w:ascii="Times New Roman" w:hAnsi="Times New Roman"/>
                <w:b/>
                <w:bCs/>
                <w:sz w:val="22"/>
                <w:szCs w:val="20"/>
              </w:rPr>
              <w:t>900,</w:t>
            </w:r>
            <w:r w:rsidRPr="00803B66">
              <w:rPr>
                <w:rFonts w:ascii="Times New Roman" w:hAnsi="Times New Roman" w:cs="Times New Roman"/>
                <w:b/>
                <w:bCs/>
                <w:sz w:val="22"/>
                <w:szCs w:val="20"/>
                <w:lang w:val="en-GB" w:bidi="ar-SA"/>
              </w:rPr>
              <w:t>730</w:t>
            </w:r>
          </w:p>
        </w:tc>
        <w:tc>
          <w:tcPr>
            <w:tcW w:w="189" w:type="dxa"/>
            <w:gridSpan w:val="2"/>
            <w:vAlign w:val="bottom"/>
          </w:tcPr>
          <w:p w14:paraId="14389313"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48" w:type="dxa"/>
            <w:tcBorders>
              <w:top w:val="single" w:sz="4" w:space="0" w:color="auto"/>
              <w:bottom w:val="single" w:sz="4" w:space="0" w:color="auto"/>
            </w:tcBorders>
          </w:tcPr>
          <w:p w14:paraId="596EF673" w14:textId="052A4F31"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b/>
                <w:bCs/>
                <w:sz w:val="22"/>
                <w:szCs w:val="22"/>
                <w:lang w:val="en-GB" w:bidi="ar-SA"/>
              </w:rPr>
            </w:pPr>
            <w:r w:rsidRPr="00803B66">
              <w:rPr>
                <w:rFonts w:ascii="Times New Roman" w:hAnsi="Times New Roman" w:cs="Times New Roman"/>
                <w:b/>
                <w:bCs/>
                <w:sz w:val="22"/>
                <w:szCs w:val="22"/>
                <w:lang w:val="en-GB" w:bidi="ar-SA"/>
              </w:rPr>
              <w:t>608,550</w:t>
            </w:r>
          </w:p>
        </w:tc>
        <w:tc>
          <w:tcPr>
            <w:tcW w:w="185" w:type="dxa"/>
          </w:tcPr>
          <w:p w14:paraId="10F17C9C"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200" w:type="dxa"/>
            <w:tcBorders>
              <w:top w:val="single" w:sz="4" w:space="0" w:color="auto"/>
              <w:bottom w:val="single" w:sz="4" w:space="0" w:color="auto"/>
            </w:tcBorders>
          </w:tcPr>
          <w:p w14:paraId="1B46368E" w14:textId="49FC1505"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b/>
                <w:bCs/>
                <w:sz w:val="22"/>
                <w:szCs w:val="20"/>
                <w:lang w:val="en-GB" w:bidi="ar-SA"/>
              </w:rPr>
            </w:pPr>
            <w:r w:rsidRPr="00803B66">
              <w:rPr>
                <w:rFonts w:ascii="Times New Roman" w:hAnsi="Times New Roman" w:cs="Times New Roman"/>
                <w:b/>
                <w:bCs/>
                <w:sz w:val="22"/>
                <w:szCs w:val="22"/>
                <w:lang w:val="en-GB" w:bidi="ar-SA"/>
              </w:rPr>
              <w:t>715,787</w:t>
            </w:r>
          </w:p>
        </w:tc>
      </w:tr>
      <w:tr w:rsidR="00472697" w:rsidRPr="00803B66" w14:paraId="31A817A7" w14:textId="77777777" w:rsidTr="00E52B02">
        <w:trPr>
          <w:cantSplit/>
          <w:trHeight w:val="64"/>
        </w:trPr>
        <w:tc>
          <w:tcPr>
            <w:tcW w:w="3419" w:type="dxa"/>
          </w:tcPr>
          <w:p w14:paraId="0C378606" w14:textId="723A84FD" w:rsidR="00472697" w:rsidRPr="00803B66" w:rsidRDefault="00901F8E"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r>
              <w:rPr>
                <w:rFonts w:ascii="Times New Roman" w:hAnsi="Times New Roman" w:cs="Times New Roman"/>
                <w:b/>
                <w:bCs/>
                <w:sz w:val="22"/>
                <w:szCs w:val="20"/>
              </w:rPr>
              <w:t>Net</w:t>
            </w:r>
          </w:p>
        </w:tc>
        <w:tc>
          <w:tcPr>
            <w:tcW w:w="630" w:type="dxa"/>
          </w:tcPr>
          <w:p w14:paraId="491D38F8"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bidi="ar-SA"/>
              </w:rPr>
            </w:pPr>
          </w:p>
        </w:tc>
        <w:tc>
          <w:tcPr>
            <w:tcW w:w="1080" w:type="dxa"/>
            <w:tcBorders>
              <w:top w:val="single" w:sz="4" w:space="0" w:color="auto"/>
              <w:bottom w:val="double" w:sz="4" w:space="0" w:color="auto"/>
            </w:tcBorders>
          </w:tcPr>
          <w:p w14:paraId="011F630E" w14:textId="24A0B66F"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b/>
                <w:bCs/>
                <w:sz w:val="22"/>
                <w:szCs w:val="20"/>
              </w:rPr>
            </w:pPr>
            <w:r w:rsidRPr="00803B66">
              <w:rPr>
                <w:rFonts w:ascii="Times New Roman" w:hAnsi="Times New Roman"/>
                <w:b/>
                <w:bCs/>
                <w:sz w:val="22"/>
                <w:szCs w:val="20"/>
              </w:rPr>
              <w:t>1,044,077</w:t>
            </w:r>
          </w:p>
        </w:tc>
        <w:tc>
          <w:tcPr>
            <w:tcW w:w="180" w:type="dxa"/>
            <w:vAlign w:val="bottom"/>
          </w:tcPr>
          <w:p w14:paraId="2C27C536"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69" w:type="dxa"/>
            <w:tcBorders>
              <w:top w:val="single" w:sz="4" w:space="0" w:color="auto"/>
              <w:bottom w:val="double" w:sz="4" w:space="0" w:color="auto"/>
            </w:tcBorders>
          </w:tcPr>
          <w:p w14:paraId="0CC57A25" w14:textId="20395E40"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cs/>
                <w:lang w:val="en-GB"/>
              </w:rPr>
            </w:pPr>
            <w:r w:rsidRPr="00803B66">
              <w:rPr>
                <w:rFonts w:ascii="Times New Roman" w:hAnsi="Times New Roman" w:cs="Times New Roman"/>
                <w:b/>
                <w:bCs/>
                <w:sz w:val="22"/>
                <w:szCs w:val="20"/>
                <w:lang w:bidi="ar-SA"/>
              </w:rPr>
              <w:t>900,730</w:t>
            </w:r>
          </w:p>
        </w:tc>
        <w:tc>
          <w:tcPr>
            <w:tcW w:w="189" w:type="dxa"/>
            <w:gridSpan w:val="2"/>
            <w:vAlign w:val="bottom"/>
          </w:tcPr>
          <w:p w14:paraId="0EEB8E09"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48" w:type="dxa"/>
            <w:tcBorders>
              <w:top w:val="single" w:sz="4" w:space="0" w:color="auto"/>
              <w:bottom w:val="double" w:sz="4" w:space="0" w:color="auto"/>
            </w:tcBorders>
          </w:tcPr>
          <w:p w14:paraId="7DB4AE05" w14:textId="432CB67C"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b/>
                <w:bCs/>
                <w:sz w:val="22"/>
                <w:szCs w:val="22"/>
                <w:lang w:val="en-GB" w:bidi="ar-SA"/>
              </w:rPr>
            </w:pPr>
            <w:r w:rsidRPr="00803B66">
              <w:rPr>
                <w:rFonts w:ascii="Times New Roman" w:hAnsi="Times New Roman" w:cs="Times New Roman"/>
                <w:b/>
                <w:bCs/>
                <w:sz w:val="22"/>
                <w:szCs w:val="22"/>
                <w:lang w:val="en-GB" w:bidi="ar-SA"/>
              </w:rPr>
              <w:t>637,039</w:t>
            </w:r>
          </w:p>
        </w:tc>
        <w:tc>
          <w:tcPr>
            <w:tcW w:w="185" w:type="dxa"/>
          </w:tcPr>
          <w:p w14:paraId="1784E799"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200" w:type="dxa"/>
            <w:tcBorders>
              <w:top w:val="single" w:sz="4" w:space="0" w:color="auto"/>
              <w:bottom w:val="double" w:sz="4" w:space="0" w:color="auto"/>
            </w:tcBorders>
          </w:tcPr>
          <w:p w14:paraId="60B5987F" w14:textId="501A9DA3"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b/>
                <w:bCs/>
                <w:sz w:val="22"/>
                <w:szCs w:val="20"/>
                <w:lang w:val="en-GB"/>
              </w:rPr>
            </w:pPr>
            <w:r w:rsidRPr="00803B66">
              <w:rPr>
                <w:rFonts w:ascii="Times New Roman" w:hAnsi="Times New Roman" w:cs="Times New Roman"/>
                <w:b/>
                <w:bCs/>
                <w:sz w:val="22"/>
                <w:szCs w:val="22"/>
                <w:lang w:val="en-GB" w:bidi="ar-SA"/>
              </w:rPr>
              <w:t>744,927</w:t>
            </w:r>
          </w:p>
        </w:tc>
      </w:tr>
      <w:tr w:rsidR="00800E07" w:rsidRPr="00803B66" w14:paraId="2E767930" w14:textId="77777777" w:rsidTr="00E52B02">
        <w:trPr>
          <w:cantSplit/>
          <w:trHeight w:val="64"/>
        </w:trPr>
        <w:tc>
          <w:tcPr>
            <w:tcW w:w="3419" w:type="dxa"/>
          </w:tcPr>
          <w:p w14:paraId="18A04181"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p>
        </w:tc>
        <w:tc>
          <w:tcPr>
            <w:tcW w:w="630" w:type="dxa"/>
          </w:tcPr>
          <w:p w14:paraId="56FDB18D"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080" w:type="dxa"/>
            <w:tcBorders>
              <w:top w:val="double" w:sz="4" w:space="0" w:color="auto"/>
            </w:tcBorders>
          </w:tcPr>
          <w:p w14:paraId="5D915732"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0" w:type="dxa"/>
          </w:tcPr>
          <w:p w14:paraId="2BCB055D"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69" w:type="dxa"/>
            <w:tcBorders>
              <w:top w:val="double" w:sz="4" w:space="0" w:color="auto"/>
            </w:tcBorders>
          </w:tcPr>
          <w:p w14:paraId="26997F5A"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9" w:type="dxa"/>
            <w:gridSpan w:val="2"/>
          </w:tcPr>
          <w:p w14:paraId="69B76CDF"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48" w:type="dxa"/>
            <w:tcBorders>
              <w:top w:val="double" w:sz="4" w:space="0" w:color="auto"/>
            </w:tcBorders>
          </w:tcPr>
          <w:p w14:paraId="3CD8844C"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185" w:type="dxa"/>
          </w:tcPr>
          <w:p w14:paraId="595836EB"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00" w:type="dxa"/>
            <w:tcBorders>
              <w:top w:val="double" w:sz="4" w:space="0" w:color="auto"/>
            </w:tcBorders>
          </w:tcPr>
          <w:p w14:paraId="283FB103" w14:textId="77777777" w:rsidR="00800E07" w:rsidRPr="00803B66" w:rsidRDefault="00800E07" w:rsidP="00E52B0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b/>
                <w:bCs/>
                <w:sz w:val="22"/>
                <w:szCs w:val="20"/>
                <w:lang w:val="en-GB" w:bidi="ar-SA"/>
              </w:rPr>
            </w:pPr>
          </w:p>
        </w:tc>
      </w:tr>
      <w:tr w:rsidR="00800E07" w:rsidRPr="00803B66" w14:paraId="19DBAC78" w14:textId="77777777" w:rsidTr="00E52B02">
        <w:trPr>
          <w:cantSplit/>
          <w:trHeight w:val="64"/>
        </w:trPr>
        <w:tc>
          <w:tcPr>
            <w:tcW w:w="3419" w:type="dxa"/>
          </w:tcPr>
          <w:p w14:paraId="2388E199"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803B66">
              <w:rPr>
                <w:rFonts w:ascii="Times New Roman" w:hAnsi="Times New Roman" w:cs="Times New Roman"/>
                <w:b/>
                <w:bCs/>
                <w:i/>
                <w:iCs/>
                <w:sz w:val="22"/>
                <w:szCs w:val="20"/>
                <w:lang w:val="en-GB" w:bidi="ar-SA"/>
              </w:rPr>
              <w:t>Trade accounts receivable due</w:t>
            </w:r>
          </w:p>
        </w:tc>
        <w:tc>
          <w:tcPr>
            <w:tcW w:w="630" w:type="dxa"/>
          </w:tcPr>
          <w:p w14:paraId="55436241"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080" w:type="dxa"/>
          </w:tcPr>
          <w:p w14:paraId="151D2FE2"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0" w:type="dxa"/>
          </w:tcPr>
          <w:p w14:paraId="1BC2A388"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69" w:type="dxa"/>
          </w:tcPr>
          <w:p w14:paraId="15085540"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9" w:type="dxa"/>
            <w:gridSpan w:val="2"/>
          </w:tcPr>
          <w:p w14:paraId="7BBB3E9B"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48" w:type="dxa"/>
          </w:tcPr>
          <w:p w14:paraId="595DAFA7"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185" w:type="dxa"/>
          </w:tcPr>
          <w:p w14:paraId="7A287082"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00" w:type="dxa"/>
          </w:tcPr>
          <w:p w14:paraId="7C711911"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r>
      <w:tr w:rsidR="00800E07" w:rsidRPr="00803B66" w14:paraId="680AD001" w14:textId="77777777" w:rsidTr="00E52B02">
        <w:trPr>
          <w:cantSplit/>
          <w:trHeight w:val="64"/>
        </w:trPr>
        <w:tc>
          <w:tcPr>
            <w:tcW w:w="3419" w:type="dxa"/>
          </w:tcPr>
          <w:p w14:paraId="1B7444D9"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803B66">
              <w:rPr>
                <w:rFonts w:ascii="Times New Roman" w:hAnsi="Times New Roman" w:cs="Times New Roman"/>
                <w:b/>
                <w:bCs/>
                <w:i/>
                <w:iCs/>
                <w:sz w:val="22"/>
                <w:szCs w:val="20"/>
                <w:lang w:val="en-GB" w:bidi="ar-SA"/>
              </w:rPr>
              <w:t xml:space="preserve">   after one year</w:t>
            </w:r>
          </w:p>
        </w:tc>
        <w:tc>
          <w:tcPr>
            <w:tcW w:w="630" w:type="dxa"/>
          </w:tcPr>
          <w:p w14:paraId="5681F6B9"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080" w:type="dxa"/>
          </w:tcPr>
          <w:p w14:paraId="52E2F265"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0" w:type="dxa"/>
          </w:tcPr>
          <w:p w14:paraId="6779E8B4"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69" w:type="dxa"/>
          </w:tcPr>
          <w:p w14:paraId="4AE11D54"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9" w:type="dxa"/>
            <w:gridSpan w:val="2"/>
          </w:tcPr>
          <w:p w14:paraId="392EF47C"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48" w:type="dxa"/>
          </w:tcPr>
          <w:p w14:paraId="59661223"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185" w:type="dxa"/>
          </w:tcPr>
          <w:p w14:paraId="3BD2A16E"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00" w:type="dxa"/>
          </w:tcPr>
          <w:p w14:paraId="1A87D533"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r>
      <w:tr w:rsidR="00800E07" w:rsidRPr="00803B66" w14:paraId="62B34B8C" w14:textId="77777777" w:rsidTr="00E52B02">
        <w:trPr>
          <w:cantSplit/>
          <w:trHeight w:val="64"/>
        </w:trPr>
        <w:tc>
          <w:tcPr>
            <w:tcW w:w="3419" w:type="dxa"/>
          </w:tcPr>
          <w:p w14:paraId="01DAA556"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r w:rsidRPr="00803B66">
              <w:rPr>
                <w:rFonts w:ascii="Times New Roman" w:hAnsi="Times New Roman" w:cs="Times New Roman"/>
                <w:b/>
                <w:bCs/>
                <w:sz w:val="22"/>
                <w:szCs w:val="20"/>
                <w:lang w:val="en-GB" w:bidi="ar-SA"/>
              </w:rPr>
              <w:t>Other parties</w:t>
            </w:r>
          </w:p>
        </w:tc>
        <w:tc>
          <w:tcPr>
            <w:tcW w:w="630" w:type="dxa"/>
          </w:tcPr>
          <w:p w14:paraId="3C058818"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080" w:type="dxa"/>
          </w:tcPr>
          <w:p w14:paraId="3B42CEDF"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0" w:type="dxa"/>
          </w:tcPr>
          <w:p w14:paraId="0D071CCD"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69" w:type="dxa"/>
          </w:tcPr>
          <w:p w14:paraId="64E8AB81"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9" w:type="dxa"/>
            <w:gridSpan w:val="2"/>
          </w:tcPr>
          <w:p w14:paraId="4D085532"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48" w:type="dxa"/>
          </w:tcPr>
          <w:p w14:paraId="53B93721"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185" w:type="dxa"/>
          </w:tcPr>
          <w:p w14:paraId="0384D046"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00" w:type="dxa"/>
          </w:tcPr>
          <w:p w14:paraId="1936B465"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r>
      <w:tr w:rsidR="00472697" w:rsidRPr="00803B66" w14:paraId="37005AFE" w14:textId="77777777" w:rsidTr="00E52B02">
        <w:trPr>
          <w:cantSplit/>
          <w:trHeight w:val="64"/>
        </w:trPr>
        <w:tc>
          <w:tcPr>
            <w:tcW w:w="3419" w:type="dxa"/>
          </w:tcPr>
          <w:p w14:paraId="1366374B"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803B66">
              <w:rPr>
                <w:rFonts w:ascii="Times New Roman" w:hAnsi="Times New Roman" w:cs="Times New Roman"/>
                <w:sz w:val="22"/>
                <w:szCs w:val="20"/>
                <w:lang w:val="en-GB" w:bidi="ar-SA"/>
              </w:rPr>
              <w:t>Within credit terms</w:t>
            </w:r>
          </w:p>
        </w:tc>
        <w:tc>
          <w:tcPr>
            <w:tcW w:w="630" w:type="dxa"/>
          </w:tcPr>
          <w:p w14:paraId="5363EE45"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080" w:type="dxa"/>
          </w:tcPr>
          <w:p w14:paraId="3BB8A57B" w14:textId="3C55665F" w:rsidR="00472697" w:rsidRPr="00803B66" w:rsidRDefault="00472697" w:rsidP="00AF2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258"/>
              <w:rPr>
                <w:rFonts w:ascii="Times New Roman" w:hAnsi="Times New Roman" w:cs="Times New Roman"/>
                <w:sz w:val="22"/>
                <w:szCs w:val="22"/>
                <w:lang w:val="en-GB" w:bidi="ar-SA"/>
              </w:rPr>
            </w:pPr>
            <w:r w:rsidRPr="00803B66">
              <w:rPr>
                <w:rFonts w:ascii="Times New Roman" w:hAnsi="Times New Roman" w:cs="Times New Roman"/>
                <w:sz w:val="22"/>
                <w:szCs w:val="22"/>
                <w:lang w:val="en-GB" w:bidi="ar-SA"/>
              </w:rPr>
              <w:t>-</w:t>
            </w:r>
          </w:p>
        </w:tc>
        <w:tc>
          <w:tcPr>
            <w:tcW w:w="180" w:type="dxa"/>
          </w:tcPr>
          <w:p w14:paraId="35B14669"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sz w:val="22"/>
                <w:szCs w:val="20"/>
                <w:lang w:val="en-GB" w:bidi="ar-SA"/>
              </w:rPr>
            </w:pPr>
          </w:p>
        </w:tc>
        <w:tc>
          <w:tcPr>
            <w:tcW w:w="1169" w:type="dxa"/>
          </w:tcPr>
          <w:p w14:paraId="6CE7051B" w14:textId="0BFEB21D"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1,697</w:t>
            </w:r>
          </w:p>
        </w:tc>
        <w:tc>
          <w:tcPr>
            <w:tcW w:w="189" w:type="dxa"/>
            <w:gridSpan w:val="2"/>
          </w:tcPr>
          <w:p w14:paraId="75BBCA47"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sz w:val="22"/>
                <w:szCs w:val="20"/>
                <w:lang w:val="en-GB" w:bidi="ar-SA"/>
              </w:rPr>
            </w:pPr>
          </w:p>
        </w:tc>
        <w:tc>
          <w:tcPr>
            <w:tcW w:w="1248" w:type="dxa"/>
          </w:tcPr>
          <w:p w14:paraId="404BEE2B" w14:textId="04942FC0"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11"/>
              <w:rPr>
                <w:rFonts w:ascii="Times New Roman" w:hAnsi="Times New Roman" w:cs="Times New Roman"/>
                <w:sz w:val="22"/>
                <w:szCs w:val="22"/>
                <w:lang w:val="en-GB" w:bidi="ar-SA"/>
              </w:rPr>
            </w:pPr>
            <w:r w:rsidRPr="00803B66">
              <w:rPr>
                <w:rFonts w:ascii="Times New Roman" w:hAnsi="Times New Roman" w:cs="Times New Roman"/>
                <w:sz w:val="22"/>
                <w:szCs w:val="22"/>
                <w:lang w:val="en-GB" w:bidi="ar-SA"/>
              </w:rPr>
              <w:t>-</w:t>
            </w:r>
          </w:p>
        </w:tc>
        <w:tc>
          <w:tcPr>
            <w:tcW w:w="185" w:type="dxa"/>
          </w:tcPr>
          <w:p w14:paraId="3BFCC282"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sz w:val="22"/>
                <w:szCs w:val="20"/>
                <w:lang w:val="en-GB" w:bidi="ar-SA"/>
              </w:rPr>
            </w:pPr>
          </w:p>
        </w:tc>
        <w:tc>
          <w:tcPr>
            <w:tcW w:w="1200" w:type="dxa"/>
          </w:tcPr>
          <w:p w14:paraId="6ABEDBBA" w14:textId="2C654C9B"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1"/>
              <w:rPr>
                <w:rFonts w:ascii="Times New Roman" w:hAnsi="Times New Roman" w:cs="Times New Roman"/>
                <w:b/>
                <w:bCs/>
                <w:sz w:val="22"/>
                <w:szCs w:val="20"/>
                <w:lang w:val="en-GB" w:bidi="ar-SA"/>
              </w:rPr>
            </w:pPr>
            <w:r w:rsidRPr="00803B66">
              <w:rPr>
                <w:rFonts w:ascii="Times New Roman" w:hAnsi="Times New Roman" w:cs="Times New Roman"/>
                <w:sz w:val="22"/>
                <w:szCs w:val="22"/>
                <w:lang w:val="en-GB" w:bidi="ar-SA"/>
              </w:rPr>
              <w:t>1,697</w:t>
            </w:r>
          </w:p>
        </w:tc>
      </w:tr>
      <w:tr w:rsidR="00472697" w:rsidRPr="00803B66" w14:paraId="680E6E9A" w14:textId="77777777" w:rsidTr="00E52B02">
        <w:trPr>
          <w:cantSplit/>
          <w:trHeight w:val="64"/>
        </w:trPr>
        <w:tc>
          <w:tcPr>
            <w:tcW w:w="3419" w:type="dxa"/>
          </w:tcPr>
          <w:p w14:paraId="23AF95BF"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803B66">
              <w:rPr>
                <w:rFonts w:ascii="Times New Roman" w:hAnsi="Times New Roman" w:cs="Times New Roman"/>
                <w:i/>
                <w:iCs/>
                <w:sz w:val="22"/>
                <w:szCs w:val="20"/>
                <w:lang w:val="en-GB" w:bidi="ar-SA"/>
              </w:rPr>
              <w:t>Less</w:t>
            </w:r>
            <w:r w:rsidRPr="00803B66">
              <w:rPr>
                <w:rFonts w:ascii="Times New Roman" w:hAnsi="Times New Roman" w:cs="Times New Roman"/>
                <w:sz w:val="22"/>
                <w:szCs w:val="20"/>
                <w:lang w:val="en-GB" w:bidi="ar-SA"/>
              </w:rPr>
              <w:t xml:space="preserve"> deferred revenue and interest</w:t>
            </w:r>
          </w:p>
        </w:tc>
        <w:tc>
          <w:tcPr>
            <w:tcW w:w="630" w:type="dxa"/>
          </w:tcPr>
          <w:p w14:paraId="22108134"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080" w:type="dxa"/>
            <w:tcBorders>
              <w:bottom w:val="single" w:sz="4" w:space="0" w:color="auto"/>
            </w:tcBorders>
          </w:tcPr>
          <w:p w14:paraId="6E395FEF" w14:textId="33452254" w:rsidR="00472697" w:rsidRPr="00803B66" w:rsidRDefault="00472697" w:rsidP="00AF2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258"/>
              <w:rPr>
                <w:rFonts w:ascii="Times New Roman" w:hAnsi="Times New Roman" w:cs="Times New Roman"/>
                <w:sz w:val="22"/>
                <w:szCs w:val="22"/>
                <w:lang w:val="en-GB" w:bidi="ar-SA"/>
              </w:rPr>
            </w:pPr>
            <w:r w:rsidRPr="00803B66">
              <w:rPr>
                <w:rFonts w:ascii="Times New Roman" w:hAnsi="Times New Roman" w:cs="Times New Roman"/>
                <w:sz w:val="22"/>
                <w:szCs w:val="22"/>
                <w:lang w:val="en-GB" w:bidi="ar-SA"/>
              </w:rPr>
              <w:t>-</w:t>
            </w:r>
          </w:p>
        </w:tc>
        <w:tc>
          <w:tcPr>
            <w:tcW w:w="180" w:type="dxa"/>
          </w:tcPr>
          <w:p w14:paraId="2A224EEF"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169" w:type="dxa"/>
            <w:tcBorders>
              <w:bottom w:val="single" w:sz="4" w:space="0" w:color="auto"/>
            </w:tcBorders>
          </w:tcPr>
          <w:p w14:paraId="013AEB17" w14:textId="3CD466F5"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78"/>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(199)</w:t>
            </w:r>
          </w:p>
        </w:tc>
        <w:tc>
          <w:tcPr>
            <w:tcW w:w="189" w:type="dxa"/>
            <w:gridSpan w:val="2"/>
          </w:tcPr>
          <w:p w14:paraId="4C5970AD"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ind w:right="-78"/>
              <w:rPr>
                <w:rFonts w:ascii="Times New Roman" w:hAnsi="Times New Roman" w:cs="Times New Roman"/>
                <w:sz w:val="22"/>
                <w:szCs w:val="20"/>
                <w:lang w:val="en-GB" w:bidi="ar-SA"/>
              </w:rPr>
            </w:pPr>
          </w:p>
        </w:tc>
        <w:tc>
          <w:tcPr>
            <w:tcW w:w="1248" w:type="dxa"/>
            <w:tcBorders>
              <w:bottom w:val="single" w:sz="4" w:space="0" w:color="auto"/>
            </w:tcBorders>
          </w:tcPr>
          <w:p w14:paraId="1E4473D8" w14:textId="43F890CC"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11"/>
              <w:rPr>
                <w:rFonts w:ascii="Times New Roman" w:hAnsi="Times New Roman" w:cs="Times New Roman"/>
                <w:sz w:val="22"/>
                <w:szCs w:val="22"/>
                <w:lang w:val="en-GB" w:bidi="ar-SA"/>
              </w:rPr>
            </w:pPr>
            <w:r w:rsidRPr="00803B66">
              <w:rPr>
                <w:rFonts w:ascii="Times New Roman" w:hAnsi="Times New Roman" w:cs="Times New Roman"/>
                <w:sz w:val="22"/>
                <w:szCs w:val="22"/>
                <w:lang w:val="en-GB" w:bidi="ar-SA"/>
              </w:rPr>
              <w:t>-</w:t>
            </w:r>
          </w:p>
        </w:tc>
        <w:tc>
          <w:tcPr>
            <w:tcW w:w="185" w:type="dxa"/>
          </w:tcPr>
          <w:p w14:paraId="431CDFFD"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200" w:type="dxa"/>
            <w:tcBorders>
              <w:bottom w:val="single" w:sz="4" w:space="0" w:color="auto"/>
            </w:tcBorders>
          </w:tcPr>
          <w:p w14:paraId="45C9C16E" w14:textId="29B67FE5"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78"/>
              <w:rPr>
                <w:rFonts w:ascii="Times New Roman" w:hAnsi="Times New Roman" w:cs="Times New Roman"/>
                <w:sz w:val="22"/>
                <w:szCs w:val="20"/>
                <w:lang w:val="en-GB" w:bidi="ar-SA"/>
              </w:rPr>
            </w:pPr>
            <w:r w:rsidRPr="00803B66">
              <w:rPr>
                <w:rFonts w:ascii="Times New Roman" w:hAnsi="Times New Roman" w:cs="Times New Roman"/>
                <w:sz w:val="22"/>
                <w:szCs w:val="22"/>
                <w:lang w:val="en-GB" w:bidi="ar-SA"/>
              </w:rPr>
              <w:t>(199)</w:t>
            </w:r>
          </w:p>
        </w:tc>
      </w:tr>
      <w:tr w:rsidR="00472697" w:rsidRPr="00803B66" w14:paraId="63057FB9" w14:textId="77777777" w:rsidTr="00E52B02">
        <w:trPr>
          <w:cantSplit/>
          <w:trHeight w:val="60"/>
        </w:trPr>
        <w:tc>
          <w:tcPr>
            <w:tcW w:w="3419" w:type="dxa"/>
          </w:tcPr>
          <w:p w14:paraId="0CB5FB64"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803B66">
              <w:rPr>
                <w:rFonts w:ascii="Times New Roman" w:hAnsi="Times New Roman" w:cs="Times New Roman"/>
                <w:b/>
                <w:bCs/>
                <w:sz w:val="22"/>
                <w:szCs w:val="20"/>
                <w:lang w:val="en-GB" w:bidi="ar-SA"/>
              </w:rPr>
              <w:t>Net</w:t>
            </w:r>
          </w:p>
        </w:tc>
        <w:tc>
          <w:tcPr>
            <w:tcW w:w="630" w:type="dxa"/>
          </w:tcPr>
          <w:p w14:paraId="3C79DEF4"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080" w:type="dxa"/>
            <w:tcBorders>
              <w:top w:val="single" w:sz="4" w:space="0" w:color="auto"/>
              <w:bottom w:val="single" w:sz="4" w:space="0" w:color="auto"/>
            </w:tcBorders>
          </w:tcPr>
          <w:p w14:paraId="2A6B1640" w14:textId="7E42C5DB" w:rsidR="00472697" w:rsidRPr="00803B66" w:rsidRDefault="00472697" w:rsidP="00AF2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258"/>
              <w:rPr>
                <w:rFonts w:ascii="Times New Roman" w:hAnsi="Times New Roman" w:cs="Times New Roman"/>
                <w:sz w:val="22"/>
                <w:szCs w:val="22"/>
                <w:lang w:val="en-GB" w:bidi="ar-SA"/>
              </w:rPr>
            </w:pPr>
            <w:r w:rsidRPr="00803B66">
              <w:rPr>
                <w:rFonts w:ascii="Times New Roman" w:hAnsi="Times New Roman" w:cs="Times New Roman"/>
                <w:sz w:val="22"/>
                <w:szCs w:val="22"/>
                <w:lang w:val="en-GB" w:bidi="ar-SA"/>
              </w:rPr>
              <w:t>-</w:t>
            </w:r>
          </w:p>
        </w:tc>
        <w:tc>
          <w:tcPr>
            <w:tcW w:w="180" w:type="dxa"/>
          </w:tcPr>
          <w:p w14:paraId="69416665"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b/>
                <w:bCs/>
                <w:sz w:val="22"/>
                <w:szCs w:val="20"/>
                <w:lang w:val="en-GB" w:bidi="ar-SA"/>
              </w:rPr>
            </w:pPr>
          </w:p>
        </w:tc>
        <w:tc>
          <w:tcPr>
            <w:tcW w:w="1169" w:type="dxa"/>
            <w:tcBorders>
              <w:top w:val="single" w:sz="4" w:space="0" w:color="auto"/>
              <w:bottom w:val="single" w:sz="4" w:space="0" w:color="auto"/>
            </w:tcBorders>
          </w:tcPr>
          <w:p w14:paraId="0D022608" w14:textId="03027D42"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rPr>
            </w:pPr>
            <w:r w:rsidRPr="00803B66">
              <w:rPr>
                <w:rFonts w:ascii="Times New Roman" w:hAnsi="Times New Roman" w:cs="Times New Roman"/>
                <w:b/>
                <w:bCs/>
                <w:sz w:val="22"/>
                <w:szCs w:val="20"/>
                <w:lang w:val="en-GB" w:bidi="ar-SA"/>
              </w:rPr>
              <w:t>1,498</w:t>
            </w:r>
          </w:p>
        </w:tc>
        <w:tc>
          <w:tcPr>
            <w:tcW w:w="189" w:type="dxa"/>
            <w:gridSpan w:val="2"/>
          </w:tcPr>
          <w:p w14:paraId="2679C59E"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b/>
                <w:bCs/>
                <w:sz w:val="22"/>
                <w:szCs w:val="20"/>
                <w:lang w:val="en-GB"/>
              </w:rPr>
            </w:pPr>
          </w:p>
        </w:tc>
        <w:tc>
          <w:tcPr>
            <w:tcW w:w="1248" w:type="dxa"/>
            <w:tcBorders>
              <w:top w:val="single" w:sz="4" w:space="0" w:color="auto"/>
              <w:bottom w:val="single" w:sz="4" w:space="0" w:color="auto"/>
            </w:tcBorders>
          </w:tcPr>
          <w:p w14:paraId="289F0788" w14:textId="31D7B6DB"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11"/>
              <w:rPr>
                <w:rFonts w:ascii="Times New Roman" w:hAnsi="Times New Roman" w:cs="Times New Roman"/>
                <w:sz w:val="22"/>
                <w:szCs w:val="22"/>
                <w:lang w:val="en-GB" w:bidi="ar-SA"/>
              </w:rPr>
            </w:pPr>
            <w:r w:rsidRPr="00803B66">
              <w:rPr>
                <w:rFonts w:ascii="Times New Roman" w:hAnsi="Times New Roman" w:cs="Times New Roman"/>
                <w:sz w:val="22"/>
                <w:szCs w:val="22"/>
                <w:lang w:val="en-GB" w:bidi="ar-SA"/>
              </w:rPr>
              <w:t>-</w:t>
            </w:r>
          </w:p>
        </w:tc>
        <w:tc>
          <w:tcPr>
            <w:tcW w:w="185" w:type="dxa"/>
          </w:tcPr>
          <w:p w14:paraId="77F0AAAB"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b/>
                <w:bCs/>
                <w:sz w:val="22"/>
                <w:szCs w:val="20"/>
                <w:lang w:val="en-GB" w:bidi="ar-SA"/>
              </w:rPr>
            </w:pPr>
          </w:p>
        </w:tc>
        <w:tc>
          <w:tcPr>
            <w:tcW w:w="1200" w:type="dxa"/>
            <w:tcBorders>
              <w:top w:val="single" w:sz="4" w:space="0" w:color="auto"/>
              <w:bottom w:val="single" w:sz="4" w:space="0" w:color="auto"/>
            </w:tcBorders>
          </w:tcPr>
          <w:p w14:paraId="66D06026" w14:textId="349A48E1"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1"/>
              <w:rPr>
                <w:rFonts w:ascii="Times New Roman" w:hAnsi="Times New Roman" w:cs="Times New Roman"/>
                <w:b/>
                <w:bCs/>
                <w:sz w:val="22"/>
                <w:szCs w:val="20"/>
                <w:lang w:val="en-GB"/>
              </w:rPr>
            </w:pPr>
            <w:r w:rsidRPr="00803B66">
              <w:rPr>
                <w:rFonts w:ascii="Times New Roman" w:hAnsi="Times New Roman" w:cs="Times New Roman"/>
                <w:b/>
                <w:bCs/>
                <w:sz w:val="22"/>
                <w:szCs w:val="22"/>
                <w:lang w:val="en-GB" w:bidi="ar-SA"/>
              </w:rPr>
              <w:t>1,498</w:t>
            </w:r>
          </w:p>
        </w:tc>
      </w:tr>
      <w:tr w:rsidR="00472697" w:rsidRPr="00803B66" w14:paraId="0780CA1E" w14:textId="77777777" w:rsidTr="00AF2EE7">
        <w:trPr>
          <w:cantSplit/>
          <w:trHeight w:val="64"/>
        </w:trPr>
        <w:tc>
          <w:tcPr>
            <w:tcW w:w="3419" w:type="dxa"/>
          </w:tcPr>
          <w:p w14:paraId="6501C7F4"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803B66">
              <w:rPr>
                <w:rFonts w:ascii="Times New Roman" w:hAnsi="Times New Roman" w:cs="Times New Roman"/>
                <w:b/>
                <w:bCs/>
                <w:sz w:val="22"/>
                <w:szCs w:val="20"/>
                <w:lang w:val="en-GB" w:bidi="ar-SA"/>
              </w:rPr>
              <w:t>Total</w:t>
            </w:r>
          </w:p>
        </w:tc>
        <w:tc>
          <w:tcPr>
            <w:tcW w:w="630" w:type="dxa"/>
          </w:tcPr>
          <w:p w14:paraId="1060BD20"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080" w:type="dxa"/>
            <w:tcBorders>
              <w:top w:val="single" w:sz="4" w:space="0" w:color="auto"/>
              <w:bottom w:val="double" w:sz="4" w:space="0" w:color="auto"/>
            </w:tcBorders>
            <w:shd w:val="clear" w:color="auto" w:fill="auto"/>
          </w:tcPr>
          <w:p w14:paraId="6A443429" w14:textId="667136AC" w:rsidR="00472697" w:rsidRPr="00803B66" w:rsidRDefault="00C21D1B" w:rsidP="00AF2EE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r w:rsidRPr="00803B66">
              <w:rPr>
                <w:rFonts w:ascii="Times New Roman" w:hAnsi="Times New Roman" w:cs="Times New Roman"/>
                <w:b/>
                <w:bCs/>
                <w:sz w:val="22"/>
                <w:szCs w:val="22"/>
                <w:lang w:val="en-GB" w:bidi="ar-SA"/>
              </w:rPr>
              <w:t>1,044,077</w:t>
            </w:r>
          </w:p>
        </w:tc>
        <w:tc>
          <w:tcPr>
            <w:tcW w:w="180" w:type="dxa"/>
          </w:tcPr>
          <w:p w14:paraId="55920A4B"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b/>
                <w:bCs/>
                <w:sz w:val="22"/>
                <w:szCs w:val="20"/>
                <w:lang w:val="en-GB" w:bidi="ar-SA"/>
              </w:rPr>
            </w:pPr>
          </w:p>
        </w:tc>
        <w:tc>
          <w:tcPr>
            <w:tcW w:w="1169" w:type="dxa"/>
            <w:tcBorders>
              <w:top w:val="single" w:sz="4" w:space="0" w:color="auto"/>
              <w:bottom w:val="double" w:sz="4" w:space="0" w:color="auto"/>
            </w:tcBorders>
          </w:tcPr>
          <w:p w14:paraId="5EA1D3AF" w14:textId="4261DAAB"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rPr>
            </w:pPr>
            <w:r w:rsidRPr="00803B66">
              <w:rPr>
                <w:rFonts w:ascii="Times New Roman" w:hAnsi="Times New Roman" w:cs="Times New Roman"/>
                <w:b/>
                <w:bCs/>
                <w:sz w:val="22"/>
                <w:szCs w:val="20"/>
                <w:lang w:val="en-GB" w:bidi="ar-SA"/>
              </w:rPr>
              <w:t>902,228</w:t>
            </w:r>
          </w:p>
        </w:tc>
        <w:tc>
          <w:tcPr>
            <w:tcW w:w="189" w:type="dxa"/>
            <w:gridSpan w:val="2"/>
          </w:tcPr>
          <w:p w14:paraId="0142C4C2"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b/>
                <w:bCs/>
                <w:sz w:val="22"/>
                <w:szCs w:val="20"/>
                <w:lang w:val="en-GB"/>
              </w:rPr>
            </w:pPr>
          </w:p>
        </w:tc>
        <w:tc>
          <w:tcPr>
            <w:tcW w:w="1248" w:type="dxa"/>
            <w:tcBorders>
              <w:top w:val="single" w:sz="4" w:space="0" w:color="auto"/>
              <w:bottom w:val="double" w:sz="4" w:space="0" w:color="auto"/>
            </w:tcBorders>
            <w:shd w:val="clear" w:color="auto" w:fill="auto"/>
          </w:tcPr>
          <w:p w14:paraId="7982F454" w14:textId="3318F6B7" w:rsidR="00472697" w:rsidRPr="00803B66" w:rsidRDefault="00C21D1B" w:rsidP="00AF2EE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102"/>
              <w:jc w:val="right"/>
              <w:rPr>
                <w:rFonts w:ascii="Times New Roman" w:hAnsi="Times New Roman" w:cs="Times New Roman"/>
                <w:b/>
                <w:bCs/>
                <w:sz w:val="22"/>
                <w:szCs w:val="22"/>
                <w:lang w:val="en-GB" w:bidi="ar-SA"/>
              </w:rPr>
            </w:pPr>
            <w:r w:rsidRPr="00803B66">
              <w:rPr>
                <w:rFonts w:ascii="Times New Roman" w:hAnsi="Times New Roman" w:cs="Times New Roman"/>
                <w:b/>
                <w:bCs/>
                <w:sz w:val="22"/>
                <w:szCs w:val="22"/>
                <w:lang w:val="en-GB" w:bidi="ar-SA"/>
              </w:rPr>
              <w:t>637,039</w:t>
            </w:r>
          </w:p>
        </w:tc>
        <w:tc>
          <w:tcPr>
            <w:tcW w:w="185" w:type="dxa"/>
          </w:tcPr>
          <w:p w14:paraId="2FE44104"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b/>
                <w:bCs/>
                <w:sz w:val="22"/>
                <w:szCs w:val="20"/>
                <w:lang w:val="en-GB" w:bidi="ar-SA"/>
              </w:rPr>
            </w:pPr>
          </w:p>
        </w:tc>
        <w:tc>
          <w:tcPr>
            <w:tcW w:w="1200" w:type="dxa"/>
            <w:tcBorders>
              <w:top w:val="single" w:sz="4" w:space="0" w:color="auto"/>
              <w:bottom w:val="double" w:sz="4" w:space="0" w:color="auto"/>
            </w:tcBorders>
          </w:tcPr>
          <w:p w14:paraId="629EF744" w14:textId="4DADD92A"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1"/>
              <w:rPr>
                <w:rFonts w:ascii="Times New Roman" w:hAnsi="Times New Roman" w:cs="Times New Roman"/>
                <w:b/>
                <w:bCs/>
                <w:sz w:val="22"/>
                <w:szCs w:val="20"/>
                <w:lang w:val="en-GB"/>
              </w:rPr>
            </w:pPr>
            <w:r w:rsidRPr="00803B66">
              <w:rPr>
                <w:rFonts w:ascii="Times New Roman" w:hAnsi="Times New Roman" w:cs="Times New Roman"/>
                <w:b/>
                <w:bCs/>
                <w:sz w:val="22"/>
                <w:szCs w:val="22"/>
                <w:lang w:val="en-GB" w:bidi="ar-SA"/>
              </w:rPr>
              <w:t>746,425</w:t>
            </w:r>
          </w:p>
        </w:tc>
      </w:tr>
    </w:tbl>
    <w:p w14:paraId="407C46D6" w14:textId="646EF208" w:rsidR="009C2747" w:rsidRPr="00803B66" w:rsidRDefault="009C2747" w:rsidP="007D706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03B66">
        <w:rPr>
          <w:rFonts w:ascii="Times New Roman" w:hAnsi="Times New Roman" w:cstheme="minorBidi"/>
          <w:sz w:val="22"/>
          <w:szCs w:val="22"/>
        </w:rPr>
        <w:tab/>
      </w:r>
    </w:p>
    <w:tbl>
      <w:tblPr>
        <w:tblW w:w="9269" w:type="dxa"/>
        <w:tblInd w:w="451" w:type="dxa"/>
        <w:tblLayout w:type="fixed"/>
        <w:tblCellMar>
          <w:left w:w="79" w:type="dxa"/>
          <w:right w:w="79" w:type="dxa"/>
        </w:tblCellMar>
        <w:tblLook w:val="0000" w:firstRow="0" w:lastRow="0" w:firstColumn="0" w:lastColumn="0" w:noHBand="0" w:noVBand="0"/>
      </w:tblPr>
      <w:tblGrid>
        <w:gridCol w:w="4049"/>
        <w:gridCol w:w="1080"/>
        <w:gridCol w:w="180"/>
        <w:gridCol w:w="1170"/>
        <w:gridCol w:w="184"/>
        <w:gridCol w:w="1256"/>
        <w:gridCol w:w="184"/>
        <w:gridCol w:w="1166"/>
      </w:tblGrid>
      <w:tr w:rsidR="00E65ADA" w:rsidRPr="00803B66" w14:paraId="5F8A94BE" w14:textId="77777777" w:rsidTr="00C43C7F">
        <w:trPr>
          <w:cantSplit/>
          <w:tblHeader/>
        </w:trPr>
        <w:tc>
          <w:tcPr>
            <w:tcW w:w="4049" w:type="dxa"/>
            <w:shd w:val="clear" w:color="auto" w:fill="auto"/>
            <w:vAlign w:val="bottom"/>
          </w:tcPr>
          <w:p w14:paraId="7AB66079" w14:textId="010D64AE" w:rsidR="00E65ADA" w:rsidRPr="00803B66" w:rsidRDefault="003E4B77" w:rsidP="00E65ADA">
            <w:pPr>
              <w:pStyle w:val="acctfourfigures"/>
              <w:shd w:val="clear" w:color="auto" w:fill="FFFFFF"/>
              <w:tabs>
                <w:tab w:val="clear" w:pos="765"/>
              </w:tabs>
              <w:spacing w:line="240" w:lineRule="atLeast"/>
              <w:rPr>
                <w:b/>
                <w:bCs/>
                <w:i/>
                <w:iCs/>
                <w:szCs w:val="22"/>
              </w:rPr>
            </w:pPr>
            <w:r w:rsidRPr="00803B66">
              <w:rPr>
                <w:b/>
                <w:bCs/>
                <w:i/>
                <w:iCs/>
                <w:szCs w:val="22"/>
              </w:rPr>
              <w:t>(Reversal of) expected credit loss</w:t>
            </w:r>
          </w:p>
        </w:tc>
        <w:tc>
          <w:tcPr>
            <w:tcW w:w="2430" w:type="dxa"/>
            <w:gridSpan w:val="3"/>
            <w:vAlign w:val="bottom"/>
          </w:tcPr>
          <w:p w14:paraId="419FEEE7" w14:textId="77777777" w:rsidR="00E65ADA" w:rsidRPr="00803B66" w:rsidRDefault="00E65ADA" w:rsidP="00E65ADA">
            <w:pPr>
              <w:pStyle w:val="acctmergecolhdg"/>
              <w:spacing w:line="240" w:lineRule="atLeast"/>
              <w:ind w:left="105" w:firstLine="4"/>
              <w:rPr>
                <w:szCs w:val="22"/>
              </w:rPr>
            </w:pPr>
            <w:r w:rsidRPr="00803B66">
              <w:rPr>
                <w:szCs w:val="22"/>
              </w:rPr>
              <w:t xml:space="preserve">Consolidated </w:t>
            </w:r>
          </w:p>
          <w:p w14:paraId="2F9CF1F4" w14:textId="5DE9086A" w:rsidR="00E65ADA" w:rsidRPr="00803B66" w:rsidRDefault="00E65ADA" w:rsidP="00E65ADA">
            <w:pPr>
              <w:pStyle w:val="acctmergecolhdg"/>
              <w:spacing w:line="240" w:lineRule="atLeast"/>
              <w:ind w:left="105" w:firstLine="4"/>
              <w:rPr>
                <w:b w:val="0"/>
                <w:bCs/>
                <w:szCs w:val="22"/>
              </w:rPr>
            </w:pPr>
            <w:r w:rsidRPr="00803B66">
              <w:rPr>
                <w:szCs w:val="22"/>
              </w:rPr>
              <w:t xml:space="preserve">financial statements </w:t>
            </w:r>
          </w:p>
        </w:tc>
        <w:tc>
          <w:tcPr>
            <w:tcW w:w="184" w:type="dxa"/>
          </w:tcPr>
          <w:p w14:paraId="32FAF5E8" w14:textId="77777777" w:rsidR="00E65ADA" w:rsidRPr="00803B66" w:rsidRDefault="00E65ADA" w:rsidP="00E65ADA">
            <w:pPr>
              <w:pStyle w:val="acctmergecolhdg"/>
              <w:spacing w:line="240" w:lineRule="atLeast"/>
              <w:ind w:left="105" w:right="-79" w:firstLine="4"/>
              <w:rPr>
                <w:b w:val="0"/>
                <w:bCs/>
                <w:szCs w:val="22"/>
              </w:rPr>
            </w:pPr>
          </w:p>
        </w:tc>
        <w:tc>
          <w:tcPr>
            <w:tcW w:w="2606" w:type="dxa"/>
            <w:gridSpan w:val="3"/>
            <w:vAlign w:val="bottom"/>
          </w:tcPr>
          <w:p w14:paraId="60B89E12" w14:textId="77777777" w:rsidR="00E65ADA" w:rsidRPr="00803B66" w:rsidRDefault="00E65ADA" w:rsidP="00E65ADA">
            <w:pPr>
              <w:pStyle w:val="acctmergecolhdg"/>
              <w:spacing w:line="240" w:lineRule="atLeast"/>
              <w:ind w:left="105" w:right="-79" w:firstLine="4"/>
              <w:rPr>
                <w:szCs w:val="22"/>
              </w:rPr>
            </w:pPr>
            <w:r w:rsidRPr="00803B66">
              <w:rPr>
                <w:szCs w:val="22"/>
              </w:rPr>
              <w:t xml:space="preserve">Separate </w:t>
            </w:r>
          </w:p>
          <w:p w14:paraId="2594FBBF" w14:textId="04164440" w:rsidR="00E65ADA" w:rsidRPr="00803B66" w:rsidRDefault="00E65ADA" w:rsidP="00E65ADA">
            <w:pPr>
              <w:pStyle w:val="acctmergecolhdg"/>
              <w:spacing w:line="240" w:lineRule="atLeast"/>
              <w:ind w:left="105" w:right="-79" w:firstLine="4"/>
              <w:rPr>
                <w:b w:val="0"/>
                <w:bCs/>
                <w:szCs w:val="22"/>
              </w:rPr>
            </w:pPr>
            <w:r w:rsidRPr="00803B66">
              <w:rPr>
                <w:szCs w:val="22"/>
              </w:rPr>
              <w:t xml:space="preserve">financial statements </w:t>
            </w:r>
          </w:p>
        </w:tc>
      </w:tr>
      <w:tr w:rsidR="00E65ADA" w:rsidRPr="00803B66" w14:paraId="0D773D65" w14:textId="77777777" w:rsidTr="00C43C7F">
        <w:trPr>
          <w:cantSplit/>
          <w:tblHeader/>
        </w:trPr>
        <w:tc>
          <w:tcPr>
            <w:tcW w:w="4049" w:type="dxa"/>
            <w:shd w:val="clear" w:color="auto" w:fill="auto"/>
            <w:vAlign w:val="bottom"/>
          </w:tcPr>
          <w:p w14:paraId="62792C5D" w14:textId="6776BC6E" w:rsidR="00E65ADA" w:rsidRPr="00803B66" w:rsidRDefault="00E65ADA" w:rsidP="00E65ADA">
            <w:pPr>
              <w:pStyle w:val="acctfourfigures"/>
              <w:shd w:val="clear" w:color="auto" w:fill="FFFFFF"/>
              <w:tabs>
                <w:tab w:val="clear" w:pos="765"/>
              </w:tabs>
              <w:spacing w:line="240" w:lineRule="atLeast"/>
              <w:rPr>
                <w:b/>
                <w:bCs/>
                <w:color w:val="0000FF"/>
                <w:szCs w:val="22"/>
              </w:rPr>
            </w:pPr>
            <w:r w:rsidRPr="00803B66">
              <w:rPr>
                <w:b/>
                <w:bCs/>
                <w:i/>
                <w:iCs/>
                <w:szCs w:val="22"/>
              </w:rPr>
              <w:t xml:space="preserve">   for the six-month period ended 30 June</w:t>
            </w:r>
          </w:p>
        </w:tc>
        <w:tc>
          <w:tcPr>
            <w:tcW w:w="1080" w:type="dxa"/>
          </w:tcPr>
          <w:p w14:paraId="5DA7E8D7" w14:textId="41EE320A" w:rsidR="00E65ADA" w:rsidRPr="00803B66" w:rsidRDefault="00E65ADA" w:rsidP="00E65ADA">
            <w:pPr>
              <w:pStyle w:val="acctmergecolhdg"/>
              <w:spacing w:line="240" w:lineRule="atLeast"/>
              <w:ind w:right="-72"/>
              <w:rPr>
                <w:b w:val="0"/>
                <w:bCs/>
                <w:szCs w:val="22"/>
              </w:rPr>
            </w:pPr>
            <w:r w:rsidRPr="00803B66">
              <w:rPr>
                <w:b w:val="0"/>
                <w:bCs/>
                <w:szCs w:val="22"/>
              </w:rPr>
              <w:t>2022</w:t>
            </w:r>
          </w:p>
        </w:tc>
        <w:tc>
          <w:tcPr>
            <w:tcW w:w="180" w:type="dxa"/>
          </w:tcPr>
          <w:p w14:paraId="0D9C6004" w14:textId="77777777" w:rsidR="00E65ADA" w:rsidRPr="00803B66" w:rsidRDefault="00E65ADA" w:rsidP="00E65ADA">
            <w:pPr>
              <w:pStyle w:val="acctmergecolhdg"/>
              <w:spacing w:line="240" w:lineRule="atLeast"/>
              <w:ind w:left="-83" w:firstLine="4"/>
              <w:rPr>
                <w:b w:val="0"/>
                <w:bCs/>
                <w:szCs w:val="22"/>
              </w:rPr>
            </w:pPr>
          </w:p>
        </w:tc>
        <w:tc>
          <w:tcPr>
            <w:tcW w:w="1170" w:type="dxa"/>
          </w:tcPr>
          <w:p w14:paraId="431C401C" w14:textId="2B0D4193" w:rsidR="00E65ADA" w:rsidRPr="00803B66" w:rsidRDefault="00E65ADA" w:rsidP="00E65ADA">
            <w:pPr>
              <w:pStyle w:val="acctmergecolhdg"/>
              <w:spacing w:line="240" w:lineRule="atLeast"/>
              <w:rPr>
                <w:b w:val="0"/>
                <w:bCs/>
                <w:szCs w:val="22"/>
              </w:rPr>
            </w:pPr>
            <w:r w:rsidRPr="00803B66">
              <w:rPr>
                <w:b w:val="0"/>
                <w:bCs/>
                <w:szCs w:val="22"/>
              </w:rPr>
              <w:t>2021</w:t>
            </w:r>
          </w:p>
        </w:tc>
        <w:tc>
          <w:tcPr>
            <w:tcW w:w="184" w:type="dxa"/>
          </w:tcPr>
          <w:p w14:paraId="2DD45707" w14:textId="77777777" w:rsidR="00E65ADA" w:rsidRPr="00803B66" w:rsidRDefault="00E65ADA" w:rsidP="00E65ADA">
            <w:pPr>
              <w:pStyle w:val="acctmergecolhdg"/>
              <w:spacing w:line="240" w:lineRule="atLeast"/>
              <w:ind w:left="-83" w:right="-79" w:firstLine="4"/>
              <w:rPr>
                <w:b w:val="0"/>
                <w:bCs/>
                <w:szCs w:val="22"/>
              </w:rPr>
            </w:pPr>
          </w:p>
        </w:tc>
        <w:tc>
          <w:tcPr>
            <w:tcW w:w="1256" w:type="dxa"/>
          </w:tcPr>
          <w:p w14:paraId="461B6DC0" w14:textId="50F74C15" w:rsidR="00E65ADA" w:rsidRPr="00803B66" w:rsidRDefault="00E65ADA" w:rsidP="00E65ADA">
            <w:pPr>
              <w:pStyle w:val="acctmergecolhdg"/>
              <w:spacing w:line="240" w:lineRule="atLeast"/>
              <w:ind w:right="-45"/>
              <w:rPr>
                <w:b w:val="0"/>
                <w:bCs/>
                <w:szCs w:val="22"/>
              </w:rPr>
            </w:pPr>
            <w:r w:rsidRPr="00803B66">
              <w:rPr>
                <w:b w:val="0"/>
                <w:bCs/>
                <w:szCs w:val="22"/>
              </w:rPr>
              <w:t>2022</w:t>
            </w:r>
          </w:p>
        </w:tc>
        <w:tc>
          <w:tcPr>
            <w:tcW w:w="184" w:type="dxa"/>
          </w:tcPr>
          <w:p w14:paraId="254E4029" w14:textId="77777777" w:rsidR="00E65ADA" w:rsidRPr="00803B66" w:rsidRDefault="00E65ADA" w:rsidP="00E65ADA">
            <w:pPr>
              <w:pStyle w:val="acctmergecolhdg"/>
              <w:spacing w:line="240" w:lineRule="atLeast"/>
              <w:rPr>
                <w:b w:val="0"/>
                <w:bCs/>
                <w:szCs w:val="22"/>
              </w:rPr>
            </w:pPr>
          </w:p>
        </w:tc>
        <w:tc>
          <w:tcPr>
            <w:tcW w:w="1166" w:type="dxa"/>
          </w:tcPr>
          <w:p w14:paraId="46001D77" w14:textId="3ECAA62E" w:rsidR="00E65ADA" w:rsidRPr="00803B66" w:rsidRDefault="00E65ADA" w:rsidP="00E65ADA">
            <w:pPr>
              <w:pStyle w:val="acctmergecolhdg"/>
              <w:spacing w:line="240" w:lineRule="atLeast"/>
              <w:rPr>
                <w:b w:val="0"/>
                <w:bCs/>
                <w:szCs w:val="22"/>
              </w:rPr>
            </w:pPr>
            <w:r w:rsidRPr="00803B66">
              <w:rPr>
                <w:b w:val="0"/>
                <w:bCs/>
                <w:szCs w:val="22"/>
              </w:rPr>
              <w:t>2021</w:t>
            </w:r>
          </w:p>
        </w:tc>
      </w:tr>
      <w:tr w:rsidR="009C2747" w:rsidRPr="00803B66" w14:paraId="364FA259" w14:textId="77777777" w:rsidTr="003E4B77">
        <w:trPr>
          <w:cantSplit/>
          <w:tblHeader/>
        </w:trPr>
        <w:tc>
          <w:tcPr>
            <w:tcW w:w="4049" w:type="dxa"/>
            <w:shd w:val="clear" w:color="auto" w:fill="auto"/>
            <w:vAlign w:val="bottom"/>
          </w:tcPr>
          <w:p w14:paraId="327AF308" w14:textId="6B989E28" w:rsidR="009C2747" w:rsidRPr="00803B66" w:rsidRDefault="009C2747" w:rsidP="007D7069">
            <w:pPr>
              <w:pStyle w:val="acctfourfigures"/>
              <w:tabs>
                <w:tab w:val="clear" w:pos="765"/>
              </w:tabs>
              <w:spacing w:line="240" w:lineRule="atLeast"/>
              <w:ind w:left="188" w:hanging="174"/>
              <w:rPr>
                <w:b/>
                <w:bCs/>
                <w:i/>
                <w:iCs/>
                <w:szCs w:val="22"/>
              </w:rPr>
            </w:pPr>
          </w:p>
        </w:tc>
        <w:tc>
          <w:tcPr>
            <w:tcW w:w="5220" w:type="dxa"/>
            <w:gridSpan w:val="7"/>
            <w:vAlign w:val="bottom"/>
          </w:tcPr>
          <w:p w14:paraId="31CA3B3F" w14:textId="4BBEAC4F" w:rsidR="009C2747" w:rsidRPr="00803B66" w:rsidRDefault="009C2747" w:rsidP="007D7069">
            <w:pPr>
              <w:pStyle w:val="acctmergecolhdg"/>
              <w:spacing w:line="240" w:lineRule="atLeast"/>
              <w:ind w:left="-83" w:right="-79" w:firstLine="4"/>
              <w:rPr>
                <w:b w:val="0"/>
                <w:bCs/>
                <w:i/>
                <w:iCs/>
                <w:szCs w:val="22"/>
              </w:rPr>
            </w:pPr>
            <w:r w:rsidRPr="00803B66">
              <w:rPr>
                <w:b w:val="0"/>
                <w:bCs/>
                <w:i/>
                <w:iCs/>
                <w:szCs w:val="22"/>
              </w:rPr>
              <w:t xml:space="preserve">(in </w:t>
            </w:r>
            <w:r w:rsidR="00E75368" w:rsidRPr="00803B66">
              <w:rPr>
                <w:b w:val="0"/>
                <w:bCs/>
                <w:i/>
                <w:iCs/>
                <w:szCs w:val="22"/>
              </w:rPr>
              <w:t>thousand</w:t>
            </w:r>
            <w:r w:rsidRPr="00803B66">
              <w:rPr>
                <w:b w:val="0"/>
                <w:bCs/>
                <w:i/>
                <w:iCs/>
                <w:szCs w:val="22"/>
              </w:rPr>
              <w:t xml:space="preserve"> Baht)</w:t>
            </w:r>
          </w:p>
        </w:tc>
      </w:tr>
      <w:tr w:rsidR="00472697" w:rsidRPr="00803B66" w14:paraId="043F0E2F" w14:textId="77777777" w:rsidTr="003E4B77">
        <w:trPr>
          <w:cantSplit/>
          <w:trHeight w:val="299"/>
        </w:trPr>
        <w:tc>
          <w:tcPr>
            <w:tcW w:w="4049" w:type="dxa"/>
            <w:shd w:val="clear" w:color="auto" w:fill="auto"/>
            <w:vAlign w:val="bottom"/>
          </w:tcPr>
          <w:p w14:paraId="07177796" w14:textId="112F8C85" w:rsidR="00472697" w:rsidRPr="00803B66" w:rsidRDefault="00472697" w:rsidP="00472697">
            <w:pPr>
              <w:pStyle w:val="ListParagraph"/>
              <w:numPr>
                <w:ilvl w:val="0"/>
                <w:numId w:val="42"/>
              </w:numPr>
              <w:spacing w:line="240" w:lineRule="atLeast"/>
              <w:ind w:left="188" w:hanging="180"/>
              <w:rPr>
                <w:i/>
                <w:iCs/>
                <w:szCs w:val="22"/>
                <w:shd w:val="clear" w:color="auto" w:fill="CCCCCC"/>
              </w:rPr>
            </w:pPr>
            <w:r w:rsidRPr="00803B66">
              <w:rPr>
                <w:szCs w:val="22"/>
              </w:rPr>
              <w:t>Additions</w:t>
            </w:r>
          </w:p>
        </w:tc>
        <w:tc>
          <w:tcPr>
            <w:tcW w:w="1080" w:type="dxa"/>
          </w:tcPr>
          <w:p w14:paraId="2A53612D" w14:textId="6F379048" w:rsidR="00472697" w:rsidRPr="00803B66" w:rsidRDefault="00472697" w:rsidP="003E4B77">
            <w:pPr>
              <w:pStyle w:val="acctfourfigures"/>
              <w:tabs>
                <w:tab w:val="clear" w:pos="765"/>
              </w:tabs>
              <w:spacing w:line="240" w:lineRule="atLeast"/>
              <w:ind w:left="-83" w:right="96" w:firstLine="60"/>
              <w:jc w:val="right"/>
              <w:rPr>
                <w:szCs w:val="22"/>
                <w:lang w:bidi="th-TH"/>
              </w:rPr>
            </w:pPr>
            <w:r w:rsidRPr="00803B66">
              <w:rPr>
                <w:szCs w:val="22"/>
                <w:lang w:bidi="th-TH"/>
              </w:rPr>
              <w:t>11,306</w:t>
            </w:r>
          </w:p>
        </w:tc>
        <w:tc>
          <w:tcPr>
            <w:tcW w:w="180" w:type="dxa"/>
            <w:vAlign w:val="bottom"/>
          </w:tcPr>
          <w:p w14:paraId="5BC3D137"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ind w:right="11"/>
              <w:rPr>
                <w:rFonts w:ascii="Times New Roman" w:hAnsi="Times New Roman" w:cs="Times New Roman"/>
                <w:sz w:val="22"/>
                <w:szCs w:val="22"/>
                <w:lang w:val="en-GB"/>
              </w:rPr>
            </w:pPr>
          </w:p>
        </w:tc>
        <w:tc>
          <w:tcPr>
            <w:tcW w:w="1170" w:type="dxa"/>
            <w:vAlign w:val="bottom"/>
          </w:tcPr>
          <w:p w14:paraId="023E0AF8" w14:textId="76B625F0" w:rsidR="00472697" w:rsidRPr="00803B66" w:rsidRDefault="0081215A" w:rsidP="003A1D94">
            <w:pPr>
              <w:pStyle w:val="acctfourfigures"/>
              <w:tabs>
                <w:tab w:val="clear" w:pos="765"/>
              </w:tabs>
              <w:spacing w:line="276" w:lineRule="auto"/>
              <w:ind w:left="-83" w:right="96" w:firstLine="60"/>
              <w:jc w:val="right"/>
              <w:rPr>
                <w:szCs w:val="22"/>
                <w:lang w:bidi="th-TH"/>
              </w:rPr>
            </w:pPr>
            <w:r w:rsidRPr="00803B66">
              <w:rPr>
                <w:szCs w:val="22"/>
                <w:lang w:bidi="th-TH"/>
              </w:rPr>
              <w:t>3,462</w:t>
            </w:r>
          </w:p>
        </w:tc>
        <w:tc>
          <w:tcPr>
            <w:tcW w:w="184" w:type="dxa"/>
            <w:vAlign w:val="bottom"/>
          </w:tcPr>
          <w:p w14:paraId="2137735C" w14:textId="77777777" w:rsidR="00472697" w:rsidRPr="00803B66" w:rsidRDefault="00472697" w:rsidP="00472697">
            <w:pPr>
              <w:pStyle w:val="acctfourfigures"/>
              <w:tabs>
                <w:tab w:val="clear" w:pos="765"/>
                <w:tab w:val="decimal" w:pos="731"/>
              </w:tabs>
              <w:spacing w:line="240" w:lineRule="atLeast"/>
              <w:ind w:left="-79" w:right="-72"/>
              <w:rPr>
                <w:szCs w:val="22"/>
              </w:rPr>
            </w:pPr>
          </w:p>
        </w:tc>
        <w:tc>
          <w:tcPr>
            <w:tcW w:w="1256" w:type="dxa"/>
          </w:tcPr>
          <w:p w14:paraId="67514ACB" w14:textId="181AC2B2" w:rsidR="00472697" w:rsidRPr="00803B66" w:rsidRDefault="00472697" w:rsidP="00472697">
            <w:pPr>
              <w:pStyle w:val="acctfourfigures"/>
              <w:tabs>
                <w:tab w:val="clear" w:pos="765"/>
              </w:tabs>
              <w:spacing w:line="240" w:lineRule="atLeast"/>
              <w:ind w:left="-83" w:right="102" w:firstLine="60"/>
              <w:jc w:val="right"/>
              <w:rPr>
                <w:szCs w:val="22"/>
                <w:lang w:bidi="th-TH"/>
              </w:rPr>
            </w:pPr>
            <w:r w:rsidRPr="00803B66">
              <w:rPr>
                <w:szCs w:val="22"/>
                <w:lang w:bidi="th-TH"/>
              </w:rPr>
              <w:t>7,333</w:t>
            </w:r>
          </w:p>
        </w:tc>
        <w:tc>
          <w:tcPr>
            <w:tcW w:w="184" w:type="dxa"/>
            <w:vAlign w:val="bottom"/>
          </w:tcPr>
          <w:p w14:paraId="34AF2B55" w14:textId="77777777" w:rsidR="00472697" w:rsidRPr="00803B66" w:rsidRDefault="00472697" w:rsidP="00472697">
            <w:pPr>
              <w:pStyle w:val="acctfourfigures"/>
              <w:tabs>
                <w:tab w:val="decimal" w:pos="732"/>
              </w:tabs>
              <w:spacing w:line="240" w:lineRule="atLeast"/>
              <w:ind w:left="-78" w:right="11" w:hanging="168"/>
              <w:rPr>
                <w:szCs w:val="22"/>
                <w:lang w:bidi="th-TH"/>
              </w:rPr>
            </w:pPr>
          </w:p>
        </w:tc>
        <w:tc>
          <w:tcPr>
            <w:tcW w:w="1166" w:type="dxa"/>
            <w:vAlign w:val="bottom"/>
          </w:tcPr>
          <w:p w14:paraId="3F1E30B3" w14:textId="67CF0457" w:rsidR="00472697" w:rsidRPr="00803B66" w:rsidRDefault="0081215A" w:rsidP="0081215A">
            <w:pPr>
              <w:pStyle w:val="acctfourfigures"/>
              <w:tabs>
                <w:tab w:val="clear" w:pos="765"/>
              </w:tabs>
              <w:spacing w:line="276" w:lineRule="auto"/>
              <w:ind w:left="-83" w:right="-350" w:firstLine="60"/>
              <w:jc w:val="center"/>
              <w:rPr>
                <w:szCs w:val="22"/>
                <w:cs/>
                <w:lang w:bidi="th-TH"/>
              </w:rPr>
            </w:pPr>
            <w:r w:rsidRPr="00803B66">
              <w:rPr>
                <w:szCs w:val="22"/>
                <w:lang w:bidi="th-TH"/>
              </w:rPr>
              <w:t>3,566</w:t>
            </w:r>
          </w:p>
        </w:tc>
      </w:tr>
      <w:tr w:rsidR="003A1D94" w:rsidRPr="00803B66" w14:paraId="507982BB" w14:textId="77777777" w:rsidTr="006E60A9">
        <w:trPr>
          <w:cantSplit/>
          <w:trHeight w:val="299"/>
        </w:trPr>
        <w:tc>
          <w:tcPr>
            <w:tcW w:w="4049" w:type="dxa"/>
            <w:shd w:val="clear" w:color="auto" w:fill="auto"/>
            <w:vAlign w:val="bottom"/>
          </w:tcPr>
          <w:p w14:paraId="4C10AE9F" w14:textId="447AB9E3" w:rsidR="003A1D94" w:rsidRPr="00803B66" w:rsidRDefault="003A1D94" w:rsidP="003A1D94">
            <w:pPr>
              <w:pStyle w:val="ListParagraph"/>
              <w:numPr>
                <w:ilvl w:val="0"/>
                <w:numId w:val="42"/>
              </w:numPr>
              <w:spacing w:line="240" w:lineRule="atLeast"/>
              <w:ind w:left="188" w:hanging="180"/>
              <w:rPr>
                <w:szCs w:val="22"/>
              </w:rPr>
            </w:pPr>
            <w:r w:rsidRPr="00803B66">
              <w:rPr>
                <w:szCs w:val="22"/>
              </w:rPr>
              <w:t>Reversal</w:t>
            </w:r>
          </w:p>
        </w:tc>
        <w:tc>
          <w:tcPr>
            <w:tcW w:w="1080" w:type="dxa"/>
            <w:vAlign w:val="bottom"/>
          </w:tcPr>
          <w:p w14:paraId="3707E1F4" w14:textId="41A7048E" w:rsidR="003A1D94" w:rsidRPr="00803B66" w:rsidRDefault="003A1D94" w:rsidP="003A1D94">
            <w:pPr>
              <w:pStyle w:val="acctfourfigures"/>
              <w:tabs>
                <w:tab w:val="clear" w:pos="765"/>
              </w:tabs>
              <w:spacing w:line="276" w:lineRule="auto"/>
              <w:ind w:left="-83" w:right="6" w:firstLine="60"/>
              <w:jc w:val="right"/>
              <w:rPr>
                <w:szCs w:val="22"/>
                <w:lang w:bidi="th-TH"/>
              </w:rPr>
            </w:pPr>
            <w:r w:rsidRPr="00803B66">
              <w:rPr>
                <w:szCs w:val="22"/>
                <w:lang w:bidi="th-TH"/>
              </w:rPr>
              <w:t>(2,367)</w:t>
            </w:r>
          </w:p>
        </w:tc>
        <w:tc>
          <w:tcPr>
            <w:tcW w:w="180" w:type="dxa"/>
            <w:vAlign w:val="bottom"/>
          </w:tcPr>
          <w:p w14:paraId="44741F76" w14:textId="77777777" w:rsidR="003A1D94" w:rsidRPr="00803B66" w:rsidRDefault="003A1D94" w:rsidP="003A1D9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ind w:right="11"/>
              <w:rPr>
                <w:rFonts w:ascii="Times New Roman" w:hAnsi="Times New Roman" w:cs="Times New Roman"/>
                <w:sz w:val="22"/>
                <w:szCs w:val="22"/>
                <w:lang w:val="en-GB"/>
              </w:rPr>
            </w:pPr>
          </w:p>
        </w:tc>
        <w:tc>
          <w:tcPr>
            <w:tcW w:w="1170" w:type="dxa"/>
            <w:vAlign w:val="bottom"/>
          </w:tcPr>
          <w:p w14:paraId="35E7D932" w14:textId="6D718D72" w:rsidR="003A1D94" w:rsidRPr="00803B66" w:rsidRDefault="003A1D94" w:rsidP="003A1D94">
            <w:pPr>
              <w:pStyle w:val="acctfourfigures"/>
              <w:tabs>
                <w:tab w:val="clear" w:pos="765"/>
              </w:tabs>
              <w:spacing w:line="276" w:lineRule="auto"/>
              <w:ind w:left="-83" w:right="13" w:firstLine="60"/>
              <w:jc w:val="right"/>
              <w:rPr>
                <w:szCs w:val="22"/>
                <w:lang w:bidi="th-TH"/>
              </w:rPr>
            </w:pPr>
            <w:r w:rsidRPr="00803B66">
              <w:rPr>
                <w:szCs w:val="22"/>
                <w:lang w:bidi="th-TH"/>
              </w:rPr>
              <w:t>(</w:t>
            </w:r>
            <w:r w:rsidR="0081215A" w:rsidRPr="00803B66">
              <w:rPr>
                <w:szCs w:val="22"/>
                <w:lang w:bidi="th-TH"/>
              </w:rPr>
              <w:t>2,600</w:t>
            </w:r>
            <w:r w:rsidRPr="00803B66">
              <w:rPr>
                <w:szCs w:val="22"/>
                <w:lang w:bidi="th-TH"/>
              </w:rPr>
              <w:t>)</w:t>
            </w:r>
          </w:p>
        </w:tc>
        <w:tc>
          <w:tcPr>
            <w:tcW w:w="184" w:type="dxa"/>
            <w:vAlign w:val="bottom"/>
          </w:tcPr>
          <w:p w14:paraId="1A841926" w14:textId="77777777" w:rsidR="003A1D94" w:rsidRPr="00803B66" w:rsidRDefault="003A1D94" w:rsidP="003A1D94">
            <w:pPr>
              <w:pStyle w:val="acctfourfigures"/>
              <w:tabs>
                <w:tab w:val="clear" w:pos="765"/>
                <w:tab w:val="decimal" w:pos="731"/>
              </w:tabs>
              <w:spacing w:line="240" w:lineRule="atLeast"/>
              <w:ind w:left="-79" w:right="-72"/>
              <w:rPr>
                <w:szCs w:val="22"/>
              </w:rPr>
            </w:pPr>
          </w:p>
        </w:tc>
        <w:tc>
          <w:tcPr>
            <w:tcW w:w="1256" w:type="dxa"/>
          </w:tcPr>
          <w:p w14:paraId="58C5934E" w14:textId="55ABDFFC" w:rsidR="003A1D94" w:rsidRPr="00803B66" w:rsidRDefault="003A1D94" w:rsidP="003A1D94">
            <w:pPr>
              <w:pStyle w:val="acctfourfigures"/>
              <w:tabs>
                <w:tab w:val="clear" w:pos="765"/>
              </w:tabs>
              <w:spacing w:line="240" w:lineRule="atLeast"/>
              <w:ind w:left="-83" w:right="12" w:firstLine="60"/>
              <w:jc w:val="right"/>
              <w:rPr>
                <w:szCs w:val="22"/>
                <w:lang w:bidi="th-TH"/>
              </w:rPr>
            </w:pPr>
            <w:r w:rsidRPr="00803B66">
              <w:rPr>
                <w:szCs w:val="22"/>
                <w:lang w:bidi="th-TH"/>
              </w:rPr>
              <w:t>(2,367)</w:t>
            </w:r>
          </w:p>
        </w:tc>
        <w:tc>
          <w:tcPr>
            <w:tcW w:w="184" w:type="dxa"/>
            <w:vAlign w:val="bottom"/>
          </w:tcPr>
          <w:p w14:paraId="2EB102A2" w14:textId="77777777" w:rsidR="003A1D94" w:rsidRPr="00803B66" w:rsidRDefault="003A1D94" w:rsidP="003A1D94">
            <w:pPr>
              <w:pStyle w:val="acctfourfigures"/>
              <w:tabs>
                <w:tab w:val="decimal" w:pos="732"/>
              </w:tabs>
              <w:spacing w:line="240" w:lineRule="atLeast"/>
              <w:ind w:left="-78" w:right="11" w:hanging="168"/>
              <w:rPr>
                <w:szCs w:val="22"/>
                <w:lang w:bidi="th-TH"/>
              </w:rPr>
            </w:pPr>
          </w:p>
        </w:tc>
        <w:tc>
          <w:tcPr>
            <w:tcW w:w="1166" w:type="dxa"/>
          </w:tcPr>
          <w:p w14:paraId="57BEDEE3" w14:textId="39112EE4" w:rsidR="003A1D94" w:rsidRPr="00803B66" w:rsidRDefault="003A1D94" w:rsidP="003A1D94">
            <w:pPr>
              <w:pStyle w:val="acctfourfigures"/>
              <w:tabs>
                <w:tab w:val="clear" w:pos="765"/>
              </w:tabs>
              <w:spacing w:line="276" w:lineRule="auto"/>
              <w:ind w:left="-83" w:right="10" w:firstLine="60"/>
              <w:jc w:val="right"/>
              <w:rPr>
                <w:szCs w:val="22"/>
                <w:lang w:bidi="th-TH"/>
              </w:rPr>
            </w:pPr>
            <w:r w:rsidRPr="00803B66">
              <w:rPr>
                <w:szCs w:val="22"/>
                <w:lang w:bidi="th-TH"/>
              </w:rPr>
              <w:t>(</w:t>
            </w:r>
            <w:r w:rsidR="0081215A" w:rsidRPr="00803B66">
              <w:rPr>
                <w:szCs w:val="22"/>
                <w:lang w:bidi="th-TH"/>
              </w:rPr>
              <w:t>2</w:t>
            </w:r>
            <w:r w:rsidRPr="00803B66">
              <w:rPr>
                <w:szCs w:val="22"/>
                <w:lang w:bidi="th-TH"/>
              </w:rPr>
              <w:t>,</w:t>
            </w:r>
            <w:r w:rsidR="0081215A" w:rsidRPr="00803B66">
              <w:rPr>
                <w:szCs w:val="22"/>
                <w:lang w:bidi="th-TH"/>
              </w:rPr>
              <w:t>600</w:t>
            </w:r>
            <w:r w:rsidRPr="00803B66">
              <w:rPr>
                <w:szCs w:val="22"/>
                <w:lang w:bidi="th-TH"/>
              </w:rPr>
              <w:t>)</w:t>
            </w:r>
          </w:p>
        </w:tc>
      </w:tr>
      <w:tr w:rsidR="003A1D94" w:rsidRPr="00803B66" w14:paraId="42FBF4C0" w14:textId="77777777" w:rsidTr="006E60A9">
        <w:trPr>
          <w:cantSplit/>
          <w:trHeight w:val="299"/>
        </w:trPr>
        <w:tc>
          <w:tcPr>
            <w:tcW w:w="4049" w:type="dxa"/>
            <w:shd w:val="clear" w:color="auto" w:fill="auto"/>
            <w:vAlign w:val="bottom"/>
          </w:tcPr>
          <w:p w14:paraId="7C2685A3" w14:textId="1C48978A" w:rsidR="003A1D94" w:rsidRPr="00803B66" w:rsidRDefault="003A1D94" w:rsidP="003A1D94">
            <w:pPr>
              <w:pStyle w:val="ListParagraph"/>
              <w:numPr>
                <w:ilvl w:val="0"/>
                <w:numId w:val="42"/>
              </w:numPr>
              <w:spacing w:line="240" w:lineRule="atLeast"/>
              <w:ind w:left="188" w:hanging="180"/>
              <w:rPr>
                <w:szCs w:val="22"/>
              </w:rPr>
            </w:pPr>
            <w:r w:rsidRPr="00803B66">
              <w:rPr>
                <w:rFonts w:cstheme="minorBidi"/>
                <w:szCs w:val="28"/>
                <w:lang w:val="en-US" w:bidi="th-TH"/>
              </w:rPr>
              <w:t>Write</w:t>
            </w:r>
            <w:r w:rsidR="00B93DB5" w:rsidRPr="00803B66">
              <w:rPr>
                <w:rFonts w:cstheme="minorBidi"/>
                <w:szCs w:val="28"/>
                <w:lang w:val="en-US" w:bidi="th-TH"/>
              </w:rPr>
              <w:t>-</w:t>
            </w:r>
            <w:r w:rsidRPr="00803B66">
              <w:rPr>
                <w:rFonts w:cstheme="minorBidi"/>
                <w:szCs w:val="28"/>
                <w:lang w:val="en-US" w:bidi="th-TH"/>
              </w:rPr>
              <w:t xml:space="preserve">off </w:t>
            </w:r>
          </w:p>
        </w:tc>
        <w:tc>
          <w:tcPr>
            <w:tcW w:w="1080" w:type="dxa"/>
          </w:tcPr>
          <w:p w14:paraId="6CE1BCB1" w14:textId="3F6692BA" w:rsidR="003A1D94" w:rsidRPr="00803B66" w:rsidRDefault="003A1D94" w:rsidP="003A1D94">
            <w:pPr>
              <w:pStyle w:val="acctfourfigures"/>
              <w:tabs>
                <w:tab w:val="clear" w:pos="765"/>
              </w:tabs>
              <w:spacing w:line="240" w:lineRule="atLeast"/>
              <w:ind w:left="-83" w:right="6" w:firstLine="60"/>
              <w:jc w:val="right"/>
              <w:rPr>
                <w:szCs w:val="22"/>
                <w:lang w:bidi="th-TH"/>
              </w:rPr>
            </w:pPr>
            <w:r w:rsidRPr="00803B66">
              <w:rPr>
                <w:szCs w:val="22"/>
                <w:lang w:bidi="th-TH"/>
              </w:rPr>
              <w:t>(519)</w:t>
            </w:r>
          </w:p>
        </w:tc>
        <w:tc>
          <w:tcPr>
            <w:tcW w:w="180" w:type="dxa"/>
            <w:vAlign w:val="bottom"/>
          </w:tcPr>
          <w:p w14:paraId="2B10C385" w14:textId="77777777" w:rsidR="003A1D94" w:rsidRPr="00803B66" w:rsidRDefault="003A1D94" w:rsidP="003A1D9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ind w:right="11"/>
              <w:rPr>
                <w:rFonts w:ascii="Times New Roman" w:hAnsi="Times New Roman" w:cs="Times New Roman"/>
                <w:sz w:val="22"/>
                <w:szCs w:val="22"/>
                <w:lang w:val="en-GB"/>
              </w:rPr>
            </w:pPr>
          </w:p>
        </w:tc>
        <w:tc>
          <w:tcPr>
            <w:tcW w:w="1170" w:type="dxa"/>
            <w:vAlign w:val="bottom"/>
          </w:tcPr>
          <w:p w14:paraId="3D298A7A" w14:textId="263B6AC9" w:rsidR="003A1D94" w:rsidRPr="00803B66" w:rsidRDefault="003A1D94" w:rsidP="003A1D94">
            <w:pPr>
              <w:pStyle w:val="acctfourfigures"/>
              <w:tabs>
                <w:tab w:val="clear" w:pos="765"/>
              </w:tabs>
              <w:spacing w:line="276" w:lineRule="auto"/>
              <w:ind w:left="-83" w:right="13" w:firstLine="60"/>
              <w:jc w:val="right"/>
              <w:rPr>
                <w:szCs w:val="22"/>
                <w:lang w:bidi="th-TH"/>
              </w:rPr>
            </w:pPr>
            <w:r w:rsidRPr="00803B66">
              <w:rPr>
                <w:szCs w:val="22"/>
                <w:lang w:bidi="th-TH"/>
              </w:rPr>
              <w:t>(34</w:t>
            </w:r>
            <w:r w:rsidR="0081215A" w:rsidRPr="00803B66">
              <w:rPr>
                <w:szCs w:val="22"/>
                <w:lang w:bidi="th-TH"/>
              </w:rPr>
              <w:t>1</w:t>
            </w:r>
            <w:r w:rsidRPr="00803B66">
              <w:rPr>
                <w:szCs w:val="22"/>
                <w:lang w:bidi="th-TH"/>
              </w:rPr>
              <w:t>)</w:t>
            </w:r>
          </w:p>
        </w:tc>
        <w:tc>
          <w:tcPr>
            <w:tcW w:w="184" w:type="dxa"/>
            <w:vAlign w:val="bottom"/>
          </w:tcPr>
          <w:p w14:paraId="7DB236E5" w14:textId="77777777" w:rsidR="003A1D94" w:rsidRPr="00803B66" w:rsidRDefault="003A1D94" w:rsidP="003A1D94">
            <w:pPr>
              <w:pStyle w:val="acctfourfigures"/>
              <w:tabs>
                <w:tab w:val="clear" w:pos="765"/>
                <w:tab w:val="decimal" w:pos="731"/>
              </w:tabs>
              <w:spacing w:line="240" w:lineRule="atLeast"/>
              <w:ind w:left="-79" w:right="-72"/>
              <w:rPr>
                <w:szCs w:val="22"/>
              </w:rPr>
            </w:pPr>
          </w:p>
        </w:tc>
        <w:tc>
          <w:tcPr>
            <w:tcW w:w="1256" w:type="dxa"/>
          </w:tcPr>
          <w:p w14:paraId="38F0E175" w14:textId="3DBC9EAA" w:rsidR="003A1D94" w:rsidRPr="00803B66" w:rsidRDefault="003A1D94" w:rsidP="003A1D94">
            <w:pPr>
              <w:pStyle w:val="acctfourfigures"/>
              <w:tabs>
                <w:tab w:val="clear" w:pos="765"/>
              </w:tabs>
              <w:spacing w:line="240" w:lineRule="atLeast"/>
              <w:ind w:left="-83" w:right="12" w:firstLine="60"/>
              <w:jc w:val="right"/>
              <w:rPr>
                <w:szCs w:val="22"/>
                <w:lang w:bidi="th-TH"/>
              </w:rPr>
            </w:pPr>
            <w:r w:rsidRPr="00803B66">
              <w:rPr>
                <w:szCs w:val="22"/>
                <w:lang w:bidi="th-TH"/>
              </w:rPr>
              <w:t>(519)</w:t>
            </w:r>
          </w:p>
        </w:tc>
        <w:tc>
          <w:tcPr>
            <w:tcW w:w="184" w:type="dxa"/>
            <w:vAlign w:val="bottom"/>
          </w:tcPr>
          <w:p w14:paraId="0C061F7F" w14:textId="77777777" w:rsidR="003A1D94" w:rsidRPr="00803B66" w:rsidRDefault="003A1D94" w:rsidP="003A1D94">
            <w:pPr>
              <w:pStyle w:val="acctfourfigures"/>
              <w:tabs>
                <w:tab w:val="decimal" w:pos="732"/>
              </w:tabs>
              <w:spacing w:line="240" w:lineRule="atLeast"/>
              <w:ind w:left="-78" w:right="11" w:hanging="168"/>
              <w:rPr>
                <w:szCs w:val="22"/>
                <w:lang w:bidi="th-TH"/>
              </w:rPr>
            </w:pPr>
          </w:p>
        </w:tc>
        <w:tc>
          <w:tcPr>
            <w:tcW w:w="1166" w:type="dxa"/>
          </w:tcPr>
          <w:p w14:paraId="61F30461" w14:textId="44AF1A9F" w:rsidR="003A1D94" w:rsidRPr="00803B66" w:rsidRDefault="003A1D94" w:rsidP="003A1D94">
            <w:pPr>
              <w:pStyle w:val="acctfourfigures"/>
              <w:tabs>
                <w:tab w:val="clear" w:pos="765"/>
                <w:tab w:val="left" w:pos="823"/>
              </w:tabs>
              <w:spacing w:line="276" w:lineRule="auto"/>
              <w:ind w:left="-83" w:right="10" w:firstLine="60"/>
              <w:jc w:val="right"/>
              <w:rPr>
                <w:szCs w:val="22"/>
                <w:lang w:bidi="th-TH"/>
              </w:rPr>
            </w:pPr>
            <w:r w:rsidRPr="00803B66">
              <w:rPr>
                <w:szCs w:val="22"/>
                <w:lang w:bidi="th-TH"/>
              </w:rPr>
              <w:t>(34</w:t>
            </w:r>
            <w:r w:rsidR="0081215A" w:rsidRPr="00803B66">
              <w:rPr>
                <w:szCs w:val="22"/>
                <w:lang w:bidi="th-TH"/>
              </w:rPr>
              <w:t>1</w:t>
            </w:r>
            <w:r w:rsidRPr="00803B66">
              <w:rPr>
                <w:szCs w:val="22"/>
                <w:lang w:bidi="th-TH"/>
              </w:rPr>
              <w:t>)</w:t>
            </w:r>
          </w:p>
        </w:tc>
      </w:tr>
    </w:tbl>
    <w:p w14:paraId="38E5F95F" w14:textId="77777777" w:rsidR="000363D7" w:rsidRPr="00803B66" w:rsidRDefault="000363D7" w:rsidP="005E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30"/>
        </w:rPr>
      </w:pPr>
    </w:p>
    <w:p w14:paraId="2DEDB2BC" w14:textId="7653BB17" w:rsidR="00EE09B1" w:rsidRPr="00803B66" w:rsidRDefault="00EE09B1" w:rsidP="00CA27BA">
      <w:pPr>
        <w:pStyle w:val="ListParagraph"/>
        <w:numPr>
          <w:ilvl w:val="0"/>
          <w:numId w:val="43"/>
        </w:numPr>
        <w:tabs>
          <w:tab w:val="left" w:pos="540"/>
        </w:tabs>
        <w:ind w:left="540"/>
        <w:jc w:val="both"/>
        <w:rPr>
          <w:b/>
          <w:bCs/>
          <w:sz w:val="24"/>
          <w:szCs w:val="24"/>
        </w:rPr>
      </w:pPr>
      <w:r w:rsidRPr="00803B66">
        <w:rPr>
          <w:b/>
          <w:bCs/>
          <w:sz w:val="24"/>
          <w:szCs w:val="24"/>
        </w:rPr>
        <w:t xml:space="preserve">Property, plant and equipment </w:t>
      </w:r>
      <w:r w:rsidR="004506BC" w:rsidRPr="00803B66">
        <w:rPr>
          <w:b/>
          <w:bCs/>
          <w:sz w:val="24"/>
          <w:szCs w:val="24"/>
        </w:rPr>
        <w:t>/ Right-of-use assets</w:t>
      </w:r>
    </w:p>
    <w:p w14:paraId="5161FE95" w14:textId="33643158" w:rsidR="006D6740" w:rsidRPr="00803B66" w:rsidRDefault="006D6740" w:rsidP="006D6740">
      <w:pPr>
        <w:spacing w:line="240" w:lineRule="auto"/>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860"/>
        <w:gridCol w:w="1980"/>
        <w:gridCol w:w="270"/>
        <w:gridCol w:w="2070"/>
      </w:tblGrid>
      <w:tr w:rsidR="000341BD" w:rsidRPr="00803B66" w14:paraId="17605844" w14:textId="77777777" w:rsidTr="002231C9">
        <w:trPr>
          <w:cantSplit/>
          <w:tblHeader/>
        </w:trPr>
        <w:tc>
          <w:tcPr>
            <w:tcW w:w="4860" w:type="dxa"/>
            <w:shd w:val="clear" w:color="auto" w:fill="auto"/>
          </w:tcPr>
          <w:p w14:paraId="309777EA" w14:textId="77777777" w:rsidR="000341BD" w:rsidRPr="00803B66" w:rsidRDefault="000341BD" w:rsidP="000341BD">
            <w:pPr>
              <w:spacing w:line="240" w:lineRule="auto"/>
              <w:ind w:right="108"/>
              <w:rPr>
                <w:rFonts w:ascii="Times New Roman" w:hAnsi="Times New Roman" w:cs="Times New Roman"/>
                <w:b/>
                <w:bCs/>
                <w:i/>
                <w:iCs/>
                <w:sz w:val="22"/>
                <w:szCs w:val="22"/>
              </w:rPr>
            </w:pPr>
          </w:p>
          <w:p w14:paraId="50E407E4" w14:textId="20A7984D" w:rsidR="000341BD" w:rsidRPr="00803B66" w:rsidRDefault="000341BD" w:rsidP="000341BD">
            <w:pPr>
              <w:spacing w:line="240" w:lineRule="auto"/>
              <w:ind w:right="108"/>
              <w:rPr>
                <w:rFonts w:ascii="Times New Roman" w:hAnsi="Times New Roman" w:cs="Times New Roman"/>
                <w:b/>
                <w:bCs/>
                <w:i/>
                <w:iCs/>
                <w:sz w:val="22"/>
                <w:szCs w:val="22"/>
              </w:rPr>
            </w:pPr>
            <w:r w:rsidRPr="00803B66">
              <w:rPr>
                <w:rFonts w:ascii="Times New Roman" w:hAnsi="Times New Roman" w:cs="Times New Roman"/>
                <w:b/>
                <w:bCs/>
                <w:i/>
                <w:iCs/>
                <w:sz w:val="22"/>
                <w:szCs w:val="22"/>
              </w:rPr>
              <w:t>For the six-month period ended 30 June 2022</w:t>
            </w:r>
          </w:p>
        </w:tc>
        <w:tc>
          <w:tcPr>
            <w:tcW w:w="1980" w:type="dxa"/>
            <w:shd w:val="clear" w:color="auto" w:fill="auto"/>
            <w:vAlign w:val="bottom"/>
          </w:tcPr>
          <w:p w14:paraId="570FA086" w14:textId="77777777" w:rsidR="000341BD" w:rsidRPr="00803B66" w:rsidRDefault="000341BD" w:rsidP="000341BD">
            <w:pPr>
              <w:pStyle w:val="acctmergecolhdg"/>
              <w:spacing w:line="240" w:lineRule="auto"/>
              <w:ind w:right="10"/>
              <w:rPr>
                <w:szCs w:val="22"/>
              </w:rPr>
            </w:pPr>
            <w:r w:rsidRPr="00803B66">
              <w:rPr>
                <w:szCs w:val="22"/>
              </w:rPr>
              <w:t xml:space="preserve">Consolidated </w:t>
            </w:r>
          </w:p>
          <w:p w14:paraId="0D8E27B3" w14:textId="77777777" w:rsidR="000341BD" w:rsidRPr="00803B66" w:rsidRDefault="000341BD" w:rsidP="000341BD">
            <w:pPr>
              <w:pStyle w:val="acctmergecolhdg"/>
              <w:spacing w:line="240" w:lineRule="auto"/>
              <w:ind w:left="-80" w:right="-75"/>
              <w:rPr>
                <w:b w:val="0"/>
                <w:bCs/>
                <w:szCs w:val="22"/>
              </w:rPr>
            </w:pPr>
            <w:r w:rsidRPr="00803B66">
              <w:rPr>
                <w:szCs w:val="22"/>
              </w:rPr>
              <w:t>financial statements</w:t>
            </w:r>
            <w:r w:rsidRPr="00803B66">
              <w:rPr>
                <w:b w:val="0"/>
                <w:bCs/>
                <w:szCs w:val="22"/>
              </w:rPr>
              <w:t xml:space="preserve"> </w:t>
            </w:r>
          </w:p>
        </w:tc>
        <w:tc>
          <w:tcPr>
            <w:tcW w:w="270" w:type="dxa"/>
            <w:shd w:val="clear" w:color="auto" w:fill="auto"/>
            <w:vAlign w:val="bottom"/>
          </w:tcPr>
          <w:p w14:paraId="2195AA89" w14:textId="77777777" w:rsidR="000341BD" w:rsidRPr="00803B66" w:rsidRDefault="000341BD" w:rsidP="000341BD">
            <w:pPr>
              <w:pStyle w:val="acctmergecolhdg"/>
              <w:spacing w:line="240" w:lineRule="auto"/>
              <w:ind w:right="108"/>
              <w:rPr>
                <w:b w:val="0"/>
                <w:bCs/>
                <w:szCs w:val="22"/>
              </w:rPr>
            </w:pPr>
          </w:p>
        </w:tc>
        <w:tc>
          <w:tcPr>
            <w:tcW w:w="2070" w:type="dxa"/>
            <w:shd w:val="clear" w:color="auto" w:fill="auto"/>
            <w:vAlign w:val="bottom"/>
          </w:tcPr>
          <w:p w14:paraId="05BC1F91" w14:textId="77777777" w:rsidR="000341BD" w:rsidRPr="00803B66" w:rsidRDefault="000341BD" w:rsidP="000341BD">
            <w:pPr>
              <w:pStyle w:val="acctmergecolhdg"/>
              <w:spacing w:line="240" w:lineRule="auto"/>
              <w:rPr>
                <w:szCs w:val="22"/>
              </w:rPr>
            </w:pPr>
            <w:r w:rsidRPr="00803B66">
              <w:rPr>
                <w:szCs w:val="22"/>
              </w:rPr>
              <w:t>Separate</w:t>
            </w:r>
          </w:p>
          <w:p w14:paraId="1D13B054" w14:textId="77777777" w:rsidR="000341BD" w:rsidRPr="00803B66" w:rsidRDefault="000341BD" w:rsidP="000341BD">
            <w:pPr>
              <w:pStyle w:val="acctmergecolhdg"/>
              <w:spacing w:line="240" w:lineRule="auto"/>
              <w:ind w:left="-82" w:right="-79"/>
              <w:rPr>
                <w:b w:val="0"/>
                <w:bCs/>
                <w:szCs w:val="22"/>
              </w:rPr>
            </w:pPr>
            <w:r w:rsidRPr="00803B66">
              <w:rPr>
                <w:szCs w:val="22"/>
              </w:rPr>
              <w:t xml:space="preserve">financial statements </w:t>
            </w:r>
          </w:p>
        </w:tc>
      </w:tr>
      <w:tr w:rsidR="00032507" w:rsidRPr="00803B66" w14:paraId="61255F7A" w14:textId="77777777" w:rsidTr="002231C9">
        <w:trPr>
          <w:cantSplit/>
        </w:trPr>
        <w:tc>
          <w:tcPr>
            <w:tcW w:w="4860" w:type="dxa"/>
            <w:shd w:val="clear" w:color="auto" w:fill="auto"/>
          </w:tcPr>
          <w:p w14:paraId="6626E2B2" w14:textId="77777777" w:rsidR="00032507" w:rsidRPr="00803B66" w:rsidRDefault="00032507" w:rsidP="002231C9">
            <w:pPr>
              <w:spacing w:line="240" w:lineRule="auto"/>
              <w:ind w:right="108"/>
              <w:rPr>
                <w:rFonts w:ascii="Times New Roman" w:hAnsi="Times New Roman" w:cs="Times New Roman"/>
                <w:sz w:val="22"/>
                <w:szCs w:val="22"/>
              </w:rPr>
            </w:pPr>
          </w:p>
        </w:tc>
        <w:tc>
          <w:tcPr>
            <w:tcW w:w="4320" w:type="dxa"/>
            <w:gridSpan w:val="3"/>
            <w:shd w:val="clear" w:color="auto" w:fill="auto"/>
          </w:tcPr>
          <w:p w14:paraId="7CD3B721" w14:textId="77777777" w:rsidR="00032507" w:rsidRPr="00803B66" w:rsidRDefault="00032507" w:rsidP="002231C9">
            <w:pPr>
              <w:pStyle w:val="acctfourfigures"/>
              <w:tabs>
                <w:tab w:val="clear" w:pos="765"/>
              </w:tabs>
              <w:spacing w:line="240" w:lineRule="auto"/>
              <w:ind w:right="108"/>
              <w:jc w:val="center"/>
              <w:rPr>
                <w:i/>
                <w:iCs/>
                <w:szCs w:val="22"/>
              </w:rPr>
            </w:pPr>
            <w:r w:rsidRPr="00803B66">
              <w:rPr>
                <w:i/>
                <w:iCs/>
                <w:szCs w:val="22"/>
              </w:rPr>
              <w:t>(in thousand Baht)</w:t>
            </w:r>
          </w:p>
        </w:tc>
      </w:tr>
      <w:tr w:rsidR="00CA2A95" w:rsidRPr="00803B66" w14:paraId="0CF30746" w14:textId="77777777" w:rsidTr="002231C9">
        <w:trPr>
          <w:cantSplit/>
        </w:trPr>
        <w:tc>
          <w:tcPr>
            <w:tcW w:w="4860" w:type="dxa"/>
            <w:shd w:val="clear" w:color="auto" w:fill="auto"/>
          </w:tcPr>
          <w:p w14:paraId="71CCBA23" w14:textId="77777777" w:rsidR="00CA2A95" w:rsidRPr="00803B66" w:rsidRDefault="00CA2A95" w:rsidP="00CA2A95">
            <w:pPr>
              <w:pStyle w:val="acctfourfigures"/>
              <w:shd w:val="clear" w:color="auto" w:fill="FFFFFF"/>
              <w:tabs>
                <w:tab w:val="clear" w:pos="765"/>
              </w:tabs>
              <w:spacing w:line="240" w:lineRule="auto"/>
              <w:rPr>
                <w:szCs w:val="22"/>
              </w:rPr>
            </w:pPr>
            <w:r w:rsidRPr="00803B66">
              <w:rPr>
                <w:szCs w:val="22"/>
              </w:rPr>
              <w:t>Acquisitions - at cost</w:t>
            </w:r>
          </w:p>
        </w:tc>
        <w:tc>
          <w:tcPr>
            <w:tcW w:w="1980" w:type="dxa"/>
            <w:shd w:val="clear" w:color="auto" w:fill="auto"/>
          </w:tcPr>
          <w:p w14:paraId="560DC35B" w14:textId="547F03B0" w:rsidR="00CA2A95" w:rsidRPr="00803B66" w:rsidRDefault="00CA2A95" w:rsidP="00CA2A95">
            <w:pPr>
              <w:pStyle w:val="acctfourfigures"/>
              <w:tabs>
                <w:tab w:val="clear" w:pos="765"/>
              </w:tabs>
              <w:spacing w:line="240" w:lineRule="atLeast"/>
              <w:ind w:left="-83" w:right="102" w:firstLine="60"/>
              <w:jc w:val="right"/>
              <w:rPr>
                <w:szCs w:val="22"/>
                <w:lang w:bidi="th-TH"/>
              </w:rPr>
            </w:pPr>
            <w:r w:rsidRPr="00803B66">
              <w:rPr>
                <w:szCs w:val="22"/>
                <w:lang w:bidi="th-TH"/>
              </w:rPr>
              <w:t>40,9</w:t>
            </w:r>
            <w:r w:rsidR="00901F8E">
              <w:rPr>
                <w:szCs w:val="22"/>
                <w:lang w:bidi="th-TH"/>
              </w:rPr>
              <w:t>2</w:t>
            </w:r>
            <w:r w:rsidRPr="00803B66">
              <w:rPr>
                <w:szCs w:val="22"/>
                <w:lang w:bidi="th-TH"/>
              </w:rPr>
              <w:t>1</w:t>
            </w:r>
          </w:p>
        </w:tc>
        <w:tc>
          <w:tcPr>
            <w:tcW w:w="270" w:type="dxa"/>
            <w:shd w:val="clear" w:color="auto" w:fill="auto"/>
          </w:tcPr>
          <w:p w14:paraId="690C5099" w14:textId="77777777" w:rsidR="00CA2A95" w:rsidRPr="00803B66" w:rsidRDefault="00CA2A95" w:rsidP="00CA2A95">
            <w:pPr>
              <w:pStyle w:val="acctfourfigures"/>
              <w:spacing w:line="240" w:lineRule="auto"/>
              <w:ind w:right="108"/>
              <w:jc w:val="right"/>
              <w:rPr>
                <w:szCs w:val="22"/>
              </w:rPr>
            </w:pPr>
          </w:p>
        </w:tc>
        <w:tc>
          <w:tcPr>
            <w:tcW w:w="2070" w:type="dxa"/>
            <w:shd w:val="clear" w:color="auto" w:fill="auto"/>
          </w:tcPr>
          <w:p w14:paraId="187CF5EB" w14:textId="6C7639F8" w:rsidR="00CA2A95" w:rsidRPr="00803B66" w:rsidRDefault="00CA2A95" w:rsidP="00CA2A95">
            <w:pPr>
              <w:pStyle w:val="acctfourfigures"/>
              <w:tabs>
                <w:tab w:val="clear" w:pos="765"/>
              </w:tabs>
              <w:spacing w:line="240" w:lineRule="atLeast"/>
              <w:ind w:left="-83" w:right="102" w:firstLine="60"/>
              <w:jc w:val="right"/>
              <w:rPr>
                <w:szCs w:val="22"/>
                <w:lang w:bidi="th-TH"/>
              </w:rPr>
            </w:pPr>
            <w:r w:rsidRPr="00803B66">
              <w:rPr>
                <w:szCs w:val="22"/>
                <w:lang w:bidi="th-TH"/>
              </w:rPr>
              <w:t>22,777</w:t>
            </w:r>
          </w:p>
        </w:tc>
      </w:tr>
      <w:tr w:rsidR="00CA2A95" w:rsidRPr="00803B66" w14:paraId="282550A9" w14:textId="77777777" w:rsidTr="00232295">
        <w:trPr>
          <w:cantSplit/>
        </w:trPr>
        <w:tc>
          <w:tcPr>
            <w:tcW w:w="4860" w:type="dxa"/>
            <w:shd w:val="clear" w:color="auto" w:fill="auto"/>
          </w:tcPr>
          <w:p w14:paraId="626AC62B" w14:textId="77777777" w:rsidR="00CA2A95" w:rsidRPr="00803B66" w:rsidRDefault="00CA2A95" w:rsidP="00CA2A95">
            <w:pPr>
              <w:spacing w:line="240" w:lineRule="auto"/>
              <w:ind w:right="108"/>
              <w:rPr>
                <w:rFonts w:ascii="Times New Roman" w:hAnsi="Times New Roman" w:cs="Times New Roman"/>
                <w:sz w:val="22"/>
                <w:szCs w:val="22"/>
              </w:rPr>
            </w:pPr>
            <w:r w:rsidRPr="00803B66">
              <w:rPr>
                <w:rFonts w:ascii="Times New Roman" w:hAnsi="Times New Roman" w:cs="Times New Roman"/>
                <w:sz w:val="22"/>
                <w:szCs w:val="22"/>
              </w:rPr>
              <w:t>Right-of-use assets - at cost</w:t>
            </w:r>
          </w:p>
        </w:tc>
        <w:tc>
          <w:tcPr>
            <w:tcW w:w="1980" w:type="dxa"/>
            <w:shd w:val="clear" w:color="auto" w:fill="auto"/>
          </w:tcPr>
          <w:p w14:paraId="3541533D" w14:textId="0E9ACF6A" w:rsidR="00CA2A95" w:rsidRPr="00803B66" w:rsidRDefault="00CA2A95" w:rsidP="00CA2A95">
            <w:pPr>
              <w:pStyle w:val="acctfourfigures"/>
              <w:tabs>
                <w:tab w:val="clear" w:pos="765"/>
              </w:tabs>
              <w:spacing w:line="240" w:lineRule="atLeast"/>
              <w:ind w:left="-83" w:right="102" w:firstLine="60"/>
              <w:jc w:val="right"/>
              <w:rPr>
                <w:szCs w:val="22"/>
                <w:lang w:bidi="th-TH"/>
              </w:rPr>
            </w:pPr>
            <w:r w:rsidRPr="00803B66">
              <w:rPr>
                <w:szCs w:val="22"/>
                <w:lang w:bidi="th-TH"/>
              </w:rPr>
              <w:t>15,388</w:t>
            </w:r>
          </w:p>
        </w:tc>
        <w:tc>
          <w:tcPr>
            <w:tcW w:w="270" w:type="dxa"/>
            <w:shd w:val="clear" w:color="auto" w:fill="auto"/>
          </w:tcPr>
          <w:p w14:paraId="2623090E" w14:textId="77777777" w:rsidR="00CA2A95" w:rsidRPr="00803B66" w:rsidRDefault="00CA2A95" w:rsidP="00CA2A95">
            <w:pPr>
              <w:pStyle w:val="acctfourfigures"/>
              <w:spacing w:line="240" w:lineRule="auto"/>
              <w:ind w:right="108"/>
              <w:jc w:val="right"/>
              <w:rPr>
                <w:szCs w:val="22"/>
              </w:rPr>
            </w:pPr>
          </w:p>
        </w:tc>
        <w:tc>
          <w:tcPr>
            <w:tcW w:w="2070" w:type="dxa"/>
            <w:shd w:val="clear" w:color="auto" w:fill="auto"/>
          </w:tcPr>
          <w:p w14:paraId="291F12EA" w14:textId="6413D3C5" w:rsidR="00CA2A95" w:rsidRPr="00803B66" w:rsidRDefault="00CA2A95" w:rsidP="00CA2A95">
            <w:pPr>
              <w:pStyle w:val="acctfourfigures"/>
              <w:tabs>
                <w:tab w:val="clear" w:pos="765"/>
              </w:tabs>
              <w:spacing w:line="240" w:lineRule="atLeast"/>
              <w:ind w:left="-83" w:right="102" w:firstLine="60"/>
              <w:jc w:val="right"/>
              <w:rPr>
                <w:szCs w:val="22"/>
                <w:lang w:bidi="th-TH"/>
              </w:rPr>
            </w:pPr>
            <w:r w:rsidRPr="00803B66">
              <w:rPr>
                <w:szCs w:val="22"/>
                <w:lang w:bidi="th-TH"/>
              </w:rPr>
              <w:t>14,867</w:t>
            </w:r>
          </w:p>
        </w:tc>
      </w:tr>
      <w:tr w:rsidR="00CA2A95" w:rsidRPr="00803B66" w14:paraId="75664216" w14:textId="77777777" w:rsidTr="00C43C7F">
        <w:trPr>
          <w:cantSplit/>
        </w:trPr>
        <w:tc>
          <w:tcPr>
            <w:tcW w:w="4860" w:type="dxa"/>
            <w:shd w:val="clear" w:color="auto" w:fill="auto"/>
          </w:tcPr>
          <w:p w14:paraId="3A9418F8" w14:textId="77777777" w:rsidR="00CA2A95" w:rsidRPr="00803B66" w:rsidRDefault="00CA2A95" w:rsidP="00CA2A95">
            <w:pPr>
              <w:spacing w:line="240" w:lineRule="auto"/>
              <w:ind w:right="108"/>
              <w:rPr>
                <w:rFonts w:ascii="Times New Roman" w:hAnsi="Times New Roman" w:cs="Times New Roman"/>
                <w:sz w:val="22"/>
                <w:szCs w:val="22"/>
              </w:rPr>
            </w:pPr>
            <w:r w:rsidRPr="00803B66">
              <w:rPr>
                <w:rFonts w:ascii="Times New Roman" w:hAnsi="Times New Roman" w:cs="Times New Roman"/>
                <w:sz w:val="22"/>
                <w:szCs w:val="22"/>
              </w:rPr>
              <w:t>Disposals - net book value</w:t>
            </w:r>
          </w:p>
        </w:tc>
        <w:tc>
          <w:tcPr>
            <w:tcW w:w="1980" w:type="dxa"/>
            <w:shd w:val="clear" w:color="auto" w:fill="auto"/>
          </w:tcPr>
          <w:p w14:paraId="5E8EB710" w14:textId="35DB2CD5" w:rsidR="00CA2A95" w:rsidRPr="00803B66" w:rsidRDefault="00CA2A95" w:rsidP="00374C56">
            <w:pPr>
              <w:pStyle w:val="acctfourfigures"/>
              <w:tabs>
                <w:tab w:val="clear" w:pos="765"/>
                <w:tab w:val="left" w:pos="1723"/>
              </w:tabs>
              <w:spacing w:line="240" w:lineRule="atLeast"/>
              <w:ind w:left="-83" w:right="12" w:firstLine="60"/>
              <w:jc w:val="right"/>
              <w:rPr>
                <w:szCs w:val="22"/>
                <w:lang w:bidi="th-TH"/>
              </w:rPr>
            </w:pPr>
            <w:r w:rsidRPr="00803B66">
              <w:rPr>
                <w:szCs w:val="22"/>
                <w:lang w:bidi="th-TH"/>
              </w:rPr>
              <w:t>(</w:t>
            </w:r>
            <w:r w:rsidR="003E4B77" w:rsidRPr="00803B66">
              <w:rPr>
                <w:szCs w:val="22"/>
                <w:lang w:bidi="th-TH"/>
              </w:rPr>
              <w:t>328</w:t>
            </w:r>
            <w:r w:rsidRPr="00803B66">
              <w:rPr>
                <w:szCs w:val="22"/>
                <w:lang w:bidi="th-TH"/>
              </w:rPr>
              <w:t>)</w:t>
            </w:r>
          </w:p>
        </w:tc>
        <w:tc>
          <w:tcPr>
            <w:tcW w:w="270" w:type="dxa"/>
            <w:shd w:val="clear" w:color="auto" w:fill="auto"/>
          </w:tcPr>
          <w:p w14:paraId="2411B9E7" w14:textId="77777777" w:rsidR="00CA2A95" w:rsidRPr="00803B66" w:rsidRDefault="00CA2A95" w:rsidP="00CA2A95">
            <w:pPr>
              <w:pStyle w:val="acctfourfigures"/>
              <w:spacing w:line="240" w:lineRule="auto"/>
              <w:ind w:right="108"/>
              <w:jc w:val="right"/>
              <w:rPr>
                <w:szCs w:val="22"/>
              </w:rPr>
            </w:pPr>
          </w:p>
        </w:tc>
        <w:tc>
          <w:tcPr>
            <w:tcW w:w="2070" w:type="dxa"/>
            <w:shd w:val="clear" w:color="auto" w:fill="auto"/>
          </w:tcPr>
          <w:p w14:paraId="5715ABA2" w14:textId="4AE9CB40" w:rsidR="00CA2A95" w:rsidRPr="00803B66" w:rsidRDefault="00CA2A95" w:rsidP="003E4B77">
            <w:pPr>
              <w:pStyle w:val="acctfourfigures"/>
              <w:tabs>
                <w:tab w:val="clear" w:pos="765"/>
              </w:tabs>
              <w:spacing w:line="240" w:lineRule="atLeast"/>
              <w:ind w:left="-83" w:right="12" w:firstLine="60"/>
              <w:jc w:val="right"/>
              <w:rPr>
                <w:szCs w:val="22"/>
                <w:lang w:bidi="th-TH"/>
              </w:rPr>
            </w:pPr>
            <w:r w:rsidRPr="00803B66">
              <w:rPr>
                <w:szCs w:val="22"/>
                <w:lang w:bidi="th-TH"/>
              </w:rPr>
              <w:t>(</w:t>
            </w:r>
            <w:r w:rsidR="00AE378B" w:rsidRPr="00803B66">
              <w:rPr>
                <w:szCs w:val="22"/>
                <w:lang w:bidi="th-TH"/>
              </w:rPr>
              <w:t>80</w:t>
            </w:r>
            <w:r w:rsidRPr="00803B66">
              <w:rPr>
                <w:szCs w:val="22"/>
                <w:lang w:bidi="th-TH"/>
              </w:rPr>
              <w:t>)</w:t>
            </w:r>
          </w:p>
        </w:tc>
      </w:tr>
    </w:tbl>
    <w:p w14:paraId="3DE6D066" w14:textId="77777777" w:rsidR="00032507" w:rsidRPr="00803B66" w:rsidRDefault="00032507" w:rsidP="006D6740">
      <w:pPr>
        <w:spacing w:line="240" w:lineRule="auto"/>
        <w:rPr>
          <w:rFonts w:ascii="Times New Roman" w:hAnsi="Times New Roman" w:cs="Times New Roman"/>
          <w:sz w:val="22"/>
          <w:szCs w:val="22"/>
        </w:rPr>
      </w:pPr>
    </w:p>
    <w:p w14:paraId="1A7B5249" w14:textId="15046FA1" w:rsidR="00032507" w:rsidRPr="00803B66" w:rsidRDefault="00032507" w:rsidP="00032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r w:rsidRPr="00803B66">
        <w:rPr>
          <w:rFonts w:ascii="Times New Roman" w:hAnsi="Times New Roman" w:cs="Times New Roman"/>
          <w:sz w:val="22"/>
          <w:szCs w:val="22"/>
        </w:rPr>
        <w:t xml:space="preserve">In 2022, the Group entered into new lease agreements for building and office equipment for 2 to </w:t>
      </w:r>
      <w:r w:rsidR="00112E3A" w:rsidRPr="00803B66">
        <w:rPr>
          <w:rFonts w:ascii="Times New Roman" w:hAnsi="Times New Roman" w:cs="Times New Roman"/>
          <w:sz w:val="22"/>
          <w:szCs w:val="22"/>
        </w:rPr>
        <w:t>6</w:t>
      </w:r>
      <w:r w:rsidRPr="00803B66">
        <w:rPr>
          <w:rFonts w:ascii="Times New Roman" w:hAnsi="Times New Roman" w:cs="Times New Roman"/>
          <w:sz w:val="22"/>
          <w:szCs w:val="22"/>
        </w:rPr>
        <w:t xml:space="preserve"> years.</w:t>
      </w:r>
    </w:p>
    <w:p w14:paraId="663B2CE2" w14:textId="0735B930" w:rsidR="00BE6AB5" w:rsidRPr="00803B66" w:rsidRDefault="00BE6AB5" w:rsidP="00032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p w14:paraId="330E2D2C" w14:textId="41E7B671" w:rsidR="00BE6AB5" w:rsidRPr="00803B66" w:rsidRDefault="00BE6AB5" w:rsidP="00032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p w14:paraId="714EF580" w14:textId="7D2D1147" w:rsidR="00BE6AB5" w:rsidRPr="00803B66" w:rsidRDefault="00BE6AB5" w:rsidP="00032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p w14:paraId="44FCD2A5" w14:textId="3229D58A" w:rsidR="00BE6AB5" w:rsidRPr="00803B66" w:rsidRDefault="00BE6AB5" w:rsidP="00032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p w14:paraId="09F1E18F" w14:textId="28544BC9" w:rsidR="00BE6AB5" w:rsidRDefault="00BE6AB5" w:rsidP="00032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p w14:paraId="44EC183E" w14:textId="77777777" w:rsidR="00F51AF2" w:rsidRPr="00803B66" w:rsidRDefault="00F51AF2" w:rsidP="00032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p w14:paraId="52976BFA" w14:textId="3B52A563" w:rsidR="000363D7" w:rsidRDefault="000363D7" w:rsidP="00AE7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p w14:paraId="6C9F9304" w14:textId="77777777" w:rsidR="00924EB8" w:rsidRPr="00803B66" w:rsidRDefault="00924EB8" w:rsidP="00AE7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p w14:paraId="1A51B304" w14:textId="257F5EE8" w:rsidR="00DF4FD9" w:rsidRPr="00803B66" w:rsidRDefault="00DF4FD9" w:rsidP="00CA27BA">
      <w:pPr>
        <w:pStyle w:val="ListParagraph"/>
        <w:numPr>
          <w:ilvl w:val="0"/>
          <w:numId w:val="43"/>
        </w:numPr>
        <w:tabs>
          <w:tab w:val="left" w:pos="540"/>
        </w:tabs>
        <w:ind w:left="540"/>
        <w:jc w:val="both"/>
        <w:rPr>
          <w:b/>
          <w:bCs/>
          <w:sz w:val="24"/>
          <w:szCs w:val="24"/>
        </w:rPr>
      </w:pPr>
      <w:r w:rsidRPr="00803B66">
        <w:rPr>
          <w:b/>
          <w:bCs/>
          <w:sz w:val="24"/>
          <w:szCs w:val="24"/>
        </w:rPr>
        <w:lastRenderedPageBreak/>
        <w:t xml:space="preserve">Interest-bearing liabilities </w:t>
      </w:r>
    </w:p>
    <w:p w14:paraId="5DA0A0F4" w14:textId="77777777" w:rsidR="00D3434A" w:rsidRPr="00803B66" w:rsidRDefault="00D3434A" w:rsidP="00D3434A">
      <w:pPr>
        <w:rPr>
          <w:rFonts w:ascii="Times New Roman" w:hAnsi="Times New Roman" w:cstheme="minorBidi"/>
          <w:sz w:val="20"/>
        </w:rPr>
      </w:pPr>
    </w:p>
    <w:tbl>
      <w:tblPr>
        <w:tblW w:w="9528" w:type="dxa"/>
        <w:tblInd w:w="451" w:type="dxa"/>
        <w:tblLayout w:type="fixed"/>
        <w:tblCellMar>
          <w:left w:w="79" w:type="dxa"/>
          <w:right w:w="79" w:type="dxa"/>
        </w:tblCellMar>
        <w:tblLook w:val="0000" w:firstRow="0" w:lastRow="0" w:firstColumn="0" w:lastColumn="0" w:noHBand="0" w:noVBand="0"/>
      </w:tblPr>
      <w:tblGrid>
        <w:gridCol w:w="2310"/>
        <w:gridCol w:w="1017"/>
        <w:gridCol w:w="187"/>
        <w:gridCol w:w="1014"/>
        <w:gridCol w:w="187"/>
        <w:gridCol w:w="1015"/>
        <w:gridCol w:w="182"/>
        <w:gridCol w:w="1113"/>
        <w:gridCol w:w="182"/>
        <w:gridCol w:w="1019"/>
        <w:gridCol w:w="185"/>
        <w:gridCol w:w="1117"/>
      </w:tblGrid>
      <w:tr w:rsidR="00D3434A" w:rsidRPr="00803B66" w14:paraId="7D38A44E" w14:textId="77777777" w:rsidTr="00480636">
        <w:trPr>
          <w:cantSplit/>
          <w:trHeight w:val="134"/>
          <w:tblHeader/>
        </w:trPr>
        <w:tc>
          <w:tcPr>
            <w:tcW w:w="2310" w:type="dxa"/>
            <w:vMerge w:val="restart"/>
            <w:shd w:val="clear" w:color="auto" w:fill="auto"/>
            <w:vAlign w:val="bottom"/>
          </w:tcPr>
          <w:p w14:paraId="764BAA19" w14:textId="77777777" w:rsidR="00D3434A" w:rsidRPr="00803B66" w:rsidRDefault="00D3434A" w:rsidP="00D3434A">
            <w:pPr>
              <w:spacing w:line="240" w:lineRule="auto"/>
              <w:ind w:left="8"/>
              <w:jc w:val="thaiDistribute"/>
              <w:rPr>
                <w:rFonts w:ascii="Times New Roman" w:hAnsi="Times New Roman" w:cs="Times New Roman"/>
                <w:b/>
                <w:bCs/>
                <w:color w:val="0000FF"/>
                <w:sz w:val="22"/>
                <w:szCs w:val="22"/>
              </w:rPr>
            </w:pPr>
          </w:p>
        </w:tc>
        <w:tc>
          <w:tcPr>
            <w:tcW w:w="7218" w:type="dxa"/>
            <w:gridSpan w:val="11"/>
          </w:tcPr>
          <w:p w14:paraId="4FC96BC7" w14:textId="77777777" w:rsidR="00D3434A" w:rsidRPr="00803B66" w:rsidRDefault="00D3434A" w:rsidP="00D3434A">
            <w:pPr>
              <w:pStyle w:val="acctcolumnheading"/>
              <w:spacing w:after="0" w:line="240" w:lineRule="auto"/>
              <w:ind w:left="-72" w:right="-72"/>
              <w:rPr>
                <w:b/>
                <w:bCs/>
                <w:szCs w:val="22"/>
              </w:rPr>
            </w:pPr>
            <w:r w:rsidRPr="00803B66">
              <w:rPr>
                <w:b/>
                <w:bCs/>
                <w:szCs w:val="22"/>
              </w:rPr>
              <w:t xml:space="preserve">Consolidated financial statements </w:t>
            </w:r>
          </w:p>
        </w:tc>
      </w:tr>
      <w:tr w:rsidR="002F3371" w:rsidRPr="00803B66" w14:paraId="1287689A" w14:textId="77777777" w:rsidTr="00480636">
        <w:trPr>
          <w:cantSplit/>
          <w:trHeight w:val="134"/>
          <w:tblHeader/>
        </w:trPr>
        <w:tc>
          <w:tcPr>
            <w:tcW w:w="2310" w:type="dxa"/>
            <w:vMerge/>
            <w:shd w:val="clear" w:color="auto" w:fill="auto"/>
            <w:vAlign w:val="bottom"/>
          </w:tcPr>
          <w:p w14:paraId="01043D93" w14:textId="77777777" w:rsidR="002F3371" w:rsidRPr="00803B66" w:rsidRDefault="002F3371" w:rsidP="002F3371">
            <w:pPr>
              <w:tabs>
                <w:tab w:val="left" w:pos="191"/>
              </w:tabs>
              <w:spacing w:line="220" w:lineRule="exact"/>
              <w:ind w:left="191" w:right="-68" w:hanging="191"/>
              <w:rPr>
                <w:rFonts w:ascii="Times New Roman" w:hAnsi="Times New Roman" w:cs="Times New Roman"/>
                <w:b/>
                <w:bCs/>
                <w:i/>
                <w:iCs/>
                <w:sz w:val="22"/>
                <w:szCs w:val="22"/>
              </w:rPr>
            </w:pPr>
          </w:p>
        </w:tc>
        <w:tc>
          <w:tcPr>
            <w:tcW w:w="3420" w:type="dxa"/>
            <w:gridSpan w:val="5"/>
          </w:tcPr>
          <w:p w14:paraId="1ABADFFC" w14:textId="0FF40665" w:rsidR="002F3371" w:rsidRPr="00803B66" w:rsidRDefault="000341BD" w:rsidP="002F3371">
            <w:pPr>
              <w:pStyle w:val="acctcolumnheading"/>
              <w:spacing w:after="0" w:line="220" w:lineRule="exact"/>
              <w:ind w:left="-79" w:right="-79"/>
              <w:rPr>
                <w:szCs w:val="22"/>
                <w:lang w:bidi="th-TH"/>
              </w:rPr>
            </w:pPr>
            <w:r w:rsidRPr="00803B66">
              <w:rPr>
                <w:szCs w:val="22"/>
              </w:rPr>
              <w:t>30 June</w:t>
            </w:r>
            <w:r w:rsidR="002F3371" w:rsidRPr="00803B66">
              <w:rPr>
                <w:szCs w:val="22"/>
              </w:rPr>
              <w:t xml:space="preserve"> 2022</w:t>
            </w:r>
          </w:p>
        </w:tc>
        <w:tc>
          <w:tcPr>
            <w:tcW w:w="182" w:type="dxa"/>
          </w:tcPr>
          <w:p w14:paraId="0E2F8724" w14:textId="77777777" w:rsidR="002F3371" w:rsidRPr="00803B66" w:rsidRDefault="002F3371" w:rsidP="002F3371">
            <w:pPr>
              <w:pStyle w:val="acctcolumnheading"/>
              <w:spacing w:after="0" w:line="220" w:lineRule="exact"/>
              <w:ind w:right="-79"/>
              <w:rPr>
                <w:szCs w:val="22"/>
                <w:lang w:bidi="th-TH"/>
              </w:rPr>
            </w:pPr>
          </w:p>
        </w:tc>
        <w:tc>
          <w:tcPr>
            <w:tcW w:w="3614" w:type="dxa"/>
            <w:gridSpan w:val="5"/>
            <w:vAlign w:val="bottom"/>
          </w:tcPr>
          <w:p w14:paraId="50601EB8" w14:textId="4F8EAC3B" w:rsidR="002F3371" w:rsidRPr="00803B66" w:rsidRDefault="002F3371" w:rsidP="002F3371">
            <w:pPr>
              <w:pStyle w:val="acctcolumnheading"/>
              <w:spacing w:after="0" w:line="220" w:lineRule="exact"/>
              <w:ind w:left="-79" w:right="-79"/>
              <w:rPr>
                <w:szCs w:val="22"/>
              </w:rPr>
            </w:pPr>
            <w:r w:rsidRPr="00803B66">
              <w:rPr>
                <w:szCs w:val="22"/>
              </w:rPr>
              <w:t>31 December 2021</w:t>
            </w:r>
          </w:p>
        </w:tc>
      </w:tr>
      <w:tr w:rsidR="002F3371" w:rsidRPr="00803B66" w14:paraId="2697BADE" w14:textId="77777777" w:rsidTr="00480636">
        <w:trPr>
          <w:cantSplit/>
          <w:trHeight w:val="233"/>
          <w:tblHeader/>
        </w:trPr>
        <w:tc>
          <w:tcPr>
            <w:tcW w:w="2310" w:type="dxa"/>
          </w:tcPr>
          <w:p w14:paraId="6FC49F61" w14:textId="77777777" w:rsidR="002F3371" w:rsidRPr="00803B66" w:rsidRDefault="002F3371" w:rsidP="002F3371">
            <w:pPr>
              <w:tabs>
                <w:tab w:val="left" w:pos="191"/>
              </w:tabs>
              <w:spacing w:line="220" w:lineRule="exact"/>
              <w:ind w:left="191" w:right="-68" w:hanging="191"/>
              <w:rPr>
                <w:rFonts w:ascii="Times New Roman" w:hAnsi="Times New Roman" w:cs="Times New Roman"/>
                <w:b/>
                <w:bCs/>
                <w:color w:val="0000FF"/>
                <w:sz w:val="22"/>
                <w:szCs w:val="22"/>
              </w:rPr>
            </w:pPr>
          </w:p>
        </w:tc>
        <w:tc>
          <w:tcPr>
            <w:tcW w:w="1017" w:type="dxa"/>
          </w:tcPr>
          <w:p w14:paraId="6523385C" w14:textId="77777777" w:rsidR="002F3371" w:rsidRPr="00803B66" w:rsidRDefault="002F3371" w:rsidP="002F3371">
            <w:pPr>
              <w:pStyle w:val="acctfourfigures"/>
              <w:tabs>
                <w:tab w:val="clear" w:pos="765"/>
              </w:tabs>
              <w:spacing w:line="220" w:lineRule="exact"/>
              <w:ind w:left="-79" w:right="-79"/>
              <w:jc w:val="center"/>
              <w:rPr>
                <w:szCs w:val="22"/>
              </w:rPr>
            </w:pPr>
            <w:r w:rsidRPr="00803B66">
              <w:rPr>
                <w:szCs w:val="22"/>
              </w:rPr>
              <w:t>Secured</w:t>
            </w:r>
          </w:p>
        </w:tc>
        <w:tc>
          <w:tcPr>
            <w:tcW w:w="187" w:type="dxa"/>
          </w:tcPr>
          <w:p w14:paraId="1335FF76" w14:textId="77777777" w:rsidR="002F3371" w:rsidRPr="00803B66" w:rsidRDefault="002F3371" w:rsidP="002F3371">
            <w:pPr>
              <w:pStyle w:val="acctfourfigures"/>
              <w:tabs>
                <w:tab w:val="clear" w:pos="765"/>
              </w:tabs>
              <w:spacing w:line="220" w:lineRule="exact"/>
              <w:ind w:left="-79" w:right="-79"/>
              <w:jc w:val="center"/>
              <w:rPr>
                <w:szCs w:val="22"/>
              </w:rPr>
            </w:pPr>
          </w:p>
        </w:tc>
        <w:tc>
          <w:tcPr>
            <w:tcW w:w="1014" w:type="dxa"/>
            <w:vAlign w:val="bottom"/>
          </w:tcPr>
          <w:p w14:paraId="199603C6" w14:textId="77777777" w:rsidR="002F3371" w:rsidRPr="00803B66" w:rsidRDefault="002F3371" w:rsidP="002F3371">
            <w:pPr>
              <w:pStyle w:val="acctfourfigures"/>
              <w:tabs>
                <w:tab w:val="clear" w:pos="765"/>
              </w:tabs>
              <w:spacing w:line="220" w:lineRule="exact"/>
              <w:ind w:left="-79" w:right="-79"/>
              <w:jc w:val="center"/>
              <w:rPr>
                <w:szCs w:val="22"/>
              </w:rPr>
            </w:pPr>
            <w:r w:rsidRPr="00803B66">
              <w:rPr>
                <w:szCs w:val="22"/>
              </w:rPr>
              <w:t>Unsecured</w:t>
            </w:r>
          </w:p>
        </w:tc>
        <w:tc>
          <w:tcPr>
            <w:tcW w:w="187" w:type="dxa"/>
            <w:vAlign w:val="bottom"/>
          </w:tcPr>
          <w:p w14:paraId="2B1B755C" w14:textId="77777777" w:rsidR="002F3371" w:rsidRPr="00803B66" w:rsidRDefault="002F3371" w:rsidP="002F3371">
            <w:pPr>
              <w:pStyle w:val="acctfourfigures"/>
              <w:spacing w:line="220" w:lineRule="exact"/>
              <w:jc w:val="center"/>
              <w:rPr>
                <w:szCs w:val="22"/>
              </w:rPr>
            </w:pPr>
          </w:p>
        </w:tc>
        <w:tc>
          <w:tcPr>
            <w:tcW w:w="1015" w:type="dxa"/>
            <w:vAlign w:val="bottom"/>
          </w:tcPr>
          <w:p w14:paraId="57720743" w14:textId="77777777" w:rsidR="002F3371" w:rsidRPr="00803B66" w:rsidRDefault="002F3371" w:rsidP="002F3371">
            <w:pPr>
              <w:pStyle w:val="acctfourfigures"/>
              <w:tabs>
                <w:tab w:val="clear" w:pos="765"/>
              </w:tabs>
              <w:spacing w:line="220" w:lineRule="exact"/>
              <w:ind w:left="-74" w:right="-79"/>
              <w:jc w:val="center"/>
              <w:rPr>
                <w:szCs w:val="22"/>
              </w:rPr>
            </w:pPr>
            <w:r w:rsidRPr="00803B66">
              <w:rPr>
                <w:szCs w:val="22"/>
              </w:rPr>
              <w:t>Total</w:t>
            </w:r>
          </w:p>
        </w:tc>
        <w:tc>
          <w:tcPr>
            <w:tcW w:w="182" w:type="dxa"/>
          </w:tcPr>
          <w:p w14:paraId="4C8D820F" w14:textId="77777777" w:rsidR="002F3371" w:rsidRPr="00803B66" w:rsidRDefault="002F3371" w:rsidP="002F3371">
            <w:pPr>
              <w:pStyle w:val="acctfourfigures"/>
              <w:tabs>
                <w:tab w:val="clear" w:pos="765"/>
              </w:tabs>
              <w:spacing w:line="220" w:lineRule="exact"/>
              <w:ind w:left="-79" w:right="-79"/>
              <w:jc w:val="center"/>
              <w:rPr>
                <w:szCs w:val="22"/>
              </w:rPr>
            </w:pPr>
          </w:p>
        </w:tc>
        <w:tc>
          <w:tcPr>
            <w:tcW w:w="1113" w:type="dxa"/>
          </w:tcPr>
          <w:p w14:paraId="6BC368CA" w14:textId="77777777" w:rsidR="002F3371" w:rsidRPr="00803B66" w:rsidRDefault="002F3371" w:rsidP="002F3371">
            <w:pPr>
              <w:pStyle w:val="acctfourfigures"/>
              <w:tabs>
                <w:tab w:val="clear" w:pos="765"/>
                <w:tab w:val="decimal" w:pos="629"/>
              </w:tabs>
              <w:spacing w:line="220" w:lineRule="exact"/>
              <w:ind w:left="-91" w:right="-79"/>
              <w:jc w:val="center"/>
              <w:rPr>
                <w:szCs w:val="22"/>
              </w:rPr>
            </w:pPr>
            <w:r w:rsidRPr="00803B66">
              <w:rPr>
                <w:szCs w:val="22"/>
              </w:rPr>
              <w:t>Secured</w:t>
            </w:r>
          </w:p>
        </w:tc>
        <w:tc>
          <w:tcPr>
            <w:tcW w:w="182" w:type="dxa"/>
          </w:tcPr>
          <w:p w14:paraId="42980A70" w14:textId="77777777" w:rsidR="002F3371" w:rsidRPr="00803B66" w:rsidRDefault="002F3371" w:rsidP="002F3371">
            <w:pPr>
              <w:pStyle w:val="acctfourfigures"/>
              <w:spacing w:line="220" w:lineRule="exact"/>
              <w:jc w:val="center"/>
              <w:rPr>
                <w:szCs w:val="22"/>
              </w:rPr>
            </w:pPr>
          </w:p>
        </w:tc>
        <w:tc>
          <w:tcPr>
            <w:tcW w:w="1019" w:type="dxa"/>
            <w:vAlign w:val="bottom"/>
          </w:tcPr>
          <w:p w14:paraId="5DD54AAB" w14:textId="77777777" w:rsidR="002F3371" w:rsidRPr="00803B66" w:rsidRDefault="002F3371" w:rsidP="002F3371">
            <w:pPr>
              <w:pStyle w:val="acctfourfigures"/>
              <w:tabs>
                <w:tab w:val="clear" w:pos="765"/>
                <w:tab w:val="decimal" w:pos="752"/>
              </w:tabs>
              <w:spacing w:line="220" w:lineRule="exact"/>
              <w:ind w:left="-79" w:right="-79"/>
              <w:jc w:val="center"/>
              <w:rPr>
                <w:szCs w:val="22"/>
              </w:rPr>
            </w:pPr>
            <w:r w:rsidRPr="00803B66">
              <w:rPr>
                <w:szCs w:val="22"/>
              </w:rPr>
              <w:t>Unsecured</w:t>
            </w:r>
          </w:p>
        </w:tc>
        <w:tc>
          <w:tcPr>
            <w:tcW w:w="185" w:type="dxa"/>
            <w:vAlign w:val="bottom"/>
          </w:tcPr>
          <w:p w14:paraId="5A9E761C" w14:textId="77777777" w:rsidR="002F3371" w:rsidRPr="00803B66" w:rsidRDefault="002F3371" w:rsidP="002F3371">
            <w:pPr>
              <w:pStyle w:val="acctfourfigures"/>
              <w:spacing w:line="220" w:lineRule="exact"/>
              <w:jc w:val="center"/>
              <w:rPr>
                <w:szCs w:val="22"/>
              </w:rPr>
            </w:pPr>
          </w:p>
        </w:tc>
        <w:tc>
          <w:tcPr>
            <w:tcW w:w="1112" w:type="dxa"/>
            <w:vAlign w:val="bottom"/>
          </w:tcPr>
          <w:p w14:paraId="0C25F0E8" w14:textId="77777777" w:rsidR="002F3371" w:rsidRPr="00803B66" w:rsidRDefault="002F3371" w:rsidP="002F3371">
            <w:pPr>
              <w:pStyle w:val="acctfourfigures"/>
              <w:tabs>
                <w:tab w:val="clear" w:pos="765"/>
              </w:tabs>
              <w:spacing w:line="220" w:lineRule="exact"/>
              <w:jc w:val="center"/>
              <w:rPr>
                <w:szCs w:val="22"/>
              </w:rPr>
            </w:pPr>
            <w:r w:rsidRPr="00803B66">
              <w:rPr>
                <w:szCs w:val="22"/>
              </w:rPr>
              <w:t>Total</w:t>
            </w:r>
          </w:p>
        </w:tc>
      </w:tr>
      <w:tr w:rsidR="002F3371" w:rsidRPr="00803B66" w14:paraId="381CF618" w14:textId="77777777" w:rsidTr="00480636">
        <w:trPr>
          <w:cantSplit/>
          <w:trHeight w:val="66"/>
          <w:tblHeader/>
        </w:trPr>
        <w:tc>
          <w:tcPr>
            <w:tcW w:w="2310" w:type="dxa"/>
          </w:tcPr>
          <w:p w14:paraId="25E88E2C" w14:textId="77777777" w:rsidR="002F3371" w:rsidRPr="00803B66" w:rsidRDefault="002F3371" w:rsidP="002F3371">
            <w:pPr>
              <w:spacing w:line="220" w:lineRule="exact"/>
              <w:ind w:left="368" w:right="-68" w:hanging="191"/>
              <w:rPr>
                <w:rFonts w:ascii="Times New Roman" w:hAnsi="Times New Roman" w:cs="Times New Roman"/>
                <w:b/>
                <w:bCs/>
                <w:color w:val="0000FF"/>
                <w:sz w:val="22"/>
                <w:szCs w:val="22"/>
              </w:rPr>
            </w:pPr>
          </w:p>
        </w:tc>
        <w:tc>
          <w:tcPr>
            <w:tcW w:w="7218" w:type="dxa"/>
            <w:gridSpan w:val="11"/>
          </w:tcPr>
          <w:p w14:paraId="65A2F850" w14:textId="77777777" w:rsidR="002F3371" w:rsidRPr="00803B66" w:rsidRDefault="002F3371" w:rsidP="002F3371">
            <w:pPr>
              <w:pStyle w:val="acctfourfigures"/>
              <w:tabs>
                <w:tab w:val="clear" w:pos="765"/>
              </w:tabs>
              <w:spacing w:line="220" w:lineRule="exact"/>
              <w:jc w:val="center"/>
              <w:rPr>
                <w:i/>
                <w:iCs/>
                <w:szCs w:val="22"/>
                <w:lang w:bidi="th-TH"/>
              </w:rPr>
            </w:pPr>
            <w:r w:rsidRPr="00803B66">
              <w:rPr>
                <w:i/>
                <w:iCs/>
                <w:szCs w:val="22"/>
                <w:lang w:bidi="th-TH"/>
              </w:rPr>
              <w:t xml:space="preserve">(in </w:t>
            </w:r>
            <w:r w:rsidRPr="00803B66">
              <w:rPr>
                <w:i/>
                <w:iCs/>
                <w:szCs w:val="22"/>
              </w:rPr>
              <w:t>thousand</w:t>
            </w:r>
            <w:r w:rsidRPr="00803B66">
              <w:rPr>
                <w:i/>
                <w:iCs/>
                <w:szCs w:val="22"/>
                <w:lang w:bidi="th-TH"/>
              </w:rPr>
              <w:t xml:space="preserve"> Baht)</w:t>
            </w:r>
          </w:p>
        </w:tc>
      </w:tr>
      <w:tr w:rsidR="00CA2A95" w:rsidRPr="00803B66" w14:paraId="59990031" w14:textId="77777777" w:rsidTr="00480636">
        <w:trPr>
          <w:cantSplit/>
          <w:trHeight w:val="233"/>
        </w:trPr>
        <w:tc>
          <w:tcPr>
            <w:tcW w:w="2310" w:type="dxa"/>
          </w:tcPr>
          <w:p w14:paraId="4A19D92D" w14:textId="77777777" w:rsidR="00CA2A95" w:rsidRPr="00803B66" w:rsidRDefault="00CA2A95" w:rsidP="00CA2A95">
            <w:pPr>
              <w:tabs>
                <w:tab w:val="left" w:pos="191"/>
              </w:tabs>
              <w:spacing w:line="220" w:lineRule="exact"/>
              <w:ind w:left="191" w:right="-68" w:hanging="191"/>
              <w:rPr>
                <w:rFonts w:ascii="Times New Roman" w:hAnsi="Times New Roman" w:cs="Times New Roman"/>
                <w:sz w:val="22"/>
                <w:szCs w:val="22"/>
              </w:rPr>
            </w:pPr>
            <w:r w:rsidRPr="00803B66">
              <w:rPr>
                <w:rFonts w:ascii="Times New Roman" w:hAnsi="Times New Roman" w:cs="Times New Roman"/>
                <w:sz w:val="22"/>
                <w:szCs w:val="22"/>
              </w:rPr>
              <w:t>Bank overdrafts</w:t>
            </w:r>
          </w:p>
        </w:tc>
        <w:tc>
          <w:tcPr>
            <w:tcW w:w="1017" w:type="dxa"/>
          </w:tcPr>
          <w:p w14:paraId="5CAD60BF" w14:textId="1F94CAE3" w:rsidR="00CA2A95" w:rsidRPr="00803B66" w:rsidRDefault="00CA2A95" w:rsidP="00CA2A95">
            <w:pPr>
              <w:pStyle w:val="acctfourfigures"/>
              <w:tabs>
                <w:tab w:val="clear" w:pos="765"/>
                <w:tab w:val="decimal" w:pos="629"/>
              </w:tabs>
              <w:spacing w:line="220" w:lineRule="exact"/>
              <w:ind w:left="-91"/>
              <w:jc w:val="right"/>
              <w:rPr>
                <w:szCs w:val="22"/>
              </w:rPr>
            </w:pPr>
            <w:r w:rsidRPr="00803B66">
              <w:rPr>
                <w:szCs w:val="22"/>
              </w:rPr>
              <w:t>78,518</w:t>
            </w:r>
          </w:p>
        </w:tc>
        <w:tc>
          <w:tcPr>
            <w:tcW w:w="187" w:type="dxa"/>
          </w:tcPr>
          <w:p w14:paraId="02657195" w14:textId="77777777" w:rsidR="00CA2A95" w:rsidRPr="00803B66" w:rsidRDefault="00CA2A95" w:rsidP="00CA2A95">
            <w:pPr>
              <w:pStyle w:val="acctfourfigures"/>
              <w:tabs>
                <w:tab w:val="clear" w:pos="765"/>
                <w:tab w:val="decimal" w:pos="629"/>
              </w:tabs>
              <w:spacing w:line="220" w:lineRule="exact"/>
              <w:ind w:left="-79"/>
              <w:jc w:val="right"/>
              <w:rPr>
                <w:szCs w:val="22"/>
              </w:rPr>
            </w:pPr>
          </w:p>
        </w:tc>
        <w:tc>
          <w:tcPr>
            <w:tcW w:w="1014" w:type="dxa"/>
          </w:tcPr>
          <w:p w14:paraId="08C30DB7" w14:textId="2A381718" w:rsidR="00CA2A95" w:rsidRPr="00803B66" w:rsidRDefault="00CA2A95" w:rsidP="00CA2A95">
            <w:pPr>
              <w:pStyle w:val="acctfourfigures"/>
              <w:tabs>
                <w:tab w:val="clear" w:pos="765"/>
                <w:tab w:val="decimal" w:pos="629"/>
              </w:tabs>
              <w:spacing w:line="220" w:lineRule="exact"/>
              <w:ind w:left="-91"/>
              <w:jc w:val="right"/>
              <w:rPr>
                <w:szCs w:val="22"/>
              </w:rPr>
            </w:pPr>
            <w:r w:rsidRPr="00803B66">
              <w:rPr>
                <w:szCs w:val="22"/>
              </w:rPr>
              <w:t>6,970</w:t>
            </w:r>
          </w:p>
        </w:tc>
        <w:tc>
          <w:tcPr>
            <w:tcW w:w="187" w:type="dxa"/>
          </w:tcPr>
          <w:p w14:paraId="3DF1DBE2" w14:textId="77777777" w:rsidR="00CA2A95" w:rsidRPr="00803B66" w:rsidRDefault="00CA2A95" w:rsidP="00CA2A95">
            <w:pPr>
              <w:pStyle w:val="acctfourfigures"/>
              <w:tabs>
                <w:tab w:val="decimal" w:pos="629"/>
              </w:tabs>
              <w:spacing w:line="220" w:lineRule="exact"/>
              <w:jc w:val="right"/>
              <w:rPr>
                <w:szCs w:val="22"/>
              </w:rPr>
            </w:pPr>
          </w:p>
        </w:tc>
        <w:tc>
          <w:tcPr>
            <w:tcW w:w="1015" w:type="dxa"/>
          </w:tcPr>
          <w:p w14:paraId="028D32A1" w14:textId="44DAC923" w:rsidR="00CA2A95" w:rsidRPr="00803B66" w:rsidRDefault="00CA2A95" w:rsidP="00CA2A95">
            <w:pPr>
              <w:pStyle w:val="acctfourfigures"/>
              <w:tabs>
                <w:tab w:val="clear" w:pos="765"/>
                <w:tab w:val="decimal" w:pos="629"/>
              </w:tabs>
              <w:spacing w:line="220" w:lineRule="exact"/>
              <w:ind w:left="-91"/>
              <w:jc w:val="right"/>
              <w:rPr>
                <w:szCs w:val="22"/>
              </w:rPr>
            </w:pPr>
            <w:r w:rsidRPr="00803B66">
              <w:rPr>
                <w:szCs w:val="22"/>
              </w:rPr>
              <w:t>85,488</w:t>
            </w:r>
          </w:p>
        </w:tc>
        <w:tc>
          <w:tcPr>
            <w:tcW w:w="182" w:type="dxa"/>
          </w:tcPr>
          <w:p w14:paraId="7DDC0441" w14:textId="77777777" w:rsidR="00CA2A95" w:rsidRPr="00803B66" w:rsidRDefault="00CA2A95" w:rsidP="00CA2A95">
            <w:pPr>
              <w:pStyle w:val="acctfourfigures"/>
              <w:tabs>
                <w:tab w:val="clear" w:pos="765"/>
              </w:tabs>
              <w:spacing w:line="220" w:lineRule="exact"/>
              <w:ind w:left="-79" w:right="-79"/>
              <w:jc w:val="center"/>
              <w:rPr>
                <w:szCs w:val="22"/>
              </w:rPr>
            </w:pPr>
          </w:p>
        </w:tc>
        <w:tc>
          <w:tcPr>
            <w:tcW w:w="1113" w:type="dxa"/>
            <w:vAlign w:val="bottom"/>
          </w:tcPr>
          <w:p w14:paraId="7C9C338A" w14:textId="779E812B" w:rsidR="00CA2A95" w:rsidRPr="00803B66" w:rsidRDefault="00CA2A95" w:rsidP="00CA2A95">
            <w:pPr>
              <w:pStyle w:val="acctfourfigures"/>
              <w:tabs>
                <w:tab w:val="clear" w:pos="765"/>
                <w:tab w:val="decimal" w:pos="629"/>
              </w:tabs>
              <w:spacing w:line="220" w:lineRule="exact"/>
              <w:ind w:left="-91"/>
              <w:jc w:val="right"/>
              <w:rPr>
                <w:szCs w:val="22"/>
              </w:rPr>
            </w:pPr>
            <w:r w:rsidRPr="00803B66">
              <w:rPr>
                <w:szCs w:val="22"/>
              </w:rPr>
              <w:t>65,377</w:t>
            </w:r>
          </w:p>
        </w:tc>
        <w:tc>
          <w:tcPr>
            <w:tcW w:w="182" w:type="dxa"/>
            <w:vAlign w:val="bottom"/>
          </w:tcPr>
          <w:p w14:paraId="0F7224B4" w14:textId="77777777" w:rsidR="00CA2A95" w:rsidRPr="00803B66" w:rsidRDefault="00CA2A95" w:rsidP="00CA2A95">
            <w:pPr>
              <w:pStyle w:val="acctfourfigures"/>
              <w:spacing w:line="220" w:lineRule="exact"/>
              <w:rPr>
                <w:szCs w:val="22"/>
              </w:rPr>
            </w:pPr>
          </w:p>
        </w:tc>
        <w:tc>
          <w:tcPr>
            <w:tcW w:w="1019" w:type="dxa"/>
            <w:vAlign w:val="bottom"/>
          </w:tcPr>
          <w:p w14:paraId="28F6D2B3" w14:textId="11673C46" w:rsidR="00CA2A95" w:rsidRPr="00803B66" w:rsidRDefault="00CA2A95" w:rsidP="00CA2A95">
            <w:pPr>
              <w:pStyle w:val="acctfourfigures"/>
              <w:tabs>
                <w:tab w:val="clear" w:pos="765"/>
                <w:tab w:val="decimal" w:pos="820"/>
              </w:tabs>
              <w:spacing w:line="220" w:lineRule="exact"/>
              <w:ind w:left="-79" w:right="-79"/>
              <w:rPr>
                <w:szCs w:val="22"/>
              </w:rPr>
            </w:pPr>
            <w:r w:rsidRPr="00803B66">
              <w:rPr>
                <w:szCs w:val="22"/>
              </w:rPr>
              <w:t>1,316</w:t>
            </w:r>
          </w:p>
        </w:tc>
        <w:tc>
          <w:tcPr>
            <w:tcW w:w="185" w:type="dxa"/>
            <w:vAlign w:val="bottom"/>
          </w:tcPr>
          <w:p w14:paraId="1FFDF78B" w14:textId="77777777" w:rsidR="00CA2A95" w:rsidRPr="00803B66" w:rsidRDefault="00CA2A95" w:rsidP="00CA2A95">
            <w:pPr>
              <w:pStyle w:val="acctfourfigures"/>
              <w:spacing w:line="220" w:lineRule="exact"/>
              <w:rPr>
                <w:szCs w:val="22"/>
              </w:rPr>
            </w:pPr>
          </w:p>
        </w:tc>
        <w:tc>
          <w:tcPr>
            <w:tcW w:w="1112" w:type="dxa"/>
            <w:vAlign w:val="bottom"/>
          </w:tcPr>
          <w:p w14:paraId="6D0E5327" w14:textId="08B8FCBF" w:rsidR="00CA2A95" w:rsidRPr="00803B66" w:rsidRDefault="00CA2A95" w:rsidP="00CA2A95">
            <w:pPr>
              <w:pStyle w:val="acctfourfigures"/>
              <w:tabs>
                <w:tab w:val="clear" w:pos="765"/>
                <w:tab w:val="decimal" w:pos="736"/>
              </w:tabs>
              <w:spacing w:line="220" w:lineRule="exact"/>
              <w:jc w:val="right"/>
              <w:rPr>
                <w:szCs w:val="22"/>
              </w:rPr>
            </w:pPr>
            <w:r w:rsidRPr="00803B66">
              <w:rPr>
                <w:szCs w:val="22"/>
              </w:rPr>
              <w:t>66,693</w:t>
            </w:r>
          </w:p>
        </w:tc>
      </w:tr>
      <w:tr w:rsidR="00CA2A95" w:rsidRPr="00803B66" w14:paraId="4CF020F4" w14:textId="77777777" w:rsidTr="00480636">
        <w:trPr>
          <w:cantSplit/>
          <w:trHeight w:val="466"/>
        </w:trPr>
        <w:tc>
          <w:tcPr>
            <w:tcW w:w="2310" w:type="dxa"/>
          </w:tcPr>
          <w:p w14:paraId="5DA94FE9" w14:textId="77777777" w:rsidR="00CA2A95" w:rsidRPr="00803B66" w:rsidRDefault="00CA2A95" w:rsidP="00CA2A95">
            <w:pPr>
              <w:tabs>
                <w:tab w:val="left" w:pos="191"/>
              </w:tabs>
              <w:spacing w:line="220" w:lineRule="exact"/>
              <w:ind w:left="191" w:hanging="191"/>
              <w:rPr>
                <w:rFonts w:ascii="Times New Roman" w:hAnsi="Times New Roman" w:cs="Times New Roman"/>
                <w:sz w:val="22"/>
                <w:szCs w:val="22"/>
              </w:rPr>
            </w:pPr>
            <w:r w:rsidRPr="00803B66">
              <w:rPr>
                <w:rFonts w:ascii="Times New Roman" w:hAnsi="Times New Roman" w:cs="Times New Roman"/>
                <w:sz w:val="22"/>
                <w:szCs w:val="22"/>
              </w:rPr>
              <w:t>Short-term loans from financial institutions</w:t>
            </w:r>
          </w:p>
        </w:tc>
        <w:tc>
          <w:tcPr>
            <w:tcW w:w="1017" w:type="dxa"/>
          </w:tcPr>
          <w:p w14:paraId="65088326" w14:textId="77777777" w:rsidR="00CA2A95" w:rsidRPr="00803B66" w:rsidRDefault="00CA2A95" w:rsidP="00CA2A95">
            <w:pPr>
              <w:pStyle w:val="acctfourfigures"/>
              <w:tabs>
                <w:tab w:val="clear" w:pos="765"/>
                <w:tab w:val="decimal" w:pos="629"/>
              </w:tabs>
              <w:spacing w:line="220" w:lineRule="exact"/>
              <w:ind w:left="-91"/>
              <w:jc w:val="right"/>
              <w:rPr>
                <w:szCs w:val="22"/>
              </w:rPr>
            </w:pPr>
          </w:p>
          <w:p w14:paraId="436B7E01" w14:textId="2433747C" w:rsidR="00CA2A95" w:rsidRPr="00803B66" w:rsidRDefault="00CA2A95" w:rsidP="00CA2A95">
            <w:pPr>
              <w:pStyle w:val="acctfourfigures"/>
              <w:tabs>
                <w:tab w:val="clear" w:pos="765"/>
                <w:tab w:val="decimal" w:pos="629"/>
              </w:tabs>
              <w:spacing w:line="220" w:lineRule="exact"/>
              <w:ind w:left="-91"/>
              <w:jc w:val="right"/>
              <w:rPr>
                <w:szCs w:val="22"/>
              </w:rPr>
            </w:pPr>
            <w:r w:rsidRPr="00803B66">
              <w:rPr>
                <w:szCs w:val="22"/>
              </w:rPr>
              <w:t>283,036</w:t>
            </w:r>
          </w:p>
        </w:tc>
        <w:tc>
          <w:tcPr>
            <w:tcW w:w="187" w:type="dxa"/>
          </w:tcPr>
          <w:p w14:paraId="0DCDB679" w14:textId="77777777" w:rsidR="00CA2A95" w:rsidRPr="00803B66" w:rsidRDefault="00CA2A95" w:rsidP="00CA2A95">
            <w:pPr>
              <w:pStyle w:val="acctfourfigures"/>
              <w:tabs>
                <w:tab w:val="clear" w:pos="765"/>
                <w:tab w:val="decimal" w:pos="629"/>
              </w:tabs>
              <w:spacing w:line="220" w:lineRule="exact"/>
              <w:ind w:left="-79"/>
              <w:jc w:val="right"/>
              <w:rPr>
                <w:szCs w:val="22"/>
              </w:rPr>
            </w:pPr>
          </w:p>
        </w:tc>
        <w:tc>
          <w:tcPr>
            <w:tcW w:w="1014" w:type="dxa"/>
          </w:tcPr>
          <w:p w14:paraId="1FEB62A1" w14:textId="77777777" w:rsidR="00CA2A95" w:rsidRPr="00803B66" w:rsidRDefault="00CA2A95" w:rsidP="00CA2A95">
            <w:pPr>
              <w:pStyle w:val="acctfourfigures"/>
              <w:tabs>
                <w:tab w:val="clear" w:pos="765"/>
                <w:tab w:val="decimal" w:pos="629"/>
              </w:tabs>
              <w:spacing w:line="220" w:lineRule="exact"/>
              <w:ind w:left="-91"/>
              <w:jc w:val="right"/>
              <w:rPr>
                <w:szCs w:val="22"/>
              </w:rPr>
            </w:pPr>
          </w:p>
          <w:p w14:paraId="27DDE5B9" w14:textId="2C82BC32" w:rsidR="00CA2A95" w:rsidRPr="00803B66" w:rsidRDefault="00CA2A95" w:rsidP="00CA2A95">
            <w:pPr>
              <w:pStyle w:val="acctfourfigures"/>
              <w:tabs>
                <w:tab w:val="clear" w:pos="765"/>
                <w:tab w:val="decimal" w:pos="629"/>
              </w:tabs>
              <w:spacing w:line="220" w:lineRule="exact"/>
              <w:ind w:left="-91"/>
              <w:jc w:val="right"/>
              <w:rPr>
                <w:szCs w:val="22"/>
              </w:rPr>
            </w:pPr>
            <w:r w:rsidRPr="00803B66">
              <w:rPr>
                <w:szCs w:val="22"/>
              </w:rPr>
              <w:t>94</w:t>
            </w:r>
            <w:r w:rsidR="00D12A86" w:rsidRPr="00803B66">
              <w:rPr>
                <w:szCs w:val="22"/>
              </w:rPr>
              <w:t>3,462</w:t>
            </w:r>
          </w:p>
        </w:tc>
        <w:tc>
          <w:tcPr>
            <w:tcW w:w="187" w:type="dxa"/>
          </w:tcPr>
          <w:p w14:paraId="06C2B2AB" w14:textId="77777777" w:rsidR="00CA2A95" w:rsidRPr="00803B66" w:rsidRDefault="00CA2A95" w:rsidP="00CA2A95">
            <w:pPr>
              <w:pStyle w:val="acctfourfigures"/>
              <w:tabs>
                <w:tab w:val="decimal" w:pos="629"/>
              </w:tabs>
              <w:spacing w:line="220" w:lineRule="exact"/>
              <w:jc w:val="right"/>
              <w:rPr>
                <w:szCs w:val="22"/>
              </w:rPr>
            </w:pPr>
          </w:p>
        </w:tc>
        <w:tc>
          <w:tcPr>
            <w:tcW w:w="1015" w:type="dxa"/>
          </w:tcPr>
          <w:p w14:paraId="7249D095" w14:textId="77777777" w:rsidR="00CA2A95" w:rsidRPr="00803B66" w:rsidRDefault="00CA2A95" w:rsidP="00CA2A95">
            <w:pPr>
              <w:pStyle w:val="acctfourfigures"/>
              <w:tabs>
                <w:tab w:val="clear" w:pos="765"/>
                <w:tab w:val="decimal" w:pos="629"/>
              </w:tabs>
              <w:spacing w:line="220" w:lineRule="exact"/>
              <w:ind w:left="-91"/>
              <w:jc w:val="right"/>
              <w:rPr>
                <w:szCs w:val="22"/>
              </w:rPr>
            </w:pPr>
          </w:p>
          <w:p w14:paraId="764CF008" w14:textId="6D41B9FB" w:rsidR="00CA2A95" w:rsidRPr="00803B66" w:rsidRDefault="00CA2A95" w:rsidP="00CA2A95">
            <w:pPr>
              <w:pStyle w:val="acctfourfigures"/>
              <w:tabs>
                <w:tab w:val="clear" w:pos="765"/>
                <w:tab w:val="decimal" w:pos="629"/>
              </w:tabs>
              <w:spacing w:line="220" w:lineRule="exact"/>
              <w:ind w:left="-91"/>
              <w:jc w:val="right"/>
              <w:rPr>
                <w:szCs w:val="22"/>
              </w:rPr>
            </w:pPr>
            <w:r w:rsidRPr="00803B66">
              <w:rPr>
                <w:szCs w:val="22"/>
              </w:rPr>
              <w:t>1,22</w:t>
            </w:r>
            <w:r w:rsidR="00D12A86" w:rsidRPr="00803B66">
              <w:rPr>
                <w:szCs w:val="22"/>
              </w:rPr>
              <w:t>6,498</w:t>
            </w:r>
          </w:p>
        </w:tc>
        <w:tc>
          <w:tcPr>
            <w:tcW w:w="182" w:type="dxa"/>
          </w:tcPr>
          <w:p w14:paraId="00A15FAB" w14:textId="77777777" w:rsidR="00CA2A95" w:rsidRPr="00803B66" w:rsidRDefault="00CA2A95" w:rsidP="00CA2A95">
            <w:pPr>
              <w:pStyle w:val="acctfourfigures"/>
              <w:tabs>
                <w:tab w:val="clear" w:pos="765"/>
              </w:tabs>
              <w:spacing w:line="220" w:lineRule="exact"/>
              <w:ind w:left="-79" w:right="-79"/>
              <w:jc w:val="center"/>
              <w:rPr>
                <w:szCs w:val="22"/>
              </w:rPr>
            </w:pPr>
          </w:p>
        </w:tc>
        <w:tc>
          <w:tcPr>
            <w:tcW w:w="1113" w:type="dxa"/>
            <w:vAlign w:val="bottom"/>
          </w:tcPr>
          <w:p w14:paraId="49DFC0DE" w14:textId="77E03BE3" w:rsidR="00CA2A95" w:rsidRPr="00803B66" w:rsidRDefault="00CA2A95" w:rsidP="00CA2A95">
            <w:pPr>
              <w:pStyle w:val="acctfourfigures"/>
              <w:tabs>
                <w:tab w:val="clear" w:pos="765"/>
                <w:tab w:val="decimal" w:pos="629"/>
              </w:tabs>
              <w:spacing w:line="220" w:lineRule="exact"/>
              <w:ind w:left="-91"/>
              <w:jc w:val="right"/>
              <w:rPr>
                <w:szCs w:val="22"/>
              </w:rPr>
            </w:pPr>
            <w:r w:rsidRPr="00803B66">
              <w:rPr>
                <w:szCs w:val="22"/>
              </w:rPr>
              <w:t>171,838</w:t>
            </w:r>
          </w:p>
        </w:tc>
        <w:tc>
          <w:tcPr>
            <w:tcW w:w="182" w:type="dxa"/>
            <w:vAlign w:val="bottom"/>
          </w:tcPr>
          <w:p w14:paraId="27F6E2C3" w14:textId="77777777" w:rsidR="00CA2A95" w:rsidRPr="00803B66" w:rsidRDefault="00CA2A95" w:rsidP="00CA2A95">
            <w:pPr>
              <w:pStyle w:val="acctfourfigures"/>
              <w:spacing w:line="220" w:lineRule="exact"/>
              <w:rPr>
                <w:szCs w:val="22"/>
              </w:rPr>
            </w:pPr>
          </w:p>
        </w:tc>
        <w:tc>
          <w:tcPr>
            <w:tcW w:w="1019" w:type="dxa"/>
            <w:vAlign w:val="bottom"/>
          </w:tcPr>
          <w:p w14:paraId="4566172D" w14:textId="3DBD5E62" w:rsidR="00CA2A95" w:rsidRPr="00803B66" w:rsidRDefault="00CA2A95" w:rsidP="00CA2A95">
            <w:pPr>
              <w:pStyle w:val="acctfourfigures"/>
              <w:tabs>
                <w:tab w:val="clear" w:pos="765"/>
                <w:tab w:val="decimal" w:pos="820"/>
              </w:tabs>
              <w:spacing w:line="220" w:lineRule="exact"/>
              <w:ind w:left="-79" w:right="-79"/>
              <w:rPr>
                <w:szCs w:val="22"/>
              </w:rPr>
            </w:pPr>
            <w:r w:rsidRPr="00803B66">
              <w:rPr>
                <w:szCs w:val="22"/>
              </w:rPr>
              <w:t>952,340</w:t>
            </w:r>
          </w:p>
        </w:tc>
        <w:tc>
          <w:tcPr>
            <w:tcW w:w="185" w:type="dxa"/>
            <w:vAlign w:val="bottom"/>
          </w:tcPr>
          <w:p w14:paraId="7893E5FF" w14:textId="77777777" w:rsidR="00CA2A95" w:rsidRPr="00803B66" w:rsidRDefault="00CA2A95" w:rsidP="00CA2A95">
            <w:pPr>
              <w:pStyle w:val="acctfourfigures"/>
              <w:spacing w:line="220" w:lineRule="exact"/>
              <w:rPr>
                <w:szCs w:val="22"/>
              </w:rPr>
            </w:pPr>
          </w:p>
        </w:tc>
        <w:tc>
          <w:tcPr>
            <w:tcW w:w="1112" w:type="dxa"/>
            <w:vAlign w:val="bottom"/>
          </w:tcPr>
          <w:p w14:paraId="5CEB60DF" w14:textId="2A852554" w:rsidR="00CA2A95" w:rsidRPr="00803B66" w:rsidRDefault="00CA2A95" w:rsidP="00CA2A95">
            <w:pPr>
              <w:pStyle w:val="acctfourfigures"/>
              <w:tabs>
                <w:tab w:val="clear" w:pos="765"/>
                <w:tab w:val="decimal" w:pos="736"/>
              </w:tabs>
              <w:spacing w:line="220" w:lineRule="exact"/>
              <w:jc w:val="right"/>
              <w:rPr>
                <w:szCs w:val="22"/>
              </w:rPr>
            </w:pPr>
            <w:r w:rsidRPr="00803B66">
              <w:rPr>
                <w:szCs w:val="22"/>
              </w:rPr>
              <w:t>1,124,178</w:t>
            </w:r>
          </w:p>
        </w:tc>
      </w:tr>
      <w:tr w:rsidR="00CA2A95" w:rsidRPr="00803B66" w14:paraId="65B9AF5A" w14:textId="77777777" w:rsidTr="00480636">
        <w:trPr>
          <w:cantSplit/>
          <w:trHeight w:val="466"/>
        </w:trPr>
        <w:tc>
          <w:tcPr>
            <w:tcW w:w="2310" w:type="dxa"/>
          </w:tcPr>
          <w:p w14:paraId="332D1798" w14:textId="14DA5C96" w:rsidR="00CA2A95" w:rsidRPr="00803B66" w:rsidRDefault="00CA2A95" w:rsidP="00CA2A95">
            <w:pPr>
              <w:tabs>
                <w:tab w:val="left" w:pos="191"/>
              </w:tabs>
              <w:spacing w:line="220" w:lineRule="exact"/>
              <w:ind w:left="191" w:hanging="191"/>
              <w:rPr>
                <w:rFonts w:ascii="Times New Roman" w:hAnsi="Times New Roman" w:cs="Times New Roman"/>
                <w:sz w:val="22"/>
                <w:szCs w:val="22"/>
              </w:rPr>
            </w:pPr>
            <w:r w:rsidRPr="00803B66">
              <w:rPr>
                <w:rFonts w:ascii="Times New Roman" w:hAnsi="Times New Roman" w:cs="Times New Roman"/>
                <w:sz w:val="22"/>
                <w:szCs w:val="22"/>
              </w:rPr>
              <w:t>Long-term loans</w:t>
            </w:r>
            <w:r w:rsidRPr="00803B66">
              <w:rPr>
                <w:rFonts w:ascii="Times New Roman" w:hAnsi="Times New Roman" w:cs="Times New Roman"/>
                <w:sz w:val="22"/>
                <w:szCs w:val="22"/>
                <w:cs/>
              </w:rPr>
              <w:t xml:space="preserve"> </w:t>
            </w:r>
            <w:r w:rsidRPr="00803B66">
              <w:rPr>
                <w:rFonts w:ascii="Times New Roman" w:hAnsi="Times New Roman" w:cs="Times New Roman"/>
                <w:sz w:val="22"/>
                <w:szCs w:val="22"/>
              </w:rPr>
              <w:t>from financial institution</w:t>
            </w:r>
          </w:p>
        </w:tc>
        <w:tc>
          <w:tcPr>
            <w:tcW w:w="1017" w:type="dxa"/>
          </w:tcPr>
          <w:p w14:paraId="04862814" w14:textId="77777777" w:rsidR="00CA2A95" w:rsidRPr="00803B66" w:rsidRDefault="00CA2A95" w:rsidP="00CA2A95">
            <w:pPr>
              <w:pStyle w:val="acctfourfigures"/>
              <w:tabs>
                <w:tab w:val="clear" w:pos="765"/>
                <w:tab w:val="decimal" w:pos="629"/>
              </w:tabs>
              <w:spacing w:line="220" w:lineRule="exact"/>
              <w:ind w:left="-91"/>
              <w:jc w:val="right"/>
              <w:rPr>
                <w:szCs w:val="22"/>
              </w:rPr>
            </w:pPr>
          </w:p>
          <w:p w14:paraId="63EEEBB9" w14:textId="060EE57A" w:rsidR="00CA2A95" w:rsidRPr="00803B66" w:rsidRDefault="00CA2A95" w:rsidP="00CA2A95">
            <w:pPr>
              <w:pStyle w:val="acctfourfigures"/>
              <w:tabs>
                <w:tab w:val="clear" w:pos="765"/>
                <w:tab w:val="decimal" w:pos="629"/>
              </w:tabs>
              <w:spacing w:line="220" w:lineRule="exact"/>
              <w:ind w:left="-91"/>
              <w:jc w:val="right"/>
              <w:rPr>
                <w:szCs w:val="22"/>
              </w:rPr>
            </w:pPr>
            <w:r w:rsidRPr="00803B66">
              <w:rPr>
                <w:szCs w:val="22"/>
              </w:rPr>
              <w:t>2,060</w:t>
            </w:r>
          </w:p>
        </w:tc>
        <w:tc>
          <w:tcPr>
            <w:tcW w:w="187" w:type="dxa"/>
          </w:tcPr>
          <w:p w14:paraId="5FD5F950" w14:textId="77777777" w:rsidR="00CA2A95" w:rsidRPr="00803B66" w:rsidRDefault="00CA2A95" w:rsidP="00CA2A95">
            <w:pPr>
              <w:pStyle w:val="acctfourfigures"/>
              <w:tabs>
                <w:tab w:val="clear" w:pos="765"/>
                <w:tab w:val="decimal" w:pos="629"/>
              </w:tabs>
              <w:spacing w:line="220" w:lineRule="exact"/>
              <w:ind w:left="-79"/>
              <w:jc w:val="right"/>
              <w:rPr>
                <w:szCs w:val="22"/>
              </w:rPr>
            </w:pPr>
          </w:p>
        </w:tc>
        <w:tc>
          <w:tcPr>
            <w:tcW w:w="1014" w:type="dxa"/>
          </w:tcPr>
          <w:p w14:paraId="355CE389" w14:textId="77777777" w:rsidR="00CA2A95" w:rsidRPr="00803B66" w:rsidRDefault="00CA2A95" w:rsidP="00D12A86">
            <w:pPr>
              <w:pStyle w:val="acctfourfigures"/>
              <w:tabs>
                <w:tab w:val="clear" w:pos="765"/>
                <w:tab w:val="decimal" w:pos="629"/>
              </w:tabs>
              <w:spacing w:line="220" w:lineRule="exact"/>
              <w:ind w:left="-91"/>
              <w:jc w:val="right"/>
              <w:rPr>
                <w:szCs w:val="22"/>
              </w:rPr>
            </w:pPr>
          </w:p>
          <w:p w14:paraId="2ECA5B7D" w14:textId="17B7DCFB" w:rsidR="00CA2A95" w:rsidRPr="00803B66" w:rsidRDefault="00D12A86" w:rsidP="00D12A86">
            <w:pPr>
              <w:pStyle w:val="acctfourfigures"/>
              <w:tabs>
                <w:tab w:val="clear" w:pos="765"/>
                <w:tab w:val="decimal" w:pos="629"/>
              </w:tabs>
              <w:spacing w:line="220" w:lineRule="exact"/>
              <w:ind w:left="-91"/>
              <w:jc w:val="right"/>
              <w:rPr>
                <w:szCs w:val="22"/>
              </w:rPr>
            </w:pPr>
            <w:r w:rsidRPr="00803B66">
              <w:rPr>
                <w:szCs w:val="22"/>
              </w:rPr>
              <w:t>1,623</w:t>
            </w:r>
          </w:p>
        </w:tc>
        <w:tc>
          <w:tcPr>
            <w:tcW w:w="187" w:type="dxa"/>
          </w:tcPr>
          <w:p w14:paraId="242493B1" w14:textId="77777777" w:rsidR="00CA2A95" w:rsidRPr="00803B66" w:rsidRDefault="00CA2A95" w:rsidP="00D12A86">
            <w:pPr>
              <w:pStyle w:val="acctfourfigures"/>
              <w:tabs>
                <w:tab w:val="decimal" w:pos="629"/>
              </w:tabs>
              <w:spacing w:line="220" w:lineRule="exact"/>
              <w:ind w:left="-91"/>
              <w:jc w:val="right"/>
              <w:rPr>
                <w:szCs w:val="22"/>
              </w:rPr>
            </w:pPr>
          </w:p>
        </w:tc>
        <w:tc>
          <w:tcPr>
            <w:tcW w:w="1015" w:type="dxa"/>
          </w:tcPr>
          <w:p w14:paraId="3DEB46FB" w14:textId="77777777" w:rsidR="00CA2A95" w:rsidRPr="00803B66" w:rsidRDefault="00CA2A95" w:rsidP="00CA2A95">
            <w:pPr>
              <w:pStyle w:val="acctfourfigures"/>
              <w:tabs>
                <w:tab w:val="clear" w:pos="765"/>
                <w:tab w:val="decimal" w:pos="629"/>
              </w:tabs>
              <w:spacing w:line="220" w:lineRule="exact"/>
              <w:ind w:left="-91"/>
              <w:jc w:val="right"/>
              <w:rPr>
                <w:szCs w:val="22"/>
              </w:rPr>
            </w:pPr>
          </w:p>
          <w:p w14:paraId="2A42B981" w14:textId="45738201" w:rsidR="00CA2A95" w:rsidRPr="00803B66" w:rsidRDefault="00D12A86" w:rsidP="00CA2A95">
            <w:pPr>
              <w:pStyle w:val="acctfourfigures"/>
              <w:tabs>
                <w:tab w:val="clear" w:pos="765"/>
                <w:tab w:val="decimal" w:pos="629"/>
              </w:tabs>
              <w:spacing w:line="220" w:lineRule="exact"/>
              <w:ind w:left="-91"/>
              <w:jc w:val="right"/>
              <w:rPr>
                <w:szCs w:val="22"/>
              </w:rPr>
            </w:pPr>
            <w:r w:rsidRPr="00803B66">
              <w:rPr>
                <w:szCs w:val="22"/>
              </w:rPr>
              <w:t>3,683</w:t>
            </w:r>
          </w:p>
        </w:tc>
        <w:tc>
          <w:tcPr>
            <w:tcW w:w="182" w:type="dxa"/>
          </w:tcPr>
          <w:p w14:paraId="5CD35949" w14:textId="77777777" w:rsidR="00CA2A95" w:rsidRPr="00803B66" w:rsidRDefault="00CA2A95" w:rsidP="00CA2A95">
            <w:pPr>
              <w:pStyle w:val="acctfourfigures"/>
              <w:tabs>
                <w:tab w:val="clear" w:pos="765"/>
              </w:tabs>
              <w:spacing w:line="220" w:lineRule="exact"/>
              <w:ind w:left="-79" w:right="-79"/>
              <w:jc w:val="center"/>
              <w:rPr>
                <w:szCs w:val="22"/>
              </w:rPr>
            </w:pPr>
          </w:p>
        </w:tc>
        <w:tc>
          <w:tcPr>
            <w:tcW w:w="1113" w:type="dxa"/>
            <w:vAlign w:val="bottom"/>
          </w:tcPr>
          <w:p w14:paraId="3315340A" w14:textId="7EE82A5F" w:rsidR="00CA2A95" w:rsidRPr="00803B66" w:rsidRDefault="00CA2A95" w:rsidP="00CA2A95">
            <w:pPr>
              <w:pStyle w:val="acctfourfigures"/>
              <w:tabs>
                <w:tab w:val="clear" w:pos="765"/>
                <w:tab w:val="decimal" w:pos="629"/>
              </w:tabs>
              <w:spacing w:line="220" w:lineRule="exact"/>
              <w:ind w:left="-91"/>
              <w:jc w:val="right"/>
              <w:rPr>
                <w:szCs w:val="22"/>
              </w:rPr>
            </w:pPr>
            <w:r w:rsidRPr="00803B66">
              <w:rPr>
                <w:szCs w:val="22"/>
                <w:lang w:val="en-US"/>
              </w:rPr>
              <w:t>2,514</w:t>
            </w:r>
          </w:p>
        </w:tc>
        <w:tc>
          <w:tcPr>
            <w:tcW w:w="182" w:type="dxa"/>
            <w:vAlign w:val="bottom"/>
          </w:tcPr>
          <w:p w14:paraId="4F7A3A66" w14:textId="77777777" w:rsidR="00CA2A95" w:rsidRPr="00803B66" w:rsidRDefault="00CA2A95" w:rsidP="00CA2A95">
            <w:pPr>
              <w:pStyle w:val="acctfourfigures"/>
              <w:spacing w:line="220" w:lineRule="exact"/>
              <w:rPr>
                <w:szCs w:val="22"/>
              </w:rPr>
            </w:pPr>
          </w:p>
        </w:tc>
        <w:tc>
          <w:tcPr>
            <w:tcW w:w="1019" w:type="dxa"/>
            <w:vAlign w:val="bottom"/>
          </w:tcPr>
          <w:p w14:paraId="1F1F41EF" w14:textId="607981A4" w:rsidR="00CA2A95" w:rsidRPr="00803B66" w:rsidRDefault="00CA2A95" w:rsidP="00CA2A95">
            <w:pPr>
              <w:pStyle w:val="acctfourfigures"/>
              <w:tabs>
                <w:tab w:val="clear" w:pos="765"/>
                <w:tab w:val="decimal" w:pos="550"/>
              </w:tabs>
              <w:spacing w:line="220" w:lineRule="exact"/>
              <w:ind w:left="-79" w:right="-79"/>
              <w:rPr>
                <w:szCs w:val="22"/>
              </w:rPr>
            </w:pPr>
            <w:r w:rsidRPr="00803B66">
              <w:rPr>
                <w:szCs w:val="22"/>
              </w:rPr>
              <w:t>-</w:t>
            </w:r>
          </w:p>
        </w:tc>
        <w:tc>
          <w:tcPr>
            <w:tcW w:w="185" w:type="dxa"/>
            <w:vAlign w:val="bottom"/>
          </w:tcPr>
          <w:p w14:paraId="0D31305D" w14:textId="77777777" w:rsidR="00CA2A95" w:rsidRPr="00803B66" w:rsidRDefault="00CA2A95" w:rsidP="00CA2A95">
            <w:pPr>
              <w:pStyle w:val="acctfourfigures"/>
              <w:spacing w:line="220" w:lineRule="exact"/>
              <w:rPr>
                <w:szCs w:val="22"/>
              </w:rPr>
            </w:pPr>
          </w:p>
        </w:tc>
        <w:tc>
          <w:tcPr>
            <w:tcW w:w="1112" w:type="dxa"/>
            <w:vAlign w:val="bottom"/>
          </w:tcPr>
          <w:p w14:paraId="33191EA7" w14:textId="38A65B1F" w:rsidR="00CA2A95" w:rsidRPr="00803B66" w:rsidRDefault="00CA2A95" w:rsidP="00CA2A95">
            <w:pPr>
              <w:pStyle w:val="acctfourfigures"/>
              <w:tabs>
                <w:tab w:val="clear" w:pos="765"/>
                <w:tab w:val="decimal" w:pos="736"/>
              </w:tabs>
              <w:spacing w:line="220" w:lineRule="exact"/>
              <w:jc w:val="right"/>
              <w:rPr>
                <w:szCs w:val="22"/>
              </w:rPr>
            </w:pPr>
            <w:r w:rsidRPr="00803B66">
              <w:rPr>
                <w:szCs w:val="22"/>
                <w:lang w:val="en-US"/>
              </w:rPr>
              <w:t>2,514</w:t>
            </w:r>
          </w:p>
        </w:tc>
      </w:tr>
      <w:tr w:rsidR="00CA2A95" w:rsidRPr="00803B66" w14:paraId="62B97708" w14:textId="77777777" w:rsidTr="00480636">
        <w:trPr>
          <w:cantSplit/>
          <w:trHeight w:val="233"/>
        </w:trPr>
        <w:tc>
          <w:tcPr>
            <w:tcW w:w="2310" w:type="dxa"/>
          </w:tcPr>
          <w:p w14:paraId="1F8902DD" w14:textId="77777777" w:rsidR="00CA2A95" w:rsidRPr="00803B66" w:rsidRDefault="00CA2A95" w:rsidP="00CA2A95">
            <w:pPr>
              <w:tabs>
                <w:tab w:val="left" w:pos="100"/>
              </w:tabs>
              <w:spacing w:line="220" w:lineRule="exact"/>
              <w:ind w:left="100" w:right="-68" w:hanging="100"/>
              <w:rPr>
                <w:rFonts w:ascii="Times New Roman" w:hAnsi="Times New Roman" w:cs="Times New Roman"/>
                <w:i/>
                <w:iCs/>
                <w:sz w:val="22"/>
                <w:szCs w:val="22"/>
              </w:rPr>
            </w:pPr>
            <w:r w:rsidRPr="00803B66">
              <w:rPr>
                <w:rFonts w:ascii="Times New Roman" w:hAnsi="Times New Roman" w:cs="Times New Roman"/>
                <w:sz w:val="22"/>
                <w:szCs w:val="22"/>
              </w:rPr>
              <w:t>Lease liabilities</w:t>
            </w:r>
            <w:r w:rsidRPr="00803B66">
              <w:rPr>
                <w:rFonts w:ascii="Times New Roman" w:hAnsi="Times New Roman" w:cs="Times New Roman"/>
                <w:i/>
                <w:iCs/>
                <w:sz w:val="22"/>
                <w:szCs w:val="22"/>
              </w:rPr>
              <w:t xml:space="preserve"> </w:t>
            </w:r>
          </w:p>
        </w:tc>
        <w:tc>
          <w:tcPr>
            <w:tcW w:w="1017" w:type="dxa"/>
          </w:tcPr>
          <w:p w14:paraId="663F92BA" w14:textId="673550AC" w:rsidR="00CA2A95" w:rsidRPr="00803B66" w:rsidRDefault="00CA2A95" w:rsidP="00AF2EE7">
            <w:pPr>
              <w:pStyle w:val="acctfourfigures"/>
              <w:tabs>
                <w:tab w:val="clear" w:pos="765"/>
                <w:tab w:val="decimal" w:pos="550"/>
              </w:tabs>
              <w:spacing w:line="220" w:lineRule="exact"/>
              <w:ind w:left="-79" w:right="-79"/>
              <w:rPr>
                <w:szCs w:val="22"/>
              </w:rPr>
            </w:pPr>
            <w:r w:rsidRPr="00803B66">
              <w:rPr>
                <w:szCs w:val="22"/>
              </w:rPr>
              <w:t>-</w:t>
            </w:r>
          </w:p>
        </w:tc>
        <w:tc>
          <w:tcPr>
            <w:tcW w:w="187" w:type="dxa"/>
          </w:tcPr>
          <w:p w14:paraId="2FECDD7C" w14:textId="77777777" w:rsidR="00CA2A95" w:rsidRPr="00803B66" w:rsidRDefault="00CA2A95" w:rsidP="00CA2A95">
            <w:pPr>
              <w:pStyle w:val="acctfourfigures"/>
              <w:tabs>
                <w:tab w:val="clear" w:pos="765"/>
                <w:tab w:val="decimal" w:pos="629"/>
              </w:tabs>
              <w:spacing w:line="220" w:lineRule="exact"/>
              <w:ind w:left="-91"/>
              <w:jc w:val="right"/>
              <w:rPr>
                <w:szCs w:val="22"/>
              </w:rPr>
            </w:pPr>
          </w:p>
        </w:tc>
        <w:tc>
          <w:tcPr>
            <w:tcW w:w="1014" w:type="dxa"/>
          </w:tcPr>
          <w:p w14:paraId="2CF9B7D0" w14:textId="3F9EA79A" w:rsidR="00CA2A95" w:rsidRPr="00803B66" w:rsidRDefault="00CA2A95" w:rsidP="00CA2A95">
            <w:pPr>
              <w:pStyle w:val="acctfourfigures"/>
              <w:tabs>
                <w:tab w:val="clear" w:pos="765"/>
                <w:tab w:val="decimal" w:pos="629"/>
                <w:tab w:val="decimal" w:pos="735"/>
              </w:tabs>
              <w:spacing w:line="220" w:lineRule="exact"/>
              <w:ind w:left="-91"/>
              <w:jc w:val="right"/>
              <w:rPr>
                <w:szCs w:val="22"/>
              </w:rPr>
            </w:pPr>
            <w:r w:rsidRPr="00803B66">
              <w:rPr>
                <w:szCs w:val="22"/>
              </w:rPr>
              <w:t>53,95</w:t>
            </w:r>
            <w:r w:rsidR="00374C56" w:rsidRPr="00803B66">
              <w:rPr>
                <w:szCs w:val="22"/>
              </w:rPr>
              <w:t>7</w:t>
            </w:r>
          </w:p>
        </w:tc>
        <w:tc>
          <w:tcPr>
            <w:tcW w:w="187" w:type="dxa"/>
          </w:tcPr>
          <w:p w14:paraId="030D7145" w14:textId="77777777" w:rsidR="00CA2A95" w:rsidRPr="00803B66" w:rsidRDefault="00CA2A95" w:rsidP="00CA2A95">
            <w:pPr>
              <w:pStyle w:val="acctfourfigures"/>
              <w:tabs>
                <w:tab w:val="decimal" w:pos="629"/>
              </w:tabs>
              <w:spacing w:line="220" w:lineRule="exact"/>
              <w:ind w:left="-91"/>
              <w:jc w:val="right"/>
              <w:rPr>
                <w:szCs w:val="22"/>
              </w:rPr>
            </w:pPr>
          </w:p>
        </w:tc>
        <w:tc>
          <w:tcPr>
            <w:tcW w:w="1015" w:type="dxa"/>
          </w:tcPr>
          <w:p w14:paraId="35BF1B37" w14:textId="4FB0A419" w:rsidR="00CA2A95" w:rsidRPr="00803B66" w:rsidRDefault="00CA2A95" w:rsidP="00CA2A95">
            <w:pPr>
              <w:pStyle w:val="acctfourfigures"/>
              <w:tabs>
                <w:tab w:val="clear" w:pos="765"/>
                <w:tab w:val="decimal" w:pos="629"/>
                <w:tab w:val="decimal" w:pos="730"/>
              </w:tabs>
              <w:spacing w:line="220" w:lineRule="exact"/>
              <w:ind w:left="-91"/>
              <w:jc w:val="right"/>
              <w:rPr>
                <w:szCs w:val="22"/>
              </w:rPr>
            </w:pPr>
            <w:r w:rsidRPr="00803B66">
              <w:rPr>
                <w:szCs w:val="22"/>
              </w:rPr>
              <w:t>53,95</w:t>
            </w:r>
            <w:r w:rsidR="00374C56" w:rsidRPr="00803B66">
              <w:rPr>
                <w:szCs w:val="22"/>
              </w:rPr>
              <w:t>7</w:t>
            </w:r>
          </w:p>
        </w:tc>
        <w:tc>
          <w:tcPr>
            <w:tcW w:w="182" w:type="dxa"/>
          </w:tcPr>
          <w:p w14:paraId="7F83DAD4" w14:textId="77777777" w:rsidR="00CA2A95" w:rsidRPr="00803B66" w:rsidRDefault="00CA2A95" w:rsidP="00CA2A95">
            <w:pPr>
              <w:pStyle w:val="acctfourfigures"/>
              <w:tabs>
                <w:tab w:val="clear" w:pos="765"/>
              </w:tabs>
              <w:spacing w:line="220" w:lineRule="exact"/>
              <w:ind w:left="-79" w:right="-79"/>
              <w:jc w:val="center"/>
              <w:rPr>
                <w:szCs w:val="22"/>
              </w:rPr>
            </w:pPr>
          </w:p>
        </w:tc>
        <w:tc>
          <w:tcPr>
            <w:tcW w:w="1113" w:type="dxa"/>
            <w:vAlign w:val="bottom"/>
          </w:tcPr>
          <w:p w14:paraId="006F03A9" w14:textId="38F5B9EC" w:rsidR="00CA2A95" w:rsidRPr="00803B66" w:rsidRDefault="00CA2A95" w:rsidP="00CA2A95">
            <w:pPr>
              <w:pStyle w:val="acctfourfigures"/>
              <w:tabs>
                <w:tab w:val="clear" w:pos="765"/>
                <w:tab w:val="decimal" w:pos="613"/>
              </w:tabs>
              <w:spacing w:line="220" w:lineRule="exact"/>
              <w:ind w:left="-79" w:right="-79"/>
              <w:rPr>
                <w:szCs w:val="22"/>
              </w:rPr>
            </w:pPr>
            <w:r w:rsidRPr="00803B66">
              <w:rPr>
                <w:szCs w:val="22"/>
              </w:rPr>
              <w:t>-</w:t>
            </w:r>
          </w:p>
        </w:tc>
        <w:tc>
          <w:tcPr>
            <w:tcW w:w="182" w:type="dxa"/>
            <w:vAlign w:val="bottom"/>
          </w:tcPr>
          <w:p w14:paraId="3DEC1B9F" w14:textId="77777777" w:rsidR="00CA2A95" w:rsidRPr="00803B66" w:rsidRDefault="00CA2A95" w:rsidP="00CA2A95">
            <w:pPr>
              <w:pStyle w:val="acctfourfigures"/>
              <w:spacing w:line="220" w:lineRule="exact"/>
              <w:rPr>
                <w:szCs w:val="22"/>
              </w:rPr>
            </w:pPr>
          </w:p>
        </w:tc>
        <w:tc>
          <w:tcPr>
            <w:tcW w:w="1019" w:type="dxa"/>
            <w:vAlign w:val="bottom"/>
          </w:tcPr>
          <w:p w14:paraId="25EC8991" w14:textId="4B294E09" w:rsidR="00CA2A95" w:rsidRPr="00803B66" w:rsidRDefault="00CA2A95" w:rsidP="00CA2A95">
            <w:pPr>
              <w:pStyle w:val="acctfourfigures"/>
              <w:tabs>
                <w:tab w:val="clear" w:pos="765"/>
                <w:tab w:val="decimal" w:pos="820"/>
              </w:tabs>
              <w:spacing w:line="220" w:lineRule="exact"/>
              <w:ind w:left="-79" w:right="-79"/>
              <w:rPr>
                <w:szCs w:val="22"/>
              </w:rPr>
            </w:pPr>
            <w:r w:rsidRPr="00803B66">
              <w:rPr>
                <w:szCs w:val="22"/>
              </w:rPr>
              <w:t>59,132</w:t>
            </w:r>
          </w:p>
        </w:tc>
        <w:tc>
          <w:tcPr>
            <w:tcW w:w="185" w:type="dxa"/>
            <w:vAlign w:val="bottom"/>
          </w:tcPr>
          <w:p w14:paraId="7E6646B4" w14:textId="77777777" w:rsidR="00CA2A95" w:rsidRPr="00803B66" w:rsidRDefault="00CA2A95" w:rsidP="00CA2A95">
            <w:pPr>
              <w:pStyle w:val="acctfourfigures"/>
              <w:spacing w:line="220" w:lineRule="exact"/>
              <w:rPr>
                <w:szCs w:val="22"/>
              </w:rPr>
            </w:pPr>
          </w:p>
        </w:tc>
        <w:tc>
          <w:tcPr>
            <w:tcW w:w="1112" w:type="dxa"/>
            <w:vAlign w:val="bottom"/>
          </w:tcPr>
          <w:p w14:paraId="34B36F16" w14:textId="3D34BB56" w:rsidR="00CA2A95" w:rsidRPr="00803B66" w:rsidRDefault="00CA2A95" w:rsidP="00CA2A95">
            <w:pPr>
              <w:pStyle w:val="acctfourfigures"/>
              <w:tabs>
                <w:tab w:val="clear" w:pos="765"/>
                <w:tab w:val="decimal" w:pos="736"/>
              </w:tabs>
              <w:spacing w:line="220" w:lineRule="exact"/>
              <w:jc w:val="right"/>
              <w:rPr>
                <w:szCs w:val="22"/>
              </w:rPr>
            </w:pPr>
            <w:r w:rsidRPr="00803B66">
              <w:rPr>
                <w:szCs w:val="22"/>
              </w:rPr>
              <w:t>59,132</w:t>
            </w:r>
          </w:p>
        </w:tc>
      </w:tr>
      <w:tr w:rsidR="00CA2A95" w:rsidRPr="00803B66" w14:paraId="2BF7FCB6" w14:textId="77777777" w:rsidTr="00480636">
        <w:trPr>
          <w:cantSplit/>
          <w:trHeight w:val="52"/>
        </w:trPr>
        <w:tc>
          <w:tcPr>
            <w:tcW w:w="2310" w:type="dxa"/>
          </w:tcPr>
          <w:p w14:paraId="00185829" w14:textId="77777777" w:rsidR="00CA2A95" w:rsidRPr="00803B66" w:rsidRDefault="00CA2A95" w:rsidP="00CA2A95">
            <w:pPr>
              <w:tabs>
                <w:tab w:val="left" w:pos="191"/>
              </w:tabs>
              <w:spacing w:line="220" w:lineRule="exact"/>
              <w:ind w:left="191" w:right="-68" w:hanging="191"/>
              <w:rPr>
                <w:rFonts w:ascii="Times New Roman" w:hAnsi="Times New Roman" w:cs="Times New Roman"/>
                <w:sz w:val="22"/>
                <w:szCs w:val="22"/>
              </w:rPr>
            </w:pPr>
            <w:r w:rsidRPr="00803B66">
              <w:rPr>
                <w:rFonts w:ascii="Times New Roman" w:hAnsi="Times New Roman" w:cs="Times New Roman"/>
                <w:b/>
                <w:bCs/>
                <w:sz w:val="22"/>
                <w:szCs w:val="22"/>
              </w:rPr>
              <w:t>Total interest-bearing liabilities</w:t>
            </w:r>
          </w:p>
        </w:tc>
        <w:tc>
          <w:tcPr>
            <w:tcW w:w="1017" w:type="dxa"/>
            <w:tcBorders>
              <w:top w:val="single" w:sz="4" w:space="0" w:color="auto"/>
              <w:bottom w:val="double" w:sz="4" w:space="0" w:color="auto"/>
            </w:tcBorders>
          </w:tcPr>
          <w:p w14:paraId="430C1B5F" w14:textId="77777777" w:rsidR="00CA2A95" w:rsidRPr="00803B66" w:rsidRDefault="00CA2A95" w:rsidP="00CA2A95">
            <w:pPr>
              <w:pStyle w:val="acctfourfigures"/>
              <w:tabs>
                <w:tab w:val="clear" w:pos="765"/>
                <w:tab w:val="decimal" w:pos="629"/>
              </w:tabs>
              <w:spacing w:line="220" w:lineRule="exact"/>
              <w:ind w:left="-91"/>
              <w:jc w:val="right"/>
              <w:rPr>
                <w:b/>
                <w:bCs/>
                <w:szCs w:val="22"/>
              </w:rPr>
            </w:pPr>
          </w:p>
          <w:p w14:paraId="40FABFBD" w14:textId="360398DD" w:rsidR="00CA2A95" w:rsidRPr="00803B66" w:rsidRDefault="00CA2A95" w:rsidP="00CA2A95">
            <w:pPr>
              <w:pStyle w:val="acctfourfigures"/>
              <w:tabs>
                <w:tab w:val="clear" w:pos="765"/>
                <w:tab w:val="decimal" w:pos="629"/>
              </w:tabs>
              <w:spacing w:line="220" w:lineRule="exact"/>
              <w:ind w:left="-91"/>
              <w:jc w:val="right"/>
              <w:rPr>
                <w:b/>
                <w:bCs/>
                <w:szCs w:val="22"/>
              </w:rPr>
            </w:pPr>
            <w:r w:rsidRPr="00803B66">
              <w:rPr>
                <w:b/>
                <w:bCs/>
                <w:szCs w:val="22"/>
              </w:rPr>
              <w:t>363,614</w:t>
            </w:r>
          </w:p>
        </w:tc>
        <w:tc>
          <w:tcPr>
            <w:tcW w:w="187" w:type="dxa"/>
          </w:tcPr>
          <w:p w14:paraId="6E9A7AE5" w14:textId="77777777" w:rsidR="00CA2A95" w:rsidRPr="00803B66" w:rsidRDefault="00CA2A95" w:rsidP="00CA2A95">
            <w:pPr>
              <w:pStyle w:val="acctfourfigures"/>
              <w:tabs>
                <w:tab w:val="clear" w:pos="765"/>
                <w:tab w:val="decimal" w:pos="629"/>
              </w:tabs>
              <w:spacing w:line="220" w:lineRule="exact"/>
              <w:ind w:left="-79"/>
              <w:jc w:val="right"/>
              <w:rPr>
                <w:b/>
                <w:bCs/>
                <w:szCs w:val="22"/>
              </w:rPr>
            </w:pPr>
          </w:p>
        </w:tc>
        <w:tc>
          <w:tcPr>
            <w:tcW w:w="1014" w:type="dxa"/>
            <w:tcBorders>
              <w:top w:val="single" w:sz="4" w:space="0" w:color="auto"/>
              <w:bottom w:val="double" w:sz="4" w:space="0" w:color="auto"/>
            </w:tcBorders>
          </w:tcPr>
          <w:p w14:paraId="2F9D6249" w14:textId="77777777" w:rsidR="00CA2A95" w:rsidRPr="00803B66" w:rsidRDefault="00CA2A95" w:rsidP="00CA2A95">
            <w:pPr>
              <w:pStyle w:val="acctfourfigures"/>
              <w:tabs>
                <w:tab w:val="clear" w:pos="765"/>
                <w:tab w:val="decimal" w:pos="629"/>
              </w:tabs>
              <w:spacing w:line="220" w:lineRule="exact"/>
              <w:ind w:left="-79"/>
              <w:jc w:val="right"/>
              <w:rPr>
                <w:b/>
                <w:bCs/>
                <w:szCs w:val="22"/>
              </w:rPr>
            </w:pPr>
          </w:p>
          <w:p w14:paraId="37698460" w14:textId="7C479169" w:rsidR="00CA2A95" w:rsidRPr="00803B66" w:rsidRDefault="00CA2A95" w:rsidP="00CA2A95">
            <w:pPr>
              <w:pStyle w:val="acctfourfigures"/>
              <w:tabs>
                <w:tab w:val="clear" w:pos="765"/>
                <w:tab w:val="decimal" w:pos="629"/>
              </w:tabs>
              <w:spacing w:line="220" w:lineRule="exact"/>
              <w:ind w:left="-79"/>
              <w:jc w:val="right"/>
              <w:rPr>
                <w:b/>
                <w:bCs/>
                <w:szCs w:val="22"/>
              </w:rPr>
            </w:pPr>
            <w:r w:rsidRPr="00803B66">
              <w:rPr>
                <w:b/>
                <w:bCs/>
                <w:szCs w:val="22"/>
              </w:rPr>
              <w:t>1,006,01</w:t>
            </w:r>
            <w:r w:rsidR="00374C56" w:rsidRPr="00803B66">
              <w:rPr>
                <w:b/>
                <w:bCs/>
                <w:szCs w:val="22"/>
              </w:rPr>
              <w:t>2</w:t>
            </w:r>
          </w:p>
        </w:tc>
        <w:tc>
          <w:tcPr>
            <w:tcW w:w="187" w:type="dxa"/>
          </w:tcPr>
          <w:p w14:paraId="660820FA" w14:textId="77777777" w:rsidR="00CA2A95" w:rsidRPr="00803B66" w:rsidRDefault="00CA2A95" w:rsidP="00CA2A95">
            <w:pPr>
              <w:pStyle w:val="acctfourfigures"/>
              <w:tabs>
                <w:tab w:val="decimal" w:pos="629"/>
              </w:tabs>
              <w:spacing w:line="220" w:lineRule="exact"/>
              <w:jc w:val="right"/>
              <w:rPr>
                <w:b/>
                <w:bCs/>
                <w:szCs w:val="22"/>
              </w:rPr>
            </w:pPr>
          </w:p>
        </w:tc>
        <w:tc>
          <w:tcPr>
            <w:tcW w:w="1015" w:type="dxa"/>
            <w:tcBorders>
              <w:top w:val="single" w:sz="4" w:space="0" w:color="auto"/>
              <w:bottom w:val="double" w:sz="4" w:space="0" w:color="auto"/>
            </w:tcBorders>
          </w:tcPr>
          <w:p w14:paraId="2C9B6F9D" w14:textId="77777777" w:rsidR="00CA2A95" w:rsidRPr="00803B66" w:rsidRDefault="00CA2A95" w:rsidP="00CA2A95">
            <w:pPr>
              <w:pStyle w:val="acctfourfigures"/>
              <w:tabs>
                <w:tab w:val="clear" w:pos="765"/>
                <w:tab w:val="decimal" w:pos="629"/>
              </w:tabs>
              <w:spacing w:line="220" w:lineRule="exact"/>
              <w:ind w:left="-79"/>
              <w:jc w:val="right"/>
              <w:rPr>
                <w:b/>
                <w:bCs/>
                <w:szCs w:val="22"/>
              </w:rPr>
            </w:pPr>
          </w:p>
          <w:p w14:paraId="60E6094F" w14:textId="3F387823" w:rsidR="00CA2A95" w:rsidRPr="00803B66" w:rsidRDefault="00CA2A95" w:rsidP="00CA2A95">
            <w:pPr>
              <w:pStyle w:val="acctfourfigures"/>
              <w:tabs>
                <w:tab w:val="clear" w:pos="765"/>
                <w:tab w:val="decimal" w:pos="629"/>
              </w:tabs>
              <w:spacing w:line="220" w:lineRule="exact"/>
              <w:ind w:left="-79"/>
              <w:jc w:val="right"/>
              <w:rPr>
                <w:b/>
                <w:bCs/>
                <w:szCs w:val="22"/>
              </w:rPr>
            </w:pPr>
            <w:r w:rsidRPr="00803B66">
              <w:rPr>
                <w:b/>
                <w:bCs/>
                <w:szCs w:val="22"/>
              </w:rPr>
              <w:t>1,369,62</w:t>
            </w:r>
            <w:r w:rsidR="00374C56" w:rsidRPr="00803B66">
              <w:rPr>
                <w:b/>
                <w:bCs/>
                <w:szCs w:val="22"/>
              </w:rPr>
              <w:t>6</w:t>
            </w:r>
          </w:p>
        </w:tc>
        <w:tc>
          <w:tcPr>
            <w:tcW w:w="182" w:type="dxa"/>
          </w:tcPr>
          <w:p w14:paraId="74000A84" w14:textId="77777777" w:rsidR="00CA2A95" w:rsidRPr="00803B66" w:rsidRDefault="00CA2A95" w:rsidP="00CA2A95">
            <w:pPr>
              <w:pStyle w:val="acctfourfigures"/>
              <w:tabs>
                <w:tab w:val="clear" w:pos="765"/>
              </w:tabs>
              <w:spacing w:line="220" w:lineRule="exact"/>
              <w:ind w:left="-79" w:right="-79"/>
              <w:jc w:val="center"/>
              <w:rPr>
                <w:b/>
                <w:bCs/>
                <w:szCs w:val="22"/>
              </w:rPr>
            </w:pPr>
          </w:p>
        </w:tc>
        <w:tc>
          <w:tcPr>
            <w:tcW w:w="1113" w:type="dxa"/>
            <w:tcBorders>
              <w:top w:val="single" w:sz="4" w:space="0" w:color="auto"/>
              <w:bottom w:val="double" w:sz="4" w:space="0" w:color="auto"/>
            </w:tcBorders>
            <w:vAlign w:val="bottom"/>
          </w:tcPr>
          <w:p w14:paraId="40A05C98" w14:textId="650AFA86" w:rsidR="00CA2A95" w:rsidRPr="00803B66" w:rsidRDefault="00CA2A95" w:rsidP="00CA2A95">
            <w:pPr>
              <w:pStyle w:val="acctfourfigures"/>
              <w:tabs>
                <w:tab w:val="clear" w:pos="765"/>
                <w:tab w:val="decimal" w:pos="629"/>
              </w:tabs>
              <w:spacing w:line="220" w:lineRule="exact"/>
              <w:ind w:left="-91"/>
              <w:jc w:val="right"/>
              <w:rPr>
                <w:b/>
                <w:bCs/>
                <w:szCs w:val="22"/>
              </w:rPr>
            </w:pPr>
            <w:r w:rsidRPr="00803B66">
              <w:rPr>
                <w:b/>
                <w:bCs/>
                <w:szCs w:val="22"/>
              </w:rPr>
              <w:t>239,729</w:t>
            </w:r>
          </w:p>
        </w:tc>
        <w:tc>
          <w:tcPr>
            <w:tcW w:w="182" w:type="dxa"/>
            <w:vAlign w:val="bottom"/>
          </w:tcPr>
          <w:p w14:paraId="630D09C2" w14:textId="77777777" w:rsidR="00CA2A95" w:rsidRPr="00803B66" w:rsidRDefault="00CA2A95" w:rsidP="00CA2A95">
            <w:pPr>
              <w:pStyle w:val="acctfourfigures"/>
              <w:spacing w:line="220" w:lineRule="exact"/>
              <w:rPr>
                <w:b/>
                <w:bCs/>
                <w:szCs w:val="22"/>
              </w:rPr>
            </w:pPr>
          </w:p>
        </w:tc>
        <w:tc>
          <w:tcPr>
            <w:tcW w:w="1019" w:type="dxa"/>
            <w:tcBorders>
              <w:top w:val="single" w:sz="4" w:space="0" w:color="auto"/>
              <w:bottom w:val="double" w:sz="4" w:space="0" w:color="auto"/>
            </w:tcBorders>
            <w:vAlign w:val="bottom"/>
          </w:tcPr>
          <w:p w14:paraId="063C4FD1" w14:textId="5E66B140" w:rsidR="00CA2A95" w:rsidRPr="00803B66" w:rsidRDefault="00CA2A95" w:rsidP="00CA2A95">
            <w:pPr>
              <w:pStyle w:val="acctfourfigures"/>
              <w:tabs>
                <w:tab w:val="clear" w:pos="765"/>
                <w:tab w:val="decimal" w:pos="820"/>
              </w:tabs>
              <w:spacing w:line="220" w:lineRule="exact"/>
              <w:ind w:left="-79" w:right="-79"/>
              <w:rPr>
                <w:b/>
                <w:bCs/>
                <w:szCs w:val="22"/>
              </w:rPr>
            </w:pPr>
            <w:r w:rsidRPr="00803B66">
              <w:rPr>
                <w:b/>
                <w:bCs/>
                <w:szCs w:val="22"/>
              </w:rPr>
              <w:t>1,012,788</w:t>
            </w:r>
          </w:p>
        </w:tc>
        <w:tc>
          <w:tcPr>
            <w:tcW w:w="185" w:type="dxa"/>
            <w:vAlign w:val="bottom"/>
          </w:tcPr>
          <w:p w14:paraId="52CEAD76" w14:textId="77777777" w:rsidR="00CA2A95" w:rsidRPr="00803B66" w:rsidRDefault="00CA2A95" w:rsidP="00CA2A95">
            <w:pPr>
              <w:pStyle w:val="acctfourfigures"/>
              <w:spacing w:line="220" w:lineRule="exact"/>
              <w:rPr>
                <w:b/>
                <w:bCs/>
                <w:szCs w:val="22"/>
              </w:rPr>
            </w:pPr>
          </w:p>
        </w:tc>
        <w:tc>
          <w:tcPr>
            <w:tcW w:w="1112" w:type="dxa"/>
            <w:tcBorders>
              <w:top w:val="single" w:sz="4" w:space="0" w:color="auto"/>
              <w:bottom w:val="double" w:sz="4" w:space="0" w:color="auto"/>
            </w:tcBorders>
            <w:vAlign w:val="bottom"/>
          </w:tcPr>
          <w:p w14:paraId="5DE16BF8" w14:textId="36DA5C3C" w:rsidR="00CA2A95" w:rsidRPr="00803B66" w:rsidRDefault="00CA2A95" w:rsidP="00CA2A95">
            <w:pPr>
              <w:pStyle w:val="acctfourfigures"/>
              <w:tabs>
                <w:tab w:val="clear" w:pos="765"/>
                <w:tab w:val="decimal" w:pos="736"/>
              </w:tabs>
              <w:spacing w:line="220" w:lineRule="exact"/>
              <w:jc w:val="right"/>
              <w:rPr>
                <w:b/>
                <w:bCs/>
                <w:szCs w:val="22"/>
              </w:rPr>
            </w:pPr>
            <w:r w:rsidRPr="00803B66">
              <w:rPr>
                <w:b/>
                <w:bCs/>
                <w:szCs w:val="22"/>
              </w:rPr>
              <w:t>1,252,517</w:t>
            </w:r>
          </w:p>
        </w:tc>
      </w:tr>
    </w:tbl>
    <w:p w14:paraId="535C7815" w14:textId="77777777" w:rsidR="00D3434A" w:rsidRPr="00803B66" w:rsidRDefault="00D3434A" w:rsidP="00D3434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603" w:type="dxa"/>
        <w:tblInd w:w="451" w:type="dxa"/>
        <w:tblLayout w:type="fixed"/>
        <w:tblCellMar>
          <w:left w:w="79" w:type="dxa"/>
          <w:right w:w="79" w:type="dxa"/>
        </w:tblCellMar>
        <w:tblLook w:val="0000" w:firstRow="0" w:lastRow="0" w:firstColumn="0" w:lastColumn="0" w:noHBand="0" w:noVBand="0"/>
      </w:tblPr>
      <w:tblGrid>
        <w:gridCol w:w="2319"/>
        <w:gridCol w:w="1021"/>
        <w:gridCol w:w="187"/>
        <w:gridCol w:w="1019"/>
        <w:gridCol w:w="187"/>
        <w:gridCol w:w="1017"/>
        <w:gridCol w:w="183"/>
        <w:gridCol w:w="1117"/>
        <w:gridCol w:w="183"/>
        <w:gridCol w:w="1040"/>
        <w:gridCol w:w="183"/>
        <w:gridCol w:w="1136"/>
        <w:gridCol w:w="11"/>
      </w:tblGrid>
      <w:tr w:rsidR="00D3434A" w:rsidRPr="00803B66" w14:paraId="4F55EF2F" w14:textId="77777777" w:rsidTr="00480636">
        <w:trPr>
          <w:cantSplit/>
          <w:trHeight w:val="140"/>
          <w:tblHeader/>
        </w:trPr>
        <w:tc>
          <w:tcPr>
            <w:tcW w:w="2321" w:type="dxa"/>
            <w:vMerge w:val="restart"/>
            <w:shd w:val="clear" w:color="auto" w:fill="auto"/>
            <w:vAlign w:val="bottom"/>
          </w:tcPr>
          <w:p w14:paraId="1D7796B9" w14:textId="77777777" w:rsidR="00D3434A" w:rsidRPr="00803B66" w:rsidRDefault="00D3434A" w:rsidP="00D3434A">
            <w:pPr>
              <w:spacing w:line="240" w:lineRule="auto"/>
              <w:ind w:left="8"/>
              <w:jc w:val="thaiDistribute"/>
              <w:rPr>
                <w:rFonts w:ascii="Times New Roman" w:hAnsi="Times New Roman" w:cs="Times New Roman"/>
                <w:b/>
                <w:bCs/>
                <w:color w:val="0000FF"/>
                <w:sz w:val="22"/>
                <w:szCs w:val="22"/>
              </w:rPr>
            </w:pPr>
          </w:p>
        </w:tc>
        <w:tc>
          <w:tcPr>
            <w:tcW w:w="7282" w:type="dxa"/>
            <w:gridSpan w:val="12"/>
          </w:tcPr>
          <w:p w14:paraId="0FDDE990" w14:textId="77777777" w:rsidR="00D3434A" w:rsidRPr="00803B66" w:rsidRDefault="00D3434A" w:rsidP="00D3434A">
            <w:pPr>
              <w:pStyle w:val="acctcolumnheading"/>
              <w:spacing w:after="0" w:line="240" w:lineRule="auto"/>
              <w:ind w:left="-72" w:right="-72"/>
              <w:rPr>
                <w:b/>
                <w:bCs/>
                <w:szCs w:val="22"/>
              </w:rPr>
            </w:pPr>
            <w:r w:rsidRPr="00803B66">
              <w:rPr>
                <w:b/>
                <w:bCs/>
                <w:szCs w:val="22"/>
              </w:rPr>
              <w:t>Separate financial statements</w:t>
            </w:r>
          </w:p>
        </w:tc>
      </w:tr>
      <w:tr w:rsidR="002734D3" w:rsidRPr="00803B66" w14:paraId="31E0E105" w14:textId="77777777" w:rsidTr="00480636">
        <w:trPr>
          <w:cantSplit/>
          <w:trHeight w:val="140"/>
          <w:tblHeader/>
        </w:trPr>
        <w:tc>
          <w:tcPr>
            <w:tcW w:w="2321" w:type="dxa"/>
            <w:vMerge/>
            <w:shd w:val="clear" w:color="auto" w:fill="auto"/>
            <w:vAlign w:val="bottom"/>
          </w:tcPr>
          <w:p w14:paraId="2EC5CEEB" w14:textId="77777777" w:rsidR="002734D3" w:rsidRPr="00803B66" w:rsidRDefault="002734D3" w:rsidP="002734D3">
            <w:pPr>
              <w:tabs>
                <w:tab w:val="left" w:pos="191"/>
              </w:tabs>
              <w:spacing w:line="220" w:lineRule="exact"/>
              <w:ind w:left="191" w:right="-68" w:hanging="191"/>
              <w:rPr>
                <w:rFonts w:ascii="Times New Roman" w:hAnsi="Times New Roman" w:cs="Times New Roman"/>
                <w:b/>
                <w:bCs/>
                <w:i/>
                <w:iCs/>
                <w:sz w:val="22"/>
                <w:szCs w:val="22"/>
              </w:rPr>
            </w:pPr>
          </w:p>
        </w:tc>
        <w:tc>
          <w:tcPr>
            <w:tcW w:w="3426" w:type="dxa"/>
            <w:gridSpan w:val="5"/>
          </w:tcPr>
          <w:p w14:paraId="759FD5F9" w14:textId="17E4F0AB" w:rsidR="002734D3" w:rsidRPr="00803B66" w:rsidRDefault="000341BD" w:rsidP="002734D3">
            <w:pPr>
              <w:pStyle w:val="acctcolumnheading"/>
              <w:spacing w:after="0" w:line="220" w:lineRule="exact"/>
              <w:ind w:left="-79" w:right="-79"/>
              <w:rPr>
                <w:szCs w:val="22"/>
                <w:lang w:bidi="th-TH"/>
              </w:rPr>
            </w:pPr>
            <w:r w:rsidRPr="00803B66">
              <w:rPr>
                <w:szCs w:val="22"/>
              </w:rPr>
              <w:t>30 June</w:t>
            </w:r>
            <w:r w:rsidR="002734D3" w:rsidRPr="00803B66">
              <w:rPr>
                <w:szCs w:val="22"/>
              </w:rPr>
              <w:t xml:space="preserve"> 2022</w:t>
            </w:r>
          </w:p>
        </w:tc>
        <w:tc>
          <w:tcPr>
            <w:tcW w:w="183" w:type="dxa"/>
          </w:tcPr>
          <w:p w14:paraId="0FE0B20A" w14:textId="77777777" w:rsidR="002734D3" w:rsidRPr="00803B66" w:rsidRDefault="002734D3" w:rsidP="002734D3">
            <w:pPr>
              <w:pStyle w:val="acctcolumnheading"/>
              <w:spacing w:after="0" w:line="220" w:lineRule="exact"/>
              <w:ind w:right="-79"/>
              <w:rPr>
                <w:szCs w:val="22"/>
                <w:lang w:bidi="th-TH"/>
              </w:rPr>
            </w:pPr>
          </w:p>
        </w:tc>
        <w:tc>
          <w:tcPr>
            <w:tcW w:w="3672" w:type="dxa"/>
            <w:gridSpan w:val="6"/>
            <w:vAlign w:val="bottom"/>
          </w:tcPr>
          <w:p w14:paraId="3A1AD16C" w14:textId="0637E214" w:rsidR="002734D3" w:rsidRPr="00803B66" w:rsidRDefault="002734D3" w:rsidP="002734D3">
            <w:pPr>
              <w:pStyle w:val="acctcolumnheading"/>
              <w:spacing w:after="0" w:line="220" w:lineRule="exact"/>
              <w:ind w:left="-79" w:right="-79"/>
              <w:rPr>
                <w:rFonts w:cstheme="minorBidi"/>
                <w:szCs w:val="28"/>
                <w:cs/>
                <w:lang w:bidi="th-TH"/>
              </w:rPr>
            </w:pPr>
            <w:r w:rsidRPr="00803B66">
              <w:rPr>
                <w:szCs w:val="22"/>
              </w:rPr>
              <w:t>31 December 2021</w:t>
            </w:r>
          </w:p>
        </w:tc>
      </w:tr>
      <w:tr w:rsidR="002734D3" w:rsidRPr="00803B66" w14:paraId="19626B40" w14:textId="77777777" w:rsidTr="00480636">
        <w:trPr>
          <w:gridAfter w:val="1"/>
          <w:wAfter w:w="7" w:type="dxa"/>
          <w:cantSplit/>
          <w:trHeight w:val="243"/>
          <w:tblHeader/>
        </w:trPr>
        <w:tc>
          <w:tcPr>
            <w:tcW w:w="2321" w:type="dxa"/>
          </w:tcPr>
          <w:p w14:paraId="1B254CEB" w14:textId="77777777" w:rsidR="002734D3" w:rsidRPr="00803B66" w:rsidRDefault="002734D3" w:rsidP="002734D3">
            <w:pPr>
              <w:tabs>
                <w:tab w:val="left" w:pos="191"/>
              </w:tabs>
              <w:spacing w:line="220" w:lineRule="exact"/>
              <w:ind w:left="191" w:right="-68" w:hanging="191"/>
              <w:rPr>
                <w:rFonts w:ascii="Times New Roman" w:hAnsi="Times New Roman" w:cs="Times New Roman"/>
                <w:b/>
                <w:bCs/>
                <w:color w:val="0000FF"/>
                <w:sz w:val="22"/>
                <w:szCs w:val="22"/>
              </w:rPr>
            </w:pPr>
          </w:p>
        </w:tc>
        <w:tc>
          <w:tcPr>
            <w:tcW w:w="1021" w:type="dxa"/>
          </w:tcPr>
          <w:p w14:paraId="01048D85" w14:textId="77777777" w:rsidR="002734D3" w:rsidRPr="00803B66" w:rsidRDefault="002734D3" w:rsidP="002734D3">
            <w:pPr>
              <w:pStyle w:val="acctfourfigures"/>
              <w:tabs>
                <w:tab w:val="clear" w:pos="765"/>
              </w:tabs>
              <w:spacing w:line="220" w:lineRule="exact"/>
              <w:ind w:left="-79" w:right="-79"/>
              <w:jc w:val="center"/>
              <w:rPr>
                <w:szCs w:val="22"/>
              </w:rPr>
            </w:pPr>
            <w:r w:rsidRPr="00803B66">
              <w:rPr>
                <w:szCs w:val="22"/>
              </w:rPr>
              <w:t>Secured</w:t>
            </w:r>
          </w:p>
        </w:tc>
        <w:tc>
          <w:tcPr>
            <w:tcW w:w="187" w:type="dxa"/>
          </w:tcPr>
          <w:p w14:paraId="26B5D8FF" w14:textId="77777777" w:rsidR="002734D3" w:rsidRPr="00803B66" w:rsidRDefault="002734D3" w:rsidP="002734D3">
            <w:pPr>
              <w:pStyle w:val="acctfourfigures"/>
              <w:tabs>
                <w:tab w:val="clear" w:pos="765"/>
              </w:tabs>
              <w:spacing w:line="220" w:lineRule="exact"/>
              <w:ind w:left="-79" w:right="-79"/>
              <w:jc w:val="center"/>
              <w:rPr>
                <w:szCs w:val="22"/>
              </w:rPr>
            </w:pPr>
          </w:p>
        </w:tc>
        <w:tc>
          <w:tcPr>
            <w:tcW w:w="1019" w:type="dxa"/>
            <w:vAlign w:val="bottom"/>
          </w:tcPr>
          <w:p w14:paraId="29527286" w14:textId="77777777" w:rsidR="002734D3" w:rsidRPr="00803B66" w:rsidRDefault="002734D3" w:rsidP="002734D3">
            <w:pPr>
              <w:pStyle w:val="acctfourfigures"/>
              <w:tabs>
                <w:tab w:val="clear" w:pos="765"/>
              </w:tabs>
              <w:spacing w:line="220" w:lineRule="exact"/>
              <w:ind w:left="-79" w:right="-79"/>
              <w:jc w:val="center"/>
              <w:rPr>
                <w:szCs w:val="22"/>
              </w:rPr>
            </w:pPr>
            <w:r w:rsidRPr="00803B66">
              <w:rPr>
                <w:szCs w:val="22"/>
              </w:rPr>
              <w:t>Unsecured</w:t>
            </w:r>
          </w:p>
        </w:tc>
        <w:tc>
          <w:tcPr>
            <w:tcW w:w="187" w:type="dxa"/>
            <w:vAlign w:val="bottom"/>
          </w:tcPr>
          <w:p w14:paraId="5B005363" w14:textId="77777777" w:rsidR="002734D3" w:rsidRPr="00803B66" w:rsidRDefault="002734D3" w:rsidP="002734D3">
            <w:pPr>
              <w:pStyle w:val="acctfourfigures"/>
              <w:spacing w:line="220" w:lineRule="exact"/>
              <w:jc w:val="center"/>
              <w:rPr>
                <w:szCs w:val="22"/>
              </w:rPr>
            </w:pPr>
          </w:p>
        </w:tc>
        <w:tc>
          <w:tcPr>
            <w:tcW w:w="1017" w:type="dxa"/>
            <w:vAlign w:val="bottom"/>
          </w:tcPr>
          <w:p w14:paraId="368BD0D9" w14:textId="77777777" w:rsidR="002734D3" w:rsidRPr="00803B66" w:rsidRDefault="002734D3" w:rsidP="002734D3">
            <w:pPr>
              <w:pStyle w:val="acctfourfigures"/>
              <w:tabs>
                <w:tab w:val="clear" w:pos="765"/>
              </w:tabs>
              <w:spacing w:line="220" w:lineRule="exact"/>
              <w:ind w:left="-74" w:right="-79"/>
              <w:jc w:val="center"/>
              <w:rPr>
                <w:szCs w:val="22"/>
              </w:rPr>
            </w:pPr>
            <w:r w:rsidRPr="00803B66">
              <w:rPr>
                <w:szCs w:val="22"/>
              </w:rPr>
              <w:t>Total</w:t>
            </w:r>
          </w:p>
        </w:tc>
        <w:tc>
          <w:tcPr>
            <w:tcW w:w="183" w:type="dxa"/>
          </w:tcPr>
          <w:p w14:paraId="2CD7E8C1" w14:textId="77777777" w:rsidR="002734D3" w:rsidRPr="00803B66" w:rsidRDefault="002734D3" w:rsidP="002734D3">
            <w:pPr>
              <w:pStyle w:val="acctfourfigures"/>
              <w:tabs>
                <w:tab w:val="clear" w:pos="765"/>
              </w:tabs>
              <w:spacing w:line="220" w:lineRule="exact"/>
              <w:ind w:left="-79" w:right="-79"/>
              <w:jc w:val="center"/>
              <w:rPr>
                <w:szCs w:val="22"/>
              </w:rPr>
            </w:pPr>
          </w:p>
        </w:tc>
        <w:tc>
          <w:tcPr>
            <w:tcW w:w="1118" w:type="dxa"/>
          </w:tcPr>
          <w:p w14:paraId="7208F85F" w14:textId="77777777" w:rsidR="002734D3" w:rsidRPr="00803B66" w:rsidRDefault="002734D3" w:rsidP="002734D3">
            <w:pPr>
              <w:pStyle w:val="acctfourfigures"/>
              <w:tabs>
                <w:tab w:val="clear" w:pos="765"/>
                <w:tab w:val="decimal" w:pos="629"/>
              </w:tabs>
              <w:spacing w:line="220" w:lineRule="exact"/>
              <w:ind w:left="-91" w:right="-79"/>
              <w:jc w:val="center"/>
              <w:rPr>
                <w:szCs w:val="22"/>
              </w:rPr>
            </w:pPr>
            <w:r w:rsidRPr="00803B66">
              <w:rPr>
                <w:szCs w:val="22"/>
              </w:rPr>
              <w:t>Secured</w:t>
            </w:r>
          </w:p>
        </w:tc>
        <w:tc>
          <w:tcPr>
            <w:tcW w:w="183" w:type="dxa"/>
          </w:tcPr>
          <w:p w14:paraId="5D2D408F" w14:textId="77777777" w:rsidR="002734D3" w:rsidRPr="00803B66" w:rsidRDefault="002734D3" w:rsidP="002734D3">
            <w:pPr>
              <w:pStyle w:val="acctfourfigures"/>
              <w:spacing w:line="220" w:lineRule="exact"/>
              <w:jc w:val="center"/>
              <w:rPr>
                <w:szCs w:val="22"/>
              </w:rPr>
            </w:pPr>
          </w:p>
        </w:tc>
        <w:tc>
          <w:tcPr>
            <w:tcW w:w="1040" w:type="dxa"/>
            <w:vAlign w:val="bottom"/>
          </w:tcPr>
          <w:p w14:paraId="2C128518" w14:textId="77777777" w:rsidR="002734D3" w:rsidRPr="00803B66" w:rsidRDefault="002734D3" w:rsidP="002734D3">
            <w:pPr>
              <w:pStyle w:val="acctfourfigures"/>
              <w:tabs>
                <w:tab w:val="clear" w:pos="765"/>
                <w:tab w:val="decimal" w:pos="752"/>
              </w:tabs>
              <w:spacing w:line="220" w:lineRule="exact"/>
              <w:ind w:left="-79" w:right="-79"/>
              <w:jc w:val="center"/>
              <w:rPr>
                <w:szCs w:val="22"/>
              </w:rPr>
            </w:pPr>
            <w:r w:rsidRPr="00803B66">
              <w:rPr>
                <w:szCs w:val="22"/>
              </w:rPr>
              <w:t>Unsecured</w:t>
            </w:r>
          </w:p>
        </w:tc>
        <w:tc>
          <w:tcPr>
            <w:tcW w:w="183" w:type="dxa"/>
            <w:vAlign w:val="bottom"/>
          </w:tcPr>
          <w:p w14:paraId="5D88A6B5" w14:textId="77777777" w:rsidR="002734D3" w:rsidRPr="00803B66" w:rsidRDefault="002734D3" w:rsidP="002734D3">
            <w:pPr>
              <w:pStyle w:val="acctfourfigures"/>
              <w:spacing w:line="220" w:lineRule="exact"/>
              <w:jc w:val="center"/>
              <w:rPr>
                <w:szCs w:val="22"/>
              </w:rPr>
            </w:pPr>
          </w:p>
        </w:tc>
        <w:tc>
          <w:tcPr>
            <w:tcW w:w="1137" w:type="dxa"/>
            <w:vAlign w:val="bottom"/>
          </w:tcPr>
          <w:p w14:paraId="5E706869" w14:textId="77777777" w:rsidR="002734D3" w:rsidRPr="00803B66" w:rsidRDefault="002734D3" w:rsidP="002734D3">
            <w:pPr>
              <w:pStyle w:val="acctfourfigures"/>
              <w:tabs>
                <w:tab w:val="clear" w:pos="765"/>
              </w:tabs>
              <w:spacing w:line="220" w:lineRule="exact"/>
              <w:jc w:val="center"/>
              <w:rPr>
                <w:szCs w:val="22"/>
              </w:rPr>
            </w:pPr>
            <w:r w:rsidRPr="00803B66">
              <w:rPr>
                <w:szCs w:val="22"/>
              </w:rPr>
              <w:t>Total</w:t>
            </w:r>
          </w:p>
        </w:tc>
      </w:tr>
      <w:tr w:rsidR="002734D3" w:rsidRPr="00803B66" w14:paraId="3CFD6590" w14:textId="77777777" w:rsidTr="00480636">
        <w:trPr>
          <w:cantSplit/>
          <w:trHeight w:val="69"/>
          <w:tblHeader/>
        </w:trPr>
        <w:tc>
          <w:tcPr>
            <w:tcW w:w="2321" w:type="dxa"/>
          </w:tcPr>
          <w:p w14:paraId="6FB92753" w14:textId="77777777" w:rsidR="002734D3" w:rsidRPr="00803B66" w:rsidRDefault="002734D3" w:rsidP="002734D3">
            <w:pPr>
              <w:spacing w:line="220" w:lineRule="exact"/>
              <w:ind w:left="368" w:right="-68" w:hanging="191"/>
              <w:rPr>
                <w:rFonts w:ascii="Times New Roman" w:hAnsi="Times New Roman" w:cs="Times New Roman"/>
                <w:b/>
                <w:bCs/>
                <w:color w:val="0000FF"/>
                <w:sz w:val="22"/>
                <w:szCs w:val="22"/>
              </w:rPr>
            </w:pPr>
          </w:p>
        </w:tc>
        <w:tc>
          <w:tcPr>
            <w:tcW w:w="7282" w:type="dxa"/>
            <w:gridSpan w:val="12"/>
          </w:tcPr>
          <w:p w14:paraId="2D269A62" w14:textId="77777777" w:rsidR="002734D3" w:rsidRPr="00803B66" w:rsidRDefault="002734D3" w:rsidP="002734D3">
            <w:pPr>
              <w:pStyle w:val="acctfourfigures"/>
              <w:tabs>
                <w:tab w:val="clear" w:pos="765"/>
              </w:tabs>
              <w:spacing w:line="220" w:lineRule="exact"/>
              <w:jc w:val="center"/>
              <w:rPr>
                <w:i/>
                <w:iCs/>
                <w:szCs w:val="22"/>
                <w:lang w:bidi="th-TH"/>
              </w:rPr>
            </w:pPr>
            <w:r w:rsidRPr="00803B66">
              <w:rPr>
                <w:i/>
                <w:iCs/>
                <w:szCs w:val="22"/>
                <w:lang w:bidi="th-TH"/>
              </w:rPr>
              <w:t xml:space="preserve">(in </w:t>
            </w:r>
            <w:r w:rsidRPr="00803B66">
              <w:rPr>
                <w:i/>
                <w:iCs/>
                <w:szCs w:val="22"/>
              </w:rPr>
              <w:t>thousand</w:t>
            </w:r>
            <w:r w:rsidRPr="00803B66">
              <w:rPr>
                <w:i/>
                <w:iCs/>
                <w:szCs w:val="22"/>
                <w:lang w:bidi="th-TH"/>
              </w:rPr>
              <w:t xml:space="preserve"> Baht)</w:t>
            </w:r>
          </w:p>
        </w:tc>
      </w:tr>
      <w:tr w:rsidR="00CA2A95" w:rsidRPr="00803B66" w14:paraId="40B02842" w14:textId="77777777" w:rsidTr="00480636">
        <w:trPr>
          <w:gridAfter w:val="1"/>
          <w:wAfter w:w="7" w:type="dxa"/>
          <w:cantSplit/>
          <w:trHeight w:val="243"/>
        </w:trPr>
        <w:tc>
          <w:tcPr>
            <w:tcW w:w="2321" w:type="dxa"/>
          </w:tcPr>
          <w:p w14:paraId="602E157C" w14:textId="77777777" w:rsidR="00CA2A95" w:rsidRPr="00803B66" w:rsidRDefault="00CA2A95" w:rsidP="00CA2A95">
            <w:pPr>
              <w:tabs>
                <w:tab w:val="left" w:pos="191"/>
              </w:tabs>
              <w:spacing w:line="220" w:lineRule="exact"/>
              <w:ind w:left="191" w:right="-68" w:hanging="191"/>
              <w:rPr>
                <w:rFonts w:ascii="Times New Roman" w:hAnsi="Times New Roman" w:cs="Times New Roman"/>
                <w:sz w:val="22"/>
                <w:szCs w:val="22"/>
              </w:rPr>
            </w:pPr>
            <w:r w:rsidRPr="00803B66">
              <w:rPr>
                <w:rFonts w:ascii="Times New Roman" w:hAnsi="Times New Roman" w:cs="Times New Roman"/>
                <w:sz w:val="22"/>
                <w:szCs w:val="22"/>
              </w:rPr>
              <w:t>Bank overdrafts</w:t>
            </w:r>
          </w:p>
        </w:tc>
        <w:tc>
          <w:tcPr>
            <w:tcW w:w="1021" w:type="dxa"/>
          </w:tcPr>
          <w:p w14:paraId="62FB1D85" w14:textId="61670256" w:rsidR="00CA2A95" w:rsidRPr="00803B66" w:rsidRDefault="00CA2A95" w:rsidP="00CA2A95">
            <w:pPr>
              <w:pStyle w:val="acctfourfigures"/>
              <w:tabs>
                <w:tab w:val="clear" w:pos="765"/>
                <w:tab w:val="decimal" w:pos="729"/>
              </w:tabs>
              <w:spacing w:line="220" w:lineRule="exact"/>
              <w:ind w:left="-91" w:right="-79"/>
              <w:jc w:val="center"/>
              <w:rPr>
                <w:szCs w:val="22"/>
              </w:rPr>
            </w:pPr>
            <w:r w:rsidRPr="00803B66">
              <w:t>4,521</w:t>
            </w:r>
          </w:p>
        </w:tc>
        <w:tc>
          <w:tcPr>
            <w:tcW w:w="187" w:type="dxa"/>
          </w:tcPr>
          <w:p w14:paraId="56A87199" w14:textId="77777777" w:rsidR="00CA2A95" w:rsidRPr="00803B66" w:rsidRDefault="00CA2A95" w:rsidP="00CA2A95">
            <w:pPr>
              <w:pStyle w:val="acctfourfigures"/>
              <w:tabs>
                <w:tab w:val="clear" w:pos="765"/>
              </w:tabs>
              <w:spacing w:line="220" w:lineRule="exact"/>
              <w:ind w:left="-79" w:right="-79"/>
              <w:jc w:val="center"/>
              <w:rPr>
                <w:szCs w:val="22"/>
              </w:rPr>
            </w:pPr>
          </w:p>
        </w:tc>
        <w:tc>
          <w:tcPr>
            <w:tcW w:w="1019" w:type="dxa"/>
          </w:tcPr>
          <w:p w14:paraId="171AE535" w14:textId="47D197E6" w:rsidR="00CA2A95" w:rsidRPr="00803B66" w:rsidRDefault="00CA2A95" w:rsidP="00CA2A95">
            <w:pPr>
              <w:pStyle w:val="acctfourfigures"/>
              <w:tabs>
                <w:tab w:val="clear" w:pos="765"/>
                <w:tab w:val="decimal" w:pos="729"/>
              </w:tabs>
              <w:spacing w:line="220" w:lineRule="exact"/>
              <w:ind w:left="-91" w:right="-79"/>
              <w:jc w:val="center"/>
              <w:rPr>
                <w:szCs w:val="22"/>
              </w:rPr>
            </w:pPr>
            <w:r w:rsidRPr="00803B66">
              <w:t>6,970</w:t>
            </w:r>
          </w:p>
        </w:tc>
        <w:tc>
          <w:tcPr>
            <w:tcW w:w="187" w:type="dxa"/>
          </w:tcPr>
          <w:p w14:paraId="7DD7E7EF" w14:textId="77777777" w:rsidR="00CA2A95" w:rsidRPr="00803B66" w:rsidRDefault="00CA2A95" w:rsidP="00CA2A95">
            <w:pPr>
              <w:pStyle w:val="acctfourfigures"/>
              <w:spacing w:line="220" w:lineRule="exact"/>
              <w:rPr>
                <w:szCs w:val="22"/>
              </w:rPr>
            </w:pPr>
          </w:p>
        </w:tc>
        <w:tc>
          <w:tcPr>
            <w:tcW w:w="1017" w:type="dxa"/>
          </w:tcPr>
          <w:p w14:paraId="5EE9B92D" w14:textId="4EBD39A8" w:rsidR="00CA2A95" w:rsidRPr="00803B66" w:rsidRDefault="00CA2A95" w:rsidP="00974FC2">
            <w:pPr>
              <w:pStyle w:val="acctfourfigures"/>
              <w:tabs>
                <w:tab w:val="clear" w:pos="765"/>
                <w:tab w:val="decimal" w:pos="816"/>
              </w:tabs>
              <w:spacing w:line="220" w:lineRule="exact"/>
              <w:ind w:left="-79" w:right="-79"/>
              <w:jc w:val="center"/>
              <w:rPr>
                <w:szCs w:val="22"/>
              </w:rPr>
            </w:pPr>
            <w:r w:rsidRPr="00803B66">
              <w:t>11,491</w:t>
            </w:r>
          </w:p>
        </w:tc>
        <w:tc>
          <w:tcPr>
            <w:tcW w:w="183" w:type="dxa"/>
          </w:tcPr>
          <w:p w14:paraId="4771EF34" w14:textId="77777777" w:rsidR="00CA2A95" w:rsidRPr="00803B66" w:rsidRDefault="00CA2A95" w:rsidP="00CA2A95">
            <w:pPr>
              <w:pStyle w:val="acctfourfigures"/>
              <w:tabs>
                <w:tab w:val="clear" w:pos="765"/>
              </w:tabs>
              <w:spacing w:line="220" w:lineRule="exact"/>
              <w:ind w:left="-79" w:right="-79"/>
              <w:jc w:val="center"/>
              <w:rPr>
                <w:szCs w:val="22"/>
              </w:rPr>
            </w:pPr>
          </w:p>
        </w:tc>
        <w:tc>
          <w:tcPr>
            <w:tcW w:w="1118" w:type="dxa"/>
            <w:vAlign w:val="bottom"/>
          </w:tcPr>
          <w:p w14:paraId="78F28164" w14:textId="248180C6" w:rsidR="00CA2A95" w:rsidRPr="00803B66" w:rsidRDefault="00CA2A95" w:rsidP="00CA2A95">
            <w:pPr>
              <w:pStyle w:val="acctfourfigures"/>
              <w:tabs>
                <w:tab w:val="clear" w:pos="765"/>
                <w:tab w:val="decimal" w:pos="613"/>
              </w:tabs>
              <w:spacing w:line="220" w:lineRule="exact"/>
              <w:ind w:left="-79" w:right="-79"/>
              <w:rPr>
                <w:szCs w:val="22"/>
              </w:rPr>
            </w:pPr>
            <w:r w:rsidRPr="00803B66">
              <w:rPr>
                <w:szCs w:val="22"/>
              </w:rPr>
              <w:t>-</w:t>
            </w:r>
          </w:p>
        </w:tc>
        <w:tc>
          <w:tcPr>
            <w:tcW w:w="183" w:type="dxa"/>
            <w:vAlign w:val="bottom"/>
          </w:tcPr>
          <w:p w14:paraId="0A5AE1ED" w14:textId="77777777" w:rsidR="00CA2A95" w:rsidRPr="00803B66" w:rsidRDefault="00CA2A95" w:rsidP="00CA2A95">
            <w:pPr>
              <w:pStyle w:val="acctfourfigures"/>
              <w:tabs>
                <w:tab w:val="clear" w:pos="765"/>
                <w:tab w:val="decimal" w:pos="784"/>
              </w:tabs>
              <w:spacing w:line="220" w:lineRule="exact"/>
              <w:rPr>
                <w:szCs w:val="22"/>
              </w:rPr>
            </w:pPr>
          </w:p>
        </w:tc>
        <w:tc>
          <w:tcPr>
            <w:tcW w:w="1040" w:type="dxa"/>
            <w:vAlign w:val="bottom"/>
          </w:tcPr>
          <w:p w14:paraId="5B99F9AB" w14:textId="539E7F86" w:rsidR="00CA2A95" w:rsidRPr="00803B66" w:rsidRDefault="00CA2A95" w:rsidP="00974FC2">
            <w:pPr>
              <w:pStyle w:val="acctfourfigures"/>
              <w:tabs>
                <w:tab w:val="clear" w:pos="765"/>
                <w:tab w:val="decimal" w:pos="822"/>
              </w:tabs>
              <w:spacing w:line="220" w:lineRule="exact"/>
              <w:ind w:right="-60"/>
              <w:rPr>
                <w:szCs w:val="22"/>
              </w:rPr>
            </w:pPr>
            <w:r w:rsidRPr="00803B66">
              <w:rPr>
                <w:szCs w:val="22"/>
              </w:rPr>
              <w:t>568</w:t>
            </w:r>
          </w:p>
        </w:tc>
        <w:tc>
          <w:tcPr>
            <w:tcW w:w="183" w:type="dxa"/>
            <w:vAlign w:val="bottom"/>
          </w:tcPr>
          <w:p w14:paraId="3D0BF448" w14:textId="77777777" w:rsidR="00CA2A95" w:rsidRPr="00803B66" w:rsidRDefault="00CA2A95" w:rsidP="00CA2A95">
            <w:pPr>
              <w:pStyle w:val="acctfourfigures"/>
              <w:tabs>
                <w:tab w:val="clear" w:pos="765"/>
                <w:tab w:val="decimal" w:pos="784"/>
              </w:tabs>
              <w:spacing w:line="220" w:lineRule="exact"/>
              <w:rPr>
                <w:szCs w:val="22"/>
              </w:rPr>
            </w:pPr>
          </w:p>
        </w:tc>
        <w:tc>
          <w:tcPr>
            <w:tcW w:w="1137" w:type="dxa"/>
            <w:vAlign w:val="bottom"/>
          </w:tcPr>
          <w:p w14:paraId="0EA73BDC" w14:textId="3561A754" w:rsidR="00CA2A95" w:rsidRPr="00803B66" w:rsidRDefault="00CA2A95" w:rsidP="00CA2A95">
            <w:pPr>
              <w:pStyle w:val="acctfourfigures"/>
              <w:tabs>
                <w:tab w:val="clear" w:pos="765"/>
                <w:tab w:val="decimal" w:pos="909"/>
              </w:tabs>
              <w:spacing w:line="220" w:lineRule="exact"/>
              <w:rPr>
                <w:szCs w:val="22"/>
              </w:rPr>
            </w:pPr>
            <w:r w:rsidRPr="00803B66">
              <w:rPr>
                <w:szCs w:val="22"/>
              </w:rPr>
              <w:t>568</w:t>
            </w:r>
          </w:p>
        </w:tc>
      </w:tr>
      <w:tr w:rsidR="00CA2A95" w:rsidRPr="00803B66" w14:paraId="2CB35A81" w14:textId="77777777" w:rsidTr="00480636">
        <w:trPr>
          <w:gridAfter w:val="1"/>
          <w:wAfter w:w="7" w:type="dxa"/>
          <w:cantSplit/>
          <w:trHeight w:val="486"/>
        </w:trPr>
        <w:tc>
          <w:tcPr>
            <w:tcW w:w="2321" w:type="dxa"/>
          </w:tcPr>
          <w:p w14:paraId="410554CD" w14:textId="77777777" w:rsidR="00CA2A95" w:rsidRPr="00803B66" w:rsidRDefault="00CA2A95" w:rsidP="00CA2A95">
            <w:pPr>
              <w:tabs>
                <w:tab w:val="left" w:pos="191"/>
              </w:tabs>
              <w:spacing w:line="220" w:lineRule="exact"/>
              <w:ind w:left="191" w:hanging="191"/>
              <w:rPr>
                <w:rFonts w:ascii="Times New Roman" w:hAnsi="Times New Roman" w:cs="Times New Roman"/>
                <w:sz w:val="22"/>
                <w:szCs w:val="22"/>
              </w:rPr>
            </w:pPr>
            <w:r w:rsidRPr="00803B66">
              <w:rPr>
                <w:rFonts w:ascii="Times New Roman" w:hAnsi="Times New Roman" w:cs="Times New Roman"/>
                <w:sz w:val="22"/>
                <w:szCs w:val="22"/>
              </w:rPr>
              <w:t>Short-term loans from financial institutions</w:t>
            </w:r>
          </w:p>
        </w:tc>
        <w:tc>
          <w:tcPr>
            <w:tcW w:w="1021" w:type="dxa"/>
          </w:tcPr>
          <w:p w14:paraId="3EB10CF6" w14:textId="77777777" w:rsidR="00CA2A95" w:rsidRPr="00803B66" w:rsidRDefault="00CA2A95" w:rsidP="00CA2A95">
            <w:pPr>
              <w:pStyle w:val="acctfourfigures"/>
              <w:tabs>
                <w:tab w:val="clear" w:pos="765"/>
                <w:tab w:val="decimal" w:pos="729"/>
              </w:tabs>
              <w:spacing w:line="220" w:lineRule="exact"/>
              <w:ind w:left="-91" w:right="-79"/>
              <w:jc w:val="center"/>
            </w:pPr>
          </w:p>
          <w:p w14:paraId="04931ABD" w14:textId="54899F4C" w:rsidR="00CA2A95" w:rsidRPr="00803B66" w:rsidRDefault="00CA2A95" w:rsidP="00CA2A95">
            <w:pPr>
              <w:pStyle w:val="acctfourfigures"/>
              <w:tabs>
                <w:tab w:val="clear" w:pos="765"/>
                <w:tab w:val="decimal" w:pos="729"/>
              </w:tabs>
              <w:spacing w:line="220" w:lineRule="exact"/>
              <w:ind w:left="-91" w:right="-79"/>
              <w:jc w:val="center"/>
              <w:rPr>
                <w:szCs w:val="22"/>
              </w:rPr>
            </w:pPr>
            <w:r w:rsidRPr="00803B66">
              <w:t>104,164</w:t>
            </w:r>
          </w:p>
        </w:tc>
        <w:tc>
          <w:tcPr>
            <w:tcW w:w="187" w:type="dxa"/>
          </w:tcPr>
          <w:p w14:paraId="1A75651B" w14:textId="77777777" w:rsidR="00CA2A95" w:rsidRPr="00803B66" w:rsidRDefault="00CA2A95" w:rsidP="00CA2A95">
            <w:pPr>
              <w:pStyle w:val="acctfourfigures"/>
              <w:tabs>
                <w:tab w:val="clear" w:pos="765"/>
              </w:tabs>
              <w:spacing w:line="220" w:lineRule="exact"/>
              <w:ind w:left="-79" w:right="-79"/>
              <w:jc w:val="center"/>
              <w:rPr>
                <w:szCs w:val="22"/>
              </w:rPr>
            </w:pPr>
          </w:p>
        </w:tc>
        <w:tc>
          <w:tcPr>
            <w:tcW w:w="1019" w:type="dxa"/>
          </w:tcPr>
          <w:p w14:paraId="1EEBBBA0" w14:textId="77777777" w:rsidR="00CA2A95" w:rsidRPr="00803B66" w:rsidRDefault="00CA2A95" w:rsidP="00CA2A95">
            <w:pPr>
              <w:pStyle w:val="acctfourfigures"/>
              <w:tabs>
                <w:tab w:val="clear" w:pos="765"/>
                <w:tab w:val="decimal" w:pos="825"/>
              </w:tabs>
              <w:spacing w:line="220" w:lineRule="exact"/>
              <w:ind w:left="-79" w:right="-79"/>
            </w:pPr>
          </w:p>
          <w:p w14:paraId="24B4893D" w14:textId="50C133C4" w:rsidR="00CA2A95" w:rsidRPr="00803B66" w:rsidRDefault="00CA2A95" w:rsidP="00CA2A95">
            <w:pPr>
              <w:pStyle w:val="acctfourfigures"/>
              <w:tabs>
                <w:tab w:val="clear" w:pos="765"/>
                <w:tab w:val="decimal" w:pos="825"/>
              </w:tabs>
              <w:spacing w:line="220" w:lineRule="exact"/>
              <w:ind w:left="-79" w:right="-79"/>
              <w:rPr>
                <w:szCs w:val="22"/>
              </w:rPr>
            </w:pPr>
            <w:r w:rsidRPr="00803B66">
              <w:t>945,085</w:t>
            </w:r>
          </w:p>
        </w:tc>
        <w:tc>
          <w:tcPr>
            <w:tcW w:w="187" w:type="dxa"/>
          </w:tcPr>
          <w:p w14:paraId="3D01A720" w14:textId="77777777" w:rsidR="00CA2A95" w:rsidRPr="00803B66" w:rsidRDefault="00CA2A95" w:rsidP="00CA2A95">
            <w:pPr>
              <w:pStyle w:val="acctfourfigures"/>
              <w:spacing w:line="220" w:lineRule="exact"/>
              <w:rPr>
                <w:szCs w:val="22"/>
              </w:rPr>
            </w:pPr>
          </w:p>
        </w:tc>
        <w:tc>
          <w:tcPr>
            <w:tcW w:w="1017" w:type="dxa"/>
          </w:tcPr>
          <w:p w14:paraId="55B9B77E" w14:textId="77777777" w:rsidR="00CA2A95" w:rsidRPr="00803B66" w:rsidRDefault="00CA2A95" w:rsidP="00CA2A95">
            <w:pPr>
              <w:pStyle w:val="acctfourfigures"/>
              <w:tabs>
                <w:tab w:val="clear" w:pos="765"/>
                <w:tab w:val="decimal" w:pos="730"/>
              </w:tabs>
              <w:spacing w:line="220" w:lineRule="exact"/>
              <w:ind w:left="-79" w:right="-79"/>
              <w:jc w:val="center"/>
            </w:pPr>
          </w:p>
          <w:p w14:paraId="037558C9" w14:textId="75082D2B" w:rsidR="00CA2A95" w:rsidRPr="00803B66" w:rsidRDefault="00CA2A95" w:rsidP="00974FC2">
            <w:pPr>
              <w:pStyle w:val="acctfourfigures"/>
              <w:tabs>
                <w:tab w:val="clear" w:pos="765"/>
                <w:tab w:val="decimal" w:pos="828"/>
              </w:tabs>
              <w:spacing w:line="220" w:lineRule="exact"/>
              <w:ind w:left="-79" w:right="-79"/>
              <w:jc w:val="center"/>
              <w:rPr>
                <w:szCs w:val="22"/>
              </w:rPr>
            </w:pPr>
            <w:r w:rsidRPr="00803B66">
              <w:t>1,049,249</w:t>
            </w:r>
          </w:p>
        </w:tc>
        <w:tc>
          <w:tcPr>
            <w:tcW w:w="183" w:type="dxa"/>
          </w:tcPr>
          <w:p w14:paraId="47DBC88C" w14:textId="77777777" w:rsidR="00CA2A95" w:rsidRPr="00803B66" w:rsidRDefault="00CA2A95" w:rsidP="00CA2A95">
            <w:pPr>
              <w:pStyle w:val="acctfourfigures"/>
              <w:tabs>
                <w:tab w:val="clear" w:pos="765"/>
              </w:tabs>
              <w:spacing w:line="220" w:lineRule="exact"/>
              <w:ind w:left="-79" w:right="-79"/>
              <w:jc w:val="center"/>
              <w:rPr>
                <w:szCs w:val="22"/>
              </w:rPr>
            </w:pPr>
          </w:p>
        </w:tc>
        <w:tc>
          <w:tcPr>
            <w:tcW w:w="1118" w:type="dxa"/>
            <w:vAlign w:val="bottom"/>
          </w:tcPr>
          <w:p w14:paraId="55A97F2C" w14:textId="4B1971BE" w:rsidR="00CA2A95" w:rsidRPr="00803B66" w:rsidRDefault="00CA2A95" w:rsidP="00CA2A95">
            <w:pPr>
              <w:pStyle w:val="acctfourfigures"/>
              <w:tabs>
                <w:tab w:val="clear" w:pos="765"/>
                <w:tab w:val="decimal" w:pos="829"/>
              </w:tabs>
              <w:spacing w:line="220" w:lineRule="exact"/>
              <w:ind w:left="-91" w:right="15"/>
              <w:rPr>
                <w:szCs w:val="22"/>
              </w:rPr>
            </w:pPr>
            <w:r w:rsidRPr="00803B66">
              <w:rPr>
                <w:szCs w:val="22"/>
              </w:rPr>
              <w:t>41,176</w:t>
            </w:r>
          </w:p>
        </w:tc>
        <w:tc>
          <w:tcPr>
            <w:tcW w:w="183" w:type="dxa"/>
            <w:vAlign w:val="bottom"/>
          </w:tcPr>
          <w:p w14:paraId="62808C6E" w14:textId="77777777" w:rsidR="00CA2A95" w:rsidRPr="00803B66" w:rsidRDefault="00CA2A95" w:rsidP="00CA2A95">
            <w:pPr>
              <w:pStyle w:val="acctfourfigures"/>
              <w:tabs>
                <w:tab w:val="clear" w:pos="765"/>
                <w:tab w:val="decimal" w:pos="784"/>
              </w:tabs>
              <w:spacing w:line="220" w:lineRule="exact"/>
              <w:rPr>
                <w:szCs w:val="22"/>
              </w:rPr>
            </w:pPr>
          </w:p>
        </w:tc>
        <w:tc>
          <w:tcPr>
            <w:tcW w:w="1040" w:type="dxa"/>
            <w:vAlign w:val="bottom"/>
          </w:tcPr>
          <w:p w14:paraId="789842CE" w14:textId="208F5000" w:rsidR="00CA2A95" w:rsidRPr="00803B66" w:rsidRDefault="00CA2A95" w:rsidP="00974FC2">
            <w:pPr>
              <w:pStyle w:val="acctfourfigures"/>
              <w:tabs>
                <w:tab w:val="clear" w:pos="765"/>
                <w:tab w:val="decimal" w:pos="822"/>
              </w:tabs>
              <w:spacing w:line="220" w:lineRule="exact"/>
              <w:ind w:left="-79" w:right="-79"/>
              <w:rPr>
                <w:szCs w:val="22"/>
              </w:rPr>
            </w:pPr>
            <w:r w:rsidRPr="00803B66">
              <w:rPr>
                <w:szCs w:val="22"/>
              </w:rPr>
              <w:t>952,340</w:t>
            </w:r>
          </w:p>
        </w:tc>
        <w:tc>
          <w:tcPr>
            <w:tcW w:w="183" w:type="dxa"/>
            <w:vAlign w:val="bottom"/>
          </w:tcPr>
          <w:p w14:paraId="0447D9CB" w14:textId="77777777" w:rsidR="00CA2A95" w:rsidRPr="00803B66" w:rsidRDefault="00CA2A95" w:rsidP="00CA2A95">
            <w:pPr>
              <w:pStyle w:val="acctfourfigures"/>
              <w:tabs>
                <w:tab w:val="clear" w:pos="765"/>
                <w:tab w:val="decimal" w:pos="784"/>
              </w:tabs>
              <w:spacing w:line="220" w:lineRule="exact"/>
              <w:rPr>
                <w:szCs w:val="22"/>
              </w:rPr>
            </w:pPr>
          </w:p>
        </w:tc>
        <w:tc>
          <w:tcPr>
            <w:tcW w:w="1137" w:type="dxa"/>
            <w:vAlign w:val="bottom"/>
          </w:tcPr>
          <w:p w14:paraId="537AE516" w14:textId="5723CC6B" w:rsidR="00CA2A95" w:rsidRPr="00803B66" w:rsidRDefault="00CA2A95" w:rsidP="00CA2A95">
            <w:pPr>
              <w:pStyle w:val="acctfourfigures"/>
              <w:tabs>
                <w:tab w:val="clear" w:pos="765"/>
                <w:tab w:val="decimal" w:pos="909"/>
              </w:tabs>
              <w:spacing w:line="220" w:lineRule="exact"/>
              <w:rPr>
                <w:szCs w:val="22"/>
              </w:rPr>
            </w:pPr>
            <w:r w:rsidRPr="00803B66">
              <w:rPr>
                <w:szCs w:val="22"/>
              </w:rPr>
              <w:t>993,516</w:t>
            </w:r>
          </w:p>
        </w:tc>
      </w:tr>
      <w:tr w:rsidR="00CA2A95" w:rsidRPr="00803B66" w14:paraId="24F1291F" w14:textId="77777777" w:rsidTr="00480636">
        <w:trPr>
          <w:gridAfter w:val="1"/>
          <w:wAfter w:w="7" w:type="dxa"/>
          <w:cantSplit/>
          <w:trHeight w:val="243"/>
        </w:trPr>
        <w:tc>
          <w:tcPr>
            <w:tcW w:w="2321" w:type="dxa"/>
          </w:tcPr>
          <w:p w14:paraId="77A3D4B6" w14:textId="77777777" w:rsidR="00CA2A95" w:rsidRPr="00803B66" w:rsidRDefault="00CA2A95" w:rsidP="00CA2A95">
            <w:pPr>
              <w:tabs>
                <w:tab w:val="left" w:pos="100"/>
              </w:tabs>
              <w:spacing w:line="220" w:lineRule="exact"/>
              <w:ind w:left="100" w:right="-68" w:hanging="100"/>
              <w:rPr>
                <w:rFonts w:ascii="Times New Roman" w:hAnsi="Times New Roman" w:cs="Times New Roman"/>
                <w:i/>
                <w:iCs/>
                <w:sz w:val="22"/>
                <w:szCs w:val="22"/>
              </w:rPr>
            </w:pPr>
            <w:r w:rsidRPr="00803B66">
              <w:rPr>
                <w:rFonts w:ascii="Times New Roman" w:hAnsi="Times New Roman" w:cs="Times New Roman"/>
                <w:sz w:val="22"/>
                <w:szCs w:val="22"/>
              </w:rPr>
              <w:t>Lease liabilities</w:t>
            </w:r>
            <w:r w:rsidRPr="00803B66">
              <w:rPr>
                <w:rFonts w:ascii="Times New Roman" w:hAnsi="Times New Roman" w:cs="Times New Roman"/>
                <w:i/>
                <w:iCs/>
                <w:sz w:val="22"/>
                <w:szCs w:val="22"/>
              </w:rPr>
              <w:t xml:space="preserve"> </w:t>
            </w:r>
          </w:p>
        </w:tc>
        <w:tc>
          <w:tcPr>
            <w:tcW w:w="1021" w:type="dxa"/>
          </w:tcPr>
          <w:p w14:paraId="63243FC1" w14:textId="51F71877" w:rsidR="00CA2A95" w:rsidRPr="00803B66" w:rsidRDefault="00CA2A95" w:rsidP="00CA2A95">
            <w:pPr>
              <w:pStyle w:val="acctfourfigures"/>
              <w:tabs>
                <w:tab w:val="clear" w:pos="765"/>
                <w:tab w:val="decimal" w:pos="550"/>
              </w:tabs>
              <w:spacing w:line="220" w:lineRule="exact"/>
              <w:ind w:left="-79" w:right="-79"/>
              <w:rPr>
                <w:szCs w:val="22"/>
              </w:rPr>
            </w:pPr>
            <w:r w:rsidRPr="00803B66">
              <w:t>-</w:t>
            </w:r>
          </w:p>
        </w:tc>
        <w:tc>
          <w:tcPr>
            <w:tcW w:w="187" w:type="dxa"/>
          </w:tcPr>
          <w:p w14:paraId="00AEAFDA" w14:textId="77777777" w:rsidR="00CA2A95" w:rsidRPr="00803B66" w:rsidRDefault="00CA2A95" w:rsidP="00CA2A95">
            <w:pPr>
              <w:pStyle w:val="acctfourfigures"/>
              <w:tabs>
                <w:tab w:val="clear" w:pos="765"/>
                <w:tab w:val="decimal" w:pos="729"/>
              </w:tabs>
              <w:spacing w:line="220" w:lineRule="exact"/>
              <w:ind w:left="-91" w:right="-79"/>
              <w:jc w:val="center"/>
              <w:rPr>
                <w:szCs w:val="22"/>
              </w:rPr>
            </w:pPr>
          </w:p>
        </w:tc>
        <w:tc>
          <w:tcPr>
            <w:tcW w:w="1019" w:type="dxa"/>
          </w:tcPr>
          <w:p w14:paraId="489CDE6A" w14:textId="0F727CF4" w:rsidR="00CA2A95" w:rsidRPr="00803B66" w:rsidRDefault="00CA2A95" w:rsidP="00CA2A95">
            <w:pPr>
              <w:pStyle w:val="acctfourfigures"/>
              <w:tabs>
                <w:tab w:val="clear" w:pos="765"/>
                <w:tab w:val="decimal" w:pos="825"/>
              </w:tabs>
              <w:spacing w:line="220" w:lineRule="exact"/>
              <w:ind w:left="-79" w:right="-79"/>
              <w:rPr>
                <w:szCs w:val="22"/>
              </w:rPr>
            </w:pPr>
            <w:r w:rsidRPr="00803B66">
              <w:t>51,559</w:t>
            </w:r>
          </w:p>
        </w:tc>
        <w:tc>
          <w:tcPr>
            <w:tcW w:w="187" w:type="dxa"/>
          </w:tcPr>
          <w:p w14:paraId="450D6665" w14:textId="77777777" w:rsidR="00CA2A95" w:rsidRPr="00803B66" w:rsidRDefault="00CA2A95" w:rsidP="00CA2A95">
            <w:pPr>
              <w:pStyle w:val="acctfourfigures"/>
              <w:spacing w:line="220" w:lineRule="exact"/>
              <w:rPr>
                <w:szCs w:val="22"/>
              </w:rPr>
            </w:pPr>
          </w:p>
        </w:tc>
        <w:tc>
          <w:tcPr>
            <w:tcW w:w="1017" w:type="dxa"/>
          </w:tcPr>
          <w:p w14:paraId="2E1E067C" w14:textId="36304973" w:rsidR="00CA2A95" w:rsidRPr="00803B66" w:rsidRDefault="00CA2A95" w:rsidP="00974FC2">
            <w:pPr>
              <w:pStyle w:val="acctfourfigures"/>
              <w:tabs>
                <w:tab w:val="clear" w:pos="765"/>
                <w:tab w:val="decimal" w:pos="816"/>
              </w:tabs>
              <w:spacing w:line="220" w:lineRule="exact"/>
              <w:ind w:left="-79" w:right="-79"/>
              <w:jc w:val="center"/>
              <w:rPr>
                <w:szCs w:val="22"/>
              </w:rPr>
            </w:pPr>
            <w:r w:rsidRPr="00803B66">
              <w:t>51,559</w:t>
            </w:r>
          </w:p>
        </w:tc>
        <w:tc>
          <w:tcPr>
            <w:tcW w:w="183" w:type="dxa"/>
          </w:tcPr>
          <w:p w14:paraId="50EB9C10" w14:textId="77777777" w:rsidR="00CA2A95" w:rsidRPr="00803B66" w:rsidRDefault="00CA2A95" w:rsidP="00CA2A95">
            <w:pPr>
              <w:pStyle w:val="acctfourfigures"/>
              <w:tabs>
                <w:tab w:val="clear" w:pos="765"/>
              </w:tabs>
              <w:spacing w:line="220" w:lineRule="exact"/>
              <w:ind w:left="-79" w:right="-79"/>
              <w:jc w:val="center"/>
              <w:rPr>
                <w:szCs w:val="22"/>
              </w:rPr>
            </w:pPr>
          </w:p>
        </w:tc>
        <w:tc>
          <w:tcPr>
            <w:tcW w:w="1118" w:type="dxa"/>
            <w:vAlign w:val="bottom"/>
          </w:tcPr>
          <w:p w14:paraId="79CEE38E" w14:textId="23E5D636" w:rsidR="00CA2A95" w:rsidRPr="00803B66" w:rsidRDefault="00CA2A95" w:rsidP="00CA2A95">
            <w:pPr>
              <w:pStyle w:val="acctfourfigures"/>
              <w:tabs>
                <w:tab w:val="clear" w:pos="765"/>
                <w:tab w:val="decimal" w:pos="613"/>
              </w:tabs>
              <w:spacing w:line="220" w:lineRule="exact"/>
              <w:ind w:left="-79" w:right="-79"/>
              <w:rPr>
                <w:szCs w:val="22"/>
              </w:rPr>
            </w:pPr>
            <w:r w:rsidRPr="00803B66">
              <w:rPr>
                <w:szCs w:val="22"/>
              </w:rPr>
              <w:t>-</w:t>
            </w:r>
          </w:p>
        </w:tc>
        <w:tc>
          <w:tcPr>
            <w:tcW w:w="183" w:type="dxa"/>
            <w:vAlign w:val="bottom"/>
          </w:tcPr>
          <w:p w14:paraId="10FCC54F" w14:textId="77777777" w:rsidR="00CA2A95" w:rsidRPr="00803B66" w:rsidRDefault="00CA2A95" w:rsidP="00CA2A95">
            <w:pPr>
              <w:pStyle w:val="acctfourfigures"/>
              <w:tabs>
                <w:tab w:val="clear" w:pos="765"/>
                <w:tab w:val="decimal" w:pos="784"/>
              </w:tabs>
              <w:spacing w:line="220" w:lineRule="exact"/>
              <w:rPr>
                <w:szCs w:val="22"/>
              </w:rPr>
            </w:pPr>
          </w:p>
        </w:tc>
        <w:tc>
          <w:tcPr>
            <w:tcW w:w="1040" w:type="dxa"/>
            <w:vAlign w:val="bottom"/>
          </w:tcPr>
          <w:p w14:paraId="4C2A31F4" w14:textId="11DF9321" w:rsidR="00CA2A95" w:rsidRPr="00803B66" w:rsidRDefault="00CA2A95" w:rsidP="00974FC2">
            <w:pPr>
              <w:pStyle w:val="acctfourfigures"/>
              <w:tabs>
                <w:tab w:val="clear" w:pos="765"/>
                <w:tab w:val="decimal" w:pos="822"/>
              </w:tabs>
              <w:spacing w:line="220" w:lineRule="exact"/>
              <w:ind w:left="-79" w:right="-79"/>
              <w:rPr>
                <w:szCs w:val="22"/>
              </w:rPr>
            </w:pPr>
            <w:r w:rsidRPr="00803B66">
              <w:rPr>
                <w:szCs w:val="22"/>
              </w:rPr>
              <w:t>56,612</w:t>
            </w:r>
          </w:p>
        </w:tc>
        <w:tc>
          <w:tcPr>
            <w:tcW w:w="183" w:type="dxa"/>
            <w:vAlign w:val="bottom"/>
          </w:tcPr>
          <w:p w14:paraId="09CB37B5" w14:textId="77777777" w:rsidR="00CA2A95" w:rsidRPr="00803B66" w:rsidRDefault="00CA2A95" w:rsidP="00CA2A95">
            <w:pPr>
              <w:pStyle w:val="acctfourfigures"/>
              <w:tabs>
                <w:tab w:val="clear" w:pos="765"/>
                <w:tab w:val="decimal" w:pos="784"/>
              </w:tabs>
              <w:spacing w:line="220" w:lineRule="exact"/>
              <w:rPr>
                <w:szCs w:val="22"/>
              </w:rPr>
            </w:pPr>
          </w:p>
        </w:tc>
        <w:tc>
          <w:tcPr>
            <w:tcW w:w="1137" w:type="dxa"/>
            <w:vAlign w:val="bottom"/>
          </w:tcPr>
          <w:p w14:paraId="5424DAF7" w14:textId="52A153B7" w:rsidR="00CA2A95" w:rsidRPr="00803B66" w:rsidRDefault="00CA2A95" w:rsidP="00CA2A95">
            <w:pPr>
              <w:pStyle w:val="acctfourfigures"/>
              <w:tabs>
                <w:tab w:val="clear" w:pos="765"/>
                <w:tab w:val="decimal" w:pos="909"/>
              </w:tabs>
              <w:spacing w:line="220" w:lineRule="exact"/>
              <w:rPr>
                <w:szCs w:val="22"/>
              </w:rPr>
            </w:pPr>
            <w:r w:rsidRPr="00803B66">
              <w:rPr>
                <w:szCs w:val="22"/>
              </w:rPr>
              <w:t>56,612</w:t>
            </w:r>
          </w:p>
        </w:tc>
      </w:tr>
      <w:tr w:rsidR="00CA2A95" w:rsidRPr="00803B66" w14:paraId="70F8CF20" w14:textId="77777777" w:rsidTr="00480636">
        <w:trPr>
          <w:gridAfter w:val="1"/>
          <w:wAfter w:w="7" w:type="dxa"/>
          <w:cantSplit/>
          <w:trHeight w:val="54"/>
        </w:trPr>
        <w:tc>
          <w:tcPr>
            <w:tcW w:w="2321" w:type="dxa"/>
          </w:tcPr>
          <w:p w14:paraId="52C3599C" w14:textId="77777777" w:rsidR="00CA2A95" w:rsidRPr="00803B66" w:rsidRDefault="00CA2A95" w:rsidP="00CA2A95">
            <w:pPr>
              <w:tabs>
                <w:tab w:val="left" w:pos="191"/>
              </w:tabs>
              <w:spacing w:line="220" w:lineRule="exact"/>
              <w:ind w:left="191" w:right="-68" w:hanging="191"/>
              <w:rPr>
                <w:rFonts w:ascii="Times New Roman" w:hAnsi="Times New Roman" w:cs="Times New Roman"/>
                <w:sz w:val="22"/>
                <w:szCs w:val="22"/>
              </w:rPr>
            </w:pPr>
            <w:r w:rsidRPr="00803B66">
              <w:rPr>
                <w:rFonts w:ascii="Times New Roman" w:hAnsi="Times New Roman" w:cs="Times New Roman"/>
                <w:b/>
                <w:bCs/>
                <w:sz w:val="22"/>
                <w:szCs w:val="22"/>
              </w:rPr>
              <w:t>Total interest-bearing liabilities</w:t>
            </w:r>
          </w:p>
        </w:tc>
        <w:tc>
          <w:tcPr>
            <w:tcW w:w="1021" w:type="dxa"/>
            <w:tcBorders>
              <w:top w:val="single" w:sz="4" w:space="0" w:color="auto"/>
              <w:bottom w:val="double" w:sz="4" w:space="0" w:color="auto"/>
            </w:tcBorders>
          </w:tcPr>
          <w:p w14:paraId="45C1DD45" w14:textId="77777777" w:rsidR="00CA2A95" w:rsidRPr="00803B66" w:rsidRDefault="00CA2A95" w:rsidP="00CA2A95">
            <w:pPr>
              <w:pStyle w:val="acctfourfigures"/>
              <w:tabs>
                <w:tab w:val="clear" w:pos="765"/>
                <w:tab w:val="decimal" w:pos="729"/>
              </w:tabs>
              <w:spacing w:line="220" w:lineRule="exact"/>
              <w:ind w:left="-91" w:right="-79"/>
              <w:jc w:val="center"/>
              <w:rPr>
                <w:b/>
                <w:bCs/>
              </w:rPr>
            </w:pPr>
          </w:p>
          <w:p w14:paraId="2B519D39" w14:textId="1F6D78D9" w:rsidR="00CA2A95" w:rsidRPr="00803B66" w:rsidRDefault="00CA2A95" w:rsidP="00CA2A95">
            <w:pPr>
              <w:pStyle w:val="acctfourfigures"/>
              <w:tabs>
                <w:tab w:val="clear" w:pos="765"/>
                <w:tab w:val="decimal" w:pos="729"/>
              </w:tabs>
              <w:spacing w:line="220" w:lineRule="exact"/>
              <w:ind w:left="-91" w:right="-79"/>
              <w:jc w:val="center"/>
              <w:rPr>
                <w:b/>
                <w:bCs/>
                <w:szCs w:val="22"/>
              </w:rPr>
            </w:pPr>
            <w:r w:rsidRPr="00803B66">
              <w:rPr>
                <w:b/>
                <w:bCs/>
              </w:rPr>
              <w:t>108,685</w:t>
            </w:r>
          </w:p>
        </w:tc>
        <w:tc>
          <w:tcPr>
            <w:tcW w:w="187" w:type="dxa"/>
          </w:tcPr>
          <w:p w14:paraId="75096E98" w14:textId="77777777" w:rsidR="00CA2A95" w:rsidRPr="00803B66" w:rsidRDefault="00CA2A95" w:rsidP="00CA2A95">
            <w:pPr>
              <w:pStyle w:val="acctfourfigures"/>
              <w:tabs>
                <w:tab w:val="clear" w:pos="765"/>
              </w:tabs>
              <w:spacing w:line="220" w:lineRule="exact"/>
              <w:ind w:left="-79" w:right="-79"/>
              <w:jc w:val="center"/>
              <w:rPr>
                <w:b/>
                <w:bCs/>
                <w:szCs w:val="22"/>
              </w:rPr>
            </w:pPr>
          </w:p>
        </w:tc>
        <w:tc>
          <w:tcPr>
            <w:tcW w:w="1019" w:type="dxa"/>
            <w:tcBorders>
              <w:top w:val="single" w:sz="4" w:space="0" w:color="auto"/>
              <w:bottom w:val="double" w:sz="4" w:space="0" w:color="auto"/>
            </w:tcBorders>
          </w:tcPr>
          <w:p w14:paraId="68D07034" w14:textId="77777777" w:rsidR="00CA2A95" w:rsidRPr="00803B66" w:rsidRDefault="00CA2A95" w:rsidP="00CA2A95">
            <w:pPr>
              <w:pStyle w:val="acctfourfigures"/>
              <w:tabs>
                <w:tab w:val="clear" w:pos="765"/>
                <w:tab w:val="decimal" w:pos="825"/>
              </w:tabs>
              <w:spacing w:line="220" w:lineRule="exact"/>
              <w:ind w:left="-79" w:right="-79"/>
              <w:rPr>
                <w:b/>
                <w:bCs/>
              </w:rPr>
            </w:pPr>
          </w:p>
          <w:p w14:paraId="05E4A3B9" w14:textId="418D67B5" w:rsidR="00CA2A95" w:rsidRPr="00803B66" w:rsidRDefault="00CA2A95" w:rsidP="00CA2A95">
            <w:pPr>
              <w:pStyle w:val="acctfourfigures"/>
              <w:tabs>
                <w:tab w:val="clear" w:pos="765"/>
                <w:tab w:val="decimal" w:pos="825"/>
              </w:tabs>
              <w:spacing w:line="220" w:lineRule="exact"/>
              <w:ind w:left="-79" w:right="-79"/>
              <w:rPr>
                <w:b/>
                <w:bCs/>
                <w:szCs w:val="22"/>
              </w:rPr>
            </w:pPr>
            <w:r w:rsidRPr="00803B66">
              <w:rPr>
                <w:b/>
                <w:bCs/>
              </w:rPr>
              <w:t>1,003,614</w:t>
            </w:r>
          </w:p>
        </w:tc>
        <w:tc>
          <w:tcPr>
            <w:tcW w:w="187" w:type="dxa"/>
          </w:tcPr>
          <w:p w14:paraId="2F69B644" w14:textId="77777777" w:rsidR="00CA2A95" w:rsidRPr="00803B66" w:rsidRDefault="00CA2A95" w:rsidP="00CA2A95">
            <w:pPr>
              <w:pStyle w:val="acctfourfigures"/>
              <w:spacing w:line="220" w:lineRule="exact"/>
              <w:rPr>
                <w:b/>
                <w:bCs/>
                <w:szCs w:val="22"/>
              </w:rPr>
            </w:pPr>
          </w:p>
        </w:tc>
        <w:tc>
          <w:tcPr>
            <w:tcW w:w="1017" w:type="dxa"/>
            <w:tcBorders>
              <w:top w:val="single" w:sz="4" w:space="0" w:color="auto"/>
              <w:bottom w:val="double" w:sz="4" w:space="0" w:color="auto"/>
            </w:tcBorders>
          </w:tcPr>
          <w:p w14:paraId="40DEE1E8" w14:textId="77777777" w:rsidR="00CA2A95" w:rsidRPr="00803B66" w:rsidRDefault="00CA2A95" w:rsidP="00CA2A95">
            <w:pPr>
              <w:pStyle w:val="acctfourfigures"/>
              <w:tabs>
                <w:tab w:val="clear" w:pos="765"/>
                <w:tab w:val="decimal" w:pos="730"/>
              </w:tabs>
              <w:spacing w:line="220" w:lineRule="exact"/>
              <w:ind w:left="-79" w:right="-79"/>
              <w:jc w:val="center"/>
              <w:rPr>
                <w:b/>
                <w:bCs/>
              </w:rPr>
            </w:pPr>
          </w:p>
          <w:p w14:paraId="0582222D" w14:textId="294B17DA" w:rsidR="00CA2A95" w:rsidRPr="00803B66" w:rsidRDefault="00CA2A95" w:rsidP="00974FC2">
            <w:pPr>
              <w:pStyle w:val="acctfourfigures"/>
              <w:tabs>
                <w:tab w:val="clear" w:pos="765"/>
                <w:tab w:val="decimal" w:pos="816"/>
              </w:tabs>
              <w:spacing w:line="220" w:lineRule="exact"/>
              <w:ind w:left="-79" w:right="-79"/>
              <w:jc w:val="center"/>
              <w:rPr>
                <w:b/>
                <w:bCs/>
                <w:szCs w:val="22"/>
              </w:rPr>
            </w:pPr>
            <w:r w:rsidRPr="00803B66">
              <w:rPr>
                <w:b/>
                <w:bCs/>
              </w:rPr>
              <w:t xml:space="preserve">1,112,299 </w:t>
            </w:r>
          </w:p>
        </w:tc>
        <w:tc>
          <w:tcPr>
            <w:tcW w:w="183" w:type="dxa"/>
          </w:tcPr>
          <w:p w14:paraId="6C65D929" w14:textId="77777777" w:rsidR="00CA2A95" w:rsidRPr="00803B66" w:rsidRDefault="00CA2A95" w:rsidP="00CA2A95">
            <w:pPr>
              <w:pStyle w:val="acctfourfigures"/>
              <w:tabs>
                <w:tab w:val="clear" w:pos="765"/>
              </w:tabs>
              <w:spacing w:line="220" w:lineRule="exact"/>
              <w:ind w:left="-79" w:right="-79"/>
              <w:jc w:val="center"/>
              <w:rPr>
                <w:b/>
                <w:bCs/>
                <w:szCs w:val="22"/>
              </w:rPr>
            </w:pPr>
          </w:p>
        </w:tc>
        <w:tc>
          <w:tcPr>
            <w:tcW w:w="1118" w:type="dxa"/>
            <w:tcBorders>
              <w:top w:val="single" w:sz="4" w:space="0" w:color="auto"/>
              <w:bottom w:val="double" w:sz="4" w:space="0" w:color="auto"/>
            </w:tcBorders>
            <w:vAlign w:val="bottom"/>
          </w:tcPr>
          <w:p w14:paraId="1A48D84F" w14:textId="47E2FD0D" w:rsidR="00CA2A95" w:rsidRPr="00803B66" w:rsidRDefault="00CA2A95" w:rsidP="00CA2A95">
            <w:pPr>
              <w:pStyle w:val="acctfourfigures"/>
              <w:tabs>
                <w:tab w:val="clear" w:pos="765"/>
                <w:tab w:val="decimal" w:pos="829"/>
              </w:tabs>
              <w:spacing w:line="220" w:lineRule="exact"/>
              <w:ind w:left="-91" w:right="15"/>
              <w:rPr>
                <w:b/>
                <w:bCs/>
                <w:szCs w:val="22"/>
              </w:rPr>
            </w:pPr>
            <w:r w:rsidRPr="00803B66">
              <w:rPr>
                <w:b/>
                <w:bCs/>
                <w:szCs w:val="22"/>
              </w:rPr>
              <w:t>41,176</w:t>
            </w:r>
          </w:p>
        </w:tc>
        <w:tc>
          <w:tcPr>
            <w:tcW w:w="183" w:type="dxa"/>
            <w:vAlign w:val="bottom"/>
          </w:tcPr>
          <w:p w14:paraId="779EFD14" w14:textId="77777777" w:rsidR="00CA2A95" w:rsidRPr="00803B66" w:rsidRDefault="00CA2A95" w:rsidP="00CA2A95">
            <w:pPr>
              <w:pStyle w:val="acctfourfigures"/>
              <w:tabs>
                <w:tab w:val="clear" w:pos="765"/>
                <w:tab w:val="decimal" w:pos="784"/>
              </w:tabs>
              <w:spacing w:line="220" w:lineRule="exact"/>
              <w:rPr>
                <w:b/>
                <w:bCs/>
                <w:szCs w:val="22"/>
              </w:rPr>
            </w:pPr>
          </w:p>
        </w:tc>
        <w:tc>
          <w:tcPr>
            <w:tcW w:w="1040" w:type="dxa"/>
            <w:tcBorders>
              <w:top w:val="single" w:sz="4" w:space="0" w:color="auto"/>
              <w:bottom w:val="double" w:sz="4" w:space="0" w:color="auto"/>
            </w:tcBorders>
            <w:vAlign w:val="bottom"/>
          </w:tcPr>
          <w:p w14:paraId="295FD2D1" w14:textId="1CFF6735" w:rsidR="00CA2A95" w:rsidRPr="00803B66" w:rsidRDefault="00CA2A95" w:rsidP="00974FC2">
            <w:pPr>
              <w:pStyle w:val="acctfourfigures"/>
              <w:tabs>
                <w:tab w:val="clear" w:pos="765"/>
                <w:tab w:val="decimal" w:pos="822"/>
              </w:tabs>
              <w:spacing w:line="220" w:lineRule="exact"/>
              <w:ind w:left="-79" w:right="-79"/>
              <w:rPr>
                <w:b/>
                <w:bCs/>
                <w:szCs w:val="22"/>
              </w:rPr>
            </w:pPr>
            <w:r w:rsidRPr="00803B66">
              <w:rPr>
                <w:b/>
                <w:bCs/>
                <w:szCs w:val="22"/>
              </w:rPr>
              <w:t>1,009,520</w:t>
            </w:r>
          </w:p>
        </w:tc>
        <w:tc>
          <w:tcPr>
            <w:tcW w:w="183" w:type="dxa"/>
            <w:vAlign w:val="bottom"/>
          </w:tcPr>
          <w:p w14:paraId="5C275ACA" w14:textId="77777777" w:rsidR="00CA2A95" w:rsidRPr="00803B66" w:rsidRDefault="00CA2A95" w:rsidP="00CA2A95">
            <w:pPr>
              <w:pStyle w:val="acctfourfigures"/>
              <w:tabs>
                <w:tab w:val="clear" w:pos="765"/>
                <w:tab w:val="decimal" w:pos="784"/>
              </w:tabs>
              <w:spacing w:line="220" w:lineRule="exact"/>
              <w:rPr>
                <w:b/>
                <w:bCs/>
                <w:szCs w:val="22"/>
              </w:rPr>
            </w:pPr>
          </w:p>
        </w:tc>
        <w:tc>
          <w:tcPr>
            <w:tcW w:w="1137" w:type="dxa"/>
            <w:tcBorders>
              <w:top w:val="single" w:sz="4" w:space="0" w:color="auto"/>
              <w:bottom w:val="double" w:sz="4" w:space="0" w:color="auto"/>
            </w:tcBorders>
            <w:vAlign w:val="bottom"/>
          </w:tcPr>
          <w:p w14:paraId="6CD2E06E" w14:textId="4BA15583" w:rsidR="00CA2A95" w:rsidRPr="00803B66" w:rsidRDefault="00CA2A95" w:rsidP="00CA2A95">
            <w:pPr>
              <w:pStyle w:val="acctfourfigures"/>
              <w:tabs>
                <w:tab w:val="clear" w:pos="765"/>
                <w:tab w:val="decimal" w:pos="909"/>
              </w:tabs>
              <w:spacing w:line="220" w:lineRule="exact"/>
              <w:rPr>
                <w:b/>
                <w:bCs/>
                <w:szCs w:val="22"/>
              </w:rPr>
            </w:pPr>
            <w:r w:rsidRPr="00803B66">
              <w:rPr>
                <w:b/>
                <w:bCs/>
                <w:szCs w:val="22"/>
              </w:rPr>
              <w:t>1,050,696</w:t>
            </w:r>
          </w:p>
        </w:tc>
      </w:tr>
    </w:tbl>
    <w:p w14:paraId="3EE44481" w14:textId="77777777" w:rsidR="003428BB" w:rsidRPr="00803B66" w:rsidRDefault="003428BB" w:rsidP="0097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heme="minorBidi"/>
          <w:sz w:val="22"/>
          <w:szCs w:val="22"/>
        </w:rPr>
      </w:pPr>
    </w:p>
    <w:p w14:paraId="1CEC42B2" w14:textId="358B5FBA" w:rsidR="005B6F6C" w:rsidRPr="00803B66" w:rsidRDefault="0076636C" w:rsidP="0037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r w:rsidRPr="00803B66">
        <w:rPr>
          <w:rFonts w:ascii="Times New Roman" w:hAnsi="Times New Roman" w:cs="Times New Roman"/>
          <w:sz w:val="22"/>
          <w:szCs w:val="22"/>
        </w:rPr>
        <w:t>As at</w:t>
      </w:r>
      <w:r w:rsidR="00910023" w:rsidRPr="00803B66">
        <w:rPr>
          <w:rFonts w:ascii="Times New Roman" w:hAnsi="Times New Roman" w:cs="Times New Roman"/>
          <w:sz w:val="22"/>
          <w:szCs w:val="22"/>
        </w:rPr>
        <w:t xml:space="preserve"> </w:t>
      </w:r>
      <w:r w:rsidR="000341BD" w:rsidRPr="00803B66">
        <w:rPr>
          <w:rFonts w:ascii="Times New Roman" w:hAnsi="Times New Roman" w:cs="Times New Roman"/>
          <w:sz w:val="22"/>
          <w:szCs w:val="22"/>
        </w:rPr>
        <w:t>30 June</w:t>
      </w:r>
      <w:r w:rsidR="00910023" w:rsidRPr="00803B66">
        <w:rPr>
          <w:rFonts w:ascii="Times New Roman" w:hAnsi="Times New Roman" w:cs="Times New Roman"/>
          <w:sz w:val="22"/>
          <w:szCs w:val="22"/>
        </w:rPr>
        <w:t xml:space="preserve"> 202</w:t>
      </w:r>
      <w:r w:rsidR="002F3371" w:rsidRPr="00803B66">
        <w:rPr>
          <w:rFonts w:ascii="Times New Roman" w:hAnsi="Times New Roman" w:cs="Times New Roman"/>
          <w:sz w:val="22"/>
          <w:szCs w:val="22"/>
        </w:rPr>
        <w:t>2</w:t>
      </w:r>
      <w:r w:rsidR="00C9786A" w:rsidRPr="00803B66">
        <w:rPr>
          <w:rFonts w:ascii="Times New Roman" w:hAnsi="Times New Roman" w:cs="Times New Roman"/>
          <w:sz w:val="22"/>
          <w:szCs w:val="22"/>
        </w:rPr>
        <w:t>, t</w:t>
      </w:r>
      <w:r w:rsidRPr="00803B66">
        <w:rPr>
          <w:rFonts w:ascii="Times New Roman" w:hAnsi="Times New Roman" w:cs="Times New Roman"/>
          <w:sz w:val="22"/>
          <w:szCs w:val="22"/>
        </w:rPr>
        <w:t>he Group</w:t>
      </w:r>
      <w:r w:rsidR="00F26A03" w:rsidRPr="00803B66">
        <w:rPr>
          <w:rFonts w:ascii="Times New Roman" w:hAnsi="Times New Roman" w:cs="Times New Roman"/>
          <w:sz w:val="22"/>
          <w:szCs w:val="22"/>
        </w:rPr>
        <w:t xml:space="preserve"> </w:t>
      </w:r>
      <w:r w:rsidR="006122AB" w:rsidRPr="00803B66">
        <w:rPr>
          <w:rFonts w:ascii="Times New Roman" w:hAnsi="Times New Roman" w:cs="Times New Roman"/>
          <w:sz w:val="22"/>
          <w:szCs w:val="22"/>
        </w:rPr>
        <w:t>and the Company</w:t>
      </w:r>
      <w:r w:rsidR="00F26A03" w:rsidRPr="00803B66">
        <w:rPr>
          <w:rFonts w:ascii="Times New Roman" w:hAnsi="Times New Roman" w:cs="Times New Roman"/>
          <w:sz w:val="22"/>
          <w:szCs w:val="22"/>
        </w:rPr>
        <w:t xml:space="preserve"> used </w:t>
      </w:r>
      <w:r w:rsidR="00C9786A" w:rsidRPr="00803B66">
        <w:rPr>
          <w:rFonts w:ascii="Times New Roman" w:hAnsi="Times New Roman" w:cs="Times New Roman"/>
          <w:sz w:val="22"/>
          <w:szCs w:val="22"/>
        </w:rPr>
        <w:t xml:space="preserve">assets as collateral for </w:t>
      </w:r>
      <w:r w:rsidR="00F26A03" w:rsidRPr="00803B66">
        <w:rPr>
          <w:rFonts w:ascii="Times New Roman" w:hAnsi="Times New Roman" w:cs="Times New Roman"/>
          <w:sz w:val="22"/>
          <w:szCs w:val="22"/>
        </w:rPr>
        <w:t>bank overdrafts, short-term loans and long-term loan</w:t>
      </w:r>
      <w:r w:rsidR="00867194" w:rsidRPr="00803B66">
        <w:rPr>
          <w:rFonts w:ascii="Times New Roman" w:hAnsi="Times New Roman" w:cs="Times New Roman"/>
          <w:sz w:val="22"/>
          <w:szCs w:val="22"/>
        </w:rPr>
        <w:t>s</w:t>
      </w:r>
      <w:r w:rsidR="00F26A03" w:rsidRPr="00803B66">
        <w:rPr>
          <w:rFonts w:ascii="Times New Roman" w:hAnsi="Times New Roman" w:cs="Times New Roman"/>
          <w:sz w:val="22"/>
          <w:szCs w:val="22"/>
        </w:rPr>
        <w:t xml:space="preserve"> from financial institution</w:t>
      </w:r>
      <w:r w:rsidR="004375C3" w:rsidRPr="00803B66">
        <w:rPr>
          <w:rFonts w:ascii="Times New Roman" w:hAnsi="Times New Roman" w:cs="Times New Roman"/>
          <w:sz w:val="22"/>
          <w:szCs w:val="22"/>
        </w:rPr>
        <w:t xml:space="preserve"> </w:t>
      </w:r>
      <w:r w:rsidR="00F26A03" w:rsidRPr="00803B66">
        <w:rPr>
          <w:rFonts w:ascii="Times New Roman" w:hAnsi="Times New Roman" w:cs="Times New Roman"/>
          <w:sz w:val="22"/>
          <w:szCs w:val="22"/>
        </w:rPr>
        <w:t>as follows;</w:t>
      </w:r>
    </w:p>
    <w:p w14:paraId="4F696B25" w14:textId="77777777" w:rsidR="000341BD" w:rsidRPr="00803B66" w:rsidRDefault="000341BD" w:rsidP="005B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p w14:paraId="2EC75F29" w14:textId="77777777" w:rsidR="00F26A03" w:rsidRPr="00803B66" w:rsidRDefault="00F26A03" w:rsidP="00205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02"/>
        <w:jc w:val="both"/>
        <w:rPr>
          <w:rFonts w:ascii="Times New Roman" w:hAnsi="Times New Roman" w:cs="Times New Roman"/>
          <w:sz w:val="2"/>
          <w:szCs w:val="2"/>
        </w:rPr>
      </w:pPr>
    </w:p>
    <w:tbl>
      <w:tblPr>
        <w:tblW w:w="9281" w:type="dxa"/>
        <w:tblInd w:w="441" w:type="dxa"/>
        <w:tblLayout w:type="fixed"/>
        <w:tblCellMar>
          <w:left w:w="79" w:type="dxa"/>
          <w:right w:w="79" w:type="dxa"/>
        </w:tblCellMar>
        <w:tblLook w:val="0000" w:firstRow="0" w:lastRow="0" w:firstColumn="0" w:lastColumn="0" w:noHBand="0" w:noVBand="0"/>
      </w:tblPr>
      <w:tblGrid>
        <w:gridCol w:w="3699"/>
        <w:gridCol w:w="1170"/>
        <w:gridCol w:w="180"/>
        <w:gridCol w:w="1352"/>
        <w:gridCol w:w="180"/>
        <w:gridCol w:w="1174"/>
        <w:gridCol w:w="180"/>
        <w:gridCol w:w="1346"/>
      </w:tblGrid>
      <w:tr w:rsidR="000964CA" w:rsidRPr="00803B66" w14:paraId="6D585B10" w14:textId="77777777" w:rsidTr="00754E6D">
        <w:trPr>
          <w:cantSplit/>
          <w:tblHeader/>
        </w:trPr>
        <w:tc>
          <w:tcPr>
            <w:tcW w:w="3699" w:type="dxa"/>
          </w:tcPr>
          <w:p w14:paraId="319A8016" w14:textId="77777777" w:rsidR="000964CA" w:rsidRPr="00803B66"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0"/>
                <w:lang w:val="en-GB" w:bidi="ar-SA"/>
              </w:rPr>
            </w:pPr>
          </w:p>
        </w:tc>
        <w:tc>
          <w:tcPr>
            <w:tcW w:w="2702" w:type="dxa"/>
            <w:gridSpan w:val="3"/>
          </w:tcPr>
          <w:p w14:paraId="0F309DD1" w14:textId="77777777" w:rsidR="000964CA" w:rsidRPr="00803B66" w:rsidRDefault="000964CA" w:rsidP="003B58AA">
            <w:pPr>
              <w:pStyle w:val="acctmergecolhdg"/>
              <w:spacing w:line="220" w:lineRule="exact"/>
            </w:pPr>
            <w:r w:rsidRPr="00803B66">
              <w:t>Consolidated</w:t>
            </w:r>
          </w:p>
        </w:tc>
        <w:tc>
          <w:tcPr>
            <w:tcW w:w="180" w:type="dxa"/>
          </w:tcPr>
          <w:p w14:paraId="57231BE3" w14:textId="77777777" w:rsidR="000964CA" w:rsidRPr="00803B66" w:rsidRDefault="000964CA" w:rsidP="003B58AA">
            <w:pPr>
              <w:pStyle w:val="acctmergecolhdg"/>
              <w:spacing w:line="220" w:lineRule="exact"/>
            </w:pPr>
          </w:p>
        </w:tc>
        <w:tc>
          <w:tcPr>
            <w:tcW w:w="2700" w:type="dxa"/>
            <w:gridSpan w:val="3"/>
          </w:tcPr>
          <w:p w14:paraId="78F1BFCF" w14:textId="77777777" w:rsidR="000964CA" w:rsidRPr="00803B66" w:rsidRDefault="000964CA" w:rsidP="003B58AA">
            <w:pPr>
              <w:pStyle w:val="acctmergecolhdg"/>
              <w:spacing w:line="220" w:lineRule="exact"/>
            </w:pPr>
            <w:r w:rsidRPr="00803B66">
              <w:t>Separate</w:t>
            </w:r>
          </w:p>
        </w:tc>
      </w:tr>
      <w:tr w:rsidR="000964CA" w:rsidRPr="00803B66" w14:paraId="42FB4C7A" w14:textId="77777777" w:rsidTr="00754E6D">
        <w:trPr>
          <w:cantSplit/>
          <w:tblHeader/>
        </w:trPr>
        <w:tc>
          <w:tcPr>
            <w:tcW w:w="3699" w:type="dxa"/>
          </w:tcPr>
          <w:p w14:paraId="71AA602F" w14:textId="77777777" w:rsidR="000964CA" w:rsidRPr="00803B66"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0"/>
                <w:lang w:val="en-GB" w:bidi="ar-SA"/>
              </w:rPr>
            </w:pPr>
          </w:p>
        </w:tc>
        <w:tc>
          <w:tcPr>
            <w:tcW w:w="2702" w:type="dxa"/>
            <w:gridSpan w:val="3"/>
          </w:tcPr>
          <w:p w14:paraId="3038D027" w14:textId="77777777" w:rsidR="000964CA" w:rsidRPr="00803B66" w:rsidRDefault="000964CA" w:rsidP="003B58AA">
            <w:pPr>
              <w:pStyle w:val="acctmergecolhdg"/>
              <w:spacing w:line="220" w:lineRule="exact"/>
            </w:pPr>
            <w:r w:rsidRPr="00803B66">
              <w:t xml:space="preserve">financial statements </w:t>
            </w:r>
          </w:p>
        </w:tc>
        <w:tc>
          <w:tcPr>
            <w:tcW w:w="180" w:type="dxa"/>
          </w:tcPr>
          <w:p w14:paraId="0E96435C" w14:textId="77777777" w:rsidR="000964CA" w:rsidRPr="00803B66" w:rsidRDefault="000964CA" w:rsidP="003B58AA">
            <w:pPr>
              <w:pStyle w:val="acctmergecolhdg"/>
              <w:spacing w:line="220" w:lineRule="exact"/>
            </w:pPr>
          </w:p>
        </w:tc>
        <w:tc>
          <w:tcPr>
            <w:tcW w:w="2700" w:type="dxa"/>
            <w:gridSpan w:val="3"/>
          </w:tcPr>
          <w:p w14:paraId="35A2D612" w14:textId="77777777" w:rsidR="000964CA" w:rsidRPr="00803B66" w:rsidRDefault="000964CA" w:rsidP="003B58AA">
            <w:pPr>
              <w:pStyle w:val="acctmergecolhdg"/>
              <w:spacing w:line="220" w:lineRule="exact"/>
            </w:pPr>
            <w:r w:rsidRPr="00803B66">
              <w:t xml:space="preserve">financial statements </w:t>
            </w:r>
          </w:p>
        </w:tc>
      </w:tr>
      <w:tr w:rsidR="000964CA" w:rsidRPr="00803B66" w14:paraId="6C41C4EA" w14:textId="77777777" w:rsidTr="00CA2A95">
        <w:trPr>
          <w:cantSplit/>
          <w:tblHeader/>
        </w:trPr>
        <w:tc>
          <w:tcPr>
            <w:tcW w:w="3699" w:type="dxa"/>
          </w:tcPr>
          <w:p w14:paraId="3DB1B94A" w14:textId="77777777" w:rsidR="000964CA" w:rsidRPr="00803B66"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sz w:val="22"/>
                <w:szCs w:val="20"/>
                <w:lang w:val="en-GB" w:bidi="ar-SA"/>
              </w:rPr>
            </w:pPr>
          </w:p>
        </w:tc>
        <w:tc>
          <w:tcPr>
            <w:tcW w:w="1170" w:type="dxa"/>
            <w:shd w:val="clear" w:color="auto" w:fill="auto"/>
          </w:tcPr>
          <w:p w14:paraId="2D7D3D2C" w14:textId="701E29C5" w:rsidR="000964CA" w:rsidRPr="00803B66" w:rsidRDefault="000341BD" w:rsidP="00754E6D">
            <w:pPr>
              <w:pStyle w:val="acctfourfigures"/>
              <w:tabs>
                <w:tab w:val="clear" w:pos="765"/>
              </w:tabs>
              <w:spacing w:line="240" w:lineRule="atLeast"/>
              <w:jc w:val="center"/>
              <w:rPr>
                <w:lang w:bidi="th-TH"/>
              </w:rPr>
            </w:pPr>
            <w:r w:rsidRPr="00803B66">
              <w:rPr>
                <w:lang w:bidi="th-TH"/>
              </w:rPr>
              <w:t>30 June</w:t>
            </w:r>
          </w:p>
        </w:tc>
        <w:tc>
          <w:tcPr>
            <w:tcW w:w="180" w:type="dxa"/>
            <w:shd w:val="clear" w:color="auto" w:fill="auto"/>
          </w:tcPr>
          <w:p w14:paraId="38A09D39" w14:textId="77777777" w:rsidR="000964CA" w:rsidRPr="00803B66" w:rsidRDefault="000964CA" w:rsidP="000964CA">
            <w:pPr>
              <w:pStyle w:val="acctfourfigures"/>
              <w:spacing w:line="240" w:lineRule="atLeast"/>
            </w:pPr>
          </w:p>
        </w:tc>
        <w:tc>
          <w:tcPr>
            <w:tcW w:w="1352" w:type="dxa"/>
            <w:shd w:val="clear" w:color="auto" w:fill="auto"/>
          </w:tcPr>
          <w:p w14:paraId="4976200B" w14:textId="4A4D2FEC" w:rsidR="000964CA" w:rsidRPr="00803B66" w:rsidRDefault="000964CA" w:rsidP="00754E6D">
            <w:pPr>
              <w:pStyle w:val="acctfourfigures"/>
              <w:tabs>
                <w:tab w:val="clear" w:pos="765"/>
              </w:tabs>
              <w:spacing w:line="240" w:lineRule="atLeast"/>
              <w:rPr>
                <w:lang w:bidi="th-TH"/>
              </w:rPr>
            </w:pPr>
            <w:r w:rsidRPr="00803B66">
              <w:rPr>
                <w:lang w:bidi="th-TH"/>
              </w:rPr>
              <w:t>31</w:t>
            </w:r>
            <w:r w:rsidR="00754E6D" w:rsidRPr="00803B66">
              <w:rPr>
                <w:rFonts w:cstheme="minorBidi" w:hint="cs"/>
                <w:cs/>
                <w:lang w:bidi="th-TH"/>
              </w:rPr>
              <w:t xml:space="preserve"> </w:t>
            </w:r>
            <w:r w:rsidRPr="00803B66">
              <w:rPr>
                <w:lang w:bidi="th-TH"/>
              </w:rPr>
              <w:t>December</w:t>
            </w:r>
          </w:p>
        </w:tc>
        <w:tc>
          <w:tcPr>
            <w:tcW w:w="180" w:type="dxa"/>
            <w:shd w:val="clear" w:color="auto" w:fill="auto"/>
          </w:tcPr>
          <w:p w14:paraId="53B82035" w14:textId="77777777" w:rsidR="000964CA" w:rsidRPr="00803B66" w:rsidRDefault="000964CA" w:rsidP="000964CA">
            <w:pPr>
              <w:pStyle w:val="acctmergecolhdg"/>
              <w:spacing w:line="220" w:lineRule="exact"/>
              <w:rPr>
                <w:b w:val="0"/>
                <w:bCs/>
                <w:szCs w:val="22"/>
              </w:rPr>
            </w:pPr>
          </w:p>
        </w:tc>
        <w:tc>
          <w:tcPr>
            <w:tcW w:w="1174" w:type="dxa"/>
            <w:shd w:val="clear" w:color="auto" w:fill="auto"/>
          </w:tcPr>
          <w:p w14:paraId="16F09B5A" w14:textId="722D31C1" w:rsidR="000964CA" w:rsidRPr="00803B66" w:rsidRDefault="000341BD" w:rsidP="00754E6D">
            <w:pPr>
              <w:pStyle w:val="acctfourfigures"/>
              <w:tabs>
                <w:tab w:val="clear" w:pos="765"/>
              </w:tabs>
              <w:spacing w:line="240" w:lineRule="atLeast"/>
              <w:jc w:val="center"/>
              <w:rPr>
                <w:lang w:bidi="th-TH"/>
              </w:rPr>
            </w:pPr>
            <w:r w:rsidRPr="00803B66">
              <w:rPr>
                <w:lang w:bidi="th-TH"/>
              </w:rPr>
              <w:t>30 June</w:t>
            </w:r>
          </w:p>
        </w:tc>
        <w:tc>
          <w:tcPr>
            <w:tcW w:w="180" w:type="dxa"/>
            <w:shd w:val="clear" w:color="auto" w:fill="auto"/>
          </w:tcPr>
          <w:p w14:paraId="27849BCC" w14:textId="77777777" w:rsidR="000964CA" w:rsidRPr="00803B66" w:rsidRDefault="000964CA" w:rsidP="000964CA">
            <w:pPr>
              <w:pStyle w:val="acctfourfigures"/>
              <w:spacing w:line="240" w:lineRule="atLeast"/>
            </w:pPr>
          </w:p>
        </w:tc>
        <w:tc>
          <w:tcPr>
            <w:tcW w:w="1346" w:type="dxa"/>
            <w:shd w:val="clear" w:color="auto" w:fill="auto"/>
          </w:tcPr>
          <w:p w14:paraId="79A5E4A7" w14:textId="162699C4" w:rsidR="000964CA" w:rsidRPr="00803B66" w:rsidRDefault="000964CA" w:rsidP="00754E6D">
            <w:pPr>
              <w:pStyle w:val="acctfourfigures"/>
              <w:tabs>
                <w:tab w:val="clear" w:pos="765"/>
              </w:tabs>
              <w:spacing w:line="240" w:lineRule="atLeast"/>
              <w:rPr>
                <w:lang w:bidi="th-TH"/>
              </w:rPr>
            </w:pPr>
            <w:r w:rsidRPr="00803B66">
              <w:rPr>
                <w:lang w:bidi="th-TH"/>
              </w:rPr>
              <w:t>31</w:t>
            </w:r>
            <w:r w:rsidR="00754E6D" w:rsidRPr="00803B66">
              <w:rPr>
                <w:rFonts w:cstheme="minorBidi" w:hint="cs"/>
                <w:cs/>
                <w:lang w:bidi="th-TH"/>
              </w:rPr>
              <w:t xml:space="preserve"> </w:t>
            </w:r>
            <w:r w:rsidRPr="00803B66">
              <w:rPr>
                <w:lang w:bidi="th-TH"/>
              </w:rPr>
              <w:t>December</w:t>
            </w:r>
          </w:p>
        </w:tc>
      </w:tr>
      <w:tr w:rsidR="000964CA" w:rsidRPr="00803B66" w14:paraId="4B480CC9" w14:textId="77777777" w:rsidTr="00CA2A95">
        <w:trPr>
          <w:cantSplit/>
          <w:tblHeader/>
        </w:trPr>
        <w:tc>
          <w:tcPr>
            <w:tcW w:w="3699" w:type="dxa"/>
          </w:tcPr>
          <w:p w14:paraId="322C34BA" w14:textId="77777777" w:rsidR="000964CA" w:rsidRPr="00803B66"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sz w:val="22"/>
                <w:szCs w:val="20"/>
                <w:lang w:val="en-GB" w:bidi="ar-SA"/>
              </w:rPr>
            </w:pPr>
          </w:p>
        </w:tc>
        <w:tc>
          <w:tcPr>
            <w:tcW w:w="1170" w:type="dxa"/>
            <w:shd w:val="clear" w:color="auto" w:fill="auto"/>
          </w:tcPr>
          <w:p w14:paraId="64EF96D0" w14:textId="377CEE3F" w:rsidR="000964CA" w:rsidRPr="00803B66" w:rsidRDefault="000964CA" w:rsidP="000964CA">
            <w:pPr>
              <w:pStyle w:val="acctfourfigures"/>
              <w:tabs>
                <w:tab w:val="clear" w:pos="765"/>
              </w:tabs>
              <w:spacing w:line="240" w:lineRule="atLeast"/>
              <w:jc w:val="center"/>
              <w:rPr>
                <w:cs/>
                <w:lang w:bidi="th-TH"/>
              </w:rPr>
            </w:pPr>
            <w:r w:rsidRPr="00803B66">
              <w:rPr>
                <w:lang w:bidi="th-TH"/>
              </w:rPr>
              <w:t>202</w:t>
            </w:r>
            <w:r w:rsidR="00D72325" w:rsidRPr="00803B66">
              <w:rPr>
                <w:lang w:bidi="th-TH"/>
              </w:rPr>
              <w:t>2</w:t>
            </w:r>
          </w:p>
        </w:tc>
        <w:tc>
          <w:tcPr>
            <w:tcW w:w="180" w:type="dxa"/>
            <w:shd w:val="clear" w:color="auto" w:fill="auto"/>
          </w:tcPr>
          <w:p w14:paraId="5679A232" w14:textId="77777777" w:rsidR="000964CA" w:rsidRPr="00803B66" w:rsidRDefault="000964CA" w:rsidP="000964CA">
            <w:pPr>
              <w:pStyle w:val="acctfourfigures"/>
              <w:spacing w:line="240" w:lineRule="atLeast"/>
            </w:pPr>
          </w:p>
        </w:tc>
        <w:tc>
          <w:tcPr>
            <w:tcW w:w="1352" w:type="dxa"/>
            <w:shd w:val="clear" w:color="auto" w:fill="auto"/>
          </w:tcPr>
          <w:p w14:paraId="135042F1" w14:textId="767DFFDB" w:rsidR="000964CA" w:rsidRPr="00803B66" w:rsidRDefault="000964CA" w:rsidP="000964CA">
            <w:pPr>
              <w:pStyle w:val="acctfourfigures"/>
              <w:tabs>
                <w:tab w:val="clear" w:pos="765"/>
              </w:tabs>
              <w:spacing w:line="240" w:lineRule="atLeast"/>
              <w:jc w:val="center"/>
              <w:rPr>
                <w:cs/>
                <w:lang w:bidi="th-TH"/>
              </w:rPr>
            </w:pPr>
            <w:r w:rsidRPr="00803B66">
              <w:rPr>
                <w:lang w:bidi="th-TH"/>
              </w:rPr>
              <w:t>202</w:t>
            </w:r>
            <w:r w:rsidR="00D72325" w:rsidRPr="00803B66">
              <w:rPr>
                <w:lang w:bidi="th-TH"/>
              </w:rPr>
              <w:t>1</w:t>
            </w:r>
          </w:p>
        </w:tc>
        <w:tc>
          <w:tcPr>
            <w:tcW w:w="180" w:type="dxa"/>
            <w:shd w:val="clear" w:color="auto" w:fill="auto"/>
          </w:tcPr>
          <w:p w14:paraId="0924C4D0" w14:textId="77777777" w:rsidR="000964CA" w:rsidRPr="00803B66" w:rsidRDefault="000964CA" w:rsidP="000964CA">
            <w:pPr>
              <w:pStyle w:val="acctmergecolhdg"/>
              <w:spacing w:line="220" w:lineRule="exact"/>
              <w:rPr>
                <w:b w:val="0"/>
                <w:bCs/>
                <w:szCs w:val="22"/>
              </w:rPr>
            </w:pPr>
          </w:p>
        </w:tc>
        <w:tc>
          <w:tcPr>
            <w:tcW w:w="1174" w:type="dxa"/>
            <w:shd w:val="clear" w:color="auto" w:fill="auto"/>
          </w:tcPr>
          <w:p w14:paraId="629F07F2" w14:textId="20F626A4" w:rsidR="000964CA" w:rsidRPr="00803B66" w:rsidRDefault="000964CA" w:rsidP="000964CA">
            <w:pPr>
              <w:pStyle w:val="acctfourfigures"/>
              <w:tabs>
                <w:tab w:val="clear" w:pos="765"/>
              </w:tabs>
              <w:spacing w:line="240" w:lineRule="atLeast"/>
              <w:jc w:val="center"/>
              <w:rPr>
                <w:cs/>
                <w:lang w:bidi="th-TH"/>
              </w:rPr>
            </w:pPr>
            <w:r w:rsidRPr="00803B66">
              <w:rPr>
                <w:lang w:bidi="th-TH"/>
              </w:rPr>
              <w:t>202</w:t>
            </w:r>
            <w:r w:rsidR="00D72325" w:rsidRPr="00803B66">
              <w:rPr>
                <w:lang w:bidi="th-TH"/>
              </w:rPr>
              <w:t>2</w:t>
            </w:r>
          </w:p>
        </w:tc>
        <w:tc>
          <w:tcPr>
            <w:tcW w:w="180" w:type="dxa"/>
            <w:shd w:val="clear" w:color="auto" w:fill="auto"/>
          </w:tcPr>
          <w:p w14:paraId="0A00CB73" w14:textId="77777777" w:rsidR="000964CA" w:rsidRPr="00803B66" w:rsidRDefault="000964CA" w:rsidP="000964CA">
            <w:pPr>
              <w:pStyle w:val="acctfourfigures"/>
              <w:spacing w:line="240" w:lineRule="atLeast"/>
            </w:pPr>
          </w:p>
        </w:tc>
        <w:tc>
          <w:tcPr>
            <w:tcW w:w="1346" w:type="dxa"/>
            <w:shd w:val="clear" w:color="auto" w:fill="auto"/>
          </w:tcPr>
          <w:p w14:paraId="5B89A9E8" w14:textId="17A0679B" w:rsidR="000964CA" w:rsidRPr="00803B66" w:rsidRDefault="000964CA" w:rsidP="000964CA">
            <w:pPr>
              <w:pStyle w:val="acctfourfigures"/>
              <w:tabs>
                <w:tab w:val="clear" w:pos="765"/>
              </w:tabs>
              <w:spacing w:line="240" w:lineRule="atLeast"/>
              <w:jc w:val="center"/>
              <w:rPr>
                <w:cs/>
                <w:lang w:bidi="th-TH"/>
              </w:rPr>
            </w:pPr>
            <w:r w:rsidRPr="00803B66">
              <w:rPr>
                <w:lang w:bidi="th-TH"/>
              </w:rPr>
              <w:t>202</w:t>
            </w:r>
            <w:r w:rsidR="00D72325" w:rsidRPr="00803B66">
              <w:rPr>
                <w:lang w:bidi="th-TH"/>
              </w:rPr>
              <w:t>1</w:t>
            </w:r>
          </w:p>
        </w:tc>
      </w:tr>
      <w:tr w:rsidR="000964CA" w:rsidRPr="00803B66" w14:paraId="4106ED5D" w14:textId="77777777" w:rsidTr="00754E6D">
        <w:trPr>
          <w:cantSplit/>
          <w:trHeight w:val="281"/>
        </w:trPr>
        <w:tc>
          <w:tcPr>
            <w:tcW w:w="3699" w:type="dxa"/>
          </w:tcPr>
          <w:p w14:paraId="261F5D41" w14:textId="77777777" w:rsidR="000964CA" w:rsidRPr="00803B66"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i/>
                <w:iCs/>
                <w:sz w:val="22"/>
                <w:szCs w:val="20"/>
                <w:lang w:val="en-GB" w:bidi="ar-SA"/>
              </w:rPr>
            </w:pPr>
          </w:p>
        </w:tc>
        <w:tc>
          <w:tcPr>
            <w:tcW w:w="5582" w:type="dxa"/>
            <w:gridSpan w:val="7"/>
            <w:vAlign w:val="bottom"/>
          </w:tcPr>
          <w:p w14:paraId="1C493F1D" w14:textId="77777777" w:rsidR="000964CA" w:rsidRPr="00803B66"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i/>
                <w:iCs/>
                <w:sz w:val="22"/>
                <w:szCs w:val="20"/>
                <w:lang w:val="en-GB" w:bidi="ar-SA"/>
              </w:rPr>
            </w:pPr>
            <w:r w:rsidRPr="00803B66">
              <w:rPr>
                <w:rFonts w:ascii="Times New Roman" w:hAnsi="Times New Roman" w:cs="Times New Roman"/>
                <w:i/>
                <w:iCs/>
                <w:sz w:val="22"/>
                <w:szCs w:val="20"/>
                <w:lang w:val="en-GB" w:bidi="ar-SA"/>
              </w:rPr>
              <w:t>(in million Baht)</w:t>
            </w:r>
          </w:p>
        </w:tc>
      </w:tr>
      <w:tr w:rsidR="00CA2A95" w:rsidRPr="00803B66" w14:paraId="3AB4CFF6" w14:textId="77777777" w:rsidTr="00CA2A95">
        <w:trPr>
          <w:cantSplit/>
          <w:trHeight w:val="137"/>
        </w:trPr>
        <w:tc>
          <w:tcPr>
            <w:tcW w:w="3699" w:type="dxa"/>
          </w:tcPr>
          <w:p w14:paraId="41CCDA9B" w14:textId="720C1D16"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0"/>
                <w:lang w:val="en-GB" w:bidi="ar-SA"/>
              </w:rPr>
            </w:pPr>
            <w:r w:rsidRPr="00803B66">
              <w:rPr>
                <w:rFonts w:ascii="Times New Roman" w:hAnsi="Times New Roman" w:cs="Times New Roman"/>
                <w:sz w:val="22"/>
                <w:szCs w:val="22"/>
              </w:rPr>
              <w:t>Time deposits</w:t>
            </w:r>
            <w:r w:rsidRPr="00803B66">
              <w:rPr>
                <w:rFonts w:ascii="Times New Roman" w:hAnsi="Times New Roman" w:cs="Cordia New" w:hint="cs"/>
                <w:sz w:val="22"/>
                <w:szCs w:val="22"/>
                <w:cs/>
              </w:rPr>
              <w:t xml:space="preserve"> </w:t>
            </w:r>
            <w:r w:rsidRPr="00803B66">
              <w:rPr>
                <w:rFonts w:ascii="Times New Roman" w:hAnsi="Times New Roman" w:cs="Cordia New"/>
                <w:sz w:val="22"/>
                <w:szCs w:val="22"/>
              </w:rPr>
              <w:t xml:space="preserve">and </w:t>
            </w:r>
            <w:r w:rsidRPr="00803B66">
              <w:rPr>
                <w:rFonts w:ascii="Times New Roman" w:hAnsi="Times New Roman" w:cs="Times New Roman"/>
                <w:sz w:val="22"/>
                <w:szCs w:val="22"/>
              </w:rPr>
              <w:t>savings deposits</w:t>
            </w:r>
          </w:p>
        </w:tc>
        <w:tc>
          <w:tcPr>
            <w:tcW w:w="1170" w:type="dxa"/>
            <w:shd w:val="clear" w:color="auto" w:fill="auto"/>
          </w:tcPr>
          <w:p w14:paraId="6AEB53A2" w14:textId="4436DB78"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13</w:t>
            </w:r>
          </w:p>
        </w:tc>
        <w:tc>
          <w:tcPr>
            <w:tcW w:w="180" w:type="dxa"/>
            <w:shd w:val="clear" w:color="auto" w:fill="auto"/>
            <w:vAlign w:val="bottom"/>
          </w:tcPr>
          <w:p w14:paraId="60F45A32"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352" w:type="dxa"/>
            <w:shd w:val="clear" w:color="auto" w:fill="auto"/>
          </w:tcPr>
          <w:p w14:paraId="1935232F"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13</w:t>
            </w:r>
          </w:p>
        </w:tc>
        <w:tc>
          <w:tcPr>
            <w:tcW w:w="180" w:type="dxa"/>
            <w:shd w:val="clear" w:color="auto" w:fill="auto"/>
          </w:tcPr>
          <w:p w14:paraId="26936E95"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0"/>
                <w:lang w:val="en-GB" w:bidi="ar-SA"/>
              </w:rPr>
            </w:pPr>
          </w:p>
        </w:tc>
        <w:tc>
          <w:tcPr>
            <w:tcW w:w="1174" w:type="dxa"/>
            <w:shd w:val="clear" w:color="auto" w:fill="auto"/>
          </w:tcPr>
          <w:p w14:paraId="01061FED" w14:textId="4E34AB80"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2"/>
              <w:jc w:val="center"/>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11</w:t>
            </w:r>
          </w:p>
        </w:tc>
        <w:tc>
          <w:tcPr>
            <w:tcW w:w="180" w:type="dxa"/>
            <w:shd w:val="clear" w:color="auto" w:fill="auto"/>
          </w:tcPr>
          <w:p w14:paraId="630379BF"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346" w:type="dxa"/>
            <w:shd w:val="clear" w:color="auto" w:fill="auto"/>
          </w:tcPr>
          <w:p w14:paraId="17628C80"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right="122"/>
              <w:jc w:val="center"/>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11</w:t>
            </w:r>
          </w:p>
        </w:tc>
      </w:tr>
      <w:tr w:rsidR="00CA2A95" w:rsidRPr="00803B66" w14:paraId="23F2B9A1" w14:textId="77777777" w:rsidTr="00CA2A95">
        <w:trPr>
          <w:cantSplit/>
        </w:trPr>
        <w:tc>
          <w:tcPr>
            <w:tcW w:w="3699" w:type="dxa"/>
          </w:tcPr>
          <w:p w14:paraId="459AD274"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rPr>
            </w:pPr>
            <w:r w:rsidRPr="00803B66">
              <w:rPr>
                <w:rFonts w:ascii="Times New Roman" w:hAnsi="Times New Roman" w:cs="Times New Roman"/>
                <w:sz w:val="22"/>
                <w:szCs w:val="22"/>
              </w:rPr>
              <w:t xml:space="preserve">Land, building, </w:t>
            </w:r>
            <w:r w:rsidRPr="00803B66">
              <w:rPr>
                <w:rFonts w:ascii="Times New Roman" w:hAnsi="Times New Roman"/>
                <w:sz w:val="22"/>
                <w:szCs w:val="28"/>
              </w:rPr>
              <w:t xml:space="preserve">land </w:t>
            </w:r>
            <w:r w:rsidRPr="00803B66">
              <w:rPr>
                <w:rFonts w:ascii="Times New Roman" w:hAnsi="Times New Roman" w:cs="Times New Roman"/>
                <w:sz w:val="22"/>
                <w:szCs w:val="22"/>
              </w:rPr>
              <w:t>improvements,</w:t>
            </w:r>
          </w:p>
          <w:p w14:paraId="5F888DEC"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0"/>
                <w:lang w:val="en-GB" w:bidi="ar-SA"/>
              </w:rPr>
            </w:pPr>
            <w:r w:rsidRPr="00803B66">
              <w:rPr>
                <w:rFonts w:ascii="Times New Roman" w:hAnsi="Times New Roman" w:cs="Times New Roman"/>
                <w:sz w:val="22"/>
                <w:szCs w:val="22"/>
              </w:rPr>
              <w:t xml:space="preserve">   machinery and equipment </w:t>
            </w:r>
          </w:p>
        </w:tc>
        <w:tc>
          <w:tcPr>
            <w:tcW w:w="1170" w:type="dxa"/>
            <w:shd w:val="clear" w:color="auto" w:fill="auto"/>
          </w:tcPr>
          <w:p w14:paraId="078E7479"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p>
          <w:p w14:paraId="14B97226" w14:textId="7F16EC51"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119</w:t>
            </w:r>
          </w:p>
        </w:tc>
        <w:tc>
          <w:tcPr>
            <w:tcW w:w="180" w:type="dxa"/>
            <w:shd w:val="clear" w:color="auto" w:fill="auto"/>
          </w:tcPr>
          <w:p w14:paraId="295CE65C"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0"/>
                <w:lang w:val="en-GB" w:bidi="ar-SA"/>
              </w:rPr>
            </w:pPr>
          </w:p>
        </w:tc>
        <w:tc>
          <w:tcPr>
            <w:tcW w:w="1352" w:type="dxa"/>
            <w:shd w:val="clear" w:color="auto" w:fill="auto"/>
          </w:tcPr>
          <w:p w14:paraId="6BFE26FE"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p>
          <w:p w14:paraId="102ADABC" w14:textId="0EB7D900"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 xml:space="preserve">  121</w:t>
            </w:r>
          </w:p>
        </w:tc>
        <w:tc>
          <w:tcPr>
            <w:tcW w:w="180" w:type="dxa"/>
            <w:shd w:val="clear" w:color="auto" w:fill="auto"/>
          </w:tcPr>
          <w:p w14:paraId="57160688"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174" w:type="dxa"/>
            <w:shd w:val="clear" w:color="auto" w:fill="auto"/>
          </w:tcPr>
          <w:p w14:paraId="55A4246B" w14:textId="77777777" w:rsidR="00CA2A95" w:rsidRPr="00803B66" w:rsidRDefault="00CA2A95" w:rsidP="0097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right="11"/>
              <w:rPr>
                <w:rFonts w:ascii="Times New Roman" w:hAnsi="Times New Roman" w:cs="Times New Roman"/>
                <w:sz w:val="22"/>
                <w:szCs w:val="20"/>
                <w:lang w:val="en-GB" w:bidi="ar-SA"/>
              </w:rPr>
            </w:pPr>
          </w:p>
          <w:p w14:paraId="03057E01" w14:textId="15160254" w:rsidR="00CA2A95" w:rsidRPr="00803B66" w:rsidRDefault="00CA2A95" w:rsidP="0097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ind w:right="11"/>
              <w:rPr>
                <w:rFonts w:ascii="Times New Roman" w:hAnsi="Times New Roman" w:cs="Times New Roman"/>
                <w:sz w:val="22"/>
                <w:szCs w:val="20"/>
                <w:cs/>
                <w:lang w:val="en-GB"/>
              </w:rPr>
            </w:pPr>
            <w:r w:rsidRPr="00803B66">
              <w:rPr>
                <w:rFonts w:ascii="Times New Roman" w:hAnsi="Times New Roman" w:cs="Times New Roman" w:hint="cs"/>
                <w:sz w:val="22"/>
                <w:szCs w:val="20"/>
                <w:cs/>
                <w:lang w:val="en-GB"/>
              </w:rPr>
              <w:t>-</w:t>
            </w:r>
          </w:p>
        </w:tc>
        <w:tc>
          <w:tcPr>
            <w:tcW w:w="180" w:type="dxa"/>
            <w:shd w:val="clear" w:color="auto" w:fill="auto"/>
          </w:tcPr>
          <w:p w14:paraId="04BFA3BD"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346" w:type="dxa"/>
            <w:shd w:val="clear" w:color="auto" w:fill="auto"/>
          </w:tcPr>
          <w:p w14:paraId="46F9460E"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right="11"/>
              <w:rPr>
                <w:rFonts w:ascii="Times New Roman" w:hAnsi="Times New Roman" w:cs="Times New Roman"/>
                <w:sz w:val="22"/>
                <w:szCs w:val="20"/>
                <w:lang w:val="en-GB" w:bidi="ar-SA"/>
              </w:rPr>
            </w:pPr>
          </w:p>
          <w:p w14:paraId="640160FD" w14:textId="0052B3B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78"/>
              <w:jc w:val="center"/>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w:t>
            </w:r>
          </w:p>
        </w:tc>
      </w:tr>
      <w:tr w:rsidR="00CA2A95" w:rsidRPr="00803B66" w14:paraId="7DDB4428" w14:textId="77777777" w:rsidTr="00CA2A95">
        <w:trPr>
          <w:cantSplit/>
        </w:trPr>
        <w:tc>
          <w:tcPr>
            <w:tcW w:w="3699" w:type="dxa"/>
          </w:tcPr>
          <w:p w14:paraId="31C828A9"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rPr>
            </w:pPr>
            <w:r w:rsidRPr="00803B66">
              <w:rPr>
                <w:rFonts w:ascii="Times New Roman" w:hAnsi="Times New Roman" w:cs="Times New Roman"/>
                <w:sz w:val="22"/>
                <w:szCs w:val="22"/>
              </w:rPr>
              <w:t>Land, building and land improvements</w:t>
            </w:r>
          </w:p>
          <w:p w14:paraId="66CCA6B2" w14:textId="01E48155"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0"/>
                <w:lang w:val="en-GB" w:bidi="ar-SA"/>
              </w:rPr>
            </w:pPr>
            <w:r w:rsidRPr="00803B66">
              <w:rPr>
                <w:rFonts w:ascii="Times New Roman" w:hAnsi="Times New Roman" w:cs="Times New Roman"/>
                <w:sz w:val="22"/>
                <w:szCs w:val="22"/>
              </w:rPr>
              <w:t xml:space="preserve">   presented under investment properties</w:t>
            </w:r>
          </w:p>
        </w:tc>
        <w:tc>
          <w:tcPr>
            <w:tcW w:w="1170" w:type="dxa"/>
            <w:shd w:val="clear" w:color="auto" w:fill="auto"/>
          </w:tcPr>
          <w:p w14:paraId="2D74DFA1"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p>
          <w:p w14:paraId="5423E98F" w14:textId="77B3F53B"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2</w:t>
            </w:r>
          </w:p>
        </w:tc>
        <w:tc>
          <w:tcPr>
            <w:tcW w:w="180" w:type="dxa"/>
            <w:shd w:val="clear" w:color="auto" w:fill="auto"/>
          </w:tcPr>
          <w:p w14:paraId="00C3E633"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0"/>
                <w:lang w:val="en-GB" w:bidi="ar-SA"/>
              </w:rPr>
            </w:pPr>
          </w:p>
        </w:tc>
        <w:tc>
          <w:tcPr>
            <w:tcW w:w="1352" w:type="dxa"/>
            <w:shd w:val="clear" w:color="auto" w:fill="auto"/>
          </w:tcPr>
          <w:p w14:paraId="7662DE6F"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1"/>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 xml:space="preserve">        </w:t>
            </w:r>
          </w:p>
          <w:p w14:paraId="49FC3319" w14:textId="30366FB4"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 xml:space="preserve">   2</w:t>
            </w:r>
          </w:p>
        </w:tc>
        <w:tc>
          <w:tcPr>
            <w:tcW w:w="180" w:type="dxa"/>
            <w:shd w:val="clear" w:color="auto" w:fill="auto"/>
          </w:tcPr>
          <w:p w14:paraId="6B412550"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174" w:type="dxa"/>
            <w:shd w:val="clear" w:color="auto" w:fill="auto"/>
          </w:tcPr>
          <w:p w14:paraId="086401BF"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right="122"/>
              <w:jc w:val="center"/>
              <w:rPr>
                <w:rFonts w:ascii="Times New Roman" w:hAnsi="Times New Roman" w:cs="Times New Roman"/>
                <w:sz w:val="22"/>
                <w:szCs w:val="20"/>
                <w:lang w:val="en-GB" w:bidi="ar-SA"/>
              </w:rPr>
            </w:pPr>
          </w:p>
          <w:p w14:paraId="3D416918" w14:textId="7FA3BCD2"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right="122"/>
              <w:jc w:val="center"/>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2</w:t>
            </w:r>
          </w:p>
        </w:tc>
        <w:tc>
          <w:tcPr>
            <w:tcW w:w="180" w:type="dxa"/>
            <w:shd w:val="clear" w:color="auto" w:fill="auto"/>
          </w:tcPr>
          <w:p w14:paraId="1169A174"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346" w:type="dxa"/>
            <w:shd w:val="clear" w:color="auto" w:fill="auto"/>
          </w:tcPr>
          <w:p w14:paraId="1C63898D"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1"/>
              <w:rPr>
                <w:rFonts w:ascii="Times New Roman" w:hAnsi="Times New Roman" w:cs="Times New Roman"/>
                <w:sz w:val="22"/>
                <w:szCs w:val="20"/>
                <w:lang w:val="en-GB" w:bidi="ar-SA"/>
              </w:rPr>
            </w:pPr>
          </w:p>
          <w:p w14:paraId="31A0B8B8" w14:textId="47C24A35"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1"/>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2</w:t>
            </w:r>
          </w:p>
        </w:tc>
      </w:tr>
    </w:tbl>
    <w:p w14:paraId="5FD2A026" w14:textId="77777777" w:rsidR="009C1C7B" w:rsidRPr="00803B66" w:rsidRDefault="009C1C7B" w:rsidP="00505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thaiDistribute"/>
        <w:rPr>
          <w:rFonts w:ascii="Times New Roman" w:hAnsi="Times New Roman" w:cs="Times New Roman"/>
          <w:sz w:val="22"/>
          <w:szCs w:val="22"/>
        </w:rPr>
      </w:pPr>
    </w:p>
    <w:p w14:paraId="2E56C81E" w14:textId="1F7529AC" w:rsidR="00F769B2" w:rsidRPr="00803B66" w:rsidRDefault="0077766C" w:rsidP="00BC5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8"/>
        <w:jc w:val="both"/>
        <w:rPr>
          <w:rFonts w:ascii="Times New Roman" w:hAnsi="Times New Roman" w:cs="Times New Roman"/>
          <w:sz w:val="22"/>
          <w:szCs w:val="22"/>
        </w:rPr>
      </w:pPr>
      <w:r w:rsidRPr="00803B66">
        <w:rPr>
          <w:rFonts w:ascii="Times New Roman" w:hAnsi="Times New Roman" w:cs="Times New Roman"/>
          <w:sz w:val="22"/>
          <w:szCs w:val="22"/>
        </w:rPr>
        <w:t xml:space="preserve">Certain long-term loans contain </w:t>
      </w:r>
      <w:r w:rsidR="00F769B2" w:rsidRPr="00803B66">
        <w:rPr>
          <w:rFonts w:ascii="Times New Roman" w:hAnsi="Times New Roman" w:cs="Times New Roman"/>
          <w:sz w:val="22"/>
          <w:szCs w:val="22"/>
        </w:rPr>
        <w:t>restrictions on mergers, disposal of assets, and maintenance of financial ratios</w:t>
      </w:r>
      <w:r w:rsidR="0040636E" w:rsidRPr="00803B66">
        <w:rPr>
          <w:rFonts w:ascii="Times New Roman" w:hAnsi="Times New Roman" w:cs="Times New Roman"/>
          <w:sz w:val="22"/>
          <w:szCs w:val="22"/>
        </w:rPr>
        <w:t>.</w:t>
      </w:r>
      <w:r w:rsidR="00F769B2" w:rsidRPr="00803B66">
        <w:rPr>
          <w:rFonts w:ascii="Times New Roman" w:hAnsi="Times New Roman" w:cs="Times New Roman"/>
          <w:sz w:val="22"/>
          <w:szCs w:val="22"/>
        </w:rPr>
        <w:t xml:space="preserve"> </w:t>
      </w:r>
    </w:p>
    <w:p w14:paraId="6CCC8073" w14:textId="2F6030FD" w:rsidR="00A6765F" w:rsidRPr="00803B66" w:rsidRDefault="00A6765F" w:rsidP="00BC5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8"/>
        <w:jc w:val="both"/>
        <w:rPr>
          <w:rFonts w:ascii="Times New Roman" w:hAnsi="Times New Roman" w:cs="Times New Roman"/>
          <w:sz w:val="22"/>
          <w:szCs w:val="22"/>
        </w:rPr>
      </w:pPr>
    </w:p>
    <w:p w14:paraId="66F58D83" w14:textId="507A6945" w:rsidR="000964CA" w:rsidRPr="00803B66" w:rsidRDefault="00A6765F" w:rsidP="006E1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8"/>
        <w:jc w:val="thaiDistribute"/>
        <w:rPr>
          <w:rFonts w:ascii="Times New Roman" w:hAnsi="Times New Roman" w:cs="Times New Roman"/>
          <w:i/>
          <w:iCs/>
          <w:sz w:val="22"/>
          <w:szCs w:val="22"/>
        </w:rPr>
      </w:pPr>
      <w:r w:rsidRPr="00803B66">
        <w:rPr>
          <w:rFonts w:ascii="Times New Roman" w:hAnsi="Times New Roman" w:cs="Times New Roman"/>
          <w:spacing w:val="8"/>
          <w:sz w:val="22"/>
          <w:szCs w:val="22"/>
        </w:rPr>
        <w:t xml:space="preserve">As at </w:t>
      </w:r>
      <w:r w:rsidR="000341BD" w:rsidRPr="00803B66">
        <w:rPr>
          <w:rFonts w:ascii="Times New Roman" w:hAnsi="Times New Roman" w:cs="Times New Roman"/>
          <w:sz w:val="22"/>
          <w:szCs w:val="22"/>
        </w:rPr>
        <w:t>30 June</w:t>
      </w:r>
      <w:r w:rsidRPr="00803B66">
        <w:rPr>
          <w:rFonts w:ascii="Times New Roman" w:hAnsi="Times New Roman" w:cs="Times New Roman"/>
          <w:sz w:val="22"/>
          <w:szCs w:val="22"/>
        </w:rPr>
        <w:t xml:space="preserve"> 2022</w:t>
      </w:r>
      <w:r w:rsidRPr="00803B66">
        <w:rPr>
          <w:rFonts w:ascii="Times New Roman" w:hAnsi="Times New Roman" w:cs="Times New Roman"/>
          <w:spacing w:val="8"/>
          <w:sz w:val="22"/>
          <w:szCs w:val="22"/>
        </w:rPr>
        <w:t xml:space="preserve">, the Group had unutilised credit facilities totaling Baht </w:t>
      </w:r>
      <w:r w:rsidR="00AE378B" w:rsidRPr="00803B66">
        <w:rPr>
          <w:rFonts w:ascii="Times New Roman" w:hAnsi="Times New Roman" w:cs="Times New Roman"/>
          <w:spacing w:val="8"/>
          <w:sz w:val="22"/>
          <w:szCs w:val="22"/>
        </w:rPr>
        <w:t>3,268</w:t>
      </w:r>
      <w:r w:rsidRPr="00803B66">
        <w:rPr>
          <w:rFonts w:ascii="Times New Roman" w:hAnsi="Times New Roman" w:cs="Times New Roman"/>
          <w:spacing w:val="8"/>
          <w:sz w:val="22"/>
          <w:szCs w:val="22"/>
        </w:rPr>
        <w:t xml:space="preserve"> million</w:t>
      </w:r>
      <w:r w:rsidR="000341BD" w:rsidRPr="00803B66">
        <w:rPr>
          <w:rFonts w:ascii="Times New Roman" w:hAnsi="Times New Roman" w:cs="Times New Roman"/>
          <w:spacing w:val="14"/>
          <w:sz w:val="22"/>
          <w:szCs w:val="22"/>
        </w:rPr>
        <w:t xml:space="preserve"> </w:t>
      </w:r>
      <w:r w:rsidR="000341BD" w:rsidRPr="00803B66">
        <w:rPr>
          <w:rFonts w:ascii="Times New Roman" w:hAnsi="Times New Roman" w:cs="Times New Roman"/>
          <w:spacing w:val="14"/>
          <w:sz w:val="22"/>
          <w:szCs w:val="22"/>
        </w:rPr>
        <w:br/>
      </w:r>
      <w:r w:rsidRPr="00803B66">
        <w:rPr>
          <w:rFonts w:ascii="Times New Roman" w:hAnsi="Times New Roman" w:cs="Times New Roman"/>
          <w:i/>
          <w:iCs/>
          <w:spacing w:val="6"/>
          <w:sz w:val="22"/>
          <w:szCs w:val="22"/>
        </w:rPr>
        <w:t>(</w:t>
      </w:r>
      <w:r w:rsidR="003B06A1" w:rsidRPr="00803B66">
        <w:rPr>
          <w:rFonts w:ascii="Times New Roman" w:hAnsi="Times New Roman" w:cs="Times New Roman"/>
          <w:i/>
          <w:iCs/>
          <w:spacing w:val="6"/>
          <w:sz w:val="22"/>
          <w:szCs w:val="22"/>
        </w:rPr>
        <w:t xml:space="preserve">31 December </w:t>
      </w:r>
      <w:r w:rsidRPr="00803B66">
        <w:rPr>
          <w:rFonts w:ascii="Times New Roman" w:hAnsi="Times New Roman" w:cs="Times New Roman"/>
          <w:i/>
          <w:iCs/>
          <w:spacing w:val="6"/>
          <w:sz w:val="22"/>
          <w:szCs w:val="22"/>
        </w:rPr>
        <w:t>2021: Baht 3,417</w:t>
      </w:r>
      <w:r w:rsidRPr="00803B66">
        <w:rPr>
          <w:rFonts w:ascii="Times New Roman" w:hAnsi="Times New Roman" w:cs="Times New Roman"/>
          <w:spacing w:val="8"/>
          <w:sz w:val="22"/>
          <w:szCs w:val="22"/>
        </w:rPr>
        <w:t xml:space="preserve"> </w:t>
      </w:r>
      <w:r w:rsidRPr="00803B66">
        <w:rPr>
          <w:rFonts w:ascii="Times New Roman" w:hAnsi="Times New Roman" w:cs="Times New Roman"/>
          <w:i/>
          <w:iCs/>
          <w:spacing w:val="6"/>
          <w:sz w:val="22"/>
          <w:szCs w:val="22"/>
        </w:rPr>
        <w:t xml:space="preserve">million) </w:t>
      </w:r>
      <w:r w:rsidRPr="00803B66">
        <w:rPr>
          <w:rFonts w:ascii="Times New Roman" w:hAnsi="Times New Roman" w:cs="Times New Roman"/>
          <w:spacing w:val="6"/>
          <w:sz w:val="22"/>
          <w:szCs w:val="22"/>
        </w:rPr>
        <w:t xml:space="preserve">and the Company had unutilised credit facilities totaling </w:t>
      </w:r>
      <w:r w:rsidRPr="00803B66">
        <w:rPr>
          <w:rFonts w:ascii="Times New Roman" w:hAnsi="Times New Roman" w:cs="Times New Roman"/>
          <w:sz w:val="22"/>
          <w:szCs w:val="22"/>
        </w:rPr>
        <w:t xml:space="preserve">Baht </w:t>
      </w:r>
      <w:r w:rsidR="00AE378B" w:rsidRPr="00803B66">
        <w:rPr>
          <w:rFonts w:ascii="Times New Roman" w:hAnsi="Times New Roman" w:cs="Times New Roman"/>
          <w:sz w:val="22"/>
          <w:szCs w:val="22"/>
        </w:rPr>
        <w:t>2,417</w:t>
      </w:r>
      <w:r w:rsidRPr="00803B66">
        <w:rPr>
          <w:rFonts w:ascii="Times New Roman" w:hAnsi="Times New Roman" w:cs="Times New Roman"/>
          <w:sz w:val="22"/>
          <w:szCs w:val="22"/>
        </w:rPr>
        <w:t xml:space="preserve"> million </w:t>
      </w:r>
      <w:r w:rsidRPr="00803B66">
        <w:rPr>
          <w:rFonts w:ascii="Times New Roman" w:hAnsi="Times New Roman" w:cs="Times New Roman"/>
          <w:i/>
          <w:iCs/>
          <w:sz w:val="22"/>
          <w:szCs w:val="22"/>
        </w:rPr>
        <w:t>(</w:t>
      </w:r>
      <w:r w:rsidR="003B06A1" w:rsidRPr="00803B66">
        <w:rPr>
          <w:rFonts w:ascii="Times New Roman" w:hAnsi="Times New Roman" w:cs="Times New Roman"/>
          <w:i/>
          <w:iCs/>
          <w:sz w:val="22"/>
          <w:szCs w:val="22"/>
        </w:rPr>
        <w:t xml:space="preserve">31 December </w:t>
      </w:r>
      <w:r w:rsidRPr="00803B66">
        <w:rPr>
          <w:rFonts w:ascii="Times New Roman" w:hAnsi="Times New Roman" w:cs="Times New Roman"/>
          <w:i/>
          <w:iCs/>
          <w:sz w:val="22"/>
          <w:szCs w:val="22"/>
        </w:rPr>
        <w:t>2021: Baht 2,6</w:t>
      </w:r>
      <w:r w:rsidR="002B257C">
        <w:rPr>
          <w:rFonts w:ascii="Times New Roman" w:hAnsi="Times New Roman" w:cs="Times New Roman"/>
          <w:i/>
          <w:iCs/>
          <w:sz w:val="22"/>
          <w:szCs w:val="22"/>
        </w:rPr>
        <w:t>17</w:t>
      </w:r>
      <w:r w:rsidRPr="00803B66">
        <w:rPr>
          <w:rFonts w:ascii="Times New Roman" w:hAnsi="Times New Roman" w:cs="Times New Roman"/>
          <w:sz w:val="22"/>
          <w:szCs w:val="22"/>
        </w:rPr>
        <w:t xml:space="preserve"> </w:t>
      </w:r>
      <w:r w:rsidRPr="00803B66">
        <w:rPr>
          <w:rFonts w:ascii="Times New Roman" w:hAnsi="Times New Roman" w:cs="Times New Roman"/>
          <w:i/>
          <w:iCs/>
          <w:sz w:val="22"/>
          <w:szCs w:val="22"/>
        </w:rPr>
        <w:t>million).</w:t>
      </w:r>
      <w:r w:rsidR="006E16A5" w:rsidRPr="00803B66">
        <w:rPr>
          <w:rFonts w:ascii="Times New Roman" w:hAnsi="Times New Roman" w:cs="Times New Roman"/>
          <w:i/>
          <w:iCs/>
          <w:sz w:val="22"/>
          <w:szCs w:val="22"/>
        </w:rPr>
        <w:br w:type="page"/>
      </w:r>
    </w:p>
    <w:p w14:paraId="7542D64B" w14:textId="0857C959" w:rsidR="0065464A" w:rsidRPr="00803B66" w:rsidRDefault="004F0E18" w:rsidP="00CA27BA">
      <w:pPr>
        <w:pStyle w:val="ListParagraph"/>
        <w:numPr>
          <w:ilvl w:val="0"/>
          <w:numId w:val="43"/>
        </w:numPr>
        <w:tabs>
          <w:tab w:val="left" w:pos="540"/>
        </w:tabs>
        <w:ind w:left="540"/>
        <w:jc w:val="both"/>
        <w:rPr>
          <w:b/>
          <w:bCs/>
          <w:sz w:val="24"/>
          <w:szCs w:val="24"/>
        </w:rPr>
      </w:pPr>
      <w:r w:rsidRPr="00803B66">
        <w:rPr>
          <w:b/>
          <w:bCs/>
          <w:sz w:val="24"/>
          <w:szCs w:val="24"/>
        </w:rPr>
        <w:lastRenderedPageBreak/>
        <w:t>Segment information and disaggregation of revenue</w:t>
      </w:r>
    </w:p>
    <w:p w14:paraId="2023F72E" w14:textId="77777777" w:rsidR="00517B88" w:rsidRPr="00803B66" w:rsidRDefault="00517B88" w:rsidP="00F82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1ECE63F9" w14:textId="77777777" w:rsidR="0065464A" w:rsidRPr="00803B66" w:rsidRDefault="0065464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803B66">
        <w:rPr>
          <w:rFonts w:ascii="Times New Roman" w:hAnsi="Times New Roman" w:cs="Times New Roman"/>
          <w:sz w:val="22"/>
          <w:szCs w:val="22"/>
        </w:rPr>
        <w:t>The Group operates in a single line of business, namely the lighting business. The Group’s products are sold through two main channels, project and retail. Both channels have similar groups of customers and products, therefore, the management considers that the Group has only one major reportable business segment.</w:t>
      </w:r>
    </w:p>
    <w:p w14:paraId="6EDE0D23" w14:textId="77777777" w:rsidR="0065464A" w:rsidRPr="00803B66" w:rsidRDefault="0065464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14:paraId="57AAF512" w14:textId="77777777" w:rsidR="0065464A" w:rsidRPr="00803B66" w:rsidRDefault="0065464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803B66">
        <w:rPr>
          <w:rFonts w:ascii="Times New Roman" w:hAnsi="Times New Roman" w:cs="Times New Roman"/>
          <w:sz w:val="22"/>
          <w:szCs w:val="22"/>
        </w:rPr>
        <w:t>Management considers that the Group operates mainly in a single geographic area, namely in Thailand, and has, therefore, only one major geographic segment.</w:t>
      </w:r>
    </w:p>
    <w:p w14:paraId="54888908" w14:textId="77777777" w:rsidR="0065464A" w:rsidRPr="00803B66" w:rsidRDefault="0065464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4FDDB6A" w14:textId="7A8DC6C3" w:rsidR="002B4973" w:rsidRPr="00803B66" w:rsidRDefault="0065464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803B66">
        <w:rPr>
          <w:rFonts w:ascii="Times New Roman" w:hAnsi="Times New Roman" w:cs="Times New Roman"/>
          <w:sz w:val="22"/>
          <w:szCs w:val="22"/>
        </w:rPr>
        <w:t>The Group has no major customer.</w:t>
      </w:r>
      <w:r w:rsidRPr="00803B66">
        <w:rPr>
          <w:rFonts w:ascii="Times New Roman" w:hAnsi="Times New Roman" w:cs="Times New Roman"/>
          <w:sz w:val="22"/>
          <w:szCs w:val="22"/>
          <w:cs/>
        </w:rPr>
        <w:t xml:space="preserve"> </w:t>
      </w:r>
    </w:p>
    <w:p w14:paraId="2C0F2F23" w14:textId="5D9014C6" w:rsidR="00F4719A" w:rsidRPr="00803B66" w:rsidRDefault="00F4719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70BEE66" w14:textId="09EDE7B4" w:rsidR="00A6765F" w:rsidRPr="00803B66" w:rsidRDefault="00A6765F" w:rsidP="00A6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8"/>
        </w:rPr>
      </w:pPr>
      <w:r w:rsidRPr="00803B66">
        <w:rPr>
          <w:rFonts w:ascii="Times New Roman" w:hAnsi="Times New Roman"/>
          <w:sz w:val="22"/>
          <w:szCs w:val="28"/>
        </w:rPr>
        <w:t xml:space="preserve">Timing of revenue recognition of revenue from sale of goods and rendering of services of the Group and the Company for the </w:t>
      </w:r>
      <w:r w:rsidR="00EF76F7" w:rsidRPr="00803B66">
        <w:rPr>
          <w:rFonts w:ascii="Times New Roman" w:hAnsi="Times New Roman"/>
          <w:sz w:val="22"/>
          <w:szCs w:val="28"/>
        </w:rPr>
        <w:t>six</w:t>
      </w:r>
      <w:r w:rsidRPr="00803B66">
        <w:rPr>
          <w:rFonts w:ascii="Times New Roman" w:hAnsi="Times New Roman"/>
          <w:sz w:val="22"/>
          <w:szCs w:val="28"/>
        </w:rPr>
        <w:t>-month period end</w:t>
      </w:r>
      <w:r w:rsidR="00AF2EE7" w:rsidRPr="00803B66">
        <w:rPr>
          <w:rFonts w:ascii="Times New Roman" w:hAnsi="Times New Roman"/>
          <w:sz w:val="22"/>
          <w:szCs w:val="28"/>
        </w:rPr>
        <w:t>ed</w:t>
      </w:r>
      <w:r w:rsidRPr="00803B66">
        <w:rPr>
          <w:rFonts w:ascii="Times New Roman" w:hAnsi="Times New Roman"/>
          <w:sz w:val="22"/>
          <w:szCs w:val="28"/>
        </w:rPr>
        <w:t xml:space="preserve"> </w:t>
      </w:r>
      <w:r w:rsidR="00EF76F7" w:rsidRPr="00803B66">
        <w:rPr>
          <w:rFonts w:ascii="Times New Roman" w:hAnsi="Times New Roman"/>
          <w:sz w:val="22"/>
          <w:szCs w:val="28"/>
        </w:rPr>
        <w:t>30 June</w:t>
      </w:r>
      <w:r w:rsidRPr="00803B66">
        <w:rPr>
          <w:rFonts w:ascii="Times New Roman" w:hAnsi="Times New Roman"/>
          <w:sz w:val="22"/>
          <w:szCs w:val="28"/>
        </w:rPr>
        <w:t xml:space="preserve"> 2022 are consisted of at a point in time amounted to Baht </w:t>
      </w:r>
      <w:r w:rsidR="00AE378B" w:rsidRPr="00803B66">
        <w:rPr>
          <w:rFonts w:ascii="Times New Roman" w:hAnsi="Times New Roman"/>
          <w:sz w:val="22"/>
          <w:szCs w:val="28"/>
        </w:rPr>
        <w:t>1,625</w:t>
      </w:r>
      <w:r w:rsidRPr="00803B66">
        <w:rPr>
          <w:rFonts w:ascii="Times New Roman" w:hAnsi="Times New Roman"/>
          <w:sz w:val="22"/>
          <w:szCs w:val="28"/>
        </w:rPr>
        <w:t xml:space="preserve"> million and Baht </w:t>
      </w:r>
      <w:r w:rsidR="00AE378B" w:rsidRPr="00803B66">
        <w:rPr>
          <w:rFonts w:ascii="Times New Roman" w:hAnsi="Times New Roman"/>
          <w:sz w:val="22"/>
          <w:szCs w:val="28"/>
        </w:rPr>
        <w:t>1,165</w:t>
      </w:r>
      <w:r w:rsidRPr="00803B66">
        <w:rPr>
          <w:rFonts w:ascii="Times New Roman" w:hAnsi="Times New Roman"/>
          <w:sz w:val="22"/>
          <w:szCs w:val="28"/>
        </w:rPr>
        <w:t xml:space="preserve"> million, respectively </w:t>
      </w:r>
      <w:r w:rsidRPr="00803B66">
        <w:rPr>
          <w:rFonts w:ascii="Times New Roman" w:hAnsi="Times New Roman"/>
          <w:i/>
          <w:iCs/>
          <w:sz w:val="22"/>
          <w:szCs w:val="28"/>
        </w:rPr>
        <w:t xml:space="preserve">(2021: Baht </w:t>
      </w:r>
      <w:r w:rsidR="00AE378B" w:rsidRPr="00803B66">
        <w:rPr>
          <w:rFonts w:ascii="Times New Roman" w:hAnsi="Times New Roman"/>
          <w:i/>
          <w:iCs/>
          <w:sz w:val="22"/>
          <w:szCs w:val="28"/>
        </w:rPr>
        <w:t xml:space="preserve">1,182 </w:t>
      </w:r>
      <w:r w:rsidRPr="00803B66">
        <w:rPr>
          <w:rFonts w:ascii="Times New Roman" w:hAnsi="Times New Roman"/>
          <w:i/>
          <w:iCs/>
          <w:sz w:val="22"/>
          <w:szCs w:val="28"/>
        </w:rPr>
        <w:t xml:space="preserve">million and Baht </w:t>
      </w:r>
      <w:r w:rsidR="00AE378B" w:rsidRPr="00803B66">
        <w:rPr>
          <w:rFonts w:ascii="Times New Roman" w:hAnsi="Times New Roman"/>
          <w:i/>
          <w:iCs/>
          <w:sz w:val="22"/>
          <w:szCs w:val="28"/>
        </w:rPr>
        <w:t>940</w:t>
      </w:r>
      <w:r w:rsidRPr="00803B66">
        <w:rPr>
          <w:rFonts w:ascii="Times New Roman" w:hAnsi="Times New Roman"/>
          <w:i/>
          <w:iCs/>
          <w:sz w:val="22"/>
          <w:szCs w:val="28"/>
        </w:rPr>
        <w:t xml:space="preserve"> million, respectively) </w:t>
      </w:r>
      <w:r w:rsidRPr="00803B66">
        <w:rPr>
          <w:rFonts w:ascii="Times New Roman" w:hAnsi="Times New Roman"/>
          <w:sz w:val="22"/>
          <w:szCs w:val="28"/>
        </w:rPr>
        <w:t>and are recognised</w:t>
      </w:r>
      <w:r w:rsidRPr="00803B66">
        <w:rPr>
          <w:rFonts w:ascii="Times New Roman" w:hAnsi="Times New Roman"/>
          <w:i/>
          <w:iCs/>
          <w:sz w:val="22"/>
          <w:szCs w:val="28"/>
        </w:rPr>
        <w:t xml:space="preserve"> </w:t>
      </w:r>
      <w:r w:rsidRPr="00803B66">
        <w:rPr>
          <w:rFonts w:ascii="Times New Roman" w:hAnsi="Times New Roman"/>
          <w:sz w:val="22"/>
          <w:szCs w:val="28"/>
        </w:rPr>
        <w:t xml:space="preserve">over time amounted to Baht </w:t>
      </w:r>
      <w:r w:rsidR="00AE378B" w:rsidRPr="00803B66">
        <w:rPr>
          <w:rFonts w:ascii="Times New Roman" w:hAnsi="Times New Roman"/>
          <w:sz w:val="22"/>
          <w:szCs w:val="28"/>
        </w:rPr>
        <w:t>3</w:t>
      </w:r>
      <w:r w:rsidRPr="00803B66">
        <w:rPr>
          <w:rFonts w:ascii="Times New Roman" w:hAnsi="Times New Roman"/>
          <w:sz w:val="22"/>
          <w:szCs w:val="28"/>
        </w:rPr>
        <w:t xml:space="preserve"> million and Baht </w:t>
      </w:r>
      <w:r w:rsidR="00AE378B" w:rsidRPr="00803B66">
        <w:rPr>
          <w:rFonts w:ascii="Times New Roman" w:hAnsi="Times New Roman"/>
          <w:sz w:val="22"/>
          <w:szCs w:val="28"/>
        </w:rPr>
        <w:t>3</w:t>
      </w:r>
      <w:r w:rsidRPr="00803B66">
        <w:rPr>
          <w:rFonts w:ascii="Times New Roman" w:hAnsi="Times New Roman"/>
          <w:sz w:val="22"/>
          <w:szCs w:val="28"/>
        </w:rPr>
        <w:t xml:space="preserve"> million, respectively </w:t>
      </w:r>
      <w:r w:rsidRPr="00803B66">
        <w:rPr>
          <w:rFonts w:ascii="Times New Roman" w:hAnsi="Times New Roman"/>
          <w:i/>
          <w:iCs/>
          <w:sz w:val="22"/>
          <w:szCs w:val="28"/>
        </w:rPr>
        <w:t xml:space="preserve">(2021: Baht </w:t>
      </w:r>
      <w:r w:rsidR="00AE378B" w:rsidRPr="00803B66">
        <w:rPr>
          <w:rFonts w:ascii="Times New Roman" w:hAnsi="Times New Roman"/>
          <w:i/>
          <w:iCs/>
          <w:sz w:val="22"/>
          <w:szCs w:val="28"/>
        </w:rPr>
        <w:t>2</w:t>
      </w:r>
      <w:r w:rsidRPr="00803B66">
        <w:rPr>
          <w:rFonts w:ascii="Times New Roman" w:hAnsi="Times New Roman"/>
          <w:i/>
          <w:iCs/>
          <w:sz w:val="22"/>
          <w:szCs w:val="28"/>
        </w:rPr>
        <w:t xml:space="preserve"> million and Baht </w:t>
      </w:r>
      <w:r w:rsidR="00AE378B" w:rsidRPr="00803B66">
        <w:rPr>
          <w:rFonts w:ascii="Times New Roman" w:hAnsi="Times New Roman"/>
          <w:i/>
          <w:iCs/>
          <w:sz w:val="22"/>
          <w:szCs w:val="28"/>
        </w:rPr>
        <w:t>2</w:t>
      </w:r>
      <w:r w:rsidRPr="00803B66">
        <w:rPr>
          <w:rFonts w:ascii="Times New Roman" w:hAnsi="Times New Roman"/>
          <w:i/>
          <w:iCs/>
          <w:sz w:val="22"/>
          <w:szCs w:val="28"/>
        </w:rPr>
        <w:t xml:space="preserve"> million, respectively).</w:t>
      </w:r>
    </w:p>
    <w:p w14:paraId="3B8BEEC8" w14:textId="7701F2DC" w:rsidR="00CA27BA" w:rsidRPr="00803B66" w:rsidRDefault="00CA27BA" w:rsidP="00CA27BA">
      <w:pPr>
        <w:tabs>
          <w:tab w:val="left" w:pos="540"/>
        </w:tabs>
        <w:jc w:val="both"/>
        <w:rPr>
          <w:b/>
          <w:bCs/>
          <w:sz w:val="24"/>
          <w:szCs w:val="24"/>
        </w:rPr>
      </w:pPr>
    </w:p>
    <w:p w14:paraId="29468133" w14:textId="7445F9C5" w:rsidR="00CA2A95" w:rsidRPr="00803B66" w:rsidRDefault="00CA2A95" w:rsidP="00CA27BA">
      <w:pPr>
        <w:pStyle w:val="ListParagraph"/>
        <w:numPr>
          <w:ilvl w:val="0"/>
          <w:numId w:val="43"/>
        </w:numPr>
        <w:tabs>
          <w:tab w:val="left" w:pos="540"/>
        </w:tabs>
        <w:ind w:left="540"/>
        <w:jc w:val="both"/>
        <w:rPr>
          <w:b/>
          <w:bCs/>
          <w:sz w:val="24"/>
          <w:szCs w:val="24"/>
        </w:rPr>
      </w:pPr>
      <w:r w:rsidRPr="00803B66">
        <w:rPr>
          <w:b/>
          <w:bCs/>
          <w:sz w:val="24"/>
          <w:szCs w:val="24"/>
        </w:rPr>
        <w:t>Dividends</w:t>
      </w:r>
    </w:p>
    <w:p w14:paraId="2E4630E1" w14:textId="77777777" w:rsidR="00CA2A95" w:rsidRPr="00803B66" w:rsidRDefault="00CA2A95" w:rsidP="00CA2A95">
      <w:pPr>
        <w:spacing w:line="240" w:lineRule="auto"/>
        <w:rPr>
          <w:rFonts w:ascii="Times New Roman" w:hAnsi="Times New Roman" w:cs="Times New Roman"/>
          <w:sz w:val="22"/>
          <w:szCs w:val="22"/>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531"/>
        <w:gridCol w:w="1709"/>
        <w:gridCol w:w="1530"/>
        <w:gridCol w:w="252"/>
        <w:gridCol w:w="1548"/>
      </w:tblGrid>
      <w:tr w:rsidR="00CA2A95" w:rsidRPr="00803B66" w14:paraId="2EB7BB7E" w14:textId="77777777" w:rsidTr="00C72FFD">
        <w:trPr>
          <w:tblHeader/>
        </w:trPr>
        <w:tc>
          <w:tcPr>
            <w:tcW w:w="2520" w:type="dxa"/>
          </w:tcPr>
          <w:p w14:paraId="55CDE840" w14:textId="77777777" w:rsidR="00CA2A95" w:rsidRPr="00803B66" w:rsidRDefault="00CA2A95" w:rsidP="001C677B">
            <w:pPr>
              <w:pStyle w:val="block"/>
              <w:spacing w:after="0" w:line="240" w:lineRule="auto"/>
              <w:ind w:left="0"/>
              <w:jc w:val="center"/>
              <w:rPr>
                <w:szCs w:val="22"/>
              </w:rPr>
            </w:pPr>
          </w:p>
        </w:tc>
        <w:tc>
          <w:tcPr>
            <w:tcW w:w="1531" w:type="dxa"/>
            <w:vAlign w:val="bottom"/>
          </w:tcPr>
          <w:p w14:paraId="5753C826" w14:textId="77777777" w:rsidR="00CA2A95" w:rsidRPr="00803B66" w:rsidRDefault="00CA2A95" w:rsidP="001C677B">
            <w:pPr>
              <w:pStyle w:val="block"/>
              <w:spacing w:after="0" w:line="240" w:lineRule="auto"/>
              <w:ind w:left="0"/>
              <w:jc w:val="center"/>
              <w:rPr>
                <w:szCs w:val="22"/>
              </w:rPr>
            </w:pPr>
            <w:r w:rsidRPr="00803B66">
              <w:rPr>
                <w:szCs w:val="22"/>
              </w:rPr>
              <w:t>Approval date</w:t>
            </w:r>
          </w:p>
        </w:tc>
        <w:tc>
          <w:tcPr>
            <w:tcW w:w="1709" w:type="dxa"/>
            <w:vAlign w:val="bottom"/>
          </w:tcPr>
          <w:p w14:paraId="44323F08" w14:textId="77777777" w:rsidR="00CA2A95" w:rsidRPr="00803B66" w:rsidRDefault="00CA2A95" w:rsidP="001C677B">
            <w:pPr>
              <w:pStyle w:val="block"/>
              <w:tabs>
                <w:tab w:val="left" w:pos="1505"/>
              </w:tabs>
              <w:spacing w:after="0" w:line="240" w:lineRule="auto"/>
              <w:ind w:left="-115" w:right="-112"/>
              <w:jc w:val="center"/>
              <w:rPr>
                <w:szCs w:val="22"/>
              </w:rPr>
            </w:pPr>
            <w:r w:rsidRPr="00803B66">
              <w:rPr>
                <w:szCs w:val="22"/>
              </w:rPr>
              <w:t>Payment schedule</w:t>
            </w:r>
          </w:p>
        </w:tc>
        <w:tc>
          <w:tcPr>
            <w:tcW w:w="1530" w:type="dxa"/>
            <w:vAlign w:val="bottom"/>
          </w:tcPr>
          <w:p w14:paraId="56A8FEF4" w14:textId="77777777" w:rsidR="00CA2A95" w:rsidRPr="00803B66" w:rsidRDefault="00CA2A95" w:rsidP="001C677B">
            <w:pPr>
              <w:pStyle w:val="block"/>
              <w:spacing w:after="0" w:line="240" w:lineRule="auto"/>
              <w:ind w:left="-83" w:right="-108"/>
              <w:jc w:val="center"/>
              <w:rPr>
                <w:i/>
                <w:iCs/>
                <w:szCs w:val="22"/>
              </w:rPr>
            </w:pPr>
            <w:r w:rsidRPr="00803B66">
              <w:rPr>
                <w:szCs w:val="22"/>
              </w:rPr>
              <w:t>Dividend rate per share</w:t>
            </w:r>
            <w:r w:rsidRPr="00803B66">
              <w:rPr>
                <w:i/>
                <w:iCs/>
                <w:szCs w:val="22"/>
              </w:rPr>
              <w:t xml:space="preserve"> </w:t>
            </w:r>
          </w:p>
        </w:tc>
        <w:tc>
          <w:tcPr>
            <w:tcW w:w="252" w:type="dxa"/>
            <w:vAlign w:val="bottom"/>
          </w:tcPr>
          <w:p w14:paraId="2C49C9CF" w14:textId="77777777" w:rsidR="00CA2A95" w:rsidRPr="00803B66" w:rsidRDefault="00CA2A95" w:rsidP="001C677B">
            <w:pPr>
              <w:pStyle w:val="block"/>
              <w:spacing w:after="0" w:line="240" w:lineRule="auto"/>
              <w:ind w:left="0"/>
              <w:jc w:val="center"/>
              <w:rPr>
                <w:i/>
                <w:iCs/>
                <w:szCs w:val="22"/>
              </w:rPr>
            </w:pPr>
          </w:p>
        </w:tc>
        <w:tc>
          <w:tcPr>
            <w:tcW w:w="1548" w:type="dxa"/>
            <w:vAlign w:val="bottom"/>
          </w:tcPr>
          <w:p w14:paraId="25CFC4A5" w14:textId="77777777" w:rsidR="00CA2A95" w:rsidRPr="00803B66" w:rsidRDefault="00CA2A95" w:rsidP="001C677B">
            <w:pPr>
              <w:pStyle w:val="block"/>
              <w:spacing w:after="0" w:line="240" w:lineRule="auto"/>
              <w:ind w:left="-96" w:right="-83"/>
              <w:jc w:val="center"/>
              <w:rPr>
                <w:i/>
                <w:iCs/>
                <w:szCs w:val="22"/>
                <w:lang w:val="en-US" w:bidi="th-TH"/>
              </w:rPr>
            </w:pPr>
            <w:r w:rsidRPr="00803B66">
              <w:rPr>
                <w:szCs w:val="22"/>
                <w:lang w:val="en-US" w:bidi="th-TH"/>
              </w:rPr>
              <w:t>Amount</w:t>
            </w:r>
          </w:p>
        </w:tc>
      </w:tr>
      <w:tr w:rsidR="00CA2A95" w:rsidRPr="00803B66" w14:paraId="3B9F816C" w14:textId="77777777" w:rsidTr="00C72FFD">
        <w:trPr>
          <w:tblHeader/>
        </w:trPr>
        <w:tc>
          <w:tcPr>
            <w:tcW w:w="2520" w:type="dxa"/>
          </w:tcPr>
          <w:p w14:paraId="59A0AA89" w14:textId="77777777" w:rsidR="00CA2A95" w:rsidRPr="00803B66" w:rsidRDefault="00CA2A95" w:rsidP="001C677B">
            <w:pPr>
              <w:pStyle w:val="block"/>
              <w:spacing w:after="0" w:line="240" w:lineRule="auto"/>
              <w:ind w:left="-135" w:right="-146"/>
              <w:jc w:val="center"/>
              <w:rPr>
                <w:szCs w:val="22"/>
              </w:rPr>
            </w:pPr>
          </w:p>
        </w:tc>
        <w:tc>
          <w:tcPr>
            <w:tcW w:w="1531" w:type="dxa"/>
            <w:vAlign w:val="bottom"/>
          </w:tcPr>
          <w:p w14:paraId="03BB3AD7" w14:textId="77777777" w:rsidR="00CA2A95" w:rsidRPr="00803B66" w:rsidRDefault="00CA2A95" w:rsidP="001C677B">
            <w:pPr>
              <w:pStyle w:val="block"/>
              <w:spacing w:after="0" w:line="240" w:lineRule="auto"/>
              <w:ind w:left="-135" w:right="-146"/>
              <w:jc w:val="center"/>
              <w:rPr>
                <w:szCs w:val="22"/>
              </w:rPr>
            </w:pPr>
          </w:p>
        </w:tc>
        <w:tc>
          <w:tcPr>
            <w:tcW w:w="1709" w:type="dxa"/>
            <w:vAlign w:val="bottom"/>
          </w:tcPr>
          <w:p w14:paraId="40CD0141" w14:textId="77777777" w:rsidR="00CA2A95" w:rsidRPr="00803B66" w:rsidRDefault="00CA2A95" w:rsidP="001C677B">
            <w:pPr>
              <w:pStyle w:val="block"/>
              <w:spacing w:after="0" w:line="240" w:lineRule="auto"/>
              <w:ind w:left="-70" w:right="-146"/>
              <w:jc w:val="center"/>
              <w:rPr>
                <w:szCs w:val="22"/>
              </w:rPr>
            </w:pPr>
          </w:p>
        </w:tc>
        <w:tc>
          <w:tcPr>
            <w:tcW w:w="1530" w:type="dxa"/>
            <w:vAlign w:val="bottom"/>
          </w:tcPr>
          <w:p w14:paraId="13B5E878" w14:textId="77777777" w:rsidR="00CA2A95" w:rsidRPr="00803B66" w:rsidRDefault="00CA2A95" w:rsidP="001C677B">
            <w:pPr>
              <w:pStyle w:val="block"/>
              <w:spacing w:after="0" w:line="240" w:lineRule="auto"/>
              <w:ind w:left="0"/>
              <w:jc w:val="center"/>
              <w:rPr>
                <w:szCs w:val="22"/>
              </w:rPr>
            </w:pPr>
            <w:r w:rsidRPr="00803B66">
              <w:rPr>
                <w:i/>
                <w:iCs/>
                <w:szCs w:val="22"/>
              </w:rPr>
              <w:t>(Baht)</w:t>
            </w:r>
          </w:p>
        </w:tc>
        <w:tc>
          <w:tcPr>
            <w:tcW w:w="252" w:type="dxa"/>
            <w:vAlign w:val="bottom"/>
          </w:tcPr>
          <w:p w14:paraId="44A3EC81" w14:textId="77777777" w:rsidR="00CA2A95" w:rsidRPr="00803B66" w:rsidRDefault="00CA2A95" w:rsidP="001C677B">
            <w:pPr>
              <w:pStyle w:val="block"/>
              <w:spacing w:after="0" w:line="240" w:lineRule="auto"/>
              <w:ind w:left="0"/>
              <w:jc w:val="center"/>
              <w:rPr>
                <w:szCs w:val="22"/>
              </w:rPr>
            </w:pPr>
          </w:p>
        </w:tc>
        <w:tc>
          <w:tcPr>
            <w:tcW w:w="1548" w:type="dxa"/>
            <w:vAlign w:val="bottom"/>
          </w:tcPr>
          <w:p w14:paraId="5FB4F172" w14:textId="77777777" w:rsidR="00CA2A95" w:rsidRPr="00803B66" w:rsidRDefault="00CA2A95" w:rsidP="001C677B">
            <w:pPr>
              <w:pStyle w:val="block"/>
              <w:spacing w:after="0" w:line="240" w:lineRule="auto"/>
              <w:ind w:left="-96" w:right="-83"/>
              <w:jc w:val="center"/>
              <w:rPr>
                <w:szCs w:val="22"/>
              </w:rPr>
            </w:pPr>
            <w:r w:rsidRPr="00803B66">
              <w:rPr>
                <w:i/>
                <w:iCs/>
                <w:szCs w:val="22"/>
              </w:rPr>
              <w:t>(in million Baht)</w:t>
            </w:r>
          </w:p>
        </w:tc>
      </w:tr>
      <w:tr w:rsidR="00AE378B" w:rsidRPr="00803B66" w14:paraId="48CB2076" w14:textId="77777777" w:rsidTr="00C72FFD">
        <w:trPr>
          <w:tblHeader/>
        </w:trPr>
        <w:tc>
          <w:tcPr>
            <w:tcW w:w="2520" w:type="dxa"/>
          </w:tcPr>
          <w:p w14:paraId="097B8A5C" w14:textId="5E166736" w:rsidR="00AE378B" w:rsidRPr="00803B66" w:rsidRDefault="00AE378B" w:rsidP="00AE378B">
            <w:pPr>
              <w:pStyle w:val="block"/>
              <w:spacing w:after="0" w:line="240" w:lineRule="auto"/>
              <w:ind w:left="-18" w:right="-146"/>
              <w:rPr>
                <w:b/>
                <w:bCs/>
                <w:i/>
                <w:iCs/>
                <w:szCs w:val="22"/>
              </w:rPr>
            </w:pPr>
            <w:r w:rsidRPr="00803B66">
              <w:rPr>
                <w:b/>
                <w:bCs/>
                <w:i/>
                <w:iCs/>
                <w:szCs w:val="22"/>
                <w:lang w:val="en-US"/>
              </w:rPr>
              <w:t>2022</w:t>
            </w:r>
          </w:p>
        </w:tc>
        <w:tc>
          <w:tcPr>
            <w:tcW w:w="1531" w:type="dxa"/>
            <w:vAlign w:val="bottom"/>
          </w:tcPr>
          <w:p w14:paraId="6377A1D2" w14:textId="77777777" w:rsidR="00AE378B" w:rsidRPr="00803B66" w:rsidRDefault="00AE378B" w:rsidP="001C677B">
            <w:pPr>
              <w:pStyle w:val="block"/>
              <w:spacing w:after="0" w:line="240" w:lineRule="auto"/>
              <w:ind w:left="-135" w:right="-146"/>
              <w:jc w:val="center"/>
              <w:rPr>
                <w:szCs w:val="22"/>
              </w:rPr>
            </w:pPr>
          </w:p>
        </w:tc>
        <w:tc>
          <w:tcPr>
            <w:tcW w:w="1709" w:type="dxa"/>
            <w:vAlign w:val="bottom"/>
          </w:tcPr>
          <w:p w14:paraId="7F87E12C" w14:textId="77777777" w:rsidR="00AE378B" w:rsidRPr="00803B66" w:rsidRDefault="00AE378B" w:rsidP="001C677B">
            <w:pPr>
              <w:pStyle w:val="block"/>
              <w:spacing w:after="0" w:line="240" w:lineRule="auto"/>
              <w:ind w:left="-70" w:right="-146"/>
              <w:jc w:val="center"/>
              <w:rPr>
                <w:szCs w:val="22"/>
              </w:rPr>
            </w:pPr>
          </w:p>
        </w:tc>
        <w:tc>
          <w:tcPr>
            <w:tcW w:w="1530" w:type="dxa"/>
            <w:vAlign w:val="bottom"/>
          </w:tcPr>
          <w:p w14:paraId="1AD65B7C" w14:textId="77777777" w:rsidR="00AE378B" w:rsidRPr="00803B66" w:rsidRDefault="00AE378B" w:rsidP="001C677B">
            <w:pPr>
              <w:pStyle w:val="block"/>
              <w:spacing w:after="0" w:line="240" w:lineRule="auto"/>
              <w:ind w:left="0"/>
              <w:jc w:val="center"/>
              <w:rPr>
                <w:i/>
                <w:iCs/>
                <w:szCs w:val="22"/>
              </w:rPr>
            </w:pPr>
          </w:p>
        </w:tc>
        <w:tc>
          <w:tcPr>
            <w:tcW w:w="252" w:type="dxa"/>
            <w:vAlign w:val="bottom"/>
          </w:tcPr>
          <w:p w14:paraId="2C805953" w14:textId="77777777" w:rsidR="00AE378B" w:rsidRPr="00803B66" w:rsidRDefault="00AE378B" w:rsidP="001C677B">
            <w:pPr>
              <w:pStyle w:val="block"/>
              <w:spacing w:after="0" w:line="240" w:lineRule="auto"/>
              <w:ind w:left="0"/>
              <w:jc w:val="center"/>
              <w:rPr>
                <w:szCs w:val="22"/>
              </w:rPr>
            </w:pPr>
          </w:p>
        </w:tc>
        <w:tc>
          <w:tcPr>
            <w:tcW w:w="1548" w:type="dxa"/>
            <w:vAlign w:val="bottom"/>
          </w:tcPr>
          <w:p w14:paraId="52EF7E3F" w14:textId="77777777" w:rsidR="00AE378B" w:rsidRPr="00803B66" w:rsidRDefault="00AE378B" w:rsidP="001C677B">
            <w:pPr>
              <w:pStyle w:val="block"/>
              <w:spacing w:after="0" w:line="240" w:lineRule="auto"/>
              <w:ind w:left="-96" w:right="-83"/>
              <w:jc w:val="center"/>
              <w:rPr>
                <w:i/>
                <w:iCs/>
                <w:szCs w:val="22"/>
              </w:rPr>
            </w:pPr>
          </w:p>
        </w:tc>
      </w:tr>
      <w:tr w:rsidR="00CA2A95" w:rsidRPr="00803B66" w14:paraId="23E5A2F2" w14:textId="77777777" w:rsidTr="00C72FFD">
        <w:tc>
          <w:tcPr>
            <w:tcW w:w="2520" w:type="dxa"/>
          </w:tcPr>
          <w:p w14:paraId="7134F25C" w14:textId="106FB966" w:rsidR="00CA2A95" w:rsidRPr="00803B66" w:rsidRDefault="00CA2A95" w:rsidP="001C677B">
            <w:pPr>
              <w:pStyle w:val="block"/>
              <w:spacing w:after="0" w:line="240" w:lineRule="auto"/>
              <w:ind w:left="-18" w:right="-146"/>
              <w:rPr>
                <w:szCs w:val="22"/>
                <w:lang w:val="en-US" w:bidi="th-TH"/>
              </w:rPr>
            </w:pPr>
            <w:r w:rsidRPr="00803B66">
              <w:rPr>
                <w:szCs w:val="22"/>
                <w:lang w:val="en-US"/>
              </w:rPr>
              <w:t xml:space="preserve">2021 </w:t>
            </w:r>
            <w:r w:rsidRPr="00803B66">
              <w:rPr>
                <w:szCs w:val="22"/>
              </w:rPr>
              <w:t>Annual dividend</w:t>
            </w:r>
            <w:r w:rsidRPr="00803B66">
              <w:rPr>
                <w:szCs w:val="22"/>
                <w:cs/>
                <w:lang w:bidi="th-TH"/>
              </w:rPr>
              <w:t xml:space="preserve"> </w:t>
            </w:r>
          </w:p>
        </w:tc>
        <w:tc>
          <w:tcPr>
            <w:tcW w:w="1531" w:type="dxa"/>
            <w:vAlign w:val="bottom"/>
          </w:tcPr>
          <w:p w14:paraId="1742A35E" w14:textId="35E76309" w:rsidR="00CA2A95" w:rsidRPr="00803B66" w:rsidRDefault="00CA2A95" w:rsidP="001C677B">
            <w:pPr>
              <w:jc w:val="center"/>
              <w:rPr>
                <w:rFonts w:ascii="Times New Roman" w:hAnsi="Times New Roman" w:cs="Times New Roman"/>
                <w:sz w:val="22"/>
                <w:szCs w:val="22"/>
              </w:rPr>
            </w:pPr>
            <w:r w:rsidRPr="00803B66">
              <w:rPr>
                <w:rFonts w:ascii="Times New Roman" w:hAnsi="Times New Roman" w:cs="Times New Roman"/>
                <w:sz w:val="22"/>
                <w:szCs w:val="22"/>
              </w:rPr>
              <w:t>20 April 2022</w:t>
            </w:r>
          </w:p>
        </w:tc>
        <w:tc>
          <w:tcPr>
            <w:tcW w:w="1709" w:type="dxa"/>
            <w:vAlign w:val="bottom"/>
          </w:tcPr>
          <w:p w14:paraId="72820F02" w14:textId="0E6CC766" w:rsidR="00CA2A95" w:rsidRPr="00803B66" w:rsidRDefault="00CA2A95" w:rsidP="001C677B">
            <w:pPr>
              <w:jc w:val="center"/>
              <w:rPr>
                <w:rFonts w:ascii="Times New Roman" w:hAnsi="Times New Roman" w:cs="Times New Roman"/>
                <w:sz w:val="22"/>
                <w:szCs w:val="22"/>
              </w:rPr>
            </w:pPr>
            <w:r w:rsidRPr="00803B66">
              <w:rPr>
                <w:rFonts w:ascii="Times New Roman" w:hAnsi="Times New Roman" w:cs="Times New Roman"/>
                <w:sz w:val="22"/>
                <w:szCs w:val="22"/>
              </w:rPr>
              <w:t>May 2022</w:t>
            </w:r>
          </w:p>
        </w:tc>
        <w:tc>
          <w:tcPr>
            <w:tcW w:w="1530" w:type="dxa"/>
            <w:tcBorders>
              <w:bottom w:val="double" w:sz="4" w:space="0" w:color="auto"/>
            </w:tcBorders>
            <w:vAlign w:val="bottom"/>
          </w:tcPr>
          <w:p w14:paraId="0286B2F8" w14:textId="7E4F5E0C" w:rsidR="00CA2A95" w:rsidRPr="00803B66" w:rsidRDefault="00CA2A95" w:rsidP="001C677B">
            <w:pPr>
              <w:pStyle w:val="block"/>
              <w:spacing w:after="0" w:line="240" w:lineRule="auto"/>
              <w:ind w:left="0"/>
              <w:jc w:val="center"/>
              <w:rPr>
                <w:szCs w:val="22"/>
              </w:rPr>
            </w:pPr>
            <w:r w:rsidRPr="00803B66">
              <w:rPr>
                <w:szCs w:val="22"/>
              </w:rPr>
              <w:t>0.085</w:t>
            </w:r>
          </w:p>
        </w:tc>
        <w:tc>
          <w:tcPr>
            <w:tcW w:w="252" w:type="dxa"/>
            <w:vAlign w:val="bottom"/>
          </w:tcPr>
          <w:p w14:paraId="048C95A9" w14:textId="77777777" w:rsidR="00CA2A95" w:rsidRPr="00803B66" w:rsidRDefault="00CA2A95" w:rsidP="001C677B">
            <w:pPr>
              <w:pStyle w:val="block"/>
              <w:spacing w:after="0" w:line="240" w:lineRule="auto"/>
              <w:ind w:left="0"/>
              <w:jc w:val="center"/>
              <w:rPr>
                <w:szCs w:val="22"/>
              </w:rPr>
            </w:pPr>
          </w:p>
        </w:tc>
        <w:tc>
          <w:tcPr>
            <w:tcW w:w="1548" w:type="dxa"/>
            <w:tcBorders>
              <w:bottom w:val="double" w:sz="4" w:space="0" w:color="auto"/>
            </w:tcBorders>
            <w:vAlign w:val="bottom"/>
          </w:tcPr>
          <w:p w14:paraId="20562567" w14:textId="5CCE9FDD" w:rsidR="00CA2A95" w:rsidRPr="00803B66" w:rsidRDefault="00CA2A95" w:rsidP="00C72FFD">
            <w:pPr>
              <w:pStyle w:val="block"/>
              <w:spacing w:after="0" w:line="240" w:lineRule="auto"/>
              <w:ind w:left="0"/>
              <w:jc w:val="center"/>
              <w:rPr>
                <w:szCs w:val="22"/>
              </w:rPr>
            </w:pPr>
            <w:r w:rsidRPr="00803B66">
              <w:rPr>
                <w:szCs w:val="22"/>
              </w:rPr>
              <w:t>41.82</w:t>
            </w:r>
          </w:p>
        </w:tc>
      </w:tr>
      <w:tr w:rsidR="004110BB" w:rsidRPr="00803B66" w14:paraId="1D8EE221" w14:textId="77777777" w:rsidTr="004110BB">
        <w:tc>
          <w:tcPr>
            <w:tcW w:w="2520" w:type="dxa"/>
          </w:tcPr>
          <w:p w14:paraId="2E8EDF75" w14:textId="77777777" w:rsidR="004110BB" w:rsidRPr="00803B66" w:rsidRDefault="004110BB" w:rsidP="001C677B">
            <w:pPr>
              <w:pStyle w:val="block"/>
              <w:spacing w:after="0" w:line="240" w:lineRule="auto"/>
              <w:ind w:left="-18" w:right="-146"/>
              <w:rPr>
                <w:szCs w:val="22"/>
                <w:lang w:val="en-US"/>
              </w:rPr>
            </w:pPr>
          </w:p>
        </w:tc>
        <w:tc>
          <w:tcPr>
            <w:tcW w:w="1531" w:type="dxa"/>
            <w:vAlign w:val="bottom"/>
          </w:tcPr>
          <w:p w14:paraId="3A1F5802" w14:textId="77777777" w:rsidR="004110BB" w:rsidRPr="00803B66" w:rsidRDefault="004110BB" w:rsidP="001C677B">
            <w:pPr>
              <w:jc w:val="center"/>
              <w:rPr>
                <w:rFonts w:ascii="Times New Roman" w:hAnsi="Times New Roman" w:cs="Times New Roman"/>
                <w:sz w:val="22"/>
                <w:szCs w:val="22"/>
              </w:rPr>
            </w:pPr>
          </w:p>
        </w:tc>
        <w:tc>
          <w:tcPr>
            <w:tcW w:w="1709" w:type="dxa"/>
            <w:vAlign w:val="bottom"/>
          </w:tcPr>
          <w:p w14:paraId="5F8009A9" w14:textId="77777777" w:rsidR="004110BB" w:rsidRPr="00803B66" w:rsidRDefault="004110BB" w:rsidP="001C677B">
            <w:pPr>
              <w:jc w:val="center"/>
              <w:rPr>
                <w:rFonts w:ascii="Times New Roman" w:hAnsi="Times New Roman" w:cs="Times New Roman"/>
                <w:sz w:val="22"/>
                <w:szCs w:val="22"/>
              </w:rPr>
            </w:pPr>
          </w:p>
        </w:tc>
        <w:tc>
          <w:tcPr>
            <w:tcW w:w="1530" w:type="dxa"/>
            <w:vAlign w:val="bottom"/>
          </w:tcPr>
          <w:p w14:paraId="4DFF766E" w14:textId="77777777" w:rsidR="004110BB" w:rsidRPr="00803B66" w:rsidRDefault="004110BB" w:rsidP="001C677B">
            <w:pPr>
              <w:pStyle w:val="block"/>
              <w:spacing w:after="0" w:line="240" w:lineRule="auto"/>
              <w:ind w:left="0"/>
              <w:jc w:val="center"/>
              <w:rPr>
                <w:szCs w:val="22"/>
              </w:rPr>
            </w:pPr>
          </w:p>
        </w:tc>
        <w:tc>
          <w:tcPr>
            <w:tcW w:w="252" w:type="dxa"/>
            <w:vAlign w:val="bottom"/>
          </w:tcPr>
          <w:p w14:paraId="5C6F323A" w14:textId="77777777" w:rsidR="004110BB" w:rsidRPr="00803B66" w:rsidRDefault="004110BB" w:rsidP="001C677B">
            <w:pPr>
              <w:pStyle w:val="block"/>
              <w:spacing w:after="0" w:line="240" w:lineRule="auto"/>
              <w:ind w:left="0"/>
              <w:jc w:val="center"/>
              <w:rPr>
                <w:szCs w:val="22"/>
              </w:rPr>
            </w:pPr>
          </w:p>
        </w:tc>
        <w:tc>
          <w:tcPr>
            <w:tcW w:w="1548" w:type="dxa"/>
            <w:vAlign w:val="bottom"/>
          </w:tcPr>
          <w:p w14:paraId="30E6B3DD" w14:textId="77777777" w:rsidR="004110BB" w:rsidRPr="00803B66" w:rsidRDefault="004110BB" w:rsidP="00C72FFD">
            <w:pPr>
              <w:pStyle w:val="block"/>
              <w:spacing w:after="0" w:line="240" w:lineRule="auto"/>
              <w:ind w:left="0"/>
              <w:jc w:val="center"/>
              <w:rPr>
                <w:szCs w:val="22"/>
              </w:rPr>
            </w:pPr>
          </w:p>
        </w:tc>
      </w:tr>
      <w:tr w:rsidR="00AE378B" w:rsidRPr="00803B66" w14:paraId="77F9E3E3" w14:textId="77777777" w:rsidTr="004110BB">
        <w:tc>
          <w:tcPr>
            <w:tcW w:w="2520" w:type="dxa"/>
          </w:tcPr>
          <w:p w14:paraId="116FD894" w14:textId="08D8F54E" w:rsidR="00AE378B" w:rsidRPr="00803B66" w:rsidRDefault="00AE378B" w:rsidP="001C677B">
            <w:pPr>
              <w:pStyle w:val="block"/>
              <w:spacing w:after="0" w:line="240" w:lineRule="auto"/>
              <w:ind w:left="-18" w:right="-146"/>
              <w:rPr>
                <w:b/>
                <w:bCs/>
                <w:i/>
                <w:iCs/>
                <w:szCs w:val="22"/>
                <w:lang w:val="en-US"/>
              </w:rPr>
            </w:pPr>
            <w:r w:rsidRPr="00803B66">
              <w:rPr>
                <w:b/>
                <w:bCs/>
                <w:i/>
                <w:iCs/>
                <w:szCs w:val="22"/>
                <w:lang w:val="en-US"/>
              </w:rPr>
              <w:t>2021</w:t>
            </w:r>
          </w:p>
        </w:tc>
        <w:tc>
          <w:tcPr>
            <w:tcW w:w="1531" w:type="dxa"/>
            <w:vAlign w:val="bottom"/>
          </w:tcPr>
          <w:p w14:paraId="0AD46010" w14:textId="77777777" w:rsidR="00AE378B" w:rsidRPr="00803B66" w:rsidRDefault="00AE378B" w:rsidP="001C677B">
            <w:pPr>
              <w:jc w:val="center"/>
              <w:rPr>
                <w:rFonts w:ascii="Times New Roman" w:hAnsi="Times New Roman" w:cs="Times New Roman"/>
                <w:sz w:val="22"/>
                <w:szCs w:val="22"/>
              </w:rPr>
            </w:pPr>
          </w:p>
        </w:tc>
        <w:tc>
          <w:tcPr>
            <w:tcW w:w="1709" w:type="dxa"/>
            <w:vAlign w:val="bottom"/>
          </w:tcPr>
          <w:p w14:paraId="1076056E" w14:textId="77777777" w:rsidR="00AE378B" w:rsidRPr="00803B66" w:rsidRDefault="00AE378B" w:rsidP="001C677B">
            <w:pPr>
              <w:jc w:val="center"/>
              <w:rPr>
                <w:rFonts w:ascii="Times New Roman" w:hAnsi="Times New Roman" w:cs="Times New Roman"/>
                <w:sz w:val="22"/>
                <w:szCs w:val="22"/>
              </w:rPr>
            </w:pPr>
          </w:p>
        </w:tc>
        <w:tc>
          <w:tcPr>
            <w:tcW w:w="1530" w:type="dxa"/>
            <w:vAlign w:val="bottom"/>
          </w:tcPr>
          <w:p w14:paraId="1ABB089B" w14:textId="77777777" w:rsidR="00AE378B" w:rsidRPr="00803B66" w:rsidRDefault="00AE378B" w:rsidP="001C677B">
            <w:pPr>
              <w:pStyle w:val="block"/>
              <w:spacing w:after="0" w:line="240" w:lineRule="auto"/>
              <w:ind w:left="0"/>
              <w:jc w:val="center"/>
              <w:rPr>
                <w:szCs w:val="22"/>
              </w:rPr>
            </w:pPr>
          </w:p>
        </w:tc>
        <w:tc>
          <w:tcPr>
            <w:tcW w:w="252" w:type="dxa"/>
            <w:vAlign w:val="bottom"/>
          </w:tcPr>
          <w:p w14:paraId="1445EC44" w14:textId="77777777" w:rsidR="00AE378B" w:rsidRPr="00803B66" w:rsidRDefault="00AE378B" w:rsidP="001C677B">
            <w:pPr>
              <w:pStyle w:val="block"/>
              <w:spacing w:after="0" w:line="240" w:lineRule="auto"/>
              <w:ind w:left="0"/>
              <w:jc w:val="center"/>
              <w:rPr>
                <w:szCs w:val="22"/>
              </w:rPr>
            </w:pPr>
          </w:p>
        </w:tc>
        <w:tc>
          <w:tcPr>
            <w:tcW w:w="1548" w:type="dxa"/>
            <w:vAlign w:val="bottom"/>
          </w:tcPr>
          <w:p w14:paraId="5985AAE4" w14:textId="77777777" w:rsidR="00AE378B" w:rsidRPr="00803B66" w:rsidRDefault="00AE378B" w:rsidP="001C677B">
            <w:pPr>
              <w:pStyle w:val="block"/>
              <w:tabs>
                <w:tab w:val="decimal" w:pos="1056"/>
              </w:tabs>
              <w:spacing w:after="0" w:line="240" w:lineRule="auto"/>
              <w:ind w:left="-96" w:right="-83"/>
              <w:rPr>
                <w:szCs w:val="22"/>
              </w:rPr>
            </w:pPr>
          </w:p>
        </w:tc>
      </w:tr>
      <w:tr w:rsidR="00CA2A95" w:rsidRPr="00803B66" w14:paraId="0C88CDD4" w14:textId="77777777" w:rsidTr="00C72FFD">
        <w:tc>
          <w:tcPr>
            <w:tcW w:w="2520" w:type="dxa"/>
          </w:tcPr>
          <w:p w14:paraId="3BA8F3E5" w14:textId="7EFA1B4B" w:rsidR="00CA2A95" w:rsidRPr="00803B66" w:rsidRDefault="00CA2A95" w:rsidP="00CA2A95">
            <w:pPr>
              <w:pStyle w:val="block"/>
              <w:spacing w:after="0" w:line="240" w:lineRule="auto"/>
              <w:ind w:left="-18" w:right="-146"/>
              <w:rPr>
                <w:szCs w:val="22"/>
              </w:rPr>
            </w:pPr>
            <w:r w:rsidRPr="00803B66">
              <w:rPr>
                <w:szCs w:val="22"/>
                <w:lang w:val="en-US"/>
              </w:rPr>
              <w:t xml:space="preserve">2020 </w:t>
            </w:r>
            <w:r w:rsidRPr="00803B66">
              <w:rPr>
                <w:szCs w:val="22"/>
              </w:rPr>
              <w:t>Annual dividend</w:t>
            </w:r>
            <w:r w:rsidRPr="00803B66">
              <w:rPr>
                <w:szCs w:val="22"/>
                <w:cs/>
                <w:lang w:bidi="th-TH"/>
              </w:rPr>
              <w:t xml:space="preserve"> </w:t>
            </w:r>
          </w:p>
        </w:tc>
        <w:tc>
          <w:tcPr>
            <w:tcW w:w="1531" w:type="dxa"/>
            <w:vAlign w:val="bottom"/>
          </w:tcPr>
          <w:p w14:paraId="5BA16F72" w14:textId="06854958" w:rsidR="00CA2A95" w:rsidRPr="00803B66" w:rsidRDefault="00CA2A95" w:rsidP="00CA2A95">
            <w:pPr>
              <w:jc w:val="center"/>
              <w:rPr>
                <w:rFonts w:ascii="Times New Roman" w:hAnsi="Times New Roman" w:cs="Times New Roman"/>
                <w:sz w:val="22"/>
                <w:szCs w:val="22"/>
              </w:rPr>
            </w:pPr>
            <w:r w:rsidRPr="00803B66">
              <w:rPr>
                <w:rFonts w:ascii="Times New Roman" w:hAnsi="Times New Roman" w:cs="Times New Roman"/>
                <w:sz w:val="22"/>
                <w:szCs w:val="22"/>
              </w:rPr>
              <w:t>28 April 2021</w:t>
            </w:r>
          </w:p>
        </w:tc>
        <w:tc>
          <w:tcPr>
            <w:tcW w:w="1709" w:type="dxa"/>
            <w:vAlign w:val="bottom"/>
          </w:tcPr>
          <w:p w14:paraId="5B3D4313" w14:textId="456FA9DB" w:rsidR="00CA2A95" w:rsidRPr="00803B66" w:rsidRDefault="00CA2A95" w:rsidP="00CA2A95">
            <w:pPr>
              <w:jc w:val="center"/>
              <w:rPr>
                <w:rFonts w:ascii="Times New Roman" w:hAnsi="Times New Roman" w:cs="Times New Roman"/>
                <w:sz w:val="22"/>
                <w:szCs w:val="22"/>
              </w:rPr>
            </w:pPr>
            <w:r w:rsidRPr="00803B66">
              <w:rPr>
                <w:rFonts w:ascii="Times New Roman" w:hAnsi="Times New Roman" w:cs="Times New Roman"/>
                <w:sz w:val="22"/>
                <w:szCs w:val="22"/>
              </w:rPr>
              <w:t>May 2021</w:t>
            </w:r>
          </w:p>
        </w:tc>
        <w:tc>
          <w:tcPr>
            <w:tcW w:w="1530" w:type="dxa"/>
            <w:tcBorders>
              <w:bottom w:val="double" w:sz="4" w:space="0" w:color="auto"/>
            </w:tcBorders>
            <w:vAlign w:val="bottom"/>
          </w:tcPr>
          <w:p w14:paraId="584327DD" w14:textId="4ED07BDA" w:rsidR="00CA2A95" w:rsidRPr="00803B66" w:rsidRDefault="00CA2A95" w:rsidP="00CA2A95">
            <w:pPr>
              <w:pStyle w:val="block"/>
              <w:spacing w:after="0" w:line="240" w:lineRule="auto"/>
              <w:ind w:left="0"/>
              <w:jc w:val="center"/>
              <w:rPr>
                <w:szCs w:val="22"/>
              </w:rPr>
            </w:pPr>
            <w:r w:rsidRPr="00803B66">
              <w:rPr>
                <w:szCs w:val="22"/>
              </w:rPr>
              <w:t>0.075</w:t>
            </w:r>
          </w:p>
        </w:tc>
        <w:tc>
          <w:tcPr>
            <w:tcW w:w="252" w:type="dxa"/>
            <w:vAlign w:val="bottom"/>
          </w:tcPr>
          <w:p w14:paraId="235D1BB5" w14:textId="77777777" w:rsidR="00CA2A95" w:rsidRPr="00803B66" w:rsidRDefault="00CA2A95" w:rsidP="00CA2A95">
            <w:pPr>
              <w:pStyle w:val="block"/>
              <w:spacing w:after="0" w:line="240" w:lineRule="auto"/>
              <w:ind w:left="0"/>
              <w:jc w:val="center"/>
              <w:rPr>
                <w:szCs w:val="22"/>
              </w:rPr>
            </w:pPr>
          </w:p>
        </w:tc>
        <w:tc>
          <w:tcPr>
            <w:tcW w:w="1548" w:type="dxa"/>
            <w:tcBorders>
              <w:bottom w:val="double" w:sz="4" w:space="0" w:color="auto"/>
            </w:tcBorders>
            <w:vAlign w:val="bottom"/>
          </w:tcPr>
          <w:p w14:paraId="45FCC11A" w14:textId="517B44E9" w:rsidR="00CA2A95" w:rsidRPr="00803B66" w:rsidRDefault="00CA2A95" w:rsidP="00C72FFD">
            <w:pPr>
              <w:pStyle w:val="block"/>
              <w:spacing w:after="0" w:line="240" w:lineRule="auto"/>
              <w:ind w:left="0"/>
              <w:jc w:val="center"/>
              <w:rPr>
                <w:szCs w:val="22"/>
              </w:rPr>
            </w:pPr>
            <w:r w:rsidRPr="00803B66">
              <w:rPr>
                <w:szCs w:val="22"/>
              </w:rPr>
              <w:t>36.90</w:t>
            </w:r>
          </w:p>
        </w:tc>
      </w:tr>
    </w:tbl>
    <w:p w14:paraId="69D72D60" w14:textId="77777777" w:rsidR="00DE1DFF" w:rsidRPr="00803B66" w:rsidRDefault="00DE1DFF"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4B6526FC" w14:textId="71F99BAF" w:rsidR="00CA2A95" w:rsidRPr="00803B66" w:rsidRDefault="00177BE2" w:rsidP="00CA27BA">
      <w:pPr>
        <w:pStyle w:val="ListParagraph"/>
        <w:numPr>
          <w:ilvl w:val="0"/>
          <w:numId w:val="43"/>
        </w:numPr>
        <w:tabs>
          <w:tab w:val="left" w:pos="540"/>
        </w:tabs>
        <w:ind w:left="540"/>
        <w:jc w:val="both"/>
        <w:rPr>
          <w:b/>
          <w:bCs/>
          <w:sz w:val="24"/>
          <w:szCs w:val="24"/>
        </w:rPr>
      </w:pPr>
      <w:r w:rsidRPr="00803B66">
        <w:rPr>
          <w:b/>
          <w:bCs/>
          <w:sz w:val="24"/>
          <w:szCs w:val="24"/>
        </w:rPr>
        <w:t>Income tax</w:t>
      </w:r>
    </w:p>
    <w:p w14:paraId="08E0F67E" w14:textId="77777777" w:rsidR="00177BE2" w:rsidRPr="00803B66" w:rsidRDefault="00177BE2"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0"/>
          <w:szCs w:val="24"/>
        </w:rPr>
      </w:pPr>
    </w:p>
    <w:p w14:paraId="6E563132" w14:textId="1C48F9A0" w:rsidR="008B564A" w:rsidRPr="00803B66" w:rsidRDefault="008B564A" w:rsidP="008B5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8"/>
        </w:rPr>
      </w:pPr>
      <w:r w:rsidRPr="00803B66">
        <w:rPr>
          <w:rFonts w:ascii="Times New Roman" w:hAnsi="Times New Roman"/>
          <w:sz w:val="22"/>
          <w:szCs w:val="28"/>
        </w:rPr>
        <w:t xml:space="preserve">The Group’s consolidated effective tax rate in respect of continuing operations for the </w:t>
      </w:r>
      <w:r w:rsidR="00C72FFD" w:rsidRPr="00803B66">
        <w:rPr>
          <w:rFonts w:ascii="Times New Roman" w:hAnsi="Times New Roman"/>
          <w:sz w:val="22"/>
          <w:szCs w:val="28"/>
        </w:rPr>
        <w:t>six</w:t>
      </w:r>
      <w:r w:rsidRPr="00803B66">
        <w:rPr>
          <w:rFonts w:ascii="Times New Roman" w:hAnsi="Times New Roman"/>
          <w:sz w:val="22"/>
          <w:szCs w:val="28"/>
        </w:rPr>
        <w:t>-month period ended 30 June 2022 was different from Thai corporate tax rate mainly caused from theses factors below;</w:t>
      </w:r>
    </w:p>
    <w:p w14:paraId="7BAA3C27" w14:textId="77777777" w:rsidR="008B564A" w:rsidRPr="00803B66" w:rsidRDefault="008B564A" w:rsidP="008B5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14:paraId="4CD2A113" w14:textId="77777777" w:rsidR="008B564A" w:rsidRPr="00803B66" w:rsidRDefault="008B564A" w:rsidP="008B564A">
      <w:pPr>
        <w:pStyle w:val="ListParagraph"/>
        <w:numPr>
          <w:ilvl w:val="0"/>
          <w:numId w:val="42"/>
        </w:numPr>
        <w:tabs>
          <w:tab w:val="left" w:pos="540"/>
        </w:tabs>
        <w:ind w:right="29"/>
        <w:jc w:val="both"/>
        <w:rPr>
          <w:szCs w:val="22"/>
          <w:lang w:val="en-US" w:bidi="th-TH"/>
        </w:rPr>
      </w:pPr>
      <w:r w:rsidRPr="00803B66">
        <w:rPr>
          <w:szCs w:val="22"/>
          <w:lang w:val="en-US" w:bidi="th-TH"/>
        </w:rPr>
        <w:t>Enacted granted privileges by the Board of Investment.</w:t>
      </w:r>
    </w:p>
    <w:p w14:paraId="477A27F3" w14:textId="77777777" w:rsidR="008B564A" w:rsidRPr="00803B66" w:rsidRDefault="008B564A" w:rsidP="008B564A">
      <w:pPr>
        <w:pStyle w:val="ListParagraph"/>
        <w:numPr>
          <w:ilvl w:val="0"/>
          <w:numId w:val="42"/>
        </w:numPr>
        <w:tabs>
          <w:tab w:val="left" w:pos="540"/>
        </w:tabs>
        <w:ind w:right="29"/>
        <w:jc w:val="both"/>
        <w:rPr>
          <w:szCs w:val="22"/>
          <w:lang w:val="en-US" w:bidi="th-TH"/>
        </w:rPr>
      </w:pPr>
      <w:r w:rsidRPr="00803B66">
        <w:rPr>
          <w:szCs w:val="22"/>
          <w:lang w:val="en-US" w:bidi="th-TH"/>
        </w:rPr>
        <w:t>Utilisation of unrecognised loss carried forward.</w:t>
      </w:r>
    </w:p>
    <w:p w14:paraId="00861FBC" w14:textId="347C1CB5" w:rsidR="00CA2A95" w:rsidRPr="00803B66" w:rsidRDefault="006E16A5" w:rsidP="00C72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803B66">
        <w:rPr>
          <w:rFonts w:ascii="Times New Roman" w:hAnsi="Times New Roman" w:cs="Times New Roman"/>
          <w:sz w:val="22"/>
          <w:szCs w:val="22"/>
        </w:rPr>
        <w:br w:type="page"/>
      </w:r>
    </w:p>
    <w:p w14:paraId="332EC65C" w14:textId="3825D99A" w:rsidR="00B56BBA" w:rsidRPr="00803B66" w:rsidRDefault="00B56BBA" w:rsidP="00CA27BA">
      <w:pPr>
        <w:pStyle w:val="ListParagraph"/>
        <w:numPr>
          <w:ilvl w:val="0"/>
          <w:numId w:val="43"/>
        </w:numPr>
        <w:tabs>
          <w:tab w:val="left" w:pos="540"/>
        </w:tabs>
        <w:ind w:left="540"/>
        <w:jc w:val="both"/>
        <w:rPr>
          <w:b/>
          <w:bCs/>
          <w:sz w:val="24"/>
          <w:szCs w:val="24"/>
        </w:rPr>
      </w:pPr>
      <w:r w:rsidRPr="00803B66">
        <w:rPr>
          <w:b/>
          <w:bCs/>
          <w:sz w:val="24"/>
          <w:szCs w:val="24"/>
        </w:rPr>
        <w:lastRenderedPageBreak/>
        <w:t xml:space="preserve">Financial instruments </w:t>
      </w:r>
    </w:p>
    <w:p w14:paraId="247C78D6" w14:textId="77777777" w:rsidR="00007C7E" w:rsidRPr="00803B66" w:rsidRDefault="00007C7E"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5634732C" w14:textId="77777777" w:rsidR="00345C4A" w:rsidRPr="00803B66" w:rsidRDefault="002854B2" w:rsidP="001600F1">
      <w:pPr>
        <w:pStyle w:val="block"/>
        <w:spacing w:after="0" w:line="240" w:lineRule="atLeast"/>
        <w:ind w:left="0" w:right="-7" w:firstLine="540"/>
        <w:jc w:val="both"/>
        <w:rPr>
          <w:b/>
          <w:bCs/>
          <w:i/>
          <w:iCs/>
          <w:szCs w:val="22"/>
          <w:lang w:bidi="th-TH"/>
        </w:rPr>
      </w:pPr>
      <w:r w:rsidRPr="00803B66">
        <w:rPr>
          <w:b/>
          <w:bCs/>
          <w:i/>
          <w:iCs/>
          <w:szCs w:val="22"/>
          <w:lang w:bidi="th-TH"/>
        </w:rPr>
        <w:t>Carrying amounts and fair values</w:t>
      </w:r>
    </w:p>
    <w:p w14:paraId="35333920" w14:textId="77777777" w:rsidR="00962A3A" w:rsidRPr="00803B66" w:rsidRDefault="00962A3A"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p>
    <w:p w14:paraId="46AEB5AA" w14:textId="5F5B631B" w:rsidR="00FE7EF6" w:rsidRPr="00803B66" w:rsidRDefault="00C405FC"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hanging="7"/>
        <w:jc w:val="both"/>
        <w:rPr>
          <w:rFonts w:ascii="Times New Roman" w:hAnsi="Times New Roman" w:cs="Times New Roman"/>
          <w:sz w:val="22"/>
          <w:szCs w:val="22"/>
        </w:rPr>
      </w:pPr>
      <w:r w:rsidRPr="00803B66">
        <w:rPr>
          <w:rFonts w:ascii="Times New Roman" w:hAnsi="Times New Roman" w:cs="Times New Roman"/>
          <w:sz w:val="22"/>
          <w:szCs w:val="22"/>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4FF5F1A0" w14:textId="77777777" w:rsidR="001600F1" w:rsidRPr="00803B66" w:rsidRDefault="001600F1"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hanging="7"/>
        <w:jc w:val="both"/>
        <w:rPr>
          <w:rFonts w:ascii="Times New Roman" w:hAnsi="Times New Roman" w:cs="Times New Roman"/>
          <w:sz w:val="22"/>
          <w:szCs w:val="22"/>
        </w:rPr>
      </w:pPr>
    </w:p>
    <w:tbl>
      <w:tblPr>
        <w:tblW w:w="9216" w:type="dxa"/>
        <w:tblInd w:w="522" w:type="dxa"/>
        <w:tblLayout w:type="fixed"/>
        <w:tblCellMar>
          <w:left w:w="79" w:type="dxa"/>
          <w:right w:w="79" w:type="dxa"/>
        </w:tblCellMar>
        <w:tblLook w:val="0000" w:firstRow="0" w:lastRow="0" w:firstColumn="0" w:lastColumn="0" w:noHBand="0" w:noVBand="0"/>
      </w:tblPr>
      <w:tblGrid>
        <w:gridCol w:w="2700"/>
        <w:gridCol w:w="1620"/>
        <w:gridCol w:w="180"/>
        <w:gridCol w:w="1323"/>
        <w:gridCol w:w="27"/>
        <w:gridCol w:w="153"/>
        <w:gridCol w:w="27"/>
        <w:gridCol w:w="1620"/>
        <w:gridCol w:w="27"/>
        <w:gridCol w:w="153"/>
        <w:gridCol w:w="27"/>
        <w:gridCol w:w="1359"/>
      </w:tblGrid>
      <w:tr w:rsidR="004758D0" w:rsidRPr="00803B66" w14:paraId="393A8283" w14:textId="77777777" w:rsidTr="001600F1">
        <w:trPr>
          <w:trHeight w:val="227"/>
          <w:tblHeader/>
        </w:trPr>
        <w:tc>
          <w:tcPr>
            <w:tcW w:w="2700" w:type="dxa"/>
            <w:vMerge w:val="restart"/>
            <w:shd w:val="clear" w:color="auto" w:fill="auto"/>
            <w:vAlign w:val="bottom"/>
          </w:tcPr>
          <w:p w14:paraId="6D560F88" w14:textId="77777777" w:rsidR="004758D0" w:rsidRPr="00803B66" w:rsidRDefault="004758D0" w:rsidP="001600F1">
            <w:pPr>
              <w:pStyle w:val="acctfourfigures"/>
              <w:tabs>
                <w:tab w:val="clear" w:pos="765"/>
              </w:tabs>
              <w:rPr>
                <w:i/>
                <w:iCs/>
                <w:color w:val="0000FF"/>
                <w:szCs w:val="22"/>
                <w:lang w:val="en-US" w:bidi="th-TH"/>
              </w:rPr>
            </w:pPr>
          </w:p>
        </w:tc>
        <w:tc>
          <w:tcPr>
            <w:tcW w:w="3150" w:type="dxa"/>
            <w:gridSpan w:val="4"/>
          </w:tcPr>
          <w:p w14:paraId="199EC507" w14:textId="77777777" w:rsidR="004758D0" w:rsidRPr="00803B66" w:rsidRDefault="004758D0" w:rsidP="001600F1">
            <w:pPr>
              <w:pStyle w:val="acctfourfigures"/>
              <w:tabs>
                <w:tab w:val="clear" w:pos="765"/>
                <w:tab w:val="decimal" w:pos="371"/>
              </w:tabs>
              <w:ind w:left="-79" w:right="-79"/>
              <w:jc w:val="center"/>
              <w:rPr>
                <w:b/>
                <w:bCs/>
                <w:szCs w:val="22"/>
                <w:cs/>
                <w:lang w:val="en-US" w:bidi="th-TH"/>
              </w:rPr>
            </w:pPr>
            <w:r w:rsidRPr="00803B66">
              <w:rPr>
                <w:b/>
                <w:bCs/>
                <w:szCs w:val="22"/>
                <w:lang w:bidi="th-TH"/>
              </w:rPr>
              <w:t>Consolidated financial statement</w:t>
            </w:r>
          </w:p>
        </w:tc>
        <w:tc>
          <w:tcPr>
            <w:tcW w:w="180" w:type="dxa"/>
            <w:gridSpan w:val="2"/>
          </w:tcPr>
          <w:p w14:paraId="7AF95151" w14:textId="77777777" w:rsidR="004758D0" w:rsidRPr="00803B66" w:rsidRDefault="004758D0" w:rsidP="001600F1">
            <w:pPr>
              <w:pStyle w:val="acctfourfigures"/>
              <w:tabs>
                <w:tab w:val="clear" w:pos="765"/>
                <w:tab w:val="decimal" w:pos="371"/>
              </w:tabs>
              <w:ind w:left="-79" w:right="-79"/>
              <w:jc w:val="center"/>
              <w:rPr>
                <w:b/>
                <w:bCs/>
                <w:szCs w:val="22"/>
                <w:cs/>
                <w:lang w:val="en-US" w:bidi="th-TH"/>
              </w:rPr>
            </w:pPr>
          </w:p>
        </w:tc>
        <w:tc>
          <w:tcPr>
            <w:tcW w:w="3186" w:type="dxa"/>
            <w:gridSpan w:val="5"/>
          </w:tcPr>
          <w:p w14:paraId="49B17DF8" w14:textId="77777777" w:rsidR="004758D0" w:rsidRPr="00803B66" w:rsidRDefault="004758D0" w:rsidP="001600F1">
            <w:pPr>
              <w:pStyle w:val="acctfourfigures"/>
              <w:tabs>
                <w:tab w:val="clear" w:pos="765"/>
                <w:tab w:val="decimal" w:pos="371"/>
              </w:tabs>
              <w:ind w:left="-79" w:right="-79"/>
              <w:jc w:val="center"/>
              <w:rPr>
                <w:rFonts w:eastAsiaTheme="minorEastAsia"/>
                <w:b/>
                <w:bCs/>
                <w:szCs w:val="22"/>
                <w:cs/>
                <w:lang w:val="en-US" w:eastAsia="ja-JP" w:bidi="th-TH"/>
              </w:rPr>
            </w:pPr>
            <w:r w:rsidRPr="00803B66">
              <w:rPr>
                <w:b/>
                <w:bCs/>
                <w:szCs w:val="22"/>
                <w:lang w:bidi="th-TH"/>
              </w:rPr>
              <w:t>Separate financial statement</w:t>
            </w:r>
          </w:p>
        </w:tc>
      </w:tr>
      <w:tr w:rsidR="004758D0" w:rsidRPr="00803B66" w14:paraId="2E64E02F" w14:textId="77777777" w:rsidTr="001600F1">
        <w:trPr>
          <w:trHeight w:val="74"/>
          <w:tblHeader/>
        </w:trPr>
        <w:tc>
          <w:tcPr>
            <w:tcW w:w="2700" w:type="dxa"/>
            <w:vMerge/>
            <w:shd w:val="clear" w:color="auto" w:fill="auto"/>
            <w:vAlign w:val="bottom"/>
          </w:tcPr>
          <w:p w14:paraId="14ADB941" w14:textId="77777777" w:rsidR="004758D0" w:rsidRPr="00803B66" w:rsidRDefault="004758D0" w:rsidP="001600F1">
            <w:pPr>
              <w:pStyle w:val="acctfourfigures"/>
              <w:tabs>
                <w:tab w:val="clear" w:pos="765"/>
              </w:tabs>
              <w:rPr>
                <w:i/>
                <w:iCs/>
                <w:color w:val="0000FF"/>
                <w:szCs w:val="22"/>
                <w:cs/>
                <w:lang w:bidi="th-TH"/>
              </w:rPr>
            </w:pPr>
          </w:p>
        </w:tc>
        <w:tc>
          <w:tcPr>
            <w:tcW w:w="1620" w:type="dxa"/>
            <w:tcBorders>
              <w:bottom w:val="single" w:sz="4" w:space="0" w:color="auto"/>
            </w:tcBorders>
          </w:tcPr>
          <w:p w14:paraId="67A8A809" w14:textId="77777777" w:rsidR="004758D0" w:rsidRPr="00803B66" w:rsidRDefault="004758D0" w:rsidP="001600F1">
            <w:pPr>
              <w:pStyle w:val="acctfourfigures"/>
              <w:tabs>
                <w:tab w:val="clear" w:pos="765"/>
                <w:tab w:val="decimal" w:pos="371"/>
              </w:tabs>
              <w:ind w:left="-79" w:right="-79"/>
              <w:jc w:val="center"/>
              <w:rPr>
                <w:szCs w:val="22"/>
                <w:cs/>
                <w:lang w:val="en-US" w:bidi="th-TH"/>
              </w:rPr>
            </w:pPr>
            <w:r w:rsidRPr="00803B66">
              <w:rPr>
                <w:szCs w:val="22"/>
                <w:lang w:bidi="th-TH"/>
              </w:rPr>
              <w:t>Carrying amount</w:t>
            </w:r>
          </w:p>
        </w:tc>
        <w:tc>
          <w:tcPr>
            <w:tcW w:w="180" w:type="dxa"/>
          </w:tcPr>
          <w:p w14:paraId="4C434EAA" w14:textId="77777777" w:rsidR="004758D0" w:rsidRPr="00803B66" w:rsidRDefault="004758D0" w:rsidP="001600F1">
            <w:pPr>
              <w:pStyle w:val="acctfourfigures"/>
              <w:tabs>
                <w:tab w:val="clear" w:pos="765"/>
                <w:tab w:val="decimal" w:pos="371"/>
              </w:tabs>
              <w:ind w:left="-79" w:right="-79"/>
              <w:jc w:val="center"/>
              <w:rPr>
                <w:szCs w:val="22"/>
                <w:cs/>
                <w:lang w:bidi="th-TH"/>
              </w:rPr>
            </w:pPr>
          </w:p>
        </w:tc>
        <w:tc>
          <w:tcPr>
            <w:tcW w:w="1350" w:type="dxa"/>
            <w:gridSpan w:val="2"/>
            <w:tcBorders>
              <w:bottom w:val="single" w:sz="4" w:space="0" w:color="auto"/>
            </w:tcBorders>
            <w:shd w:val="clear" w:color="auto" w:fill="auto"/>
            <w:vAlign w:val="bottom"/>
          </w:tcPr>
          <w:p w14:paraId="4D2DB117" w14:textId="77777777" w:rsidR="004758D0" w:rsidRPr="00803B66" w:rsidRDefault="004758D0" w:rsidP="001600F1">
            <w:pPr>
              <w:pStyle w:val="acctfourfigures"/>
              <w:tabs>
                <w:tab w:val="clear" w:pos="765"/>
                <w:tab w:val="decimal" w:pos="371"/>
              </w:tabs>
              <w:ind w:left="-79" w:right="-79"/>
              <w:jc w:val="center"/>
              <w:rPr>
                <w:szCs w:val="22"/>
                <w:cs/>
                <w:lang w:bidi="th-TH"/>
              </w:rPr>
            </w:pPr>
            <w:r w:rsidRPr="00803B66">
              <w:rPr>
                <w:szCs w:val="22"/>
                <w:lang w:bidi="th-TH"/>
              </w:rPr>
              <w:t>Fair value</w:t>
            </w:r>
          </w:p>
        </w:tc>
        <w:tc>
          <w:tcPr>
            <w:tcW w:w="180" w:type="dxa"/>
            <w:gridSpan w:val="2"/>
            <w:shd w:val="clear" w:color="auto" w:fill="auto"/>
            <w:vAlign w:val="bottom"/>
          </w:tcPr>
          <w:p w14:paraId="6CEF9752" w14:textId="77777777" w:rsidR="004758D0" w:rsidRPr="00803B66" w:rsidRDefault="004758D0" w:rsidP="001600F1">
            <w:pPr>
              <w:pStyle w:val="acctfourfigures"/>
              <w:tabs>
                <w:tab w:val="clear" w:pos="765"/>
                <w:tab w:val="decimal" w:pos="371"/>
              </w:tabs>
              <w:ind w:left="-79" w:right="-79"/>
              <w:jc w:val="center"/>
              <w:rPr>
                <w:szCs w:val="22"/>
                <w:cs/>
                <w:lang w:bidi="th-TH"/>
              </w:rPr>
            </w:pPr>
          </w:p>
        </w:tc>
        <w:tc>
          <w:tcPr>
            <w:tcW w:w="1647" w:type="dxa"/>
            <w:gridSpan w:val="2"/>
            <w:tcBorders>
              <w:bottom w:val="single" w:sz="4" w:space="0" w:color="auto"/>
            </w:tcBorders>
            <w:shd w:val="clear" w:color="auto" w:fill="auto"/>
          </w:tcPr>
          <w:p w14:paraId="3E8D0812" w14:textId="77777777" w:rsidR="004758D0" w:rsidRPr="00803B66" w:rsidRDefault="004758D0" w:rsidP="001600F1">
            <w:pPr>
              <w:pStyle w:val="acctfourfigures"/>
              <w:tabs>
                <w:tab w:val="clear" w:pos="765"/>
                <w:tab w:val="decimal" w:pos="371"/>
              </w:tabs>
              <w:ind w:left="-79" w:right="-79"/>
              <w:jc w:val="center"/>
              <w:rPr>
                <w:szCs w:val="22"/>
                <w:cs/>
                <w:lang w:val="en-US" w:bidi="th-TH"/>
              </w:rPr>
            </w:pPr>
            <w:r w:rsidRPr="00803B66">
              <w:rPr>
                <w:szCs w:val="22"/>
                <w:lang w:bidi="th-TH"/>
              </w:rPr>
              <w:t>Carrying amount</w:t>
            </w:r>
          </w:p>
        </w:tc>
        <w:tc>
          <w:tcPr>
            <w:tcW w:w="180" w:type="dxa"/>
            <w:gridSpan w:val="2"/>
            <w:shd w:val="clear" w:color="auto" w:fill="auto"/>
          </w:tcPr>
          <w:p w14:paraId="437B67F1" w14:textId="77777777" w:rsidR="004758D0" w:rsidRPr="00803B66" w:rsidRDefault="004758D0" w:rsidP="001600F1">
            <w:pPr>
              <w:pStyle w:val="acctfourfigures"/>
              <w:tabs>
                <w:tab w:val="clear" w:pos="765"/>
                <w:tab w:val="decimal" w:pos="371"/>
              </w:tabs>
              <w:ind w:left="-79" w:right="-79"/>
              <w:jc w:val="center"/>
              <w:rPr>
                <w:szCs w:val="22"/>
                <w:cs/>
                <w:lang w:bidi="th-TH"/>
              </w:rPr>
            </w:pPr>
          </w:p>
        </w:tc>
        <w:tc>
          <w:tcPr>
            <w:tcW w:w="1359" w:type="dxa"/>
            <w:tcBorders>
              <w:bottom w:val="single" w:sz="4" w:space="0" w:color="auto"/>
            </w:tcBorders>
            <w:shd w:val="clear" w:color="auto" w:fill="auto"/>
            <w:vAlign w:val="bottom"/>
          </w:tcPr>
          <w:p w14:paraId="704F5460" w14:textId="77777777" w:rsidR="004758D0" w:rsidRPr="00803B66" w:rsidRDefault="004758D0" w:rsidP="001600F1">
            <w:pPr>
              <w:pStyle w:val="acctfourfigures"/>
              <w:tabs>
                <w:tab w:val="clear" w:pos="765"/>
                <w:tab w:val="decimal" w:pos="371"/>
              </w:tabs>
              <w:ind w:left="-79" w:right="-79"/>
              <w:jc w:val="center"/>
              <w:rPr>
                <w:szCs w:val="22"/>
                <w:cs/>
                <w:lang w:bidi="th-TH"/>
              </w:rPr>
            </w:pPr>
            <w:r w:rsidRPr="00803B66">
              <w:rPr>
                <w:szCs w:val="22"/>
                <w:lang w:bidi="th-TH"/>
              </w:rPr>
              <w:t>Fair value</w:t>
            </w:r>
          </w:p>
        </w:tc>
      </w:tr>
      <w:tr w:rsidR="004758D0" w:rsidRPr="00803B66" w14:paraId="471DFD84" w14:textId="77777777" w:rsidTr="001600F1">
        <w:trPr>
          <w:trHeight w:val="60"/>
          <w:tblHeader/>
        </w:trPr>
        <w:tc>
          <w:tcPr>
            <w:tcW w:w="2700" w:type="dxa"/>
            <w:shd w:val="clear" w:color="auto" w:fill="auto"/>
            <w:vAlign w:val="bottom"/>
          </w:tcPr>
          <w:p w14:paraId="6EF947E8" w14:textId="77777777" w:rsidR="004758D0" w:rsidRPr="00803B66" w:rsidRDefault="004758D0" w:rsidP="001600F1">
            <w:pPr>
              <w:pStyle w:val="acctfourfigures"/>
              <w:tabs>
                <w:tab w:val="clear" w:pos="765"/>
              </w:tabs>
              <w:rPr>
                <w:szCs w:val="22"/>
              </w:rPr>
            </w:pPr>
          </w:p>
        </w:tc>
        <w:tc>
          <w:tcPr>
            <w:tcW w:w="1620" w:type="dxa"/>
            <w:vMerge w:val="restart"/>
            <w:vAlign w:val="bottom"/>
          </w:tcPr>
          <w:p w14:paraId="6C489181" w14:textId="77777777" w:rsidR="004758D0" w:rsidRPr="00803B66" w:rsidRDefault="004758D0" w:rsidP="001600F1">
            <w:pPr>
              <w:pStyle w:val="acctfourfigures"/>
              <w:tabs>
                <w:tab w:val="left" w:pos="720"/>
              </w:tabs>
              <w:ind w:left="-109" w:right="-86"/>
              <w:jc w:val="center"/>
              <w:rPr>
                <w:szCs w:val="22"/>
                <w:lang w:bidi="th-TH"/>
              </w:rPr>
            </w:pPr>
            <w:r w:rsidRPr="00803B66">
              <w:rPr>
                <w:szCs w:val="22"/>
                <w:lang w:bidi="th-TH"/>
              </w:rPr>
              <w:t>Financial</w:t>
            </w:r>
          </w:p>
          <w:p w14:paraId="3702F661" w14:textId="77777777" w:rsidR="004758D0" w:rsidRPr="00803B66" w:rsidRDefault="004758D0" w:rsidP="001600F1">
            <w:pPr>
              <w:pStyle w:val="acctfourfigures"/>
              <w:tabs>
                <w:tab w:val="left" w:pos="720"/>
              </w:tabs>
              <w:ind w:left="-109" w:right="-86"/>
              <w:jc w:val="center"/>
              <w:rPr>
                <w:szCs w:val="22"/>
                <w:lang w:bidi="th-TH"/>
              </w:rPr>
            </w:pPr>
            <w:r w:rsidRPr="00803B66">
              <w:rPr>
                <w:szCs w:val="22"/>
                <w:lang w:bidi="th-TH"/>
              </w:rPr>
              <w:t>instruments measured at</w:t>
            </w:r>
          </w:p>
          <w:p w14:paraId="07B2AC1A" w14:textId="77777777" w:rsidR="004758D0" w:rsidRPr="00803B66" w:rsidRDefault="004758D0" w:rsidP="001600F1">
            <w:pPr>
              <w:pStyle w:val="acctfourfigures"/>
              <w:tabs>
                <w:tab w:val="left" w:pos="720"/>
              </w:tabs>
              <w:ind w:left="-109" w:right="-86"/>
              <w:jc w:val="center"/>
              <w:rPr>
                <w:szCs w:val="22"/>
                <w:cs/>
                <w:lang w:bidi="th-TH"/>
              </w:rPr>
            </w:pPr>
            <w:r w:rsidRPr="00803B66">
              <w:rPr>
                <w:szCs w:val="22"/>
                <w:lang w:bidi="th-TH"/>
              </w:rPr>
              <w:t>FVTPL</w:t>
            </w:r>
          </w:p>
        </w:tc>
        <w:tc>
          <w:tcPr>
            <w:tcW w:w="180" w:type="dxa"/>
          </w:tcPr>
          <w:p w14:paraId="6C811225" w14:textId="77777777" w:rsidR="004758D0" w:rsidRPr="00803B66" w:rsidRDefault="004758D0" w:rsidP="001600F1">
            <w:pPr>
              <w:pStyle w:val="acctfourfigures"/>
              <w:tabs>
                <w:tab w:val="clear" w:pos="765"/>
              </w:tabs>
              <w:ind w:left="-79" w:right="-79"/>
              <w:jc w:val="center"/>
              <w:rPr>
                <w:szCs w:val="22"/>
                <w:cs/>
                <w:lang w:bidi="th-TH"/>
              </w:rPr>
            </w:pPr>
          </w:p>
        </w:tc>
        <w:tc>
          <w:tcPr>
            <w:tcW w:w="1350" w:type="dxa"/>
            <w:gridSpan w:val="2"/>
            <w:shd w:val="clear" w:color="auto" w:fill="auto"/>
          </w:tcPr>
          <w:p w14:paraId="2EA21831" w14:textId="77777777" w:rsidR="004758D0" w:rsidRPr="00803B66" w:rsidRDefault="004758D0" w:rsidP="001600F1">
            <w:pPr>
              <w:pStyle w:val="acctfourfigures"/>
              <w:tabs>
                <w:tab w:val="clear" w:pos="765"/>
              </w:tabs>
              <w:ind w:left="-79" w:right="-79"/>
              <w:jc w:val="center"/>
              <w:rPr>
                <w:szCs w:val="22"/>
                <w:lang w:val="en-US" w:bidi="th-TH"/>
              </w:rPr>
            </w:pPr>
          </w:p>
        </w:tc>
        <w:tc>
          <w:tcPr>
            <w:tcW w:w="180" w:type="dxa"/>
            <w:gridSpan w:val="2"/>
            <w:shd w:val="clear" w:color="auto" w:fill="auto"/>
          </w:tcPr>
          <w:p w14:paraId="1B86E84B" w14:textId="77777777" w:rsidR="004758D0" w:rsidRPr="00803B66" w:rsidRDefault="004758D0" w:rsidP="001600F1">
            <w:pPr>
              <w:pStyle w:val="acctfourfigures"/>
              <w:tabs>
                <w:tab w:val="clear" w:pos="765"/>
                <w:tab w:val="decimal" w:pos="371"/>
              </w:tabs>
              <w:ind w:left="-79" w:right="-79"/>
              <w:jc w:val="center"/>
              <w:rPr>
                <w:szCs w:val="22"/>
              </w:rPr>
            </w:pPr>
          </w:p>
        </w:tc>
        <w:tc>
          <w:tcPr>
            <w:tcW w:w="1647" w:type="dxa"/>
            <w:gridSpan w:val="2"/>
            <w:vMerge w:val="restart"/>
            <w:shd w:val="clear" w:color="auto" w:fill="auto"/>
            <w:vAlign w:val="bottom"/>
          </w:tcPr>
          <w:p w14:paraId="218A4C94" w14:textId="77777777" w:rsidR="004758D0" w:rsidRPr="00803B66" w:rsidRDefault="004758D0" w:rsidP="001600F1">
            <w:pPr>
              <w:pStyle w:val="acctfourfigures"/>
              <w:tabs>
                <w:tab w:val="clear" w:pos="765"/>
              </w:tabs>
              <w:ind w:left="-79" w:right="-79" w:hanging="3"/>
              <w:jc w:val="center"/>
              <w:rPr>
                <w:szCs w:val="22"/>
                <w:lang w:bidi="th-TH"/>
              </w:rPr>
            </w:pPr>
            <w:r w:rsidRPr="00803B66">
              <w:rPr>
                <w:szCs w:val="22"/>
                <w:lang w:bidi="th-TH"/>
              </w:rPr>
              <w:t>Financial instruments measured at</w:t>
            </w:r>
          </w:p>
          <w:p w14:paraId="51A8A09B" w14:textId="77777777" w:rsidR="004758D0" w:rsidRPr="00803B66" w:rsidRDefault="004758D0" w:rsidP="001600F1">
            <w:pPr>
              <w:pStyle w:val="acctfourfigures"/>
              <w:tabs>
                <w:tab w:val="clear" w:pos="765"/>
              </w:tabs>
              <w:ind w:left="-79" w:right="-79" w:hanging="3"/>
              <w:jc w:val="center"/>
              <w:rPr>
                <w:szCs w:val="22"/>
                <w:rtl/>
                <w:cs/>
                <w:lang w:bidi="th-TH"/>
              </w:rPr>
            </w:pPr>
            <w:r w:rsidRPr="00803B66">
              <w:rPr>
                <w:szCs w:val="22"/>
                <w:lang w:bidi="th-TH"/>
              </w:rPr>
              <w:t>FVTPL</w:t>
            </w:r>
          </w:p>
        </w:tc>
        <w:tc>
          <w:tcPr>
            <w:tcW w:w="180" w:type="dxa"/>
            <w:gridSpan w:val="2"/>
            <w:shd w:val="clear" w:color="auto" w:fill="auto"/>
          </w:tcPr>
          <w:p w14:paraId="4D264827" w14:textId="77777777" w:rsidR="004758D0" w:rsidRPr="00803B66" w:rsidRDefault="004758D0" w:rsidP="001600F1">
            <w:pPr>
              <w:pStyle w:val="acctfourfigures"/>
              <w:tabs>
                <w:tab w:val="clear" w:pos="765"/>
                <w:tab w:val="decimal" w:pos="371"/>
              </w:tabs>
              <w:ind w:left="-79" w:right="-79"/>
              <w:jc w:val="center"/>
              <w:rPr>
                <w:szCs w:val="22"/>
              </w:rPr>
            </w:pPr>
          </w:p>
        </w:tc>
        <w:tc>
          <w:tcPr>
            <w:tcW w:w="1359" w:type="dxa"/>
            <w:tcBorders>
              <w:top w:val="single" w:sz="4" w:space="0" w:color="auto"/>
            </w:tcBorders>
            <w:shd w:val="clear" w:color="auto" w:fill="auto"/>
          </w:tcPr>
          <w:p w14:paraId="50AAE4F2" w14:textId="77777777" w:rsidR="004758D0" w:rsidRPr="00803B66" w:rsidRDefault="004758D0" w:rsidP="001600F1">
            <w:pPr>
              <w:pStyle w:val="acctfourfigures"/>
              <w:tabs>
                <w:tab w:val="clear" w:pos="765"/>
              </w:tabs>
              <w:ind w:left="-79" w:right="-79"/>
              <w:jc w:val="center"/>
              <w:rPr>
                <w:szCs w:val="22"/>
                <w:rtl/>
                <w:cs/>
                <w:lang w:bidi="th-TH"/>
              </w:rPr>
            </w:pPr>
          </w:p>
        </w:tc>
      </w:tr>
      <w:tr w:rsidR="004758D0" w:rsidRPr="00803B66" w14:paraId="38AD9157" w14:textId="77777777" w:rsidTr="001600F1">
        <w:trPr>
          <w:trHeight w:val="693"/>
          <w:tblHeader/>
        </w:trPr>
        <w:tc>
          <w:tcPr>
            <w:tcW w:w="2700" w:type="dxa"/>
            <w:shd w:val="clear" w:color="auto" w:fill="auto"/>
            <w:vAlign w:val="bottom"/>
          </w:tcPr>
          <w:p w14:paraId="6493967B" w14:textId="58F6A189" w:rsidR="004758D0" w:rsidRPr="00803B66" w:rsidRDefault="004758D0" w:rsidP="001600F1">
            <w:pPr>
              <w:spacing w:line="260" w:lineRule="atLeast"/>
              <w:ind w:left="-19" w:right="-90"/>
              <w:rPr>
                <w:rFonts w:ascii="Times New Roman" w:hAnsi="Times New Roman" w:cs="Times New Roman"/>
                <w:b/>
                <w:bCs/>
                <w:i/>
                <w:iCs/>
                <w:sz w:val="22"/>
                <w:szCs w:val="22"/>
                <w:cs/>
              </w:rPr>
            </w:pPr>
          </w:p>
        </w:tc>
        <w:tc>
          <w:tcPr>
            <w:tcW w:w="1620" w:type="dxa"/>
            <w:vMerge/>
            <w:vAlign w:val="bottom"/>
          </w:tcPr>
          <w:p w14:paraId="0D00CB3F" w14:textId="77777777" w:rsidR="004758D0" w:rsidRPr="00803B66" w:rsidRDefault="004758D0" w:rsidP="001600F1">
            <w:pPr>
              <w:pStyle w:val="acctfourfigures"/>
              <w:tabs>
                <w:tab w:val="left" w:pos="720"/>
              </w:tabs>
              <w:ind w:left="-109" w:right="-86"/>
              <w:jc w:val="center"/>
              <w:rPr>
                <w:szCs w:val="22"/>
                <w:cs/>
                <w:lang w:val="en-US" w:bidi="th-TH"/>
              </w:rPr>
            </w:pPr>
          </w:p>
        </w:tc>
        <w:tc>
          <w:tcPr>
            <w:tcW w:w="180" w:type="dxa"/>
          </w:tcPr>
          <w:p w14:paraId="7281EC34" w14:textId="77777777" w:rsidR="004758D0" w:rsidRPr="00803B66" w:rsidRDefault="004758D0" w:rsidP="001600F1">
            <w:pPr>
              <w:pStyle w:val="acctfourfigures"/>
              <w:tabs>
                <w:tab w:val="clear" w:pos="765"/>
              </w:tabs>
              <w:ind w:left="-79" w:right="-79"/>
              <w:jc w:val="center"/>
              <w:rPr>
                <w:szCs w:val="22"/>
                <w:cs/>
                <w:lang w:bidi="th-TH"/>
              </w:rPr>
            </w:pPr>
          </w:p>
        </w:tc>
        <w:tc>
          <w:tcPr>
            <w:tcW w:w="1350" w:type="dxa"/>
            <w:gridSpan w:val="2"/>
            <w:shd w:val="clear" w:color="auto" w:fill="auto"/>
          </w:tcPr>
          <w:p w14:paraId="7D4F6931" w14:textId="77777777" w:rsidR="004758D0" w:rsidRPr="00803B66" w:rsidRDefault="004758D0" w:rsidP="001600F1">
            <w:pPr>
              <w:pStyle w:val="acctfourfigures"/>
              <w:tabs>
                <w:tab w:val="clear" w:pos="765"/>
              </w:tabs>
              <w:ind w:left="-79" w:right="-79"/>
              <w:jc w:val="center"/>
              <w:rPr>
                <w:szCs w:val="22"/>
                <w:lang w:bidi="th-TH"/>
              </w:rPr>
            </w:pPr>
          </w:p>
          <w:p w14:paraId="6A8388FD" w14:textId="77777777" w:rsidR="004758D0" w:rsidRPr="00803B66" w:rsidRDefault="004758D0" w:rsidP="001600F1">
            <w:pPr>
              <w:pStyle w:val="acctfourfigures"/>
              <w:tabs>
                <w:tab w:val="clear" w:pos="765"/>
              </w:tabs>
              <w:ind w:right="-79" w:hanging="73"/>
              <w:jc w:val="center"/>
              <w:rPr>
                <w:szCs w:val="22"/>
                <w:lang w:val="en-US" w:bidi="th-TH"/>
              </w:rPr>
            </w:pPr>
            <w:r w:rsidRPr="00803B66">
              <w:rPr>
                <w:szCs w:val="22"/>
                <w:lang w:bidi="th-TH"/>
              </w:rPr>
              <w:br/>
            </w:r>
            <w:r w:rsidRPr="00803B66">
              <w:rPr>
                <w:szCs w:val="22"/>
              </w:rPr>
              <w:t xml:space="preserve"> </w:t>
            </w:r>
            <w:r w:rsidRPr="00803B66">
              <w:rPr>
                <w:szCs w:val="22"/>
                <w:lang w:bidi="th-TH"/>
              </w:rPr>
              <w:t xml:space="preserve">Level </w:t>
            </w:r>
            <w:r w:rsidRPr="00803B66">
              <w:rPr>
                <w:szCs w:val="22"/>
                <w:cs/>
                <w:lang w:bidi="th-TH"/>
              </w:rPr>
              <w:t>2</w:t>
            </w:r>
          </w:p>
        </w:tc>
        <w:tc>
          <w:tcPr>
            <w:tcW w:w="180" w:type="dxa"/>
            <w:gridSpan w:val="2"/>
            <w:shd w:val="clear" w:color="auto" w:fill="auto"/>
          </w:tcPr>
          <w:p w14:paraId="532B4C6B" w14:textId="77777777" w:rsidR="004758D0" w:rsidRPr="00803B66" w:rsidRDefault="004758D0" w:rsidP="001600F1">
            <w:pPr>
              <w:pStyle w:val="acctfourfigures"/>
              <w:tabs>
                <w:tab w:val="clear" w:pos="765"/>
                <w:tab w:val="decimal" w:pos="371"/>
              </w:tabs>
              <w:ind w:left="-79" w:right="-79"/>
              <w:jc w:val="center"/>
              <w:rPr>
                <w:szCs w:val="22"/>
              </w:rPr>
            </w:pPr>
          </w:p>
        </w:tc>
        <w:tc>
          <w:tcPr>
            <w:tcW w:w="1647" w:type="dxa"/>
            <w:gridSpan w:val="2"/>
            <w:vMerge/>
            <w:shd w:val="clear" w:color="auto" w:fill="auto"/>
          </w:tcPr>
          <w:p w14:paraId="3F1F7E09" w14:textId="77777777" w:rsidR="004758D0" w:rsidRPr="00803B66" w:rsidRDefault="004758D0" w:rsidP="001600F1">
            <w:pPr>
              <w:pStyle w:val="acctfourfigures"/>
              <w:tabs>
                <w:tab w:val="clear" w:pos="765"/>
              </w:tabs>
              <w:ind w:left="-79" w:right="-79"/>
              <w:jc w:val="center"/>
              <w:rPr>
                <w:szCs w:val="22"/>
                <w:rtl/>
                <w:cs/>
                <w:lang w:bidi="th-TH"/>
              </w:rPr>
            </w:pPr>
          </w:p>
        </w:tc>
        <w:tc>
          <w:tcPr>
            <w:tcW w:w="180" w:type="dxa"/>
            <w:gridSpan w:val="2"/>
            <w:shd w:val="clear" w:color="auto" w:fill="auto"/>
          </w:tcPr>
          <w:p w14:paraId="3632FEF4" w14:textId="77777777" w:rsidR="004758D0" w:rsidRPr="00803B66" w:rsidRDefault="004758D0" w:rsidP="001600F1">
            <w:pPr>
              <w:pStyle w:val="acctfourfigures"/>
              <w:tabs>
                <w:tab w:val="clear" w:pos="765"/>
                <w:tab w:val="decimal" w:pos="371"/>
              </w:tabs>
              <w:ind w:left="-79" w:right="-79"/>
              <w:jc w:val="center"/>
              <w:rPr>
                <w:szCs w:val="22"/>
              </w:rPr>
            </w:pPr>
          </w:p>
        </w:tc>
        <w:tc>
          <w:tcPr>
            <w:tcW w:w="1359" w:type="dxa"/>
            <w:shd w:val="clear" w:color="auto" w:fill="auto"/>
          </w:tcPr>
          <w:p w14:paraId="5D6BAEC1" w14:textId="77777777" w:rsidR="004758D0" w:rsidRPr="00803B66" w:rsidRDefault="004758D0" w:rsidP="001600F1">
            <w:pPr>
              <w:pStyle w:val="acctfourfigures"/>
              <w:tabs>
                <w:tab w:val="clear" w:pos="765"/>
              </w:tabs>
              <w:ind w:left="-79" w:right="-79"/>
              <w:jc w:val="center"/>
              <w:rPr>
                <w:szCs w:val="22"/>
                <w:lang w:bidi="th-TH"/>
              </w:rPr>
            </w:pPr>
          </w:p>
          <w:p w14:paraId="071C1355" w14:textId="77777777" w:rsidR="004758D0" w:rsidRPr="00803B66" w:rsidRDefault="004758D0" w:rsidP="001600F1">
            <w:pPr>
              <w:pStyle w:val="acctfourfigures"/>
              <w:tabs>
                <w:tab w:val="clear" w:pos="765"/>
              </w:tabs>
              <w:ind w:left="-79" w:right="-79"/>
              <w:jc w:val="center"/>
              <w:rPr>
                <w:szCs w:val="22"/>
                <w:lang w:bidi="th-TH"/>
              </w:rPr>
            </w:pPr>
          </w:p>
          <w:p w14:paraId="5B1E68F6" w14:textId="77777777" w:rsidR="004758D0" w:rsidRPr="00803B66" w:rsidRDefault="004758D0" w:rsidP="001600F1">
            <w:pPr>
              <w:pStyle w:val="acctfourfigures"/>
              <w:tabs>
                <w:tab w:val="clear" w:pos="765"/>
              </w:tabs>
              <w:ind w:left="-79" w:right="-79"/>
              <w:jc w:val="center"/>
              <w:rPr>
                <w:szCs w:val="22"/>
                <w:rtl/>
                <w:cs/>
                <w:lang w:bidi="th-TH"/>
              </w:rPr>
            </w:pPr>
            <w:r w:rsidRPr="00803B66">
              <w:rPr>
                <w:szCs w:val="22"/>
                <w:lang w:bidi="th-TH"/>
              </w:rPr>
              <w:t xml:space="preserve">Level </w:t>
            </w:r>
            <w:r w:rsidRPr="00803B66">
              <w:rPr>
                <w:szCs w:val="22"/>
                <w:cs/>
                <w:lang w:bidi="th-TH"/>
              </w:rPr>
              <w:t>2</w:t>
            </w:r>
          </w:p>
        </w:tc>
      </w:tr>
      <w:tr w:rsidR="004758D0" w:rsidRPr="00803B66" w14:paraId="6FC4F0C7" w14:textId="77777777" w:rsidTr="001600F1">
        <w:trPr>
          <w:tblHeader/>
        </w:trPr>
        <w:tc>
          <w:tcPr>
            <w:tcW w:w="2700" w:type="dxa"/>
            <w:shd w:val="clear" w:color="auto" w:fill="auto"/>
          </w:tcPr>
          <w:p w14:paraId="75AD86A0" w14:textId="77777777" w:rsidR="004758D0" w:rsidRPr="00803B66" w:rsidRDefault="004758D0" w:rsidP="001600F1">
            <w:pPr>
              <w:spacing w:line="260" w:lineRule="atLeast"/>
              <w:ind w:left="180" w:hanging="180"/>
              <w:rPr>
                <w:rFonts w:ascii="Times New Roman" w:hAnsi="Times New Roman" w:cs="Times New Roman"/>
                <w:b/>
                <w:bCs/>
                <w:i/>
                <w:iCs/>
                <w:sz w:val="22"/>
                <w:szCs w:val="22"/>
              </w:rPr>
            </w:pPr>
          </w:p>
        </w:tc>
        <w:tc>
          <w:tcPr>
            <w:tcW w:w="6516" w:type="dxa"/>
            <w:gridSpan w:val="11"/>
          </w:tcPr>
          <w:p w14:paraId="1D12A808" w14:textId="77777777" w:rsidR="004758D0" w:rsidRPr="00803B66" w:rsidRDefault="004758D0" w:rsidP="001600F1">
            <w:pPr>
              <w:pStyle w:val="acctfourfigures"/>
              <w:tabs>
                <w:tab w:val="clear" w:pos="765"/>
                <w:tab w:val="decimal" w:pos="731"/>
              </w:tabs>
              <w:ind w:right="-169"/>
              <w:jc w:val="center"/>
              <w:rPr>
                <w:i/>
                <w:iCs/>
                <w:szCs w:val="22"/>
                <w:lang w:bidi="th-TH"/>
              </w:rPr>
            </w:pPr>
            <w:r w:rsidRPr="00803B66">
              <w:rPr>
                <w:i/>
                <w:iCs/>
                <w:szCs w:val="22"/>
              </w:rPr>
              <w:t>(in thousand Baht)</w:t>
            </w:r>
          </w:p>
        </w:tc>
      </w:tr>
      <w:tr w:rsidR="000A00EA" w:rsidRPr="00803B66" w14:paraId="1FB7B203" w14:textId="77777777" w:rsidTr="001600F1">
        <w:trPr>
          <w:tblHeader/>
        </w:trPr>
        <w:tc>
          <w:tcPr>
            <w:tcW w:w="2700" w:type="dxa"/>
            <w:shd w:val="clear" w:color="auto" w:fill="auto"/>
          </w:tcPr>
          <w:p w14:paraId="768C1A7F" w14:textId="7D8B3183" w:rsidR="000A00EA" w:rsidRPr="00803B66" w:rsidRDefault="000A00EA" w:rsidP="001600F1">
            <w:pPr>
              <w:spacing w:line="360" w:lineRule="auto"/>
              <w:ind w:left="180" w:hanging="180"/>
              <w:rPr>
                <w:rFonts w:ascii="Times New Roman" w:hAnsi="Times New Roman" w:cs="Times New Roman"/>
                <w:b/>
                <w:bCs/>
                <w:i/>
                <w:iCs/>
                <w:sz w:val="22"/>
                <w:szCs w:val="22"/>
              </w:rPr>
            </w:pPr>
            <w:r w:rsidRPr="00803B66">
              <w:rPr>
                <w:rFonts w:ascii="Times New Roman" w:hAnsi="Times New Roman" w:cs="Times New Roman"/>
                <w:b/>
                <w:bCs/>
                <w:i/>
                <w:iCs/>
                <w:sz w:val="22"/>
                <w:szCs w:val="22"/>
              </w:rPr>
              <w:t xml:space="preserve">At </w:t>
            </w:r>
            <w:r w:rsidR="00EF76F7" w:rsidRPr="00803B66">
              <w:rPr>
                <w:rFonts w:ascii="Times New Roman" w:hAnsi="Times New Roman" w:cs="Times New Roman"/>
                <w:b/>
                <w:bCs/>
                <w:i/>
                <w:iCs/>
                <w:sz w:val="22"/>
                <w:szCs w:val="22"/>
              </w:rPr>
              <w:t>30 June</w:t>
            </w:r>
            <w:r w:rsidRPr="00803B66">
              <w:rPr>
                <w:rFonts w:ascii="Times New Roman" w:hAnsi="Times New Roman" w:cs="Times New Roman"/>
                <w:b/>
                <w:bCs/>
                <w:i/>
                <w:iCs/>
                <w:sz w:val="22"/>
                <w:szCs w:val="22"/>
              </w:rPr>
              <w:t xml:space="preserve"> </w:t>
            </w:r>
            <w:r w:rsidRPr="00803B66">
              <w:rPr>
                <w:rFonts w:ascii="Times New Roman" w:hAnsi="Times New Roman" w:cs="Times New Roman"/>
                <w:b/>
                <w:bCs/>
                <w:i/>
                <w:iCs/>
                <w:sz w:val="22"/>
                <w:szCs w:val="22"/>
                <w:cs/>
              </w:rPr>
              <w:t>202</w:t>
            </w:r>
            <w:r w:rsidR="00D72325" w:rsidRPr="00803B66">
              <w:rPr>
                <w:rFonts w:ascii="Times New Roman" w:hAnsi="Times New Roman" w:cs="Times New Roman"/>
                <w:b/>
                <w:bCs/>
                <w:i/>
                <w:iCs/>
                <w:sz w:val="22"/>
                <w:szCs w:val="22"/>
              </w:rPr>
              <w:t>2</w:t>
            </w:r>
          </w:p>
        </w:tc>
        <w:tc>
          <w:tcPr>
            <w:tcW w:w="6516" w:type="dxa"/>
            <w:gridSpan w:val="11"/>
          </w:tcPr>
          <w:p w14:paraId="77E177A3" w14:textId="77777777" w:rsidR="000A00EA" w:rsidRPr="00803B66" w:rsidRDefault="000A00EA" w:rsidP="001600F1">
            <w:pPr>
              <w:pStyle w:val="acctfourfigures"/>
              <w:tabs>
                <w:tab w:val="clear" w:pos="765"/>
                <w:tab w:val="decimal" w:pos="731"/>
              </w:tabs>
              <w:ind w:right="-169"/>
              <w:jc w:val="center"/>
              <w:rPr>
                <w:i/>
                <w:iCs/>
                <w:szCs w:val="22"/>
              </w:rPr>
            </w:pPr>
          </w:p>
        </w:tc>
      </w:tr>
      <w:tr w:rsidR="004758D0" w:rsidRPr="00803B66" w14:paraId="42B18D91" w14:textId="77777777" w:rsidTr="001600F1">
        <w:trPr>
          <w:tblHeader/>
        </w:trPr>
        <w:tc>
          <w:tcPr>
            <w:tcW w:w="2700" w:type="dxa"/>
            <w:shd w:val="clear" w:color="auto" w:fill="auto"/>
          </w:tcPr>
          <w:p w14:paraId="5CCDCA99" w14:textId="50973C91" w:rsidR="004758D0" w:rsidRPr="00803B66" w:rsidRDefault="004758D0" w:rsidP="001600F1">
            <w:pPr>
              <w:spacing w:line="260" w:lineRule="atLeast"/>
              <w:ind w:left="180" w:hanging="180"/>
              <w:rPr>
                <w:rFonts w:ascii="Times New Roman" w:hAnsi="Times New Roman" w:cs="Times New Roman"/>
                <w:b/>
                <w:bCs/>
                <w:i/>
                <w:iCs/>
                <w:sz w:val="22"/>
                <w:szCs w:val="22"/>
              </w:rPr>
            </w:pPr>
            <w:r w:rsidRPr="00803B66">
              <w:rPr>
                <w:rFonts w:ascii="Times New Roman" w:eastAsiaTheme="minorEastAsia" w:hAnsi="Times New Roman" w:cs="Times New Roman"/>
                <w:b/>
                <w:bCs/>
                <w:i/>
                <w:iCs/>
                <w:sz w:val="22"/>
                <w:szCs w:val="22"/>
                <w:lang w:eastAsia="ja-JP"/>
              </w:rPr>
              <w:t xml:space="preserve">Financial </w:t>
            </w:r>
            <w:r w:rsidR="002E5307" w:rsidRPr="00803B66">
              <w:rPr>
                <w:rFonts w:ascii="Times New Roman" w:eastAsiaTheme="minorEastAsia" w:hAnsi="Times New Roman" w:cs="Times New Roman"/>
                <w:b/>
                <w:bCs/>
                <w:i/>
                <w:iCs/>
                <w:sz w:val="22"/>
                <w:szCs w:val="22"/>
                <w:lang w:eastAsia="ja-JP"/>
              </w:rPr>
              <w:t>assets</w:t>
            </w:r>
          </w:p>
        </w:tc>
        <w:tc>
          <w:tcPr>
            <w:tcW w:w="1620" w:type="dxa"/>
          </w:tcPr>
          <w:p w14:paraId="5DE23063" w14:textId="77777777" w:rsidR="004758D0" w:rsidRPr="00803B66" w:rsidRDefault="004758D0" w:rsidP="001600F1">
            <w:pPr>
              <w:pStyle w:val="acctfourfigures"/>
              <w:tabs>
                <w:tab w:val="clear" w:pos="765"/>
                <w:tab w:val="decimal" w:pos="731"/>
              </w:tabs>
              <w:ind w:right="-169"/>
              <w:jc w:val="center"/>
              <w:rPr>
                <w:i/>
                <w:iCs/>
                <w:szCs w:val="22"/>
                <w:cs/>
                <w:lang w:bidi="th-TH"/>
              </w:rPr>
            </w:pPr>
          </w:p>
        </w:tc>
        <w:tc>
          <w:tcPr>
            <w:tcW w:w="180" w:type="dxa"/>
          </w:tcPr>
          <w:p w14:paraId="496739E1" w14:textId="77777777" w:rsidR="004758D0" w:rsidRPr="00803B66" w:rsidRDefault="004758D0" w:rsidP="001600F1">
            <w:pPr>
              <w:pStyle w:val="acctfourfigures"/>
              <w:tabs>
                <w:tab w:val="clear" w:pos="765"/>
                <w:tab w:val="decimal" w:pos="731"/>
              </w:tabs>
              <w:ind w:right="-169"/>
              <w:jc w:val="center"/>
              <w:rPr>
                <w:i/>
                <w:iCs/>
                <w:szCs w:val="22"/>
                <w:cs/>
                <w:lang w:bidi="th-TH"/>
              </w:rPr>
            </w:pPr>
          </w:p>
        </w:tc>
        <w:tc>
          <w:tcPr>
            <w:tcW w:w="4716" w:type="dxa"/>
            <w:gridSpan w:val="9"/>
            <w:shd w:val="clear" w:color="auto" w:fill="auto"/>
          </w:tcPr>
          <w:p w14:paraId="18244681" w14:textId="77777777" w:rsidR="004758D0" w:rsidRPr="00803B66" w:rsidRDefault="004758D0" w:rsidP="001600F1">
            <w:pPr>
              <w:pStyle w:val="acctfourfigures"/>
              <w:tabs>
                <w:tab w:val="clear" w:pos="765"/>
                <w:tab w:val="decimal" w:pos="731"/>
              </w:tabs>
              <w:ind w:right="-169"/>
              <w:jc w:val="center"/>
              <w:rPr>
                <w:i/>
                <w:iCs/>
                <w:szCs w:val="22"/>
                <w:cs/>
                <w:lang w:bidi="th-TH"/>
              </w:rPr>
            </w:pPr>
          </w:p>
        </w:tc>
      </w:tr>
      <w:tr w:rsidR="004758D0" w:rsidRPr="00803B66" w14:paraId="3F2F6089" w14:textId="77777777" w:rsidTr="001600F1">
        <w:trPr>
          <w:trHeight w:val="521"/>
        </w:trPr>
        <w:tc>
          <w:tcPr>
            <w:tcW w:w="2700" w:type="dxa"/>
            <w:shd w:val="clear" w:color="auto" w:fill="auto"/>
          </w:tcPr>
          <w:p w14:paraId="3090D130" w14:textId="77777777" w:rsidR="004758D0" w:rsidRPr="00803B66" w:rsidRDefault="004758D0" w:rsidP="001600F1">
            <w:pPr>
              <w:spacing w:line="260" w:lineRule="atLeast"/>
              <w:rPr>
                <w:rFonts w:ascii="Times New Roman" w:eastAsiaTheme="minorEastAsia" w:hAnsi="Times New Roman" w:cs="Times New Roman"/>
                <w:sz w:val="22"/>
                <w:szCs w:val="22"/>
                <w:cs/>
                <w:lang w:eastAsia="ja-JP"/>
              </w:rPr>
            </w:pPr>
            <w:r w:rsidRPr="00803B66">
              <w:rPr>
                <w:rFonts w:ascii="Times New Roman" w:hAnsi="Times New Roman" w:cs="Times New Roman"/>
                <w:sz w:val="22"/>
                <w:szCs w:val="22"/>
              </w:rPr>
              <w:t xml:space="preserve">Derivatives (Forward </w:t>
            </w:r>
            <w:r w:rsidRPr="00803B66">
              <w:rPr>
                <w:rFonts w:ascii="Times New Roman" w:hAnsi="Times New Roman" w:cs="Times New Roman"/>
                <w:sz w:val="22"/>
                <w:szCs w:val="22"/>
              </w:rPr>
              <w:br/>
              <w:t xml:space="preserve">   exchange contracts)</w:t>
            </w:r>
          </w:p>
        </w:tc>
        <w:tc>
          <w:tcPr>
            <w:tcW w:w="1620" w:type="dxa"/>
            <w:tcBorders>
              <w:bottom w:val="double" w:sz="4" w:space="0" w:color="auto"/>
            </w:tcBorders>
            <w:vAlign w:val="bottom"/>
          </w:tcPr>
          <w:p w14:paraId="3EB5EC4A" w14:textId="4845AE15" w:rsidR="004758D0" w:rsidRPr="00803B66" w:rsidRDefault="00551A3F" w:rsidP="00C72FFD">
            <w:pPr>
              <w:pStyle w:val="acctfourfigures"/>
              <w:tabs>
                <w:tab w:val="clear" w:pos="765"/>
                <w:tab w:val="decimal" w:pos="911"/>
              </w:tabs>
              <w:ind w:right="11"/>
              <w:jc w:val="center"/>
              <w:rPr>
                <w:b/>
                <w:bCs/>
                <w:szCs w:val="22"/>
                <w:lang w:bidi="th-TH"/>
              </w:rPr>
            </w:pPr>
            <w:r w:rsidRPr="00803B66">
              <w:rPr>
                <w:b/>
                <w:bCs/>
                <w:szCs w:val="22"/>
                <w:lang w:bidi="th-TH"/>
              </w:rPr>
              <w:t>-</w:t>
            </w:r>
          </w:p>
        </w:tc>
        <w:tc>
          <w:tcPr>
            <w:tcW w:w="180" w:type="dxa"/>
            <w:vAlign w:val="bottom"/>
          </w:tcPr>
          <w:p w14:paraId="6436A228" w14:textId="77777777" w:rsidR="004758D0" w:rsidRPr="00803B66" w:rsidRDefault="004758D0" w:rsidP="00551A3F">
            <w:pPr>
              <w:pStyle w:val="acctfourfigures"/>
              <w:tabs>
                <w:tab w:val="clear" w:pos="765"/>
                <w:tab w:val="decimal" w:pos="731"/>
                <w:tab w:val="decimal" w:pos="911"/>
              </w:tabs>
              <w:ind w:right="11"/>
              <w:jc w:val="right"/>
              <w:rPr>
                <w:b/>
                <w:bCs/>
                <w:szCs w:val="22"/>
                <w:lang w:bidi="th-TH"/>
              </w:rPr>
            </w:pPr>
          </w:p>
        </w:tc>
        <w:tc>
          <w:tcPr>
            <w:tcW w:w="1323" w:type="dxa"/>
            <w:tcBorders>
              <w:bottom w:val="double" w:sz="4" w:space="0" w:color="auto"/>
            </w:tcBorders>
            <w:shd w:val="clear" w:color="auto" w:fill="auto"/>
            <w:vAlign w:val="bottom"/>
          </w:tcPr>
          <w:p w14:paraId="1EF7B91E" w14:textId="3434414F" w:rsidR="004758D0" w:rsidRPr="00803B66" w:rsidRDefault="00551A3F" w:rsidP="00C72FFD">
            <w:pPr>
              <w:pStyle w:val="acctfourfigures"/>
              <w:tabs>
                <w:tab w:val="clear" w:pos="765"/>
                <w:tab w:val="decimal" w:pos="660"/>
              </w:tabs>
              <w:ind w:right="11"/>
              <w:jc w:val="center"/>
              <w:rPr>
                <w:b/>
                <w:bCs/>
                <w:szCs w:val="22"/>
                <w:lang w:bidi="th-TH"/>
              </w:rPr>
            </w:pPr>
            <w:r w:rsidRPr="00803B66">
              <w:rPr>
                <w:b/>
                <w:bCs/>
                <w:szCs w:val="22"/>
                <w:lang w:bidi="th-TH"/>
              </w:rPr>
              <w:t>-</w:t>
            </w:r>
          </w:p>
        </w:tc>
        <w:tc>
          <w:tcPr>
            <w:tcW w:w="180" w:type="dxa"/>
            <w:gridSpan w:val="2"/>
            <w:shd w:val="clear" w:color="auto" w:fill="auto"/>
            <w:vAlign w:val="bottom"/>
          </w:tcPr>
          <w:p w14:paraId="20856C8C" w14:textId="77777777" w:rsidR="004758D0" w:rsidRPr="00803B66" w:rsidRDefault="004758D0" w:rsidP="00551A3F">
            <w:pPr>
              <w:pStyle w:val="acctfourfigures"/>
              <w:tabs>
                <w:tab w:val="decimal" w:pos="911"/>
              </w:tabs>
              <w:ind w:right="101"/>
              <w:rPr>
                <w:b/>
                <w:bCs/>
                <w:szCs w:val="22"/>
                <w:lang w:bidi="th-TH"/>
              </w:rPr>
            </w:pPr>
          </w:p>
        </w:tc>
        <w:tc>
          <w:tcPr>
            <w:tcW w:w="1647" w:type="dxa"/>
            <w:gridSpan w:val="2"/>
            <w:tcBorders>
              <w:bottom w:val="double" w:sz="4" w:space="0" w:color="auto"/>
            </w:tcBorders>
            <w:shd w:val="clear" w:color="auto" w:fill="auto"/>
            <w:vAlign w:val="bottom"/>
          </w:tcPr>
          <w:p w14:paraId="39A1F6A0" w14:textId="26F4639D" w:rsidR="004758D0" w:rsidRPr="00803B66" w:rsidRDefault="00551A3F" w:rsidP="00551A3F">
            <w:pPr>
              <w:pStyle w:val="acctfourfigures"/>
              <w:tabs>
                <w:tab w:val="clear" w:pos="765"/>
                <w:tab w:val="decimal" w:pos="911"/>
              </w:tabs>
              <w:ind w:right="11"/>
              <w:jc w:val="right"/>
              <w:rPr>
                <w:szCs w:val="22"/>
                <w:lang w:bidi="th-TH"/>
              </w:rPr>
            </w:pPr>
            <w:r w:rsidRPr="00803B66">
              <w:rPr>
                <w:szCs w:val="22"/>
                <w:lang w:bidi="th-TH"/>
              </w:rPr>
              <w:t>3</w:t>
            </w:r>
            <w:r w:rsidR="00C72FFD" w:rsidRPr="00803B66">
              <w:rPr>
                <w:szCs w:val="22"/>
                <w:lang w:bidi="th-TH"/>
              </w:rPr>
              <w:t>7</w:t>
            </w:r>
            <w:r w:rsidRPr="00803B66">
              <w:rPr>
                <w:szCs w:val="22"/>
                <w:lang w:bidi="th-TH"/>
              </w:rPr>
              <w:t>7</w:t>
            </w:r>
          </w:p>
        </w:tc>
        <w:tc>
          <w:tcPr>
            <w:tcW w:w="180" w:type="dxa"/>
            <w:gridSpan w:val="2"/>
            <w:shd w:val="clear" w:color="auto" w:fill="auto"/>
            <w:vAlign w:val="bottom"/>
          </w:tcPr>
          <w:p w14:paraId="157F21B5" w14:textId="77777777" w:rsidR="004758D0" w:rsidRPr="00803B66" w:rsidRDefault="004758D0" w:rsidP="00551A3F">
            <w:pPr>
              <w:pStyle w:val="acctfourfigures"/>
              <w:tabs>
                <w:tab w:val="decimal" w:pos="911"/>
              </w:tabs>
              <w:jc w:val="right"/>
              <w:rPr>
                <w:szCs w:val="22"/>
                <w:lang w:bidi="th-TH"/>
              </w:rPr>
            </w:pPr>
          </w:p>
        </w:tc>
        <w:tc>
          <w:tcPr>
            <w:tcW w:w="1386" w:type="dxa"/>
            <w:gridSpan w:val="2"/>
            <w:tcBorders>
              <w:bottom w:val="double" w:sz="4" w:space="0" w:color="auto"/>
            </w:tcBorders>
            <w:shd w:val="clear" w:color="auto" w:fill="auto"/>
            <w:vAlign w:val="bottom"/>
          </w:tcPr>
          <w:p w14:paraId="493CDE77" w14:textId="3D28235A" w:rsidR="004758D0" w:rsidRPr="00803B66" w:rsidRDefault="00551A3F" w:rsidP="00551A3F">
            <w:pPr>
              <w:pStyle w:val="acctfourfigures"/>
              <w:tabs>
                <w:tab w:val="clear" w:pos="765"/>
                <w:tab w:val="decimal" w:pos="718"/>
                <w:tab w:val="decimal" w:pos="911"/>
              </w:tabs>
              <w:ind w:right="11"/>
              <w:jc w:val="right"/>
              <w:rPr>
                <w:szCs w:val="22"/>
                <w:lang w:bidi="th-TH"/>
              </w:rPr>
            </w:pPr>
            <w:r w:rsidRPr="00803B66">
              <w:rPr>
                <w:szCs w:val="22"/>
                <w:lang w:bidi="th-TH"/>
              </w:rPr>
              <w:t>3</w:t>
            </w:r>
            <w:r w:rsidR="00C72FFD" w:rsidRPr="00803B66">
              <w:rPr>
                <w:szCs w:val="22"/>
                <w:lang w:bidi="th-TH"/>
              </w:rPr>
              <w:t>7</w:t>
            </w:r>
            <w:r w:rsidRPr="00803B66">
              <w:rPr>
                <w:szCs w:val="22"/>
                <w:lang w:bidi="th-TH"/>
              </w:rPr>
              <w:t>7</w:t>
            </w:r>
          </w:p>
        </w:tc>
      </w:tr>
    </w:tbl>
    <w:p w14:paraId="2FDB4FFC" w14:textId="533FC60D" w:rsidR="00052EF5" w:rsidRPr="00803B66" w:rsidRDefault="00052EF5"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0"/>
        <w:rPr>
          <w:rFonts w:ascii="Times New Roman" w:hAnsi="Times New Roman" w:cs="Times New Roman"/>
          <w:sz w:val="22"/>
          <w:szCs w:val="22"/>
        </w:rPr>
      </w:pPr>
    </w:p>
    <w:tbl>
      <w:tblPr>
        <w:tblW w:w="9216" w:type="dxa"/>
        <w:tblInd w:w="513" w:type="dxa"/>
        <w:tblLayout w:type="fixed"/>
        <w:tblCellMar>
          <w:left w:w="79" w:type="dxa"/>
          <w:right w:w="79" w:type="dxa"/>
        </w:tblCellMar>
        <w:tblLook w:val="0000" w:firstRow="0" w:lastRow="0" w:firstColumn="0" w:lastColumn="0" w:noHBand="0" w:noVBand="0"/>
      </w:tblPr>
      <w:tblGrid>
        <w:gridCol w:w="2700"/>
        <w:gridCol w:w="1620"/>
        <w:gridCol w:w="180"/>
        <w:gridCol w:w="1323"/>
        <w:gridCol w:w="27"/>
        <w:gridCol w:w="153"/>
        <w:gridCol w:w="27"/>
        <w:gridCol w:w="1620"/>
        <w:gridCol w:w="27"/>
        <w:gridCol w:w="153"/>
        <w:gridCol w:w="27"/>
        <w:gridCol w:w="1359"/>
      </w:tblGrid>
      <w:tr w:rsidR="004758D0" w:rsidRPr="00803B66" w14:paraId="7C9B5465" w14:textId="77777777" w:rsidTr="001600F1">
        <w:trPr>
          <w:trHeight w:val="70"/>
          <w:tblHeader/>
        </w:trPr>
        <w:tc>
          <w:tcPr>
            <w:tcW w:w="2700" w:type="dxa"/>
            <w:vMerge w:val="restart"/>
            <w:shd w:val="clear" w:color="auto" w:fill="auto"/>
            <w:vAlign w:val="bottom"/>
          </w:tcPr>
          <w:p w14:paraId="4FAEA51A" w14:textId="77777777" w:rsidR="004758D0" w:rsidRPr="00803B66" w:rsidRDefault="004758D0" w:rsidP="001600F1">
            <w:pPr>
              <w:pStyle w:val="acctfourfigures"/>
              <w:tabs>
                <w:tab w:val="clear" w:pos="765"/>
              </w:tabs>
              <w:rPr>
                <w:i/>
                <w:iCs/>
                <w:color w:val="0000FF"/>
                <w:szCs w:val="22"/>
                <w:lang w:val="en-US" w:bidi="th-TH"/>
              </w:rPr>
            </w:pPr>
          </w:p>
        </w:tc>
        <w:tc>
          <w:tcPr>
            <w:tcW w:w="3150" w:type="dxa"/>
            <w:gridSpan w:val="4"/>
          </w:tcPr>
          <w:p w14:paraId="7A00BBF8" w14:textId="77777777" w:rsidR="004758D0" w:rsidRPr="00803B66" w:rsidRDefault="004758D0" w:rsidP="001600F1">
            <w:pPr>
              <w:pStyle w:val="acctfourfigures"/>
              <w:tabs>
                <w:tab w:val="clear" w:pos="765"/>
                <w:tab w:val="decimal" w:pos="371"/>
              </w:tabs>
              <w:ind w:left="-79" w:right="-79"/>
              <w:jc w:val="center"/>
              <w:rPr>
                <w:b/>
                <w:bCs/>
                <w:szCs w:val="22"/>
                <w:cs/>
                <w:lang w:val="en-US" w:bidi="th-TH"/>
              </w:rPr>
            </w:pPr>
            <w:r w:rsidRPr="00803B66">
              <w:rPr>
                <w:b/>
                <w:bCs/>
                <w:szCs w:val="22"/>
                <w:lang w:bidi="th-TH"/>
              </w:rPr>
              <w:t>Consolidated financial statement</w:t>
            </w:r>
          </w:p>
        </w:tc>
        <w:tc>
          <w:tcPr>
            <w:tcW w:w="180" w:type="dxa"/>
            <w:gridSpan w:val="2"/>
          </w:tcPr>
          <w:p w14:paraId="09381E05" w14:textId="77777777" w:rsidR="004758D0" w:rsidRPr="00803B66" w:rsidRDefault="004758D0" w:rsidP="001600F1">
            <w:pPr>
              <w:pStyle w:val="acctfourfigures"/>
              <w:tabs>
                <w:tab w:val="clear" w:pos="765"/>
                <w:tab w:val="decimal" w:pos="371"/>
              </w:tabs>
              <w:ind w:left="-79" w:right="-79"/>
              <w:jc w:val="center"/>
              <w:rPr>
                <w:b/>
                <w:bCs/>
                <w:szCs w:val="22"/>
                <w:cs/>
                <w:lang w:val="en-US" w:bidi="th-TH"/>
              </w:rPr>
            </w:pPr>
          </w:p>
        </w:tc>
        <w:tc>
          <w:tcPr>
            <w:tcW w:w="3186" w:type="dxa"/>
            <w:gridSpan w:val="5"/>
          </w:tcPr>
          <w:p w14:paraId="48E46249" w14:textId="77777777" w:rsidR="004758D0" w:rsidRPr="00803B66" w:rsidRDefault="004758D0" w:rsidP="001600F1">
            <w:pPr>
              <w:pStyle w:val="acctfourfigures"/>
              <w:tabs>
                <w:tab w:val="clear" w:pos="765"/>
                <w:tab w:val="decimal" w:pos="371"/>
              </w:tabs>
              <w:ind w:left="-79" w:right="-79"/>
              <w:jc w:val="center"/>
              <w:rPr>
                <w:rFonts w:eastAsiaTheme="minorEastAsia"/>
                <w:b/>
                <w:bCs/>
                <w:szCs w:val="22"/>
                <w:cs/>
                <w:lang w:val="en-US" w:eastAsia="ja-JP" w:bidi="th-TH"/>
              </w:rPr>
            </w:pPr>
            <w:r w:rsidRPr="00803B66">
              <w:rPr>
                <w:b/>
                <w:bCs/>
                <w:szCs w:val="22"/>
                <w:lang w:bidi="th-TH"/>
              </w:rPr>
              <w:t>Separate financial statement</w:t>
            </w:r>
          </w:p>
        </w:tc>
      </w:tr>
      <w:tr w:rsidR="004758D0" w:rsidRPr="00803B66" w14:paraId="4ACC416A" w14:textId="77777777" w:rsidTr="001600F1">
        <w:trPr>
          <w:trHeight w:val="70"/>
          <w:tblHeader/>
        </w:trPr>
        <w:tc>
          <w:tcPr>
            <w:tcW w:w="2700" w:type="dxa"/>
            <w:vMerge/>
            <w:shd w:val="clear" w:color="auto" w:fill="auto"/>
            <w:vAlign w:val="bottom"/>
          </w:tcPr>
          <w:p w14:paraId="6E01AAA3" w14:textId="77777777" w:rsidR="004758D0" w:rsidRPr="00803B66" w:rsidRDefault="004758D0" w:rsidP="001600F1">
            <w:pPr>
              <w:pStyle w:val="acctfourfigures"/>
              <w:tabs>
                <w:tab w:val="clear" w:pos="765"/>
              </w:tabs>
              <w:rPr>
                <w:i/>
                <w:iCs/>
                <w:color w:val="0000FF"/>
                <w:szCs w:val="22"/>
                <w:cs/>
                <w:lang w:bidi="th-TH"/>
              </w:rPr>
            </w:pPr>
          </w:p>
        </w:tc>
        <w:tc>
          <w:tcPr>
            <w:tcW w:w="1620" w:type="dxa"/>
            <w:tcBorders>
              <w:bottom w:val="single" w:sz="4" w:space="0" w:color="auto"/>
            </w:tcBorders>
          </w:tcPr>
          <w:p w14:paraId="50FC2A79" w14:textId="77777777" w:rsidR="004758D0" w:rsidRPr="00803B66" w:rsidRDefault="004758D0" w:rsidP="001600F1">
            <w:pPr>
              <w:pStyle w:val="acctfourfigures"/>
              <w:tabs>
                <w:tab w:val="clear" w:pos="765"/>
                <w:tab w:val="decimal" w:pos="371"/>
              </w:tabs>
              <w:ind w:left="-79" w:right="-79"/>
              <w:jc w:val="center"/>
              <w:rPr>
                <w:szCs w:val="22"/>
                <w:cs/>
                <w:lang w:val="en-US" w:bidi="th-TH"/>
              </w:rPr>
            </w:pPr>
            <w:r w:rsidRPr="00803B66">
              <w:rPr>
                <w:szCs w:val="22"/>
                <w:lang w:bidi="th-TH"/>
              </w:rPr>
              <w:t>Carrying amount</w:t>
            </w:r>
          </w:p>
        </w:tc>
        <w:tc>
          <w:tcPr>
            <w:tcW w:w="180" w:type="dxa"/>
          </w:tcPr>
          <w:p w14:paraId="74F63627" w14:textId="77777777" w:rsidR="004758D0" w:rsidRPr="00803B66" w:rsidRDefault="004758D0" w:rsidP="001600F1">
            <w:pPr>
              <w:pStyle w:val="acctfourfigures"/>
              <w:tabs>
                <w:tab w:val="clear" w:pos="765"/>
                <w:tab w:val="decimal" w:pos="371"/>
              </w:tabs>
              <w:ind w:left="-79" w:right="-79"/>
              <w:jc w:val="center"/>
              <w:rPr>
                <w:szCs w:val="22"/>
                <w:cs/>
                <w:lang w:bidi="th-TH"/>
              </w:rPr>
            </w:pPr>
          </w:p>
        </w:tc>
        <w:tc>
          <w:tcPr>
            <w:tcW w:w="1350" w:type="dxa"/>
            <w:gridSpan w:val="2"/>
            <w:tcBorders>
              <w:bottom w:val="single" w:sz="4" w:space="0" w:color="auto"/>
            </w:tcBorders>
            <w:shd w:val="clear" w:color="auto" w:fill="auto"/>
            <w:vAlign w:val="bottom"/>
          </w:tcPr>
          <w:p w14:paraId="248859F9" w14:textId="77777777" w:rsidR="004758D0" w:rsidRPr="00803B66" w:rsidRDefault="004758D0" w:rsidP="001600F1">
            <w:pPr>
              <w:pStyle w:val="acctfourfigures"/>
              <w:tabs>
                <w:tab w:val="clear" w:pos="765"/>
                <w:tab w:val="decimal" w:pos="371"/>
              </w:tabs>
              <w:ind w:left="-79" w:right="-79"/>
              <w:jc w:val="center"/>
              <w:rPr>
                <w:szCs w:val="22"/>
                <w:cs/>
                <w:lang w:bidi="th-TH"/>
              </w:rPr>
            </w:pPr>
            <w:r w:rsidRPr="00803B66">
              <w:rPr>
                <w:szCs w:val="22"/>
                <w:lang w:bidi="th-TH"/>
              </w:rPr>
              <w:t>Fair value</w:t>
            </w:r>
          </w:p>
        </w:tc>
        <w:tc>
          <w:tcPr>
            <w:tcW w:w="180" w:type="dxa"/>
            <w:gridSpan w:val="2"/>
            <w:shd w:val="clear" w:color="auto" w:fill="auto"/>
            <w:vAlign w:val="bottom"/>
          </w:tcPr>
          <w:p w14:paraId="1DF07D33" w14:textId="77777777" w:rsidR="004758D0" w:rsidRPr="00803B66" w:rsidRDefault="004758D0" w:rsidP="001600F1">
            <w:pPr>
              <w:pStyle w:val="acctfourfigures"/>
              <w:tabs>
                <w:tab w:val="clear" w:pos="765"/>
                <w:tab w:val="decimal" w:pos="371"/>
              </w:tabs>
              <w:ind w:left="-79" w:right="-79"/>
              <w:jc w:val="center"/>
              <w:rPr>
                <w:szCs w:val="22"/>
                <w:cs/>
                <w:lang w:bidi="th-TH"/>
              </w:rPr>
            </w:pPr>
          </w:p>
        </w:tc>
        <w:tc>
          <w:tcPr>
            <w:tcW w:w="1647" w:type="dxa"/>
            <w:gridSpan w:val="2"/>
            <w:tcBorders>
              <w:bottom w:val="single" w:sz="4" w:space="0" w:color="auto"/>
            </w:tcBorders>
            <w:shd w:val="clear" w:color="auto" w:fill="auto"/>
          </w:tcPr>
          <w:p w14:paraId="2DFFDBE7" w14:textId="77777777" w:rsidR="004758D0" w:rsidRPr="00803B66" w:rsidRDefault="004758D0" w:rsidP="001600F1">
            <w:pPr>
              <w:pStyle w:val="acctfourfigures"/>
              <w:tabs>
                <w:tab w:val="clear" w:pos="765"/>
                <w:tab w:val="decimal" w:pos="371"/>
              </w:tabs>
              <w:ind w:left="-79" w:right="-79"/>
              <w:jc w:val="center"/>
              <w:rPr>
                <w:szCs w:val="22"/>
                <w:cs/>
                <w:lang w:val="en-US" w:bidi="th-TH"/>
              </w:rPr>
            </w:pPr>
            <w:r w:rsidRPr="00803B66">
              <w:rPr>
                <w:szCs w:val="22"/>
                <w:lang w:bidi="th-TH"/>
              </w:rPr>
              <w:t>Carrying amount</w:t>
            </w:r>
          </w:p>
        </w:tc>
        <w:tc>
          <w:tcPr>
            <w:tcW w:w="180" w:type="dxa"/>
            <w:gridSpan w:val="2"/>
            <w:shd w:val="clear" w:color="auto" w:fill="auto"/>
          </w:tcPr>
          <w:p w14:paraId="4BA4069B" w14:textId="77777777" w:rsidR="004758D0" w:rsidRPr="00803B66" w:rsidRDefault="004758D0" w:rsidP="001600F1">
            <w:pPr>
              <w:pStyle w:val="acctfourfigures"/>
              <w:tabs>
                <w:tab w:val="clear" w:pos="765"/>
                <w:tab w:val="decimal" w:pos="371"/>
              </w:tabs>
              <w:ind w:left="-79" w:right="-79"/>
              <w:jc w:val="center"/>
              <w:rPr>
                <w:szCs w:val="22"/>
                <w:cs/>
                <w:lang w:bidi="th-TH"/>
              </w:rPr>
            </w:pPr>
          </w:p>
        </w:tc>
        <w:tc>
          <w:tcPr>
            <w:tcW w:w="1359" w:type="dxa"/>
            <w:tcBorders>
              <w:bottom w:val="single" w:sz="4" w:space="0" w:color="auto"/>
            </w:tcBorders>
            <w:shd w:val="clear" w:color="auto" w:fill="auto"/>
            <w:vAlign w:val="bottom"/>
          </w:tcPr>
          <w:p w14:paraId="6E9E5268" w14:textId="77777777" w:rsidR="004758D0" w:rsidRPr="00803B66" w:rsidRDefault="004758D0" w:rsidP="001600F1">
            <w:pPr>
              <w:pStyle w:val="acctfourfigures"/>
              <w:tabs>
                <w:tab w:val="clear" w:pos="765"/>
                <w:tab w:val="decimal" w:pos="371"/>
              </w:tabs>
              <w:ind w:left="-79" w:right="-79"/>
              <w:jc w:val="center"/>
              <w:rPr>
                <w:szCs w:val="22"/>
                <w:cs/>
                <w:lang w:bidi="th-TH"/>
              </w:rPr>
            </w:pPr>
            <w:r w:rsidRPr="00803B66">
              <w:rPr>
                <w:szCs w:val="22"/>
                <w:lang w:bidi="th-TH"/>
              </w:rPr>
              <w:t>Fair value</w:t>
            </w:r>
          </w:p>
        </w:tc>
      </w:tr>
      <w:tr w:rsidR="004758D0" w:rsidRPr="00803B66" w14:paraId="11277057" w14:textId="77777777" w:rsidTr="001600F1">
        <w:trPr>
          <w:trHeight w:val="60"/>
          <w:tblHeader/>
        </w:trPr>
        <w:tc>
          <w:tcPr>
            <w:tcW w:w="2700" w:type="dxa"/>
            <w:shd w:val="clear" w:color="auto" w:fill="auto"/>
            <w:vAlign w:val="bottom"/>
          </w:tcPr>
          <w:p w14:paraId="18F64D10" w14:textId="77777777" w:rsidR="004758D0" w:rsidRPr="00803B66" w:rsidRDefault="004758D0" w:rsidP="001600F1">
            <w:pPr>
              <w:pStyle w:val="acctfourfigures"/>
              <w:tabs>
                <w:tab w:val="clear" w:pos="765"/>
              </w:tabs>
              <w:rPr>
                <w:szCs w:val="22"/>
              </w:rPr>
            </w:pPr>
          </w:p>
        </w:tc>
        <w:tc>
          <w:tcPr>
            <w:tcW w:w="1620" w:type="dxa"/>
            <w:vMerge w:val="restart"/>
            <w:vAlign w:val="bottom"/>
          </w:tcPr>
          <w:p w14:paraId="3BF71237" w14:textId="77777777" w:rsidR="004758D0" w:rsidRPr="00803B66" w:rsidRDefault="004758D0" w:rsidP="001600F1">
            <w:pPr>
              <w:pStyle w:val="acctfourfigures"/>
              <w:tabs>
                <w:tab w:val="left" w:pos="720"/>
              </w:tabs>
              <w:ind w:left="-109" w:right="-86"/>
              <w:jc w:val="center"/>
              <w:rPr>
                <w:szCs w:val="22"/>
                <w:lang w:bidi="th-TH"/>
              </w:rPr>
            </w:pPr>
            <w:r w:rsidRPr="00803B66">
              <w:rPr>
                <w:szCs w:val="22"/>
                <w:lang w:bidi="th-TH"/>
              </w:rPr>
              <w:t>Financial</w:t>
            </w:r>
          </w:p>
          <w:p w14:paraId="108292B0" w14:textId="77777777" w:rsidR="004758D0" w:rsidRPr="00803B66" w:rsidRDefault="004758D0" w:rsidP="001600F1">
            <w:pPr>
              <w:pStyle w:val="acctfourfigures"/>
              <w:tabs>
                <w:tab w:val="left" w:pos="720"/>
              </w:tabs>
              <w:ind w:left="-109" w:right="-86"/>
              <w:jc w:val="center"/>
              <w:rPr>
                <w:szCs w:val="22"/>
                <w:lang w:bidi="th-TH"/>
              </w:rPr>
            </w:pPr>
            <w:r w:rsidRPr="00803B66">
              <w:rPr>
                <w:szCs w:val="22"/>
                <w:lang w:bidi="th-TH"/>
              </w:rPr>
              <w:t>instruments measured at</w:t>
            </w:r>
          </w:p>
          <w:p w14:paraId="7C422115" w14:textId="77777777" w:rsidR="004758D0" w:rsidRPr="00803B66" w:rsidRDefault="004758D0" w:rsidP="001600F1">
            <w:pPr>
              <w:pStyle w:val="acctfourfigures"/>
              <w:tabs>
                <w:tab w:val="left" w:pos="720"/>
              </w:tabs>
              <w:ind w:left="-109" w:right="-86"/>
              <w:jc w:val="center"/>
              <w:rPr>
                <w:szCs w:val="22"/>
                <w:cs/>
                <w:lang w:bidi="th-TH"/>
              </w:rPr>
            </w:pPr>
            <w:r w:rsidRPr="00803B66">
              <w:rPr>
                <w:szCs w:val="22"/>
                <w:lang w:bidi="th-TH"/>
              </w:rPr>
              <w:t>FVTPL</w:t>
            </w:r>
          </w:p>
        </w:tc>
        <w:tc>
          <w:tcPr>
            <w:tcW w:w="180" w:type="dxa"/>
          </w:tcPr>
          <w:p w14:paraId="0FFC16D9" w14:textId="77777777" w:rsidR="004758D0" w:rsidRPr="00803B66" w:rsidRDefault="004758D0" w:rsidP="001600F1">
            <w:pPr>
              <w:pStyle w:val="acctfourfigures"/>
              <w:tabs>
                <w:tab w:val="clear" w:pos="765"/>
              </w:tabs>
              <w:ind w:left="-79" w:right="-79"/>
              <w:jc w:val="center"/>
              <w:rPr>
                <w:szCs w:val="22"/>
                <w:cs/>
                <w:lang w:bidi="th-TH"/>
              </w:rPr>
            </w:pPr>
          </w:p>
        </w:tc>
        <w:tc>
          <w:tcPr>
            <w:tcW w:w="1350" w:type="dxa"/>
            <w:gridSpan w:val="2"/>
            <w:shd w:val="clear" w:color="auto" w:fill="auto"/>
          </w:tcPr>
          <w:p w14:paraId="55052BD1" w14:textId="77777777" w:rsidR="004758D0" w:rsidRPr="00803B66" w:rsidRDefault="004758D0" w:rsidP="001600F1">
            <w:pPr>
              <w:pStyle w:val="acctfourfigures"/>
              <w:tabs>
                <w:tab w:val="clear" w:pos="765"/>
              </w:tabs>
              <w:ind w:left="-79" w:right="-79"/>
              <w:jc w:val="center"/>
              <w:rPr>
                <w:szCs w:val="22"/>
                <w:lang w:val="en-US" w:bidi="th-TH"/>
              </w:rPr>
            </w:pPr>
          </w:p>
        </w:tc>
        <w:tc>
          <w:tcPr>
            <w:tcW w:w="180" w:type="dxa"/>
            <w:gridSpan w:val="2"/>
            <w:shd w:val="clear" w:color="auto" w:fill="auto"/>
          </w:tcPr>
          <w:p w14:paraId="426ED87A" w14:textId="77777777" w:rsidR="004758D0" w:rsidRPr="00803B66" w:rsidRDefault="004758D0" w:rsidP="001600F1">
            <w:pPr>
              <w:pStyle w:val="acctfourfigures"/>
              <w:tabs>
                <w:tab w:val="clear" w:pos="765"/>
                <w:tab w:val="decimal" w:pos="371"/>
              </w:tabs>
              <w:ind w:left="-79" w:right="-79"/>
              <w:jc w:val="center"/>
              <w:rPr>
                <w:szCs w:val="22"/>
              </w:rPr>
            </w:pPr>
          </w:p>
        </w:tc>
        <w:tc>
          <w:tcPr>
            <w:tcW w:w="1647" w:type="dxa"/>
            <w:gridSpan w:val="2"/>
            <w:vMerge w:val="restart"/>
            <w:shd w:val="clear" w:color="auto" w:fill="auto"/>
            <w:vAlign w:val="bottom"/>
          </w:tcPr>
          <w:p w14:paraId="31739B36" w14:textId="77777777" w:rsidR="004758D0" w:rsidRPr="00803B66" w:rsidRDefault="004758D0" w:rsidP="001600F1">
            <w:pPr>
              <w:pStyle w:val="acctfourfigures"/>
              <w:tabs>
                <w:tab w:val="clear" w:pos="765"/>
              </w:tabs>
              <w:ind w:left="-79" w:right="-79" w:hanging="3"/>
              <w:jc w:val="center"/>
              <w:rPr>
                <w:szCs w:val="22"/>
                <w:lang w:bidi="th-TH"/>
              </w:rPr>
            </w:pPr>
            <w:r w:rsidRPr="00803B66">
              <w:rPr>
                <w:szCs w:val="22"/>
                <w:lang w:bidi="th-TH"/>
              </w:rPr>
              <w:t>Financial instruments measured at</w:t>
            </w:r>
          </w:p>
          <w:p w14:paraId="3B1626C2" w14:textId="77777777" w:rsidR="004758D0" w:rsidRPr="00803B66" w:rsidRDefault="004758D0" w:rsidP="001600F1">
            <w:pPr>
              <w:pStyle w:val="acctfourfigures"/>
              <w:tabs>
                <w:tab w:val="clear" w:pos="765"/>
              </w:tabs>
              <w:ind w:left="-79" w:right="-79" w:hanging="3"/>
              <w:jc w:val="center"/>
              <w:rPr>
                <w:szCs w:val="22"/>
                <w:rtl/>
                <w:cs/>
                <w:lang w:bidi="th-TH"/>
              </w:rPr>
            </w:pPr>
            <w:r w:rsidRPr="00803B66">
              <w:rPr>
                <w:szCs w:val="22"/>
                <w:lang w:bidi="th-TH"/>
              </w:rPr>
              <w:t>FVTPL</w:t>
            </w:r>
          </w:p>
        </w:tc>
        <w:tc>
          <w:tcPr>
            <w:tcW w:w="180" w:type="dxa"/>
            <w:gridSpan w:val="2"/>
            <w:shd w:val="clear" w:color="auto" w:fill="auto"/>
          </w:tcPr>
          <w:p w14:paraId="5BD9A688" w14:textId="77777777" w:rsidR="004758D0" w:rsidRPr="00803B66" w:rsidRDefault="004758D0" w:rsidP="001600F1">
            <w:pPr>
              <w:pStyle w:val="acctfourfigures"/>
              <w:tabs>
                <w:tab w:val="clear" w:pos="765"/>
                <w:tab w:val="decimal" w:pos="371"/>
              </w:tabs>
              <w:ind w:left="-79" w:right="-79"/>
              <w:jc w:val="center"/>
              <w:rPr>
                <w:szCs w:val="22"/>
              </w:rPr>
            </w:pPr>
          </w:p>
        </w:tc>
        <w:tc>
          <w:tcPr>
            <w:tcW w:w="1359" w:type="dxa"/>
            <w:tcBorders>
              <w:top w:val="single" w:sz="4" w:space="0" w:color="auto"/>
            </w:tcBorders>
            <w:shd w:val="clear" w:color="auto" w:fill="auto"/>
          </w:tcPr>
          <w:p w14:paraId="47D6A93D" w14:textId="77777777" w:rsidR="004758D0" w:rsidRPr="00803B66" w:rsidRDefault="004758D0" w:rsidP="001600F1">
            <w:pPr>
              <w:pStyle w:val="acctfourfigures"/>
              <w:tabs>
                <w:tab w:val="clear" w:pos="765"/>
              </w:tabs>
              <w:ind w:left="-79" w:right="-79"/>
              <w:jc w:val="center"/>
              <w:rPr>
                <w:szCs w:val="22"/>
                <w:rtl/>
                <w:cs/>
                <w:lang w:bidi="th-TH"/>
              </w:rPr>
            </w:pPr>
          </w:p>
        </w:tc>
      </w:tr>
      <w:tr w:rsidR="004758D0" w:rsidRPr="00803B66" w14:paraId="3CFEA284" w14:textId="77777777" w:rsidTr="001600F1">
        <w:trPr>
          <w:trHeight w:val="70"/>
          <w:tblHeader/>
        </w:trPr>
        <w:tc>
          <w:tcPr>
            <w:tcW w:w="2700" w:type="dxa"/>
            <w:shd w:val="clear" w:color="auto" w:fill="auto"/>
            <w:vAlign w:val="bottom"/>
          </w:tcPr>
          <w:p w14:paraId="5D78A44E" w14:textId="77777777" w:rsidR="005371B3" w:rsidRPr="00803B66" w:rsidRDefault="005371B3" w:rsidP="001600F1">
            <w:pPr>
              <w:spacing w:line="260" w:lineRule="atLeast"/>
              <w:ind w:left="-19" w:right="-90"/>
              <w:rPr>
                <w:rFonts w:ascii="Times New Roman" w:hAnsi="Times New Roman" w:cs="Times New Roman"/>
                <w:b/>
                <w:bCs/>
                <w:i/>
                <w:iCs/>
                <w:sz w:val="22"/>
                <w:szCs w:val="22"/>
              </w:rPr>
            </w:pPr>
          </w:p>
          <w:p w14:paraId="6BD5AD05" w14:textId="77777777" w:rsidR="005371B3" w:rsidRPr="00803B66" w:rsidRDefault="005371B3" w:rsidP="001600F1">
            <w:pPr>
              <w:spacing w:line="260" w:lineRule="atLeast"/>
              <w:ind w:left="-19" w:right="-90"/>
              <w:rPr>
                <w:rFonts w:ascii="Times New Roman" w:hAnsi="Times New Roman" w:cs="Times New Roman"/>
                <w:b/>
                <w:bCs/>
                <w:i/>
                <w:iCs/>
                <w:sz w:val="22"/>
                <w:szCs w:val="22"/>
              </w:rPr>
            </w:pPr>
          </w:p>
          <w:p w14:paraId="310D71A7" w14:textId="4261640C" w:rsidR="004758D0" w:rsidRPr="00803B66" w:rsidRDefault="004758D0" w:rsidP="001600F1">
            <w:pPr>
              <w:spacing w:line="260" w:lineRule="atLeast"/>
              <w:ind w:left="-19" w:right="-90"/>
              <w:rPr>
                <w:rFonts w:ascii="Times New Roman" w:hAnsi="Times New Roman" w:cs="Times New Roman"/>
                <w:b/>
                <w:bCs/>
                <w:i/>
                <w:iCs/>
                <w:sz w:val="22"/>
                <w:szCs w:val="22"/>
                <w:cs/>
              </w:rPr>
            </w:pPr>
          </w:p>
        </w:tc>
        <w:tc>
          <w:tcPr>
            <w:tcW w:w="1620" w:type="dxa"/>
            <w:vMerge/>
            <w:vAlign w:val="bottom"/>
          </w:tcPr>
          <w:p w14:paraId="6BCDE869" w14:textId="77777777" w:rsidR="004758D0" w:rsidRPr="00803B66" w:rsidRDefault="004758D0" w:rsidP="001600F1">
            <w:pPr>
              <w:pStyle w:val="acctfourfigures"/>
              <w:tabs>
                <w:tab w:val="left" w:pos="720"/>
              </w:tabs>
              <w:ind w:left="-109" w:right="-86"/>
              <w:jc w:val="center"/>
              <w:rPr>
                <w:szCs w:val="22"/>
                <w:cs/>
                <w:lang w:val="en-US" w:bidi="th-TH"/>
              </w:rPr>
            </w:pPr>
          </w:p>
        </w:tc>
        <w:tc>
          <w:tcPr>
            <w:tcW w:w="180" w:type="dxa"/>
          </w:tcPr>
          <w:p w14:paraId="5559EEB1" w14:textId="77777777" w:rsidR="004758D0" w:rsidRPr="00803B66" w:rsidRDefault="004758D0" w:rsidP="001600F1">
            <w:pPr>
              <w:pStyle w:val="acctfourfigures"/>
              <w:tabs>
                <w:tab w:val="clear" w:pos="765"/>
              </w:tabs>
              <w:ind w:left="-79" w:right="-79"/>
              <w:jc w:val="center"/>
              <w:rPr>
                <w:szCs w:val="22"/>
                <w:cs/>
                <w:lang w:bidi="th-TH"/>
              </w:rPr>
            </w:pPr>
          </w:p>
        </w:tc>
        <w:tc>
          <w:tcPr>
            <w:tcW w:w="1350" w:type="dxa"/>
            <w:gridSpan w:val="2"/>
            <w:shd w:val="clear" w:color="auto" w:fill="auto"/>
          </w:tcPr>
          <w:p w14:paraId="7626E187" w14:textId="77777777" w:rsidR="004758D0" w:rsidRPr="00803B66" w:rsidRDefault="004758D0" w:rsidP="001600F1">
            <w:pPr>
              <w:pStyle w:val="acctfourfigures"/>
              <w:tabs>
                <w:tab w:val="clear" w:pos="765"/>
              </w:tabs>
              <w:ind w:left="-79" w:right="-79"/>
              <w:jc w:val="center"/>
              <w:rPr>
                <w:szCs w:val="22"/>
                <w:lang w:bidi="th-TH"/>
              </w:rPr>
            </w:pPr>
          </w:p>
          <w:p w14:paraId="4CA6E118" w14:textId="77777777" w:rsidR="004758D0" w:rsidRPr="00803B66" w:rsidRDefault="004758D0" w:rsidP="001600F1">
            <w:pPr>
              <w:pStyle w:val="acctfourfigures"/>
              <w:tabs>
                <w:tab w:val="clear" w:pos="765"/>
              </w:tabs>
              <w:ind w:right="-79" w:hanging="73"/>
              <w:jc w:val="center"/>
              <w:rPr>
                <w:szCs w:val="22"/>
                <w:lang w:val="en-US" w:bidi="th-TH"/>
              </w:rPr>
            </w:pPr>
            <w:r w:rsidRPr="00803B66">
              <w:rPr>
                <w:szCs w:val="22"/>
                <w:lang w:bidi="th-TH"/>
              </w:rPr>
              <w:br/>
            </w:r>
            <w:r w:rsidRPr="00803B66">
              <w:rPr>
                <w:szCs w:val="22"/>
              </w:rPr>
              <w:t xml:space="preserve"> </w:t>
            </w:r>
            <w:r w:rsidRPr="00803B66">
              <w:rPr>
                <w:szCs w:val="22"/>
                <w:lang w:bidi="th-TH"/>
              </w:rPr>
              <w:t xml:space="preserve">Level </w:t>
            </w:r>
            <w:r w:rsidRPr="00803B66">
              <w:rPr>
                <w:szCs w:val="22"/>
                <w:cs/>
                <w:lang w:bidi="th-TH"/>
              </w:rPr>
              <w:t>2</w:t>
            </w:r>
          </w:p>
        </w:tc>
        <w:tc>
          <w:tcPr>
            <w:tcW w:w="180" w:type="dxa"/>
            <w:gridSpan w:val="2"/>
            <w:shd w:val="clear" w:color="auto" w:fill="auto"/>
          </w:tcPr>
          <w:p w14:paraId="391622AC" w14:textId="77777777" w:rsidR="004758D0" w:rsidRPr="00803B66" w:rsidRDefault="004758D0" w:rsidP="001600F1">
            <w:pPr>
              <w:pStyle w:val="acctfourfigures"/>
              <w:tabs>
                <w:tab w:val="clear" w:pos="765"/>
                <w:tab w:val="decimal" w:pos="371"/>
              </w:tabs>
              <w:ind w:left="-79" w:right="-79"/>
              <w:jc w:val="center"/>
              <w:rPr>
                <w:szCs w:val="22"/>
              </w:rPr>
            </w:pPr>
          </w:p>
        </w:tc>
        <w:tc>
          <w:tcPr>
            <w:tcW w:w="1647" w:type="dxa"/>
            <w:gridSpan w:val="2"/>
            <w:vMerge/>
            <w:shd w:val="clear" w:color="auto" w:fill="auto"/>
          </w:tcPr>
          <w:p w14:paraId="213CE8DE" w14:textId="77777777" w:rsidR="004758D0" w:rsidRPr="00803B66" w:rsidRDefault="004758D0" w:rsidP="001600F1">
            <w:pPr>
              <w:pStyle w:val="acctfourfigures"/>
              <w:tabs>
                <w:tab w:val="clear" w:pos="765"/>
              </w:tabs>
              <w:ind w:left="-79" w:right="-79"/>
              <w:jc w:val="center"/>
              <w:rPr>
                <w:szCs w:val="22"/>
                <w:rtl/>
                <w:cs/>
                <w:lang w:bidi="th-TH"/>
              </w:rPr>
            </w:pPr>
          </w:p>
        </w:tc>
        <w:tc>
          <w:tcPr>
            <w:tcW w:w="180" w:type="dxa"/>
            <w:gridSpan w:val="2"/>
            <w:shd w:val="clear" w:color="auto" w:fill="auto"/>
          </w:tcPr>
          <w:p w14:paraId="38BE51F5" w14:textId="77777777" w:rsidR="004758D0" w:rsidRPr="00803B66" w:rsidRDefault="004758D0" w:rsidP="001600F1">
            <w:pPr>
              <w:pStyle w:val="acctfourfigures"/>
              <w:tabs>
                <w:tab w:val="clear" w:pos="765"/>
                <w:tab w:val="decimal" w:pos="371"/>
              </w:tabs>
              <w:ind w:left="-79" w:right="-79"/>
              <w:jc w:val="center"/>
              <w:rPr>
                <w:szCs w:val="22"/>
              </w:rPr>
            </w:pPr>
          </w:p>
        </w:tc>
        <w:tc>
          <w:tcPr>
            <w:tcW w:w="1359" w:type="dxa"/>
            <w:shd w:val="clear" w:color="auto" w:fill="auto"/>
          </w:tcPr>
          <w:p w14:paraId="785AFE84" w14:textId="77777777" w:rsidR="004758D0" w:rsidRPr="00803B66" w:rsidRDefault="004758D0" w:rsidP="001600F1">
            <w:pPr>
              <w:pStyle w:val="acctfourfigures"/>
              <w:tabs>
                <w:tab w:val="clear" w:pos="765"/>
              </w:tabs>
              <w:ind w:left="-79" w:right="-79"/>
              <w:jc w:val="center"/>
              <w:rPr>
                <w:szCs w:val="22"/>
                <w:lang w:bidi="th-TH"/>
              </w:rPr>
            </w:pPr>
          </w:p>
          <w:p w14:paraId="55E2F7FA" w14:textId="77777777" w:rsidR="004758D0" w:rsidRPr="00803B66" w:rsidRDefault="004758D0" w:rsidP="001600F1">
            <w:pPr>
              <w:pStyle w:val="acctfourfigures"/>
              <w:tabs>
                <w:tab w:val="clear" w:pos="765"/>
              </w:tabs>
              <w:ind w:left="-79" w:right="-79"/>
              <w:jc w:val="center"/>
              <w:rPr>
                <w:szCs w:val="22"/>
                <w:lang w:bidi="th-TH"/>
              </w:rPr>
            </w:pPr>
          </w:p>
          <w:p w14:paraId="7F500C8E" w14:textId="77777777" w:rsidR="004758D0" w:rsidRPr="00803B66" w:rsidRDefault="004758D0" w:rsidP="001600F1">
            <w:pPr>
              <w:pStyle w:val="acctfourfigures"/>
              <w:tabs>
                <w:tab w:val="clear" w:pos="765"/>
              </w:tabs>
              <w:ind w:left="-79" w:right="-79"/>
              <w:jc w:val="center"/>
              <w:rPr>
                <w:szCs w:val="22"/>
                <w:rtl/>
                <w:cs/>
                <w:lang w:bidi="th-TH"/>
              </w:rPr>
            </w:pPr>
            <w:r w:rsidRPr="00803B66">
              <w:rPr>
                <w:szCs w:val="22"/>
                <w:lang w:bidi="th-TH"/>
              </w:rPr>
              <w:t xml:space="preserve">Level </w:t>
            </w:r>
            <w:r w:rsidRPr="00803B66">
              <w:rPr>
                <w:szCs w:val="22"/>
                <w:cs/>
                <w:lang w:bidi="th-TH"/>
              </w:rPr>
              <w:t>2</w:t>
            </w:r>
          </w:p>
        </w:tc>
      </w:tr>
      <w:tr w:rsidR="004758D0" w:rsidRPr="00803B66" w14:paraId="1315BEE2" w14:textId="77777777" w:rsidTr="001600F1">
        <w:trPr>
          <w:tblHeader/>
        </w:trPr>
        <w:tc>
          <w:tcPr>
            <w:tcW w:w="2700" w:type="dxa"/>
            <w:shd w:val="clear" w:color="auto" w:fill="auto"/>
          </w:tcPr>
          <w:p w14:paraId="0FAD7068" w14:textId="01765484" w:rsidR="004758D0" w:rsidRPr="00803B66" w:rsidRDefault="004758D0" w:rsidP="001600F1">
            <w:pPr>
              <w:spacing w:line="260" w:lineRule="atLeast"/>
              <w:ind w:left="180" w:hanging="180"/>
              <w:rPr>
                <w:rFonts w:ascii="Times New Roman" w:hAnsi="Times New Roman" w:cs="Times New Roman"/>
                <w:b/>
                <w:bCs/>
                <w:i/>
                <w:iCs/>
                <w:sz w:val="22"/>
                <w:szCs w:val="22"/>
              </w:rPr>
            </w:pPr>
          </w:p>
        </w:tc>
        <w:tc>
          <w:tcPr>
            <w:tcW w:w="6516" w:type="dxa"/>
            <w:gridSpan w:val="11"/>
          </w:tcPr>
          <w:p w14:paraId="0BBE0014" w14:textId="77777777" w:rsidR="004758D0" w:rsidRPr="00803B66" w:rsidRDefault="004758D0" w:rsidP="001600F1">
            <w:pPr>
              <w:pStyle w:val="acctfourfigures"/>
              <w:tabs>
                <w:tab w:val="clear" w:pos="765"/>
                <w:tab w:val="decimal" w:pos="731"/>
              </w:tabs>
              <w:ind w:right="-169"/>
              <w:jc w:val="center"/>
              <w:rPr>
                <w:i/>
                <w:iCs/>
                <w:szCs w:val="22"/>
                <w:lang w:bidi="th-TH"/>
              </w:rPr>
            </w:pPr>
            <w:r w:rsidRPr="00803B66">
              <w:rPr>
                <w:i/>
                <w:iCs/>
                <w:szCs w:val="22"/>
              </w:rPr>
              <w:t>(in thousand Baht)</w:t>
            </w:r>
          </w:p>
        </w:tc>
      </w:tr>
      <w:tr w:rsidR="00AB37E2" w:rsidRPr="00803B66" w14:paraId="27AC8C9E" w14:textId="77777777" w:rsidTr="001600F1">
        <w:trPr>
          <w:tblHeader/>
        </w:trPr>
        <w:tc>
          <w:tcPr>
            <w:tcW w:w="2700" w:type="dxa"/>
            <w:shd w:val="clear" w:color="auto" w:fill="auto"/>
          </w:tcPr>
          <w:p w14:paraId="7BC1FBA2" w14:textId="38F1B0DE" w:rsidR="00AB37E2" w:rsidRPr="00803B66" w:rsidRDefault="00AB37E2" w:rsidP="001600F1">
            <w:pPr>
              <w:spacing w:line="360" w:lineRule="auto"/>
              <w:ind w:left="180" w:hanging="180"/>
              <w:rPr>
                <w:rFonts w:ascii="Times New Roman" w:hAnsi="Times New Roman" w:cs="Times New Roman"/>
                <w:b/>
                <w:bCs/>
                <w:i/>
                <w:iCs/>
                <w:sz w:val="22"/>
                <w:szCs w:val="22"/>
              </w:rPr>
            </w:pPr>
            <w:r w:rsidRPr="00803B66">
              <w:rPr>
                <w:rFonts w:ascii="Times New Roman" w:hAnsi="Times New Roman" w:cs="Times New Roman"/>
                <w:b/>
                <w:bCs/>
                <w:i/>
                <w:iCs/>
                <w:sz w:val="22"/>
                <w:szCs w:val="22"/>
              </w:rPr>
              <w:t xml:space="preserve">At </w:t>
            </w:r>
            <w:r w:rsidRPr="00803B66">
              <w:rPr>
                <w:rFonts w:ascii="Times New Roman" w:hAnsi="Times New Roman" w:cs="Times New Roman"/>
                <w:b/>
                <w:bCs/>
                <w:i/>
                <w:iCs/>
                <w:sz w:val="22"/>
                <w:szCs w:val="22"/>
                <w:cs/>
              </w:rPr>
              <w:t>3</w:t>
            </w:r>
            <w:r w:rsidR="00C72FFD" w:rsidRPr="00803B66">
              <w:rPr>
                <w:rFonts w:ascii="Times New Roman" w:hAnsi="Times New Roman" w:cs="Times New Roman"/>
                <w:b/>
                <w:bCs/>
                <w:i/>
                <w:iCs/>
                <w:sz w:val="22"/>
                <w:szCs w:val="22"/>
              </w:rPr>
              <w:t>0 June</w:t>
            </w:r>
            <w:r w:rsidRPr="00803B66">
              <w:rPr>
                <w:rFonts w:ascii="Times New Roman" w:hAnsi="Times New Roman" w:cs="Times New Roman"/>
                <w:b/>
                <w:bCs/>
                <w:i/>
                <w:iCs/>
                <w:sz w:val="22"/>
                <w:szCs w:val="22"/>
              </w:rPr>
              <w:t xml:space="preserve"> </w:t>
            </w:r>
            <w:r w:rsidRPr="00803B66">
              <w:rPr>
                <w:rFonts w:ascii="Times New Roman" w:hAnsi="Times New Roman" w:cs="Times New Roman"/>
                <w:b/>
                <w:bCs/>
                <w:i/>
                <w:iCs/>
                <w:sz w:val="22"/>
                <w:szCs w:val="22"/>
                <w:cs/>
              </w:rPr>
              <w:t>202</w:t>
            </w:r>
            <w:r w:rsidR="00C72FFD" w:rsidRPr="00803B66">
              <w:rPr>
                <w:rFonts w:ascii="Times New Roman" w:hAnsi="Times New Roman" w:cs="Times New Roman"/>
                <w:b/>
                <w:bCs/>
                <w:i/>
                <w:iCs/>
                <w:sz w:val="22"/>
                <w:szCs w:val="22"/>
              </w:rPr>
              <w:t>2</w:t>
            </w:r>
          </w:p>
        </w:tc>
        <w:tc>
          <w:tcPr>
            <w:tcW w:w="6516" w:type="dxa"/>
            <w:gridSpan w:val="11"/>
          </w:tcPr>
          <w:p w14:paraId="5BDF7C33" w14:textId="77777777" w:rsidR="00AB37E2" w:rsidRPr="00803B66" w:rsidRDefault="00AB37E2" w:rsidP="001600F1">
            <w:pPr>
              <w:pStyle w:val="acctfourfigures"/>
              <w:tabs>
                <w:tab w:val="clear" w:pos="765"/>
                <w:tab w:val="decimal" w:pos="731"/>
              </w:tabs>
              <w:ind w:right="-169"/>
              <w:jc w:val="center"/>
              <w:rPr>
                <w:i/>
                <w:iCs/>
                <w:szCs w:val="22"/>
              </w:rPr>
            </w:pPr>
          </w:p>
        </w:tc>
      </w:tr>
      <w:tr w:rsidR="004758D0" w:rsidRPr="00803B66" w14:paraId="5AF200AD" w14:textId="77777777" w:rsidTr="001600F1">
        <w:trPr>
          <w:tblHeader/>
        </w:trPr>
        <w:tc>
          <w:tcPr>
            <w:tcW w:w="2700" w:type="dxa"/>
            <w:shd w:val="clear" w:color="auto" w:fill="auto"/>
          </w:tcPr>
          <w:p w14:paraId="14797648" w14:textId="77777777" w:rsidR="004758D0" w:rsidRPr="00803B66" w:rsidRDefault="004758D0" w:rsidP="001600F1">
            <w:pPr>
              <w:spacing w:line="260" w:lineRule="atLeast"/>
              <w:ind w:left="180" w:hanging="180"/>
              <w:rPr>
                <w:rFonts w:ascii="Times New Roman" w:hAnsi="Times New Roman" w:cs="Times New Roman"/>
                <w:b/>
                <w:bCs/>
                <w:i/>
                <w:iCs/>
                <w:sz w:val="22"/>
                <w:szCs w:val="22"/>
              </w:rPr>
            </w:pPr>
            <w:r w:rsidRPr="00803B66">
              <w:rPr>
                <w:rFonts w:ascii="Times New Roman" w:eastAsiaTheme="minorEastAsia" w:hAnsi="Times New Roman" w:cs="Times New Roman"/>
                <w:b/>
                <w:bCs/>
                <w:i/>
                <w:iCs/>
                <w:sz w:val="22"/>
                <w:szCs w:val="22"/>
                <w:lang w:eastAsia="ja-JP"/>
              </w:rPr>
              <w:t>Financial liabilities</w:t>
            </w:r>
          </w:p>
        </w:tc>
        <w:tc>
          <w:tcPr>
            <w:tcW w:w="1620" w:type="dxa"/>
          </w:tcPr>
          <w:p w14:paraId="12BB53D8" w14:textId="77777777" w:rsidR="004758D0" w:rsidRPr="00803B66" w:rsidRDefault="004758D0" w:rsidP="001600F1">
            <w:pPr>
              <w:pStyle w:val="acctfourfigures"/>
              <w:tabs>
                <w:tab w:val="clear" w:pos="765"/>
                <w:tab w:val="decimal" w:pos="731"/>
              </w:tabs>
              <w:ind w:right="-169"/>
              <w:jc w:val="center"/>
              <w:rPr>
                <w:i/>
                <w:iCs/>
                <w:szCs w:val="22"/>
                <w:cs/>
                <w:lang w:bidi="th-TH"/>
              </w:rPr>
            </w:pPr>
          </w:p>
        </w:tc>
        <w:tc>
          <w:tcPr>
            <w:tcW w:w="180" w:type="dxa"/>
          </w:tcPr>
          <w:p w14:paraId="378C34F9" w14:textId="77777777" w:rsidR="004758D0" w:rsidRPr="00803B66" w:rsidRDefault="004758D0" w:rsidP="001600F1">
            <w:pPr>
              <w:pStyle w:val="acctfourfigures"/>
              <w:tabs>
                <w:tab w:val="clear" w:pos="765"/>
                <w:tab w:val="decimal" w:pos="731"/>
              </w:tabs>
              <w:ind w:right="-169"/>
              <w:jc w:val="center"/>
              <w:rPr>
                <w:i/>
                <w:iCs/>
                <w:szCs w:val="22"/>
                <w:cs/>
                <w:lang w:bidi="th-TH"/>
              </w:rPr>
            </w:pPr>
          </w:p>
        </w:tc>
        <w:tc>
          <w:tcPr>
            <w:tcW w:w="4716" w:type="dxa"/>
            <w:gridSpan w:val="9"/>
            <w:shd w:val="clear" w:color="auto" w:fill="auto"/>
          </w:tcPr>
          <w:p w14:paraId="18D91471" w14:textId="77777777" w:rsidR="004758D0" w:rsidRPr="00803B66" w:rsidRDefault="004758D0" w:rsidP="001600F1">
            <w:pPr>
              <w:pStyle w:val="acctfourfigures"/>
              <w:tabs>
                <w:tab w:val="clear" w:pos="765"/>
                <w:tab w:val="decimal" w:pos="731"/>
              </w:tabs>
              <w:ind w:right="-169"/>
              <w:jc w:val="center"/>
              <w:rPr>
                <w:i/>
                <w:iCs/>
                <w:szCs w:val="22"/>
                <w:cs/>
                <w:lang w:bidi="th-TH"/>
              </w:rPr>
            </w:pPr>
          </w:p>
        </w:tc>
      </w:tr>
      <w:tr w:rsidR="00551A3F" w:rsidRPr="00803B66" w14:paraId="791B1EB6" w14:textId="77777777" w:rsidTr="001600F1">
        <w:trPr>
          <w:trHeight w:val="521"/>
        </w:trPr>
        <w:tc>
          <w:tcPr>
            <w:tcW w:w="2700" w:type="dxa"/>
            <w:shd w:val="clear" w:color="auto" w:fill="auto"/>
          </w:tcPr>
          <w:p w14:paraId="1110CD95" w14:textId="77777777" w:rsidR="00551A3F" w:rsidRPr="00803B66" w:rsidRDefault="00551A3F" w:rsidP="00551A3F">
            <w:pPr>
              <w:spacing w:line="260" w:lineRule="atLeast"/>
              <w:rPr>
                <w:rFonts w:ascii="Times New Roman" w:eastAsiaTheme="minorEastAsia" w:hAnsi="Times New Roman" w:cs="Times New Roman"/>
                <w:sz w:val="22"/>
                <w:szCs w:val="22"/>
                <w:cs/>
                <w:lang w:eastAsia="ja-JP"/>
              </w:rPr>
            </w:pPr>
            <w:r w:rsidRPr="00803B66">
              <w:rPr>
                <w:rFonts w:ascii="Times New Roman" w:hAnsi="Times New Roman" w:cs="Times New Roman"/>
                <w:sz w:val="22"/>
                <w:szCs w:val="22"/>
              </w:rPr>
              <w:t xml:space="preserve">Derivatives (Forward </w:t>
            </w:r>
            <w:r w:rsidRPr="00803B66">
              <w:rPr>
                <w:rFonts w:ascii="Times New Roman" w:hAnsi="Times New Roman" w:cs="Times New Roman"/>
                <w:sz w:val="22"/>
                <w:szCs w:val="22"/>
              </w:rPr>
              <w:br/>
              <w:t xml:space="preserve">   exchange contracts)</w:t>
            </w:r>
          </w:p>
        </w:tc>
        <w:tc>
          <w:tcPr>
            <w:tcW w:w="1620" w:type="dxa"/>
            <w:tcBorders>
              <w:bottom w:val="double" w:sz="4" w:space="0" w:color="auto"/>
            </w:tcBorders>
            <w:vAlign w:val="bottom"/>
          </w:tcPr>
          <w:p w14:paraId="4CAB93B6" w14:textId="350C6F54" w:rsidR="00551A3F" w:rsidRPr="00803B66" w:rsidRDefault="00551A3F" w:rsidP="00551A3F">
            <w:pPr>
              <w:pStyle w:val="acctfourfigures"/>
              <w:tabs>
                <w:tab w:val="clear" w:pos="765"/>
                <w:tab w:val="decimal" w:pos="911"/>
              </w:tabs>
              <w:ind w:right="11"/>
              <w:jc w:val="right"/>
              <w:rPr>
                <w:szCs w:val="22"/>
                <w:lang w:bidi="th-TH"/>
              </w:rPr>
            </w:pPr>
            <w:r w:rsidRPr="00803B66">
              <w:rPr>
                <w:szCs w:val="22"/>
                <w:lang w:bidi="th-TH"/>
              </w:rPr>
              <w:t>(1,280)</w:t>
            </w:r>
          </w:p>
        </w:tc>
        <w:tc>
          <w:tcPr>
            <w:tcW w:w="180" w:type="dxa"/>
            <w:vAlign w:val="bottom"/>
          </w:tcPr>
          <w:p w14:paraId="6D4E8B00" w14:textId="77777777" w:rsidR="00551A3F" w:rsidRPr="00803B66" w:rsidRDefault="00551A3F" w:rsidP="00551A3F">
            <w:pPr>
              <w:pStyle w:val="acctfourfigures"/>
              <w:tabs>
                <w:tab w:val="clear" w:pos="765"/>
                <w:tab w:val="decimal" w:pos="731"/>
              </w:tabs>
              <w:ind w:right="11"/>
              <w:jc w:val="right"/>
              <w:rPr>
                <w:szCs w:val="22"/>
                <w:lang w:bidi="th-TH"/>
              </w:rPr>
            </w:pPr>
          </w:p>
        </w:tc>
        <w:tc>
          <w:tcPr>
            <w:tcW w:w="1323" w:type="dxa"/>
            <w:tcBorders>
              <w:bottom w:val="double" w:sz="4" w:space="0" w:color="auto"/>
            </w:tcBorders>
            <w:shd w:val="clear" w:color="auto" w:fill="auto"/>
            <w:vAlign w:val="bottom"/>
          </w:tcPr>
          <w:p w14:paraId="79376FB0" w14:textId="5C7DF075" w:rsidR="00551A3F" w:rsidRPr="00803B66" w:rsidRDefault="00551A3F" w:rsidP="00551A3F">
            <w:pPr>
              <w:pStyle w:val="acctfourfigures"/>
              <w:tabs>
                <w:tab w:val="clear" w:pos="765"/>
                <w:tab w:val="decimal" w:pos="828"/>
              </w:tabs>
              <w:ind w:right="11"/>
              <w:jc w:val="right"/>
              <w:rPr>
                <w:szCs w:val="22"/>
                <w:lang w:bidi="th-TH"/>
              </w:rPr>
            </w:pPr>
            <w:r w:rsidRPr="00803B66">
              <w:rPr>
                <w:szCs w:val="22"/>
                <w:lang w:bidi="th-TH"/>
              </w:rPr>
              <w:t>(1,280)</w:t>
            </w:r>
          </w:p>
        </w:tc>
        <w:tc>
          <w:tcPr>
            <w:tcW w:w="180" w:type="dxa"/>
            <w:gridSpan w:val="2"/>
            <w:shd w:val="clear" w:color="auto" w:fill="auto"/>
            <w:vAlign w:val="bottom"/>
          </w:tcPr>
          <w:p w14:paraId="5EC4BA55" w14:textId="77777777" w:rsidR="00551A3F" w:rsidRPr="00803B66" w:rsidRDefault="00551A3F" w:rsidP="00551A3F">
            <w:pPr>
              <w:pStyle w:val="acctfourfigures"/>
              <w:tabs>
                <w:tab w:val="decimal" w:pos="828"/>
              </w:tabs>
              <w:ind w:right="101"/>
              <w:jc w:val="right"/>
              <w:rPr>
                <w:szCs w:val="22"/>
                <w:lang w:bidi="th-TH"/>
              </w:rPr>
            </w:pPr>
          </w:p>
        </w:tc>
        <w:tc>
          <w:tcPr>
            <w:tcW w:w="1647" w:type="dxa"/>
            <w:gridSpan w:val="2"/>
            <w:tcBorders>
              <w:bottom w:val="double" w:sz="4" w:space="0" w:color="auto"/>
            </w:tcBorders>
            <w:shd w:val="clear" w:color="auto" w:fill="auto"/>
            <w:vAlign w:val="bottom"/>
          </w:tcPr>
          <w:p w14:paraId="3C2D3169" w14:textId="239B2ACB" w:rsidR="00551A3F" w:rsidRPr="00803B66" w:rsidRDefault="00551A3F" w:rsidP="00C72FFD">
            <w:pPr>
              <w:pStyle w:val="acctfourfigures"/>
              <w:tabs>
                <w:tab w:val="clear" w:pos="765"/>
                <w:tab w:val="decimal" w:pos="923"/>
              </w:tabs>
              <w:ind w:right="11"/>
              <w:jc w:val="center"/>
              <w:rPr>
                <w:szCs w:val="22"/>
                <w:lang w:bidi="th-TH"/>
              </w:rPr>
            </w:pPr>
            <w:r w:rsidRPr="00803B66">
              <w:rPr>
                <w:szCs w:val="22"/>
                <w:lang w:bidi="th-TH"/>
              </w:rPr>
              <w:t>-</w:t>
            </w:r>
          </w:p>
        </w:tc>
        <w:tc>
          <w:tcPr>
            <w:tcW w:w="180" w:type="dxa"/>
            <w:gridSpan w:val="2"/>
            <w:shd w:val="clear" w:color="auto" w:fill="auto"/>
            <w:vAlign w:val="bottom"/>
          </w:tcPr>
          <w:p w14:paraId="2CCD5D84" w14:textId="77777777" w:rsidR="00551A3F" w:rsidRPr="00803B66" w:rsidRDefault="00551A3F" w:rsidP="00C72FFD">
            <w:pPr>
              <w:pStyle w:val="acctfourfigures"/>
              <w:jc w:val="center"/>
              <w:rPr>
                <w:szCs w:val="22"/>
                <w:lang w:bidi="th-TH"/>
              </w:rPr>
            </w:pPr>
          </w:p>
        </w:tc>
        <w:tc>
          <w:tcPr>
            <w:tcW w:w="1386" w:type="dxa"/>
            <w:gridSpan w:val="2"/>
            <w:tcBorders>
              <w:bottom w:val="double" w:sz="4" w:space="0" w:color="auto"/>
            </w:tcBorders>
            <w:shd w:val="clear" w:color="auto" w:fill="auto"/>
            <w:vAlign w:val="bottom"/>
          </w:tcPr>
          <w:p w14:paraId="5D8958A8" w14:textId="3D3A6AD2" w:rsidR="00551A3F" w:rsidRPr="00803B66" w:rsidRDefault="00551A3F" w:rsidP="00C72FFD">
            <w:pPr>
              <w:pStyle w:val="acctfourfigures"/>
              <w:tabs>
                <w:tab w:val="clear" w:pos="765"/>
                <w:tab w:val="decimal" w:pos="718"/>
              </w:tabs>
              <w:ind w:right="11"/>
              <w:jc w:val="center"/>
              <w:rPr>
                <w:szCs w:val="22"/>
                <w:lang w:bidi="th-TH"/>
              </w:rPr>
            </w:pPr>
            <w:r w:rsidRPr="00803B66">
              <w:rPr>
                <w:szCs w:val="22"/>
                <w:lang w:bidi="th-TH"/>
              </w:rPr>
              <w:t>-</w:t>
            </w:r>
          </w:p>
        </w:tc>
      </w:tr>
    </w:tbl>
    <w:p w14:paraId="21B7D198" w14:textId="7F96D5AD" w:rsidR="00F71A76" w:rsidRPr="00803B66" w:rsidRDefault="00F71A76"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bl>
      <w:tblPr>
        <w:tblW w:w="9216" w:type="dxa"/>
        <w:tblInd w:w="513" w:type="dxa"/>
        <w:tblLayout w:type="fixed"/>
        <w:tblCellMar>
          <w:left w:w="79" w:type="dxa"/>
          <w:right w:w="79" w:type="dxa"/>
        </w:tblCellMar>
        <w:tblLook w:val="0000" w:firstRow="0" w:lastRow="0" w:firstColumn="0" w:lastColumn="0" w:noHBand="0" w:noVBand="0"/>
      </w:tblPr>
      <w:tblGrid>
        <w:gridCol w:w="2700"/>
        <w:gridCol w:w="1620"/>
        <w:gridCol w:w="180"/>
        <w:gridCol w:w="1323"/>
        <w:gridCol w:w="27"/>
        <w:gridCol w:w="153"/>
        <w:gridCol w:w="27"/>
        <w:gridCol w:w="1620"/>
        <w:gridCol w:w="27"/>
        <w:gridCol w:w="153"/>
        <w:gridCol w:w="27"/>
        <w:gridCol w:w="1359"/>
      </w:tblGrid>
      <w:tr w:rsidR="00551A3F" w:rsidRPr="00803B66" w14:paraId="28F71F90" w14:textId="77777777" w:rsidTr="001C677B">
        <w:trPr>
          <w:trHeight w:val="70"/>
          <w:tblHeader/>
        </w:trPr>
        <w:tc>
          <w:tcPr>
            <w:tcW w:w="2700" w:type="dxa"/>
            <w:vMerge w:val="restart"/>
            <w:shd w:val="clear" w:color="auto" w:fill="auto"/>
            <w:vAlign w:val="bottom"/>
          </w:tcPr>
          <w:p w14:paraId="56914C8C" w14:textId="77777777" w:rsidR="00551A3F" w:rsidRPr="00803B66" w:rsidRDefault="00551A3F" w:rsidP="001C677B">
            <w:pPr>
              <w:pStyle w:val="acctfourfigures"/>
              <w:tabs>
                <w:tab w:val="clear" w:pos="765"/>
              </w:tabs>
              <w:rPr>
                <w:i/>
                <w:iCs/>
                <w:color w:val="0000FF"/>
                <w:szCs w:val="22"/>
                <w:lang w:val="en-US" w:bidi="th-TH"/>
              </w:rPr>
            </w:pPr>
          </w:p>
        </w:tc>
        <w:tc>
          <w:tcPr>
            <w:tcW w:w="3150" w:type="dxa"/>
            <w:gridSpan w:val="4"/>
          </w:tcPr>
          <w:p w14:paraId="1F3273C6" w14:textId="77777777" w:rsidR="00551A3F" w:rsidRPr="00803B66" w:rsidRDefault="00551A3F" w:rsidP="001C677B">
            <w:pPr>
              <w:pStyle w:val="acctfourfigures"/>
              <w:tabs>
                <w:tab w:val="clear" w:pos="765"/>
                <w:tab w:val="decimal" w:pos="371"/>
              </w:tabs>
              <w:ind w:left="-79" w:right="-79"/>
              <w:jc w:val="center"/>
              <w:rPr>
                <w:b/>
                <w:bCs/>
                <w:szCs w:val="22"/>
                <w:cs/>
                <w:lang w:val="en-US" w:bidi="th-TH"/>
              </w:rPr>
            </w:pPr>
            <w:r w:rsidRPr="00803B66">
              <w:rPr>
                <w:b/>
                <w:bCs/>
                <w:szCs w:val="22"/>
                <w:lang w:bidi="th-TH"/>
              </w:rPr>
              <w:t>Consolidated financial statement</w:t>
            </w:r>
          </w:p>
        </w:tc>
        <w:tc>
          <w:tcPr>
            <w:tcW w:w="180" w:type="dxa"/>
            <w:gridSpan w:val="2"/>
          </w:tcPr>
          <w:p w14:paraId="6D902F65" w14:textId="77777777" w:rsidR="00551A3F" w:rsidRPr="00803B66" w:rsidRDefault="00551A3F" w:rsidP="001C677B">
            <w:pPr>
              <w:pStyle w:val="acctfourfigures"/>
              <w:tabs>
                <w:tab w:val="clear" w:pos="765"/>
                <w:tab w:val="decimal" w:pos="371"/>
              </w:tabs>
              <w:ind w:left="-79" w:right="-79"/>
              <w:jc w:val="center"/>
              <w:rPr>
                <w:b/>
                <w:bCs/>
                <w:szCs w:val="22"/>
                <w:cs/>
                <w:lang w:val="en-US" w:bidi="th-TH"/>
              </w:rPr>
            </w:pPr>
          </w:p>
        </w:tc>
        <w:tc>
          <w:tcPr>
            <w:tcW w:w="3186" w:type="dxa"/>
            <w:gridSpan w:val="5"/>
          </w:tcPr>
          <w:p w14:paraId="4F7725EF" w14:textId="77777777" w:rsidR="00551A3F" w:rsidRPr="00803B66" w:rsidRDefault="00551A3F" w:rsidP="001C677B">
            <w:pPr>
              <w:pStyle w:val="acctfourfigures"/>
              <w:tabs>
                <w:tab w:val="clear" w:pos="765"/>
                <w:tab w:val="decimal" w:pos="371"/>
              </w:tabs>
              <w:ind w:left="-79" w:right="-79"/>
              <w:jc w:val="center"/>
              <w:rPr>
                <w:rFonts w:eastAsiaTheme="minorEastAsia"/>
                <w:b/>
                <w:bCs/>
                <w:szCs w:val="22"/>
                <w:cs/>
                <w:lang w:val="en-US" w:eastAsia="ja-JP" w:bidi="th-TH"/>
              </w:rPr>
            </w:pPr>
            <w:r w:rsidRPr="00803B66">
              <w:rPr>
                <w:b/>
                <w:bCs/>
                <w:szCs w:val="22"/>
                <w:lang w:bidi="th-TH"/>
              </w:rPr>
              <w:t>Separate financial statement</w:t>
            </w:r>
          </w:p>
        </w:tc>
      </w:tr>
      <w:tr w:rsidR="00551A3F" w:rsidRPr="00803B66" w14:paraId="67EDB94B" w14:textId="77777777" w:rsidTr="001C677B">
        <w:trPr>
          <w:trHeight w:val="70"/>
          <w:tblHeader/>
        </w:trPr>
        <w:tc>
          <w:tcPr>
            <w:tcW w:w="2700" w:type="dxa"/>
            <w:vMerge/>
            <w:shd w:val="clear" w:color="auto" w:fill="auto"/>
            <w:vAlign w:val="bottom"/>
          </w:tcPr>
          <w:p w14:paraId="2B8293B5" w14:textId="77777777" w:rsidR="00551A3F" w:rsidRPr="00803B66" w:rsidRDefault="00551A3F" w:rsidP="001C677B">
            <w:pPr>
              <w:pStyle w:val="acctfourfigures"/>
              <w:tabs>
                <w:tab w:val="clear" w:pos="765"/>
              </w:tabs>
              <w:rPr>
                <w:i/>
                <w:iCs/>
                <w:color w:val="0000FF"/>
                <w:szCs w:val="22"/>
                <w:cs/>
                <w:lang w:bidi="th-TH"/>
              </w:rPr>
            </w:pPr>
          </w:p>
        </w:tc>
        <w:tc>
          <w:tcPr>
            <w:tcW w:w="1620" w:type="dxa"/>
            <w:tcBorders>
              <w:bottom w:val="single" w:sz="4" w:space="0" w:color="auto"/>
            </w:tcBorders>
          </w:tcPr>
          <w:p w14:paraId="4B6949AA" w14:textId="77777777" w:rsidR="00551A3F" w:rsidRPr="00803B66" w:rsidRDefault="00551A3F" w:rsidP="001C677B">
            <w:pPr>
              <w:pStyle w:val="acctfourfigures"/>
              <w:tabs>
                <w:tab w:val="clear" w:pos="765"/>
                <w:tab w:val="decimal" w:pos="371"/>
              </w:tabs>
              <w:ind w:left="-79" w:right="-79"/>
              <w:jc w:val="center"/>
              <w:rPr>
                <w:szCs w:val="22"/>
                <w:cs/>
                <w:lang w:val="en-US" w:bidi="th-TH"/>
              </w:rPr>
            </w:pPr>
            <w:r w:rsidRPr="00803B66">
              <w:rPr>
                <w:szCs w:val="22"/>
                <w:lang w:bidi="th-TH"/>
              </w:rPr>
              <w:t>Carrying amount</w:t>
            </w:r>
          </w:p>
        </w:tc>
        <w:tc>
          <w:tcPr>
            <w:tcW w:w="180" w:type="dxa"/>
          </w:tcPr>
          <w:p w14:paraId="213BE077" w14:textId="77777777" w:rsidR="00551A3F" w:rsidRPr="00803B66" w:rsidRDefault="00551A3F" w:rsidP="001C677B">
            <w:pPr>
              <w:pStyle w:val="acctfourfigures"/>
              <w:tabs>
                <w:tab w:val="clear" w:pos="765"/>
                <w:tab w:val="decimal" w:pos="371"/>
              </w:tabs>
              <w:ind w:left="-79" w:right="-79"/>
              <w:jc w:val="center"/>
              <w:rPr>
                <w:szCs w:val="22"/>
                <w:cs/>
                <w:lang w:bidi="th-TH"/>
              </w:rPr>
            </w:pPr>
          </w:p>
        </w:tc>
        <w:tc>
          <w:tcPr>
            <w:tcW w:w="1350" w:type="dxa"/>
            <w:gridSpan w:val="2"/>
            <w:tcBorders>
              <w:bottom w:val="single" w:sz="4" w:space="0" w:color="auto"/>
            </w:tcBorders>
            <w:shd w:val="clear" w:color="auto" w:fill="auto"/>
            <w:vAlign w:val="bottom"/>
          </w:tcPr>
          <w:p w14:paraId="111F09AE" w14:textId="77777777" w:rsidR="00551A3F" w:rsidRPr="00803B66" w:rsidRDefault="00551A3F" w:rsidP="001C677B">
            <w:pPr>
              <w:pStyle w:val="acctfourfigures"/>
              <w:tabs>
                <w:tab w:val="clear" w:pos="765"/>
                <w:tab w:val="decimal" w:pos="371"/>
              </w:tabs>
              <w:ind w:left="-79" w:right="-79"/>
              <w:jc w:val="center"/>
              <w:rPr>
                <w:szCs w:val="22"/>
                <w:cs/>
                <w:lang w:bidi="th-TH"/>
              </w:rPr>
            </w:pPr>
            <w:r w:rsidRPr="00803B66">
              <w:rPr>
                <w:szCs w:val="22"/>
                <w:lang w:bidi="th-TH"/>
              </w:rPr>
              <w:t>Fair value</w:t>
            </w:r>
          </w:p>
        </w:tc>
        <w:tc>
          <w:tcPr>
            <w:tcW w:w="180" w:type="dxa"/>
            <w:gridSpan w:val="2"/>
            <w:shd w:val="clear" w:color="auto" w:fill="auto"/>
            <w:vAlign w:val="bottom"/>
          </w:tcPr>
          <w:p w14:paraId="6EC30085" w14:textId="77777777" w:rsidR="00551A3F" w:rsidRPr="00803B66" w:rsidRDefault="00551A3F" w:rsidP="001C677B">
            <w:pPr>
              <w:pStyle w:val="acctfourfigures"/>
              <w:tabs>
                <w:tab w:val="clear" w:pos="765"/>
                <w:tab w:val="decimal" w:pos="371"/>
              </w:tabs>
              <w:ind w:left="-79" w:right="-79"/>
              <w:jc w:val="center"/>
              <w:rPr>
                <w:szCs w:val="22"/>
                <w:cs/>
                <w:lang w:bidi="th-TH"/>
              </w:rPr>
            </w:pPr>
          </w:p>
        </w:tc>
        <w:tc>
          <w:tcPr>
            <w:tcW w:w="1647" w:type="dxa"/>
            <w:gridSpan w:val="2"/>
            <w:tcBorders>
              <w:bottom w:val="single" w:sz="4" w:space="0" w:color="auto"/>
            </w:tcBorders>
            <w:shd w:val="clear" w:color="auto" w:fill="auto"/>
          </w:tcPr>
          <w:p w14:paraId="49F7E3E1" w14:textId="77777777" w:rsidR="00551A3F" w:rsidRPr="00803B66" w:rsidRDefault="00551A3F" w:rsidP="001C677B">
            <w:pPr>
              <w:pStyle w:val="acctfourfigures"/>
              <w:tabs>
                <w:tab w:val="clear" w:pos="765"/>
                <w:tab w:val="decimal" w:pos="371"/>
              </w:tabs>
              <w:ind w:left="-79" w:right="-79"/>
              <w:jc w:val="center"/>
              <w:rPr>
                <w:szCs w:val="22"/>
                <w:cs/>
                <w:lang w:val="en-US" w:bidi="th-TH"/>
              </w:rPr>
            </w:pPr>
            <w:r w:rsidRPr="00803B66">
              <w:rPr>
                <w:szCs w:val="22"/>
                <w:lang w:bidi="th-TH"/>
              </w:rPr>
              <w:t>Carrying amount</w:t>
            </w:r>
          </w:p>
        </w:tc>
        <w:tc>
          <w:tcPr>
            <w:tcW w:w="180" w:type="dxa"/>
            <w:gridSpan w:val="2"/>
            <w:shd w:val="clear" w:color="auto" w:fill="auto"/>
          </w:tcPr>
          <w:p w14:paraId="45EE086D" w14:textId="77777777" w:rsidR="00551A3F" w:rsidRPr="00803B66" w:rsidRDefault="00551A3F" w:rsidP="001C677B">
            <w:pPr>
              <w:pStyle w:val="acctfourfigures"/>
              <w:tabs>
                <w:tab w:val="clear" w:pos="765"/>
                <w:tab w:val="decimal" w:pos="371"/>
              </w:tabs>
              <w:ind w:left="-79" w:right="-79"/>
              <w:jc w:val="center"/>
              <w:rPr>
                <w:szCs w:val="22"/>
                <w:cs/>
                <w:lang w:bidi="th-TH"/>
              </w:rPr>
            </w:pPr>
          </w:p>
        </w:tc>
        <w:tc>
          <w:tcPr>
            <w:tcW w:w="1359" w:type="dxa"/>
            <w:tcBorders>
              <w:bottom w:val="single" w:sz="4" w:space="0" w:color="auto"/>
            </w:tcBorders>
            <w:shd w:val="clear" w:color="auto" w:fill="auto"/>
            <w:vAlign w:val="bottom"/>
          </w:tcPr>
          <w:p w14:paraId="57C627B2" w14:textId="77777777" w:rsidR="00551A3F" w:rsidRPr="00803B66" w:rsidRDefault="00551A3F" w:rsidP="001C677B">
            <w:pPr>
              <w:pStyle w:val="acctfourfigures"/>
              <w:tabs>
                <w:tab w:val="clear" w:pos="765"/>
                <w:tab w:val="decimal" w:pos="371"/>
              </w:tabs>
              <w:ind w:left="-79" w:right="-79"/>
              <w:jc w:val="center"/>
              <w:rPr>
                <w:szCs w:val="22"/>
                <w:cs/>
                <w:lang w:bidi="th-TH"/>
              </w:rPr>
            </w:pPr>
            <w:r w:rsidRPr="00803B66">
              <w:rPr>
                <w:szCs w:val="22"/>
                <w:lang w:bidi="th-TH"/>
              </w:rPr>
              <w:t>Fair value</w:t>
            </w:r>
          </w:p>
        </w:tc>
      </w:tr>
      <w:tr w:rsidR="00551A3F" w:rsidRPr="00803B66" w14:paraId="13E327E7" w14:textId="77777777" w:rsidTr="001C677B">
        <w:trPr>
          <w:trHeight w:val="60"/>
          <w:tblHeader/>
        </w:trPr>
        <w:tc>
          <w:tcPr>
            <w:tcW w:w="2700" w:type="dxa"/>
            <w:shd w:val="clear" w:color="auto" w:fill="auto"/>
            <w:vAlign w:val="bottom"/>
          </w:tcPr>
          <w:p w14:paraId="25EA6616" w14:textId="77777777" w:rsidR="00551A3F" w:rsidRPr="00803B66" w:rsidRDefault="00551A3F" w:rsidP="001C677B">
            <w:pPr>
              <w:pStyle w:val="acctfourfigures"/>
              <w:tabs>
                <w:tab w:val="clear" w:pos="765"/>
              </w:tabs>
              <w:rPr>
                <w:szCs w:val="22"/>
              </w:rPr>
            </w:pPr>
          </w:p>
        </w:tc>
        <w:tc>
          <w:tcPr>
            <w:tcW w:w="1620" w:type="dxa"/>
            <w:vMerge w:val="restart"/>
            <w:vAlign w:val="bottom"/>
          </w:tcPr>
          <w:p w14:paraId="2C5B2CCA" w14:textId="77777777" w:rsidR="00551A3F" w:rsidRPr="00803B66" w:rsidRDefault="00551A3F" w:rsidP="001C677B">
            <w:pPr>
              <w:pStyle w:val="acctfourfigures"/>
              <w:tabs>
                <w:tab w:val="left" w:pos="720"/>
              </w:tabs>
              <w:ind w:left="-109" w:right="-86"/>
              <w:jc w:val="center"/>
              <w:rPr>
                <w:szCs w:val="22"/>
                <w:lang w:bidi="th-TH"/>
              </w:rPr>
            </w:pPr>
            <w:r w:rsidRPr="00803B66">
              <w:rPr>
                <w:szCs w:val="22"/>
                <w:lang w:bidi="th-TH"/>
              </w:rPr>
              <w:t>Financial</w:t>
            </w:r>
          </w:p>
          <w:p w14:paraId="40D21035" w14:textId="77777777" w:rsidR="00551A3F" w:rsidRPr="00803B66" w:rsidRDefault="00551A3F" w:rsidP="001C677B">
            <w:pPr>
              <w:pStyle w:val="acctfourfigures"/>
              <w:tabs>
                <w:tab w:val="left" w:pos="720"/>
              </w:tabs>
              <w:ind w:left="-109" w:right="-86"/>
              <w:jc w:val="center"/>
              <w:rPr>
                <w:szCs w:val="22"/>
                <w:lang w:bidi="th-TH"/>
              </w:rPr>
            </w:pPr>
            <w:r w:rsidRPr="00803B66">
              <w:rPr>
                <w:szCs w:val="22"/>
                <w:lang w:bidi="th-TH"/>
              </w:rPr>
              <w:t>instruments measured at</w:t>
            </w:r>
          </w:p>
          <w:p w14:paraId="55C49E64" w14:textId="77777777" w:rsidR="00551A3F" w:rsidRPr="00803B66" w:rsidRDefault="00551A3F" w:rsidP="001C677B">
            <w:pPr>
              <w:pStyle w:val="acctfourfigures"/>
              <w:tabs>
                <w:tab w:val="left" w:pos="720"/>
              </w:tabs>
              <w:ind w:left="-109" w:right="-86"/>
              <w:jc w:val="center"/>
              <w:rPr>
                <w:szCs w:val="22"/>
                <w:cs/>
                <w:lang w:bidi="th-TH"/>
              </w:rPr>
            </w:pPr>
            <w:r w:rsidRPr="00803B66">
              <w:rPr>
                <w:szCs w:val="22"/>
                <w:lang w:bidi="th-TH"/>
              </w:rPr>
              <w:t>FVTPL</w:t>
            </w:r>
          </w:p>
        </w:tc>
        <w:tc>
          <w:tcPr>
            <w:tcW w:w="180" w:type="dxa"/>
          </w:tcPr>
          <w:p w14:paraId="72FD33B3" w14:textId="77777777" w:rsidR="00551A3F" w:rsidRPr="00803B66" w:rsidRDefault="00551A3F" w:rsidP="001C677B">
            <w:pPr>
              <w:pStyle w:val="acctfourfigures"/>
              <w:tabs>
                <w:tab w:val="clear" w:pos="765"/>
              </w:tabs>
              <w:ind w:left="-79" w:right="-79"/>
              <w:jc w:val="center"/>
              <w:rPr>
                <w:szCs w:val="22"/>
                <w:cs/>
                <w:lang w:bidi="th-TH"/>
              </w:rPr>
            </w:pPr>
          </w:p>
        </w:tc>
        <w:tc>
          <w:tcPr>
            <w:tcW w:w="1350" w:type="dxa"/>
            <w:gridSpan w:val="2"/>
            <w:shd w:val="clear" w:color="auto" w:fill="auto"/>
          </w:tcPr>
          <w:p w14:paraId="76B53DE7" w14:textId="77777777" w:rsidR="00551A3F" w:rsidRPr="00803B66" w:rsidRDefault="00551A3F" w:rsidP="001C677B">
            <w:pPr>
              <w:pStyle w:val="acctfourfigures"/>
              <w:tabs>
                <w:tab w:val="clear" w:pos="765"/>
              </w:tabs>
              <w:ind w:left="-79" w:right="-79"/>
              <w:jc w:val="center"/>
              <w:rPr>
                <w:szCs w:val="22"/>
                <w:lang w:val="en-US" w:bidi="th-TH"/>
              </w:rPr>
            </w:pPr>
          </w:p>
        </w:tc>
        <w:tc>
          <w:tcPr>
            <w:tcW w:w="180" w:type="dxa"/>
            <w:gridSpan w:val="2"/>
            <w:shd w:val="clear" w:color="auto" w:fill="auto"/>
          </w:tcPr>
          <w:p w14:paraId="2214CC11" w14:textId="77777777" w:rsidR="00551A3F" w:rsidRPr="00803B66" w:rsidRDefault="00551A3F" w:rsidP="001C677B">
            <w:pPr>
              <w:pStyle w:val="acctfourfigures"/>
              <w:tabs>
                <w:tab w:val="clear" w:pos="765"/>
                <w:tab w:val="decimal" w:pos="371"/>
              </w:tabs>
              <w:ind w:left="-79" w:right="-79"/>
              <w:jc w:val="center"/>
              <w:rPr>
                <w:szCs w:val="22"/>
              </w:rPr>
            </w:pPr>
          </w:p>
        </w:tc>
        <w:tc>
          <w:tcPr>
            <w:tcW w:w="1647" w:type="dxa"/>
            <w:gridSpan w:val="2"/>
            <w:vMerge w:val="restart"/>
            <w:shd w:val="clear" w:color="auto" w:fill="auto"/>
            <w:vAlign w:val="bottom"/>
          </w:tcPr>
          <w:p w14:paraId="12E5797A" w14:textId="77777777" w:rsidR="00551A3F" w:rsidRPr="00803B66" w:rsidRDefault="00551A3F" w:rsidP="001C677B">
            <w:pPr>
              <w:pStyle w:val="acctfourfigures"/>
              <w:tabs>
                <w:tab w:val="clear" w:pos="765"/>
              </w:tabs>
              <w:ind w:left="-79" w:right="-79" w:hanging="3"/>
              <w:jc w:val="center"/>
              <w:rPr>
                <w:szCs w:val="22"/>
                <w:lang w:bidi="th-TH"/>
              </w:rPr>
            </w:pPr>
            <w:r w:rsidRPr="00803B66">
              <w:rPr>
                <w:szCs w:val="22"/>
                <w:lang w:bidi="th-TH"/>
              </w:rPr>
              <w:t>Financial instruments measured at</w:t>
            </w:r>
          </w:p>
          <w:p w14:paraId="0871F3DF" w14:textId="77777777" w:rsidR="00551A3F" w:rsidRPr="00803B66" w:rsidRDefault="00551A3F" w:rsidP="001C677B">
            <w:pPr>
              <w:pStyle w:val="acctfourfigures"/>
              <w:tabs>
                <w:tab w:val="clear" w:pos="765"/>
              </w:tabs>
              <w:ind w:left="-79" w:right="-79" w:hanging="3"/>
              <w:jc w:val="center"/>
              <w:rPr>
                <w:szCs w:val="22"/>
                <w:rtl/>
                <w:cs/>
                <w:lang w:bidi="th-TH"/>
              </w:rPr>
            </w:pPr>
            <w:r w:rsidRPr="00803B66">
              <w:rPr>
                <w:szCs w:val="22"/>
                <w:lang w:bidi="th-TH"/>
              </w:rPr>
              <w:t>FVTPL</w:t>
            </w:r>
          </w:p>
        </w:tc>
        <w:tc>
          <w:tcPr>
            <w:tcW w:w="180" w:type="dxa"/>
            <w:gridSpan w:val="2"/>
            <w:shd w:val="clear" w:color="auto" w:fill="auto"/>
          </w:tcPr>
          <w:p w14:paraId="16A56E7B" w14:textId="77777777" w:rsidR="00551A3F" w:rsidRPr="00803B66" w:rsidRDefault="00551A3F" w:rsidP="001C677B">
            <w:pPr>
              <w:pStyle w:val="acctfourfigures"/>
              <w:tabs>
                <w:tab w:val="clear" w:pos="765"/>
                <w:tab w:val="decimal" w:pos="371"/>
              </w:tabs>
              <w:ind w:left="-79" w:right="-79"/>
              <w:jc w:val="center"/>
              <w:rPr>
                <w:szCs w:val="22"/>
              </w:rPr>
            </w:pPr>
          </w:p>
        </w:tc>
        <w:tc>
          <w:tcPr>
            <w:tcW w:w="1359" w:type="dxa"/>
            <w:tcBorders>
              <w:top w:val="single" w:sz="4" w:space="0" w:color="auto"/>
            </w:tcBorders>
            <w:shd w:val="clear" w:color="auto" w:fill="auto"/>
          </w:tcPr>
          <w:p w14:paraId="638C2E90" w14:textId="77777777" w:rsidR="00551A3F" w:rsidRPr="00803B66" w:rsidRDefault="00551A3F" w:rsidP="001C677B">
            <w:pPr>
              <w:pStyle w:val="acctfourfigures"/>
              <w:tabs>
                <w:tab w:val="clear" w:pos="765"/>
              </w:tabs>
              <w:ind w:left="-79" w:right="-79"/>
              <w:jc w:val="center"/>
              <w:rPr>
                <w:szCs w:val="22"/>
                <w:rtl/>
                <w:cs/>
                <w:lang w:bidi="th-TH"/>
              </w:rPr>
            </w:pPr>
          </w:p>
        </w:tc>
      </w:tr>
      <w:tr w:rsidR="00551A3F" w:rsidRPr="00803B66" w14:paraId="742BDDF1" w14:textId="77777777" w:rsidTr="001C677B">
        <w:trPr>
          <w:trHeight w:val="70"/>
          <w:tblHeader/>
        </w:trPr>
        <w:tc>
          <w:tcPr>
            <w:tcW w:w="2700" w:type="dxa"/>
            <w:shd w:val="clear" w:color="auto" w:fill="auto"/>
            <w:vAlign w:val="bottom"/>
          </w:tcPr>
          <w:p w14:paraId="0C7E7761" w14:textId="77777777" w:rsidR="00551A3F" w:rsidRPr="00803B66" w:rsidRDefault="00551A3F" w:rsidP="001C677B">
            <w:pPr>
              <w:spacing w:line="260" w:lineRule="atLeast"/>
              <w:ind w:left="-19" w:right="-90"/>
              <w:rPr>
                <w:rFonts w:ascii="Times New Roman" w:hAnsi="Times New Roman" w:cs="Times New Roman"/>
                <w:b/>
                <w:bCs/>
                <w:i/>
                <w:iCs/>
                <w:sz w:val="22"/>
                <w:szCs w:val="22"/>
              </w:rPr>
            </w:pPr>
          </w:p>
          <w:p w14:paraId="6AB66907" w14:textId="77777777" w:rsidR="00551A3F" w:rsidRPr="00803B66" w:rsidRDefault="00551A3F" w:rsidP="001C677B">
            <w:pPr>
              <w:spacing w:line="260" w:lineRule="atLeast"/>
              <w:ind w:left="-19" w:right="-90"/>
              <w:rPr>
                <w:rFonts w:ascii="Times New Roman" w:hAnsi="Times New Roman" w:cs="Times New Roman"/>
                <w:b/>
                <w:bCs/>
                <w:i/>
                <w:iCs/>
                <w:sz w:val="22"/>
                <w:szCs w:val="22"/>
              </w:rPr>
            </w:pPr>
          </w:p>
          <w:p w14:paraId="72E8127F" w14:textId="77777777" w:rsidR="00551A3F" w:rsidRPr="00803B66" w:rsidRDefault="00551A3F" w:rsidP="001C677B">
            <w:pPr>
              <w:spacing w:line="260" w:lineRule="atLeast"/>
              <w:ind w:left="-19" w:right="-90"/>
              <w:rPr>
                <w:rFonts w:ascii="Times New Roman" w:hAnsi="Times New Roman" w:cs="Times New Roman"/>
                <w:b/>
                <w:bCs/>
                <w:i/>
                <w:iCs/>
                <w:sz w:val="22"/>
                <w:szCs w:val="22"/>
                <w:cs/>
              </w:rPr>
            </w:pPr>
          </w:p>
        </w:tc>
        <w:tc>
          <w:tcPr>
            <w:tcW w:w="1620" w:type="dxa"/>
            <w:vMerge/>
            <w:vAlign w:val="bottom"/>
          </w:tcPr>
          <w:p w14:paraId="4C1A93FD" w14:textId="77777777" w:rsidR="00551A3F" w:rsidRPr="00803B66" w:rsidRDefault="00551A3F" w:rsidP="001C677B">
            <w:pPr>
              <w:pStyle w:val="acctfourfigures"/>
              <w:tabs>
                <w:tab w:val="left" w:pos="720"/>
              </w:tabs>
              <w:ind w:left="-109" w:right="-86"/>
              <w:jc w:val="center"/>
              <w:rPr>
                <w:szCs w:val="22"/>
                <w:cs/>
                <w:lang w:val="en-US" w:bidi="th-TH"/>
              </w:rPr>
            </w:pPr>
          </w:p>
        </w:tc>
        <w:tc>
          <w:tcPr>
            <w:tcW w:w="180" w:type="dxa"/>
          </w:tcPr>
          <w:p w14:paraId="32AC2282" w14:textId="77777777" w:rsidR="00551A3F" w:rsidRPr="00803B66" w:rsidRDefault="00551A3F" w:rsidP="001C677B">
            <w:pPr>
              <w:pStyle w:val="acctfourfigures"/>
              <w:tabs>
                <w:tab w:val="clear" w:pos="765"/>
              </w:tabs>
              <w:ind w:left="-79" w:right="-79"/>
              <w:jc w:val="center"/>
              <w:rPr>
                <w:szCs w:val="22"/>
                <w:cs/>
                <w:lang w:bidi="th-TH"/>
              </w:rPr>
            </w:pPr>
          </w:p>
        </w:tc>
        <w:tc>
          <w:tcPr>
            <w:tcW w:w="1350" w:type="dxa"/>
            <w:gridSpan w:val="2"/>
            <w:shd w:val="clear" w:color="auto" w:fill="auto"/>
          </w:tcPr>
          <w:p w14:paraId="10B4A7A7" w14:textId="77777777" w:rsidR="00551A3F" w:rsidRPr="00803B66" w:rsidRDefault="00551A3F" w:rsidP="001C677B">
            <w:pPr>
              <w:pStyle w:val="acctfourfigures"/>
              <w:tabs>
                <w:tab w:val="clear" w:pos="765"/>
              </w:tabs>
              <w:ind w:left="-79" w:right="-79"/>
              <w:jc w:val="center"/>
              <w:rPr>
                <w:szCs w:val="22"/>
                <w:lang w:bidi="th-TH"/>
              </w:rPr>
            </w:pPr>
          </w:p>
          <w:p w14:paraId="7D905DA6" w14:textId="77777777" w:rsidR="00551A3F" w:rsidRPr="00803B66" w:rsidRDefault="00551A3F" w:rsidP="001C677B">
            <w:pPr>
              <w:pStyle w:val="acctfourfigures"/>
              <w:tabs>
                <w:tab w:val="clear" w:pos="765"/>
              </w:tabs>
              <w:ind w:right="-79" w:hanging="73"/>
              <w:jc w:val="center"/>
              <w:rPr>
                <w:szCs w:val="22"/>
                <w:lang w:val="en-US" w:bidi="th-TH"/>
              </w:rPr>
            </w:pPr>
            <w:r w:rsidRPr="00803B66">
              <w:rPr>
                <w:szCs w:val="22"/>
                <w:lang w:bidi="th-TH"/>
              </w:rPr>
              <w:br/>
            </w:r>
            <w:r w:rsidRPr="00803B66">
              <w:rPr>
                <w:szCs w:val="22"/>
              </w:rPr>
              <w:t xml:space="preserve"> </w:t>
            </w:r>
            <w:r w:rsidRPr="00803B66">
              <w:rPr>
                <w:szCs w:val="22"/>
                <w:lang w:bidi="th-TH"/>
              </w:rPr>
              <w:t xml:space="preserve">Level </w:t>
            </w:r>
            <w:r w:rsidRPr="00803B66">
              <w:rPr>
                <w:szCs w:val="22"/>
                <w:cs/>
                <w:lang w:bidi="th-TH"/>
              </w:rPr>
              <w:t>2</w:t>
            </w:r>
          </w:p>
        </w:tc>
        <w:tc>
          <w:tcPr>
            <w:tcW w:w="180" w:type="dxa"/>
            <w:gridSpan w:val="2"/>
            <w:shd w:val="clear" w:color="auto" w:fill="auto"/>
          </w:tcPr>
          <w:p w14:paraId="26659B0C" w14:textId="77777777" w:rsidR="00551A3F" w:rsidRPr="00803B66" w:rsidRDefault="00551A3F" w:rsidP="001C677B">
            <w:pPr>
              <w:pStyle w:val="acctfourfigures"/>
              <w:tabs>
                <w:tab w:val="clear" w:pos="765"/>
                <w:tab w:val="decimal" w:pos="371"/>
              </w:tabs>
              <w:ind w:left="-79" w:right="-79"/>
              <w:jc w:val="center"/>
              <w:rPr>
                <w:szCs w:val="22"/>
              </w:rPr>
            </w:pPr>
          </w:p>
        </w:tc>
        <w:tc>
          <w:tcPr>
            <w:tcW w:w="1647" w:type="dxa"/>
            <w:gridSpan w:val="2"/>
            <w:vMerge/>
            <w:shd w:val="clear" w:color="auto" w:fill="auto"/>
          </w:tcPr>
          <w:p w14:paraId="22F9EB03" w14:textId="77777777" w:rsidR="00551A3F" w:rsidRPr="00803B66" w:rsidRDefault="00551A3F" w:rsidP="001C677B">
            <w:pPr>
              <w:pStyle w:val="acctfourfigures"/>
              <w:tabs>
                <w:tab w:val="clear" w:pos="765"/>
              </w:tabs>
              <w:ind w:left="-79" w:right="-79"/>
              <w:jc w:val="center"/>
              <w:rPr>
                <w:szCs w:val="22"/>
                <w:rtl/>
                <w:cs/>
                <w:lang w:bidi="th-TH"/>
              </w:rPr>
            </w:pPr>
          </w:p>
        </w:tc>
        <w:tc>
          <w:tcPr>
            <w:tcW w:w="180" w:type="dxa"/>
            <w:gridSpan w:val="2"/>
            <w:shd w:val="clear" w:color="auto" w:fill="auto"/>
          </w:tcPr>
          <w:p w14:paraId="68B988C9" w14:textId="77777777" w:rsidR="00551A3F" w:rsidRPr="00803B66" w:rsidRDefault="00551A3F" w:rsidP="001C677B">
            <w:pPr>
              <w:pStyle w:val="acctfourfigures"/>
              <w:tabs>
                <w:tab w:val="clear" w:pos="765"/>
                <w:tab w:val="decimal" w:pos="371"/>
              </w:tabs>
              <w:ind w:left="-79" w:right="-79"/>
              <w:jc w:val="center"/>
              <w:rPr>
                <w:szCs w:val="22"/>
              </w:rPr>
            </w:pPr>
          </w:p>
        </w:tc>
        <w:tc>
          <w:tcPr>
            <w:tcW w:w="1359" w:type="dxa"/>
            <w:shd w:val="clear" w:color="auto" w:fill="auto"/>
          </w:tcPr>
          <w:p w14:paraId="30C177CA" w14:textId="77777777" w:rsidR="00551A3F" w:rsidRPr="00803B66" w:rsidRDefault="00551A3F" w:rsidP="001C677B">
            <w:pPr>
              <w:pStyle w:val="acctfourfigures"/>
              <w:tabs>
                <w:tab w:val="clear" w:pos="765"/>
              </w:tabs>
              <w:ind w:left="-79" w:right="-79"/>
              <w:jc w:val="center"/>
              <w:rPr>
                <w:szCs w:val="22"/>
                <w:lang w:bidi="th-TH"/>
              </w:rPr>
            </w:pPr>
          </w:p>
          <w:p w14:paraId="091D4206" w14:textId="77777777" w:rsidR="00551A3F" w:rsidRPr="00803B66" w:rsidRDefault="00551A3F" w:rsidP="001C677B">
            <w:pPr>
              <w:pStyle w:val="acctfourfigures"/>
              <w:tabs>
                <w:tab w:val="clear" w:pos="765"/>
              </w:tabs>
              <w:ind w:left="-79" w:right="-79"/>
              <w:jc w:val="center"/>
              <w:rPr>
                <w:szCs w:val="22"/>
                <w:lang w:bidi="th-TH"/>
              </w:rPr>
            </w:pPr>
          </w:p>
          <w:p w14:paraId="427A9827" w14:textId="77777777" w:rsidR="00551A3F" w:rsidRPr="00803B66" w:rsidRDefault="00551A3F" w:rsidP="001C677B">
            <w:pPr>
              <w:pStyle w:val="acctfourfigures"/>
              <w:tabs>
                <w:tab w:val="clear" w:pos="765"/>
              </w:tabs>
              <w:ind w:left="-79" w:right="-79"/>
              <w:jc w:val="center"/>
              <w:rPr>
                <w:szCs w:val="22"/>
                <w:rtl/>
                <w:cs/>
                <w:lang w:bidi="th-TH"/>
              </w:rPr>
            </w:pPr>
            <w:r w:rsidRPr="00803B66">
              <w:rPr>
                <w:szCs w:val="22"/>
                <w:lang w:bidi="th-TH"/>
              </w:rPr>
              <w:t xml:space="preserve">Level </w:t>
            </w:r>
            <w:r w:rsidRPr="00803B66">
              <w:rPr>
                <w:szCs w:val="22"/>
                <w:cs/>
                <w:lang w:bidi="th-TH"/>
              </w:rPr>
              <w:t>2</w:t>
            </w:r>
          </w:p>
        </w:tc>
      </w:tr>
      <w:tr w:rsidR="00551A3F" w:rsidRPr="00803B66" w14:paraId="4E84CCDD" w14:textId="77777777" w:rsidTr="001C677B">
        <w:trPr>
          <w:tblHeader/>
        </w:trPr>
        <w:tc>
          <w:tcPr>
            <w:tcW w:w="2700" w:type="dxa"/>
            <w:shd w:val="clear" w:color="auto" w:fill="auto"/>
          </w:tcPr>
          <w:p w14:paraId="51EE5538" w14:textId="77777777" w:rsidR="00551A3F" w:rsidRPr="00803B66" w:rsidRDefault="00551A3F" w:rsidP="001C677B">
            <w:pPr>
              <w:spacing w:line="260" w:lineRule="atLeast"/>
              <w:ind w:left="180" w:hanging="180"/>
              <w:rPr>
                <w:rFonts w:ascii="Times New Roman" w:hAnsi="Times New Roman" w:cs="Times New Roman"/>
                <w:b/>
                <w:bCs/>
                <w:i/>
                <w:iCs/>
                <w:sz w:val="22"/>
                <w:szCs w:val="22"/>
              </w:rPr>
            </w:pPr>
          </w:p>
        </w:tc>
        <w:tc>
          <w:tcPr>
            <w:tcW w:w="6516" w:type="dxa"/>
            <w:gridSpan w:val="11"/>
          </w:tcPr>
          <w:p w14:paraId="3F482A1F" w14:textId="77777777" w:rsidR="00551A3F" w:rsidRPr="00803B66" w:rsidRDefault="00551A3F" w:rsidP="001C677B">
            <w:pPr>
              <w:pStyle w:val="acctfourfigures"/>
              <w:tabs>
                <w:tab w:val="clear" w:pos="765"/>
                <w:tab w:val="decimal" w:pos="731"/>
              </w:tabs>
              <w:ind w:right="-169"/>
              <w:jc w:val="center"/>
              <w:rPr>
                <w:i/>
                <w:iCs/>
                <w:szCs w:val="22"/>
                <w:lang w:bidi="th-TH"/>
              </w:rPr>
            </w:pPr>
            <w:r w:rsidRPr="00803B66">
              <w:rPr>
                <w:i/>
                <w:iCs/>
                <w:szCs w:val="22"/>
              </w:rPr>
              <w:t>(in thousand Baht)</w:t>
            </w:r>
          </w:p>
        </w:tc>
      </w:tr>
      <w:tr w:rsidR="00551A3F" w:rsidRPr="00803B66" w14:paraId="7BDC80F0" w14:textId="77777777" w:rsidTr="001C677B">
        <w:trPr>
          <w:tblHeader/>
        </w:trPr>
        <w:tc>
          <w:tcPr>
            <w:tcW w:w="2700" w:type="dxa"/>
            <w:shd w:val="clear" w:color="auto" w:fill="auto"/>
          </w:tcPr>
          <w:p w14:paraId="57B41FD0" w14:textId="77777777" w:rsidR="00551A3F" w:rsidRPr="00803B66" w:rsidRDefault="00551A3F" w:rsidP="001C677B">
            <w:pPr>
              <w:spacing w:line="360" w:lineRule="auto"/>
              <w:ind w:left="180" w:hanging="180"/>
              <w:rPr>
                <w:rFonts w:ascii="Times New Roman" w:hAnsi="Times New Roman" w:cs="Times New Roman"/>
                <w:b/>
                <w:bCs/>
                <w:i/>
                <w:iCs/>
                <w:sz w:val="22"/>
                <w:szCs w:val="22"/>
              </w:rPr>
            </w:pPr>
            <w:r w:rsidRPr="00803B66">
              <w:rPr>
                <w:rFonts w:ascii="Times New Roman" w:hAnsi="Times New Roman" w:cs="Times New Roman"/>
                <w:b/>
                <w:bCs/>
                <w:i/>
                <w:iCs/>
                <w:sz w:val="22"/>
                <w:szCs w:val="22"/>
              </w:rPr>
              <w:t xml:space="preserve">At </w:t>
            </w:r>
            <w:r w:rsidRPr="00803B66">
              <w:rPr>
                <w:rFonts w:ascii="Times New Roman" w:hAnsi="Times New Roman" w:cs="Times New Roman"/>
                <w:b/>
                <w:bCs/>
                <w:i/>
                <w:iCs/>
                <w:sz w:val="22"/>
                <w:szCs w:val="22"/>
                <w:cs/>
              </w:rPr>
              <w:t xml:space="preserve">31 </w:t>
            </w:r>
            <w:r w:rsidRPr="00803B66">
              <w:rPr>
                <w:rFonts w:ascii="Times New Roman" w:hAnsi="Times New Roman" w:cs="Times New Roman"/>
                <w:b/>
                <w:bCs/>
                <w:i/>
                <w:iCs/>
                <w:sz w:val="22"/>
                <w:szCs w:val="22"/>
              </w:rPr>
              <w:t xml:space="preserve">December </w:t>
            </w:r>
            <w:r w:rsidRPr="00803B66">
              <w:rPr>
                <w:rFonts w:ascii="Times New Roman" w:hAnsi="Times New Roman" w:cs="Times New Roman"/>
                <w:b/>
                <w:bCs/>
                <w:i/>
                <w:iCs/>
                <w:sz w:val="22"/>
                <w:szCs w:val="22"/>
                <w:cs/>
              </w:rPr>
              <w:t>202</w:t>
            </w:r>
            <w:r w:rsidRPr="00803B66">
              <w:rPr>
                <w:rFonts w:ascii="Times New Roman" w:hAnsi="Times New Roman" w:cs="Times New Roman"/>
                <w:b/>
                <w:bCs/>
                <w:i/>
                <w:iCs/>
                <w:sz w:val="22"/>
                <w:szCs w:val="22"/>
              </w:rPr>
              <w:t>1</w:t>
            </w:r>
          </w:p>
        </w:tc>
        <w:tc>
          <w:tcPr>
            <w:tcW w:w="6516" w:type="dxa"/>
            <w:gridSpan w:val="11"/>
          </w:tcPr>
          <w:p w14:paraId="34354D20" w14:textId="77777777" w:rsidR="00551A3F" w:rsidRPr="00803B66" w:rsidRDefault="00551A3F" w:rsidP="001C677B">
            <w:pPr>
              <w:pStyle w:val="acctfourfigures"/>
              <w:tabs>
                <w:tab w:val="clear" w:pos="765"/>
                <w:tab w:val="decimal" w:pos="731"/>
              </w:tabs>
              <w:ind w:right="-169"/>
              <w:jc w:val="center"/>
              <w:rPr>
                <w:i/>
                <w:iCs/>
                <w:szCs w:val="22"/>
              </w:rPr>
            </w:pPr>
          </w:p>
        </w:tc>
      </w:tr>
      <w:tr w:rsidR="00551A3F" w:rsidRPr="00803B66" w14:paraId="0B79140A" w14:textId="77777777" w:rsidTr="001C677B">
        <w:trPr>
          <w:tblHeader/>
        </w:trPr>
        <w:tc>
          <w:tcPr>
            <w:tcW w:w="2700" w:type="dxa"/>
            <w:shd w:val="clear" w:color="auto" w:fill="auto"/>
          </w:tcPr>
          <w:p w14:paraId="554B7FDB" w14:textId="77777777" w:rsidR="00551A3F" w:rsidRPr="00803B66" w:rsidRDefault="00551A3F" w:rsidP="001C677B">
            <w:pPr>
              <w:spacing w:line="260" w:lineRule="atLeast"/>
              <w:ind w:left="180" w:hanging="180"/>
              <w:rPr>
                <w:rFonts w:ascii="Times New Roman" w:hAnsi="Times New Roman" w:cs="Times New Roman"/>
                <w:b/>
                <w:bCs/>
                <w:i/>
                <w:iCs/>
                <w:sz w:val="22"/>
                <w:szCs w:val="22"/>
              </w:rPr>
            </w:pPr>
            <w:r w:rsidRPr="00803B66">
              <w:rPr>
                <w:rFonts w:ascii="Times New Roman" w:eastAsiaTheme="minorEastAsia" w:hAnsi="Times New Roman" w:cs="Times New Roman"/>
                <w:b/>
                <w:bCs/>
                <w:i/>
                <w:iCs/>
                <w:sz w:val="22"/>
                <w:szCs w:val="22"/>
                <w:lang w:eastAsia="ja-JP"/>
              </w:rPr>
              <w:t>Financial liabilities</w:t>
            </w:r>
          </w:p>
        </w:tc>
        <w:tc>
          <w:tcPr>
            <w:tcW w:w="1620" w:type="dxa"/>
          </w:tcPr>
          <w:p w14:paraId="4C74DA63" w14:textId="77777777" w:rsidR="00551A3F" w:rsidRPr="00803B66" w:rsidRDefault="00551A3F" w:rsidP="001C677B">
            <w:pPr>
              <w:pStyle w:val="acctfourfigures"/>
              <w:tabs>
                <w:tab w:val="clear" w:pos="765"/>
                <w:tab w:val="decimal" w:pos="731"/>
              </w:tabs>
              <w:ind w:right="-169"/>
              <w:jc w:val="center"/>
              <w:rPr>
                <w:i/>
                <w:iCs/>
                <w:szCs w:val="22"/>
                <w:cs/>
                <w:lang w:bidi="th-TH"/>
              </w:rPr>
            </w:pPr>
          </w:p>
        </w:tc>
        <w:tc>
          <w:tcPr>
            <w:tcW w:w="180" w:type="dxa"/>
          </w:tcPr>
          <w:p w14:paraId="39EADC09" w14:textId="77777777" w:rsidR="00551A3F" w:rsidRPr="00803B66" w:rsidRDefault="00551A3F" w:rsidP="001C677B">
            <w:pPr>
              <w:pStyle w:val="acctfourfigures"/>
              <w:tabs>
                <w:tab w:val="clear" w:pos="765"/>
                <w:tab w:val="decimal" w:pos="731"/>
              </w:tabs>
              <w:ind w:right="-169"/>
              <w:jc w:val="center"/>
              <w:rPr>
                <w:i/>
                <w:iCs/>
                <w:szCs w:val="22"/>
                <w:cs/>
                <w:lang w:bidi="th-TH"/>
              </w:rPr>
            </w:pPr>
          </w:p>
        </w:tc>
        <w:tc>
          <w:tcPr>
            <w:tcW w:w="4716" w:type="dxa"/>
            <w:gridSpan w:val="9"/>
            <w:shd w:val="clear" w:color="auto" w:fill="auto"/>
          </w:tcPr>
          <w:p w14:paraId="02081778" w14:textId="77777777" w:rsidR="00551A3F" w:rsidRPr="00803B66" w:rsidRDefault="00551A3F" w:rsidP="001C677B">
            <w:pPr>
              <w:pStyle w:val="acctfourfigures"/>
              <w:tabs>
                <w:tab w:val="clear" w:pos="765"/>
                <w:tab w:val="decimal" w:pos="731"/>
              </w:tabs>
              <w:ind w:right="-169"/>
              <w:jc w:val="center"/>
              <w:rPr>
                <w:i/>
                <w:iCs/>
                <w:szCs w:val="22"/>
                <w:cs/>
                <w:lang w:bidi="th-TH"/>
              </w:rPr>
            </w:pPr>
          </w:p>
        </w:tc>
      </w:tr>
      <w:tr w:rsidR="00551A3F" w:rsidRPr="00803B66" w14:paraId="688DA3C8" w14:textId="77777777" w:rsidTr="005E09E8">
        <w:trPr>
          <w:trHeight w:val="521"/>
        </w:trPr>
        <w:tc>
          <w:tcPr>
            <w:tcW w:w="2700" w:type="dxa"/>
            <w:shd w:val="clear" w:color="auto" w:fill="auto"/>
          </w:tcPr>
          <w:p w14:paraId="3F027503" w14:textId="77777777" w:rsidR="00551A3F" w:rsidRPr="00803B66" w:rsidRDefault="00551A3F" w:rsidP="00551A3F">
            <w:pPr>
              <w:spacing w:line="260" w:lineRule="atLeast"/>
              <w:rPr>
                <w:rFonts w:ascii="Times New Roman" w:eastAsiaTheme="minorEastAsia" w:hAnsi="Times New Roman" w:cs="Times New Roman"/>
                <w:sz w:val="22"/>
                <w:szCs w:val="22"/>
                <w:cs/>
                <w:lang w:eastAsia="ja-JP"/>
              </w:rPr>
            </w:pPr>
            <w:r w:rsidRPr="00803B66">
              <w:rPr>
                <w:rFonts w:ascii="Times New Roman" w:hAnsi="Times New Roman" w:cs="Times New Roman"/>
                <w:sz w:val="22"/>
                <w:szCs w:val="22"/>
              </w:rPr>
              <w:t xml:space="preserve">Derivatives (Forward </w:t>
            </w:r>
            <w:r w:rsidRPr="00803B66">
              <w:rPr>
                <w:rFonts w:ascii="Times New Roman" w:hAnsi="Times New Roman" w:cs="Times New Roman"/>
                <w:sz w:val="22"/>
                <w:szCs w:val="22"/>
              </w:rPr>
              <w:br/>
              <w:t xml:space="preserve">   exchange contracts)</w:t>
            </w:r>
          </w:p>
        </w:tc>
        <w:tc>
          <w:tcPr>
            <w:tcW w:w="1620" w:type="dxa"/>
            <w:tcBorders>
              <w:bottom w:val="double" w:sz="4" w:space="0" w:color="auto"/>
            </w:tcBorders>
          </w:tcPr>
          <w:p w14:paraId="673EE8F5" w14:textId="77777777" w:rsidR="00551A3F" w:rsidRPr="00803B66" w:rsidRDefault="00551A3F" w:rsidP="00551A3F">
            <w:pPr>
              <w:pStyle w:val="acctfourfigures"/>
              <w:tabs>
                <w:tab w:val="clear" w:pos="765"/>
                <w:tab w:val="decimal" w:pos="911"/>
              </w:tabs>
              <w:ind w:right="11"/>
              <w:jc w:val="right"/>
              <w:rPr>
                <w:szCs w:val="22"/>
                <w:lang w:bidi="th-TH"/>
              </w:rPr>
            </w:pPr>
          </w:p>
          <w:p w14:paraId="5C4FD975" w14:textId="4EBA96FB" w:rsidR="00551A3F" w:rsidRPr="00803B66" w:rsidRDefault="00551A3F" w:rsidP="00551A3F">
            <w:pPr>
              <w:pStyle w:val="acctfourfigures"/>
              <w:tabs>
                <w:tab w:val="clear" w:pos="765"/>
                <w:tab w:val="decimal" w:pos="911"/>
              </w:tabs>
              <w:ind w:right="11"/>
              <w:jc w:val="right"/>
              <w:rPr>
                <w:szCs w:val="22"/>
                <w:lang w:bidi="th-TH"/>
              </w:rPr>
            </w:pPr>
            <w:r w:rsidRPr="00803B66">
              <w:rPr>
                <w:szCs w:val="22"/>
                <w:lang w:bidi="th-TH"/>
              </w:rPr>
              <w:t>(139)</w:t>
            </w:r>
          </w:p>
        </w:tc>
        <w:tc>
          <w:tcPr>
            <w:tcW w:w="180" w:type="dxa"/>
          </w:tcPr>
          <w:p w14:paraId="7E564534" w14:textId="77777777" w:rsidR="00551A3F" w:rsidRPr="00803B66" w:rsidRDefault="00551A3F" w:rsidP="00551A3F">
            <w:pPr>
              <w:pStyle w:val="acctfourfigures"/>
              <w:tabs>
                <w:tab w:val="clear" w:pos="765"/>
                <w:tab w:val="decimal" w:pos="731"/>
              </w:tabs>
              <w:ind w:right="11"/>
              <w:jc w:val="right"/>
              <w:rPr>
                <w:szCs w:val="22"/>
                <w:lang w:bidi="th-TH"/>
              </w:rPr>
            </w:pPr>
          </w:p>
        </w:tc>
        <w:tc>
          <w:tcPr>
            <w:tcW w:w="1323" w:type="dxa"/>
            <w:tcBorders>
              <w:bottom w:val="double" w:sz="4" w:space="0" w:color="auto"/>
            </w:tcBorders>
            <w:shd w:val="clear" w:color="auto" w:fill="auto"/>
          </w:tcPr>
          <w:p w14:paraId="7459C42F" w14:textId="77777777" w:rsidR="00551A3F" w:rsidRPr="00803B66" w:rsidRDefault="00551A3F" w:rsidP="00551A3F">
            <w:pPr>
              <w:pStyle w:val="acctfourfigures"/>
              <w:tabs>
                <w:tab w:val="clear" w:pos="765"/>
                <w:tab w:val="decimal" w:pos="828"/>
              </w:tabs>
              <w:ind w:right="11"/>
              <w:jc w:val="right"/>
              <w:rPr>
                <w:szCs w:val="22"/>
                <w:lang w:bidi="th-TH"/>
              </w:rPr>
            </w:pPr>
          </w:p>
          <w:p w14:paraId="4EA9C4B7" w14:textId="737BEDAC" w:rsidR="00551A3F" w:rsidRPr="00803B66" w:rsidRDefault="00551A3F" w:rsidP="00551A3F">
            <w:pPr>
              <w:pStyle w:val="acctfourfigures"/>
              <w:tabs>
                <w:tab w:val="clear" w:pos="765"/>
                <w:tab w:val="decimal" w:pos="828"/>
              </w:tabs>
              <w:ind w:right="11"/>
              <w:jc w:val="right"/>
              <w:rPr>
                <w:szCs w:val="22"/>
                <w:lang w:bidi="th-TH"/>
              </w:rPr>
            </w:pPr>
            <w:r w:rsidRPr="00803B66">
              <w:rPr>
                <w:szCs w:val="22"/>
                <w:lang w:bidi="th-TH"/>
              </w:rPr>
              <w:t>(139)</w:t>
            </w:r>
          </w:p>
        </w:tc>
        <w:tc>
          <w:tcPr>
            <w:tcW w:w="180" w:type="dxa"/>
            <w:gridSpan w:val="2"/>
            <w:shd w:val="clear" w:color="auto" w:fill="auto"/>
          </w:tcPr>
          <w:p w14:paraId="61EC7ED0" w14:textId="77777777" w:rsidR="00551A3F" w:rsidRPr="00803B66" w:rsidRDefault="00551A3F" w:rsidP="00551A3F">
            <w:pPr>
              <w:pStyle w:val="acctfourfigures"/>
              <w:tabs>
                <w:tab w:val="decimal" w:pos="828"/>
              </w:tabs>
              <w:ind w:right="101"/>
              <w:jc w:val="right"/>
              <w:rPr>
                <w:szCs w:val="22"/>
                <w:lang w:bidi="th-TH"/>
              </w:rPr>
            </w:pPr>
          </w:p>
        </w:tc>
        <w:tc>
          <w:tcPr>
            <w:tcW w:w="1647" w:type="dxa"/>
            <w:gridSpan w:val="2"/>
            <w:tcBorders>
              <w:bottom w:val="double" w:sz="4" w:space="0" w:color="auto"/>
            </w:tcBorders>
            <w:shd w:val="clear" w:color="auto" w:fill="auto"/>
          </w:tcPr>
          <w:p w14:paraId="47E85043" w14:textId="77777777" w:rsidR="00551A3F" w:rsidRPr="00803B66" w:rsidRDefault="00551A3F" w:rsidP="00551A3F">
            <w:pPr>
              <w:pStyle w:val="acctfourfigures"/>
              <w:tabs>
                <w:tab w:val="clear" w:pos="765"/>
                <w:tab w:val="decimal" w:pos="923"/>
              </w:tabs>
              <w:ind w:right="11"/>
              <w:jc w:val="right"/>
              <w:rPr>
                <w:szCs w:val="22"/>
                <w:lang w:bidi="th-TH"/>
              </w:rPr>
            </w:pPr>
          </w:p>
          <w:p w14:paraId="48C9E5B3" w14:textId="32C84413" w:rsidR="00551A3F" w:rsidRPr="00803B66" w:rsidRDefault="00551A3F" w:rsidP="00551A3F">
            <w:pPr>
              <w:pStyle w:val="acctfourfigures"/>
              <w:tabs>
                <w:tab w:val="clear" w:pos="765"/>
                <w:tab w:val="decimal" w:pos="923"/>
              </w:tabs>
              <w:ind w:right="11"/>
              <w:jc w:val="right"/>
              <w:rPr>
                <w:szCs w:val="22"/>
                <w:lang w:bidi="th-TH"/>
              </w:rPr>
            </w:pPr>
            <w:r w:rsidRPr="00803B66">
              <w:rPr>
                <w:szCs w:val="22"/>
                <w:lang w:bidi="th-TH"/>
              </w:rPr>
              <w:t>(78)</w:t>
            </w:r>
          </w:p>
        </w:tc>
        <w:tc>
          <w:tcPr>
            <w:tcW w:w="180" w:type="dxa"/>
            <w:gridSpan w:val="2"/>
            <w:shd w:val="clear" w:color="auto" w:fill="auto"/>
          </w:tcPr>
          <w:p w14:paraId="047DF2B3" w14:textId="77777777" w:rsidR="00551A3F" w:rsidRPr="00803B66" w:rsidRDefault="00551A3F" w:rsidP="00551A3F">
            <w:pPr>
              <w:pStyle w:val="acctfourfigures"/>
              <w:jc w:val="right"/>
              <w:rPr>
                <w:szCs w:val="22"/>
                <w:lang w:bidi="th-TH"/>
              </w:rPr>
            </w:pPr>
          </w:p>
        </w:tc>
        <w:tc>
          <w:tcPr>
            <w:tcW w:w="1386" w:type="dxa"/>
            <w:gridSpan w:val="2"/>
            <w:tcBorders>
              <w:bottom w:val="double" w:sz="4" w:space="0" w:color="auto"/>
            </w:tcBorders>
            <w:shd w:val="clear" w:color="auto" w:fill="auto"/>
          </w:tcPr>
          <w:p w14:paraId="026566DC" w14:textId="77777777" w:rsidR="00551A3F" w:rsidRPr="00803B66" w:rsidRDefault="00551A3F" w:rsidP="00551A3F">
            <w:pPr>
              <w:pStyle w:val="acctfourfigures"/>
              <w:tabs>
                <w:tab w:val="clear" w:pos="765"/>
                <w:tab w:val="decimal" w:pos="718"/>
              </w:tabs>
              <w:ind w:right="11"/>
              <w:jc w:val="right"/>
              <w:rPr>
                <w:szCs w:val="22"/>
                <w:lang w:bidi="th-TH"/>
              </w:rPr>
            </w:pPr>
          </w:p>
          <w:p w14:paraId="6ED47B5D" w14:textId="365BFF7E" w:rsidR="00551A3F" w:rsidRPr="00803B66" w:rsidRDefault="00551A3F" w:rsidP="00551A3F">
            <w:pPr>
              <w:pStyle w:val="acctfourfigures"/>
              <w:tabs>
                <w:tab w:val="clear" w:pos="765"/>
                <w:tab w:val="decimal" w:pos="718"/>
              </w:tabs>
              <w:ind w:right="11"/>
              <w:jc w:val="right"/>
              <w:rPr>
                <w:szCs w:val="22"/>
                <w:lang w:bidi="th-TH"/>
              </w:rPr>
            </w:pPr>
            <w:r w:rsidRPr="00803B66">
              <w:rPr>
                <w:szCs w:val="22"/>
                <w:lang w:bidi="th-TH"/>
              </w:rPr>
              <w:t>(78)</w:t>
            </w:r>
          </w:p>
        </w:tc>
      </w:tr>
    </w:tbl>
    <w:p w14:paraId="6770343F" w14:textId="77777777" w:rsidR="00551A3F" w:rsidRPr="00803B66" w:rsidRDefault="00551A3F"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1DE4523C" w14:textId="77777777" w:rsidR="00862044" w:rsidRPr="00803B66" w:rsidRDefault="00862044"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hanging="7"/>
        <w:jc w:val="both"/>
        <w:rPr>
          <w:rFonts w:ascii="Times New Roman" w:hAnsi="Times New Roman" w:cs="Times New Roman"/>
          <w:sz w:val="22"/>
          <w:szCs w:val="22"/>
        </w:rPr>
      </w:pPr>
      <w:r w:rsidRPr="00803B66">
        <w:rPr>
          <w:rFonts w:ascii="Times New Roman" w:hAnsi="Times New Roman" w:cs="Times New Roman"/>
          <w:sz w:val="22"/>
          <w:szCs w:val="22"/>
        </w:rPr>
        <w:br w:type="page"/>
      </w:r>
    </w:p>
    <w:p w14:paraId="69D8722C" w14:textId="1CE87BDB" w:rsidR="00761096" w:rsidRPr="00803B66" w:rsidRDefault="005B6F6C"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hanging="7"/>
        <w:jc w:val="both"/>
        <w:rPr>
          <w:rFonts w:ascii="Times New Roman" w:hAnsi="Times New Roman" w:cs="Times New Roman"/>
          <w:sz w:val="22"/>
          <w:szCs w:val="22"/>
        </w:rPr>
      </w:pPr>
      <w:r w:rsidRPr="00803B66">
        <w:rPr>
          <w:rFonts w:ascii="Times New Roman" w:hAnsi="Times New Roman" w:cs="Times New Roman"/>
          <w:sz w:val="22"/>
          <w:szCs w:val="22"/>
        </w:rPr>
        <w:lastRenderedPageBreak/>
        <w:t>The following table presents valuation technique of financial instruments measured at fair value in</w:t>
      </w:r>
      <w:r w:rsidR="003B06A1" w:rsidRPr="00803B66">
        <w:rPr>
          <w:rFonts w:ascii="Times New Roman" w:hAnsi="Times New Roman" w:cs="Times New Roman"/>
          <w:sz w:val="22"/>
          <w:szCs w:val="22"/>
        </w:rPr>
        <w:t xml:space="preserve"> the</w:t>
      </w:r>
      <w:r w:rsidRPr="00803B66">
        <w:rPr>
          <w:rFonts w:ascii="Times New Roman" w:hAnsi="Times New Roman" w:cs="Times New Roman"/>
          <w:sz w:val="22"/>
          <w:szCs w:val="22"/>
        </w:rPr>
        <w:t xml:space="preserve"> statement of financial position</w:t>
      </w:r>
      <w:r w:rsidR="003B06A1" w:rsidRPr="00803B66">
        <w:rPr>
          <w:rFonts w:ascii="Times New Roman" w:hAnsi="Times New Roman" w:cs="Times New Roman"/>
          <w:sz w:val="22"/>
          <w:szCs w:val="22"/>
        </w:rPr>
        <w:t>.</w:t>
      </w:r>
    </w:p>
    <w:p w14:paraId="7FBE3BD9" w14:textId="77777777" w:rsidR="005B6F6C" w:rsidRPr="00803B66" w:rsidRDefault="005B6F6C"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2"/>
          <w:szCs w:val="22"/>
          <w:lang w:val="en-GB"/>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36"/>
        <w:gridCol w:w="6694"/>
      </w:tblGrid>
      <w:tr w:rsidR="00A25383" w:rsidRPr="00803B66" w14:paraId="38AA2124" w14:textId="77777777" w:rsidTr="00741E4B">
        <w:trPr>
          <w:tblHeader/>
        </w:trPr>
        <w:tc>
          <w:tcPr>
            <w:tcW w:w="2340" w:type="dxa"/>
            <w:hideMark/>
          </w:tcPr>
          <w:p w14:paraId="022948AF" w14:textId="77777777" w:rsidR="00A25383" w:rsidRPr="00803B66"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60" w:right="-108" w:hanging="160"/>
              <w:rPr>
                <w:b/>
                <w:bCs/>
                <w:szCs w:val="22"/>
                <w:lang w:bidi="th-TH"/>
              </w:rPr>
            </w:pPr>
            <w:r w:rsidRPr="00803B66">
              <w:rPr>
                <w:b/>
                <w:bCs/>
                <w:szCs w:val="22"/>
                <w:lang w:bidi="th-TH"/>
              </w:rPr>
              <w:t>Type</w:t>
            </w:r>
          </w:p>
        </w:tc>
        <w:tc>
          <w:tcPr>
            <w:tcW w:w="236" w:type="dxa"/>
          </w:tcPr>
          <w:p w14:paraId="04D61C8C" w14:textId="77777777" w:rsidR="00A25383" w:rsidRPr="00803B66"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7"/>
              <w:jc w:val="both"/>
              <w:rPr>
                <w:szCs w:val="22"/>
                <w:cs/>
                <w:lang w:bidi="th-TH"/>
              </w:rPr>
            </w:pPr>
          </w:p>
        </w:tc>
        <w:tc>
          <w:tcPr>
            <w:tcW w:w="6694" w:type="dxa"/>
            <w:hideMark/>
          </w:tcPr>
          <w:p w14:paraId="2511D877" w14:textId="77777777" w:rsidR="00A25383" w:rsidRPr="00803B66"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20"/>
              <w:jc w:val="thaiDistribute"/>
              <w:rPr>
                <w:b/>
                <w:bCs/>
                <w:szCs w:val="22"/>
                <w:lang w:bidi="th-TH"/>
              </w:rPr>
            </w:pPr>
            <w:r w:rsidRPr="00803B66">
              <w:rPr>
                <w:b/>
                <w:bCs/>
                <w:szCs w:val="22"/>
                <w:lang w:bidi="th-TH"/>
              </w:rPr>
              <w:t>Valuation technique</w:t>
            </w:r>
          </w:p>
        </w:tc>
      </w:tr>
      <w:tr w:rsidR="00A25383" w:rsidRPr="00803B66" w14:paraId="21063667" w14:textId="77777777" w:rsidTr="00741E4B">
        <w:tc>
          <w:tcPr>
            <w:tcW w:w="2340" w:type="dxa"/>
            <w:hideMark/>
          </w:tcPr>
          <w:p w14:paraId="71C63D73" w14:textId="77777777" w:rsidR="00A25383" w:rsidRPr="00803B66"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60" w:right="-108" w:hanging="160"/>
              <w:rPr>
                <w:szCs w:val="22"/>
                <w:cs/>
                <w:lang w:bidi="th-TH"/>
              </w:rPr>
            </w:pPr>
            <w:r w:rsidRPr="00803B66">
              <w:rPr>
                <w:szCs w:val="22"/>
                <w:lang w:bidi="th-TH"/>
              </w:rPr>
              <w:t>Forward exchange contracts</w:t>
            </w:r>
          </w:p>
        </w:tc>
        <w:tc>
          <w:tcPr>
            <w:tcW w:w="236" w:type="dxa"/>
          </w:tcPr>
          <w:p w14:paraId="5D30655A" w14:textId="77777777" w:rsidR="00A25383" w:rsidRPr="00803B66"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7"/>
              <w:jc w:val="both"/>
              <w:rPr>
                <w:szCs w:val="22"/>
                <w:cs/>
                <w:lang w:bidi="th-TH"/>
              </w:rPr>
            </w:pPr>
          </w:p>
        </w:tc>
        <w:tc>
          <w:tcPr>
            <w:tcW w:w="6694" w:type="dxa"/>
            <w:hideMark/>
          </w:tcPr>
          <w:p w14:paraId="24AD2236" w14:textId="77777777" w:rsidR="00A25383" w:rsidRPr="00803B66"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20"/>
              <w:jc w:val="thaiDistribute"/>
              <w:rPr>
                <w:szCs w:val="22"/>
                <w:lang w:val="en-US" w:bidi="th-TH"/>
              </w:rPr>
            </w:pPr>
            <w:r w:rsidRPr="00803B66">
              <w:rPr>
                <w:i/>
                <w:iCs/>
                <w:szCs w:val="22"/>
                <w:lang w:bidi="th-TH"/>
              </w:rPr>
              <w:t xml:space="preserve">Forward pricing: </w:t>
            </w:r>
            <w:r w:rsidRPr="00803B66">
              <w:rPr>
                <w:szCs w:val="22"/>
                <w:lang w:bidi="th-TH"/>
              </w:rPr>
              <w:t>The fair value is determined using quoted forward exchange rates at the reporting date and present value calculations based on high credit quality yield curves in the respective currencies.</w:t>
            </w:r>
          </w:p>
        </w:tc>
      </w:tr>
    </w:tbl>
    <w:p w14:paraId="04A9830F" w14:textId="2F6CA95B" w:rsidR="00E76F3B" w:rsidRPr="00803B66" w:rsidRDefault="00E76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23F07BC7" w14:textId="47505A34" w:rsidR="00041CBE" w:rsidRPr="00803B66" w:rsidRDefault="000F6182" w:rsidP="00CA27BA">
      <w:pPr>
        <w:pStyle w:val="ListParagraph"/>
        <w:numPr>
          <w:ilvl w:val="0"/>
          <w:numId w:val="43"/>
        </w:numPr>
        <w:tabs>
          <w:tab w:val="left" w:pos="540"/>
        </w:tabs>
        <w:ind w:left="540"/>
        <w:jc w:val="both"/>
        <w:rPr>
          <w:b/>
          <w:bCs/>
          <w:sz w:val="24"/>
          <w:szCs w:val="24"/>
        </w:rPr>
      </w:pPr>
      <w:r w:rsidRPr="00803B66">
        <w:rPr>
          <w:b/>
          <w:bCs/>
          <w:sz w:val="24"/>
          <w:szCs w:val="24"/>
        </w:rPr>
        <w:t>C</w:t>
      </w:r>
      <w:r w:rsidR="008B5573" w:rsidRPr="00803B66">
        <w:rPr>
          <w:b/>
          <w:bCs/>
          <w:sz w:val="24"/>
          <w:szCs w:val="24"/>
        </w:rPr>
        <w:t>ommitments with non-related parties</w:t>
      </w:r>
    </w:p>
    <w:p w14:paraId="218B5EE6" w14:textId="7AC45F7D" w:rsidR="00D931DB" w:rsidRPr="00803B66" w:rsidRDefault="00D931DB" w:rsidP="00003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4"/>
          <w:szCs w:val="24"/>
        </w:rPr>
      </w:pPr>
    </w:p>
    <w:tbl>
      <w:tblPr>
        <w:tblW w:w="9090" w:type="dxa"/>
        <w:tblInd w:w="450" w:type="dxa"/>
        <w:tblLayout w:type="fixed"/>
        <w:tblCellMar>
          <w:left w:w="79" w:type="dxa"/>
          <w:right w:w="79" w:type="dxa"/>
        </w:tblCellMar>
        <w:tblLook w:val="0000" w:firstRow="0" w:lastRow="0" w:firstColumn="0" w:lastColumn="0" w:noHBand="0" w:noVBand="0"/>
      </w:tblPr>
      <w:tblGrid>
        <w:gridCol w:w="6030"/>
        <w:gridCol w:w="1440"/>
        <w:gridCol w:w="270"/>
        <w:gridCol w:w="1350"/>
      </w:tblGrid>
      <w:tr w:rsidR="00D931DB" w:rsidRPr="00803B66" w14:paraId="74514BAF" w14:textId="77777777" w:rsidTr="00741E4B">
        <w:trPr>
          <w:cantSplit/>
          <w:tblHeader/>
        </w:trPr>
        <w:tc>
          <w:tcPr>
            <w:tcW w:w="6030" w:type="dxa"/>
            <w:shd w:val="clear" w:color="auto" w:fill="auto"/>
            <w:vAlign w:val="bottom"/>
          </w:tcPr>
          <w:p w14:paraId="51C5D9F2" w14:textId="77777777" w:rsidR="00D931DB" w:rsidRPr="00803B66" w:rsidRDefault="00D931DB" w:rsidP="00904623">
            <w:pPr>
              <w:tabs>
                <w:tab w:val="left" w:pos="191"/>
              </w:tabs>
              <w:spacing w:line="220" w:lineRule="exact"/>
              <w:ind w:right="-68"/>
              <w:rPr>
                <w:rFonts w:ascii="Times New Roman" w:hAnsi="Times New Roman" w:cs="Times New Roman"/>
                <w:b/>
                <w:bCs/>
                <w:color w:val="0000FF"/>
                <w:sz w:val="22"/>
                <w:szCs w:val="22"/>
              </w:rPr>
            </w:pPr>
          </w:p>
          <w:p w14:paraId="2E46EA36" w14:textId="1F61E1A1" w:rsidR="00D931DB" w:rsidRPr="00803B66" w:rsidRDefault="00D931DB" w:rsidP="00904623">
            <w:pPr>
              <w:pStyle w:val="acctfourfigures"/>
              <w:tabs>
                <w:tab w:val="decimal" w:pos="0"/>
              </w:tabs>
              <w:spacing w:line="240" w:lineRule="auto"/>
              <w:rPr>
                <w:b/>
                <w:bCs/>
                <w:i/>
                <w:iCs/>
                <w:szCs w:val="22"/>
              </w:rPr>
            </w:pPr>
            <w:r w:rsidRPr="00803B66">
              <w:rPr>
                <w:b/>
                <w:bCs/>
                <w:i/>
                <w:iCs/>
                <w:szCs w:val="22"/>
              </w:rPr>
              <w:t xml:space="preserve">At </w:t>
            </w:r>
            <w:r w:rsidR="00EF76F7" w:rsidRPr="00803B66">
              <w:rPr>
                <w:b/>
                <w:bCs/>
                <w:i/>
                <w:iCs/>
                <w:szCs w:val="22"/>
              </w:rPr>
              <w:t>30 June</w:t>
            </w:r>
            <w:r w:rsidRPr="00803B66">
              <w:rPr>
                <w:b/>
                <w:bCs/>
                <w:i/>
                <w:iCs/>
                <w:szCs w:val="22"/>
              </w:rPr>
              <w:t xml:space="preserve"> 202</w:t>
            </w:r>
            <w:r w:rsidR="00D72325" w:rsidRPr="00803B66">
              <w:rPr>
                <w:b/>
                <w:bCs/>
                <w:i/>
                <w:iCs/>
                <w:szCs w:val="22"/>
              </w:rPr>
              <w:t>2</w:t>
            </w:r>
          </w:p>
        </w:tc>
        <w:tc>
          <w:tcPr>
            <w:tcW w:w="1440" w:type="dxa"/>
          </w:tcPr>
          <w:p w14:paraId="7193F687" w14:textId="77777777" w:rsidR="00D931DB" w:rsidRPr="00803B66" w:rsidRDefault="00D931DB" w:rsidP="00904623">
            <w:pPr>
              <w:pStyle w:val="acctmergecolhdg"/>
              <w:spacing w:line="240" w:lineRule="auto"/>
              <w:rPr>
                <w:szCs w:val="22"/>
              </w:rPr>
            </w:pPr>
            <w:r w:rsidRPr="00803B66">
              <w:rPr>
                <w:szCs w:val="22"/>
              </w:rPr>
              <w:t xml:space="preserve">Consolidated </w:t>
            </w:r>
          </w:p>
          <w:p w14:paraId="54657BDF" w14:textId="77777777" w:rsidR="00D931DB" w:rsidRPr="00803B66" w:rsidRDefault="00D931DB" w:rsidP="00904623">
            <w:pPr>
              <w:pStyle w:val="acctmergecolhdg"/>
              <w:spacing w:line="240" w:lineRule="auto"/>
              <w:ind w:left="-79" w:right="-84"/>
              <w:rPr>
                <w:szCs w:val="22"/>
              </w:rPr>
            </w:pPr>
            <w:r w:rsidRPr="00803B66">
              <w:rPr>
                <w:szCs w:val="22"/>
              </w:rPr>
              <w:t xml:space="preserve">financial statements </w:t>
            </w:r>
          </w:p>
        </w:tc>
        <w:tc>
          <w:tcPr>
            <w:tcW w:w="270" w:type="dxa"/>
          </w:tcPr>
          <w:p w14:paraId="544E0A54" w14:textId="77777777" w:rsidR="00D931DB" w:rsidRPr="00803B66" w:rsidRDefault="00D931DB" w:rsidP="00904623">
            <w:pPr>
              <w:pStyle w:val="acctmergecolhdg"/>
              <w:spacing w:line="240" w:lineRule="auto"/>
              <w:rPr>
                <w:szCs w:val="22"/>
              </w:rPr>
            </w:pPr>
          </w:p>
        </w:tc>
        <w:tc>
          <w:tcPr>
            <w:tcW w:w="1350" w:type="dxa"/>
          </w:tcPr>
          <w:p w14:paraId="50EF1D12" w14:textId="77777777" w:rsidR="00D931DB" w:rsidRPr="00803B66" w:rsidRDefault="00D931DB" w:rsidP="00904623">
            <w:pPr>
              <w:pStyle w:val="acctmergecolhdg"/>
              <w:spacing w:line="240" w:lineRule="auto"/>
              <w:rPr>
                <w:szCs w:val="22"/>
              </w:rPr>
            </w:pPr>
            <w:r w:rsidRPr="00803B66">
              <w:rPr>
                <w:szCs w:val="22"/>
              </w:rPr>
              <w:t xml:space="preserve">Separate </w:t>
            </w:r>
          </w:p>
          <w:p w14:paraId="003B0C3E" w14:textId="77777777" w:rsidR="00D931DB" w:rsidRPr="00803B66" w:rsidRDefault="00D931DB" w:rsidP="00904623">
            <w:pPr>
              <w:pStyle w:val="acctmergecolhdg"/>
              <w:spacing w:line="240" w:lineRule="auto"/>
              <w:ind w:left="-74" w:right="-76"/>
              <w:rPr>
                <w:szCs w:val="22"/>
              </w:rPr>
            </w:pPr>
            <w:r w:rsidRPr="00803B66">
              <w:rPr>
                <w:szCs w:val="22"/>
              </w:rPr>
              <w:t xml:space="preserve">financial statements </w:t>
            </w:r>
          </w:p>
        </w:tc>
      </w:tr>
      <w:tr w:rsidR="00D931DB" w:rsidRPr="00803B66" w14:paraId="644EEDFC" w14:textId="77777777" w:rsidTr="00741E4B">
        <w:trPr>
          <w:cantSplit/>
          <w:tblHeader/>
        </w:trPr>
        <w:tc>
          <w:tcPr>
            <w:tcW w:w="6030" w:type="dxa"/>
          </w:tcPr>
          <w:p w14:paraId="6DD17C5F" w14:textId="77777777" w:rsidR="00D931DB" w:rsidRPr="00803B66" w:rsidRDefault="00D931DB" w:rsidP="00904623">
            <w:pPr>
              <w:spacing w:line="240" w:lineRule="auto"/>
              <w:rPr>
                <w:rFonts w:ascii="Times New Roman" w:hAnsi="Times New Roman" w:cs="Times New Roman"/>
                <w:b/>
                <w:bCs/>
                <w:i/>
                <w:iCs/>
                <w:sz w:val="22"/>
                <w:szCs w:val="22"/>
              </w:rPr>
            </w:pPr>
          </w:p>
        </w:tc>
        <w:tc>
          <w:tcPr>
            <w:tcW w:w="3060" w:type="dxa"/>
            <w:gridSpan w:val="3"/>
          </w:tcPr>
          <w:p w14:paraId="189D4439" w14:textId="77777777" w:rsidR="00D931DB" w:rsidRPr="00803B66" w:rsidRDefault="00D931DB" w:rsidP="00904623">
            <w:pPr>
              <w:pStyle w:val="acctfourfigures"/>
              <w:spacing w:line="240" w:lineRule="auto"/>
              <w:jc w:val="center"/>
              <w:rPr>
                <w:i/>
                <w:iCs/>
                <w:szCs w:val="22"/>
              </w:rPr>
            </w:pPr>
            <w:r w:rsidRPr="00803B66">
              <w:rPr>
                <w:i/>
                <w:iCs/>
                <w:szCs w:val="22"/>
              </w:rPr>
              <w:t>(in thousand Baht)</w:t>
            </w:r>
          </w:p>
        </w:tc>
      </w:tr>
      <w:tr w:rsidR="00D931DB" w:rsidRPr="00803B66" w14:paraId="68E00BC1" w14:textId="77777777" w:rsidTr="00741E4B">
        <w:trPr>
          <w:cantSplit/>
        </w:trPr>
        <w:tc>
          <w:tcPr>
            <w:tcW w:w="6030" w:type="dxa"/>
          </w:tcPr>
          <w:p w14:paraId="430CCDFD" w14:textId="55D4D558" w:rsidR="00D931DB" w:rsidRPr="00803B66" w:rsidRDefault="00D931DB" w:rsidP="00904623">
            <w:pPr>
              <w:spacing w:line="240" w:lineRule="auto"/>
              <w:rPr>
                <w:rFonts w:ascii="Times New Roman" w:hAnsi="Times New Roman" w:cs="Times New Roman"/>
                <w:b/>
                <w:bCs/>
                <w:i/>
                <w:iCs/>
                <w:color w:val="211E1F"/>
                <w:sz w:val="22"/>
                <w:szCs w:val="22"/>
              </w:rPr>
            </w:pPr>
            <w:r w:rsidRPr="00803B66">
              <w:rPr>
                <w:rFonts w:ascii="Times New Roman" w:hAnsi="Times New Roman" w:cs="Times New Roman"/>
                <w:b/>
                <w:bCs/>
                <w:i/>
                <w:iCs/>
                <w:color w:val="211E1F"/>
                <w:sz w:val="22"/>
                <w:szCs w:val="22"/>
              </w:rPr>
              <w:t>Capital commitments</w:t>
            </w:r>
          </w:p>
        </w:tc>
        <w:tc>
          <w:tcPr>
            <w:tcW w:w="1440" w:type="dxa"/>
          </w:tcPr>
          <w:p w14:paraId="5D473CE6" w14:textId="77777777" w:rsidR="00D931DB" w:rsidRPr="00803B66" w:rsidRDefault="00D931DB" w:rsidP="00904623">
            <w:pPr>
              <w:pStyle w:val="acctfourfigures"/>
              <w:tabs>
                <w:tab w:val="clear" w:pos="765"/>
                <w:tab w:val="decimal" w:pos="731"/>
                <w:tab w:val="decimal" w:pos="1642"/>
              </w:tabs>
              <w:spacing w:line="240" w:lineRule="auto"/>
              <w:ind w:right="11"/>
              <w:jc w:val="right"/>
              <w:rPr>
                <w:szCs w:val="22"/>
                <w:lang w:bidi="th-TH"/>
              </w:rPr>
            </w:pPr>
          </w:p>
        </w:tc>
        <w:tc>
          <w:tcPr>
            <w:tcW w:w="270" w:type="dxa"/>
          </w:tcPr>
          <w:p w14:paraId="10F8232B" w14:textId="77777777" w:rsidR="00D931DB" w:rsidRPr="00803B66" w:rsidRDefault="00D931DB" w:rsidP="00904623">
            <w:pPr>
              <w:pStyle w:val="acctfourfigures"/>
              <w:spacing w:line="240" w:lineRule="auto"/>
              <w:rPr>
                <w:szCs w:val="22"/>
              </w:rPr>
            </w:pPr>
          </w:p>
        </w:tc>
        <w:tc>
          <w:tcPr>
            <w:tcW w:w="1350" w:type="dxa"/>
          </w:tcPr>
          <w:p w14:paraId="1A69D368" w14:textId="77777777" w:rsidR="00D931DB" w:rsidRPr="00803B66" w:rsidRDefault="00D931DB" w:rsidP="00904623">
            <w:pPr>
              <w:pStyle w:val="acctfourfigures"/>
              <w:tabs>
                <w:tab w:val="clear" w:pos="765"/>
                <w:tab w:val="decimal" w:pos="1181"/>
              </w:tabs>
              <w:spacing w:line="240" w:lineRule="auto"/>
              <w:ind w:right="101"/>
              <w:rPr>
                <w:szCs w:val="22"/>
              </w:rPr>
            </w:pPr>
          </w:p>
        </w:tc>
      </w:tr>
      <w:tr w:rsidR="00551A3F" w:rsidRPr="00803B66" w14:paraId="0B0F3289" w14:textId="77777777" w:rsidTr="00741E4B">
        <w:trPr>
          <w:cantSplit/>
        </w:trPr>
        <w:tc>
          <w:tcPr>
            <w:tcW w:w="6030" w:type="dxa"/>
          </w:tcPr>
          <w:p w14:paraId="1F4EFC96" w14:textId="09D13B27" w:rsidR="00551A3F" w:rsidRPr="00803B66" w:rsidRDefault="00551A3F" w:rsidP="00551A3F">
            <w:pPr>
              <w:spacing w:line="240" w:lineRule="auto"/>
              <w:rPr>
                <w:rFonts w:ascii="Times New Roman" w:hAnsi="Times New Roman" w:cs="Times New Roman"/>
                <w:b/>
                <w:bCs/>
                <w:i/>
                <w:iCs/>
                <w:color w:val="211E1F"/>
                <w:sz w:val="22"/>
                <w:szCs w:val="22"/>
              </w:rPr>
            </w:pPr>
            <w:r w:rsidRPr="00803B66">
              <w:rPr>
                <w:rFonts w:ascii="Times New Roman" w:hAnsi="Times New Roman" w:cs="Times New Roman"/>
                <w:sz w:val="22"/>
                <w:szCs w:val="22"/>
              </w:rPr>
              <w:t>Land, buildings, building improvements</w:t>
            </w:r>
          </w:p>
        </w:tc>
        <w:tc>
          <w:tcPr>
            <w:tcW w:w="1440" w:type="dxa"/>
          </w:tcPr>
          <w:p w14:paraId="343CC1C3" w14:textId="77777777" w:rsidR="00551A3F" w:rsidRPr="00803B66" w:rsidRDefault="00551A3F" w:rsidP="00551A3F">
            <w:pPr>
              <w:pStyle w:val="acctfourfigures"/>
              <w:tabs>
                <w:tab w:val="clear" w:pos="765"/>
                <w:tab w:val="decimal" w:pos="731"/>
                <w:tab w:val="decimal" w:pos="1642"/>
              </w:tabs>
              <w:spacing w:line="240" w:lineRule="auto"/>
              <w:ind w:right="11"/>
              <w:jc w:val="right"/>
              <w:rPr>
                <w:szCs w:val="22"/>
                <w:lang w:bidi="th-TH"/>
              </w:rPr>
            </w:pPr>
          </w:p>
        </w:tc>
        <w:tc>
          <w:tcPr>
            <w:tcW w:w="270" w:type="dxa"/>
          </w:tcPr>
          <w:p w14:paraId="19E22351" w14:textId="77777777" w:rsidR="00551A3F" w:rsidRPr="00803B66" w:rsidRDefault="00551A3F" w:rsidP="00551A3F">
            <w:pPr>
              <w:pStyle w:val="acctfourfigures"/>
              <w:spacing w:line="240" w:lineRule="auto"/>
              <w:rPr>
                <w:szCs w:val="22"/>
              </w:rPr>
            </w:pPr>
          </w:p>
        </w:tc>
        <w:tc>
          <w:tcPr>
            <w:tcW w:w="1350" w:type="dxa"/>
          </w:tcPr>
          <w:p w14:paraId="1371AD39" w14:textId="77777777" w:rsidR="00551A3F" w:rsidRPr="00803B66" w:rsidRDefault="00551A3F" w:rsidP="00551A3F">
            <w:pPr>
              <w:pStyle w:val="acctfourfigures"/>
              <w:tabs>
                <w:tab w:val="clear" w:pos="765"/>
                <w:tab w:val="decimal" w:pos="1181"/>
              </w:tabs>
              <w:spacing w:line="240" w:lineRule="auto"/>
              <w:ind w:right="101"/>
              <w:rPr>
                <w:szCs w:val="22"/>
              </w:rPr>
            </w:pPr>
          </w:p>
        </w:tc>
      </w:tr>
      <w:tr w:rsidR="00551A3F" w:rsidRPr="00803B66" w14:paraId="7E00B520" w14:textId="77777777" w:rsidTr="00741E4B">
        <w:trPr>
          <w:cantSplit/>
        </w:trPr>
        <w:tc>
          <w:tcPr>
            <w:tcW w:w="6030" w:type="dxa"/>
          </w:tcPr>
          <w:p w14:paraId="0482708F" w14:textId="3AD703C9" w:rsidR="00551A3F" w:rsidRPr="00803B66" w:rsidRDefault="00551A3F" w:rsidP="00551A3F">
            <w:pPr>
              <w:spacing w:line="240" w:lineRule="auto"/>
              <w:rPr>
                <w:rFonts w:ascii="Times New Roman" w:hAnsi="Times New Roman" w:cs="Times New Roman"/>
                <w:b/>
                <w:bCs/>
                <w:i/>
                <w:iCs/>
                <w:color w:val="211E1F"/>
                <w:sz w:val="22"/>
                <w:szCs w:val="22"/>
              </w:rPr>
            </w:pPr>
            <w:r w:rsidRPr="00803B66">
              <w:rPr>
                <w:rFonts w:ascii="Times New Roman" w:hAnsi="Times New Roman" w:cs="Times New Roman"/>
                <w:sz w:val="22"/>
                <w:szCs w:val="22"/>
              </w:rPr>
              <w:t xml:space="preserve">   and other constructions</w:t>
            </w:r>
          </w:p>
        </w:tc>
        <w:tc>
          <w:tcPr>
            <w:tcW w:w="1440" w:type="dxa"/>
          </w:tcPr>
          <w:p w14:paraId="1B24CF54" w14:textId="67908894" w:rsidR="00551A3F" w:rsidRPr="00803B66" w:rsidRDefault="00551A3F" w:rsidP="00C72FFD">
            <w:pPr>
              <w:pStyle w:val="acctfourfigures"/>
              <w:tabs>
                <w:tab w:val="clear" w:pos="765"/>
                <w:tab w:val="decimal" w:pos="731"/>
                <w:tab w:val="decimal" w:pos="1642"/>
              </w:tabs>
              <w:spacing w:line="240" w:lineRule="auto"/>
              <w:ind w:right="103"/>
              <w:jc w:val="right"/>
            </w:pPr>
            <w:r w:rsidRPr="00803B66">
              <w:t>1,402</w:t>
            </w:r>
          </w:p>
        </w:tc>
        <w:tc>
          <w:tcPr>
            <w:tcW w:w="270" w:type="dxa"/>
          </w:tcPr>
          <w:p w14:paraId="6E3297E3" w14:textId="77777777" w:rsidR="00551A3F" w:rsidRPr="00803B66" w:rsidRDefault="00551A3F" w:rsidP="00551A3F">
            <w:pPr>
              <w:pStyle w:val="acctfourfigures"/>
              <w:spacing w:line="240" w:lineRule="auto"/>
              <w:rPr>
                <w:szCs w:val="22"/>
              </w:rPr>
            </w:pPr>
          </w:p>
        </w:tc>
        <w:tc>
          <w:tcPr>
            <w:tcW w:w="1350" w:type="dxa"/>
          </w:tcPr>
          <w:p w14:paraId="25F9DF85" w14:textId="2ED47A78" w:rsidR="00551A3F" w:rsidRPr="00803B66" w:rsidRDefault="00551A3F" w:rsidP="00551A3F">
            <w:pPr>
              <w:pStyle w:val="block"/>
              <w:tabs>
                <w:tab w:val="decimal" w:pos="1056"/>
              </w:tabs>
              <w:spacing w:after="0" w:line="240" w:lineRule="auto"/>
              <w:ind w:left="-96" w:right="-83"/>
              <w:rPr>
                <w:szCs w:val="22"/>
              </w:rPr>
            </w:pPr>
            <w:r w:rsidRPr="00803B66">
              <w:rPr>
                <w:szCs w:val="22"/>
              </w:rPr>
              <w:t>120</w:t>
            </w:r>
          </w:p>
        </w:tc>
      </w:tr>
      <w:tr w:rsidR="00551A3F" w:rsidRPr="00803B66" w14:paraId="00CEC032" w14:textId="77777777" w:rsidTr="00741E4B">
        <w:trPr>
          <w:cantSplit/>
        </w:trPr>
        <w:tc>
          <w:tcPr>
            <w:tcW w:w="6030" w:type="dxa"/>
          </w:tcPr>
          <w:p w14:paraId="1C88EC35" w14:textId="0754A017" w:rsidR="00551A3F" w:rsidRPr="00803B66" w:rsidRDefault="00551A3F" w:rsidP="00551A3F">
            <w:pPr>
              <w:spacing w:line="240" w:lineRule="auto"/>
              <w:rPr>
                <w:rFonts w:ascii="Times New Roman" w:hAnsi="Times New Roman" w:cs="Times New Roman"/>
                <w:b/>
                <w:bCs/>
                <w:i/>
                <w:iCs/>
                <w:color w:val="211E1F"/>
                <w:sz w:val="22"/>
                <w:szCs w:val="22"/>
              </w:rPr>
            </w:pPr>
            <w:r w:rsidRPr="00803B66">
              <w:rPr>
                <w:rFonts w:ascii="Times New Roman" w:hAnsi="Times New Roman" w:cs="Times New Roman"/>
                <w:sz w:val="22"/>
                <w:szCs w:val="22"/>
              </w:rPr>
              <w:t>Machinery and equipment</w:t>
            </w:r>
          </w:p>
        </w:tc>
        <w:tc>
          <w:tcPr>
            <w:tcW w:w="1440" w:type="dxa"/>
          </w:tcPr>
          <w:p w14:paraId="4BDA69F2" w14:textId="286B2C3B" w:rsidR="00551A3F" w:rsidRPr="00803B66" w:rsidRDefault="00551A3F" w:rsidP="00C72FFD">
            <w:pPr>
              <w:pStyle w:val="acctfourfigures"/>
              <w:tabs>
                <w:tab w:val="clear" w:pos="765"/>
                <w:tab w:val="decimal" w:pos="731"/>
                <w:tab w:val="decimal" w:pos="1642"/>
              </w:tabs>
              <w:spacing w:line="240" w:lineRule="auto"/>
              <w:ind w:right="103"/>
              <w:jc w:val="right"/>
            </w:pPr>
            <w:r w:rsidRPr="00803B66">
              <w:t>647</w:t>
            </w:r>
          </w:p>
        </w:tc>
        <w:tc>
          <w:tcPr>
            <w:tcW w:w="270" w:type="dxa"/>
          </w:tcPr>
          <w:p w14:paraId="151F47B4" w14:textId="77777777" w:rsidR="00551A3F" w:rsidRPr="00803B66" w:rsidRDefault="00551A3F" w:rsidP="00551A3F">
            <w:pPr>
              <w:pStyle w:val="acctfourfigures"/>
              <w:spacing w:line="240" w:lineRule="auto"/>
              <w:rPr>
                <w:szCs w:val="22"/>
              </w:rPr>
            </w:pPr>
          </w:p>
        </w:tc>
        <w:tc>
          <w:tcPr>
            <w:tcW w:w="1350" w:type="dxa"/>
          </w:tcPr>
          <w:p w14:paraId="6C0E6F3F" w14:textId="328C96B8" w:rsidR="00551A3F" w:rsidRPr="00803B66" w:rsidRDefault="00551A3F" w:rsidP="007C1D76">
            <w:pPr>
              <w:pStyle w:val="block"/>
              <w:tabs>
                <w:tab w:val="decimal" w:pos="733"/>
              </w:tabs>
              <w:spacing w:after="0" w:line="240" w:lineRule="auto"/>
              <w:ind w:left="-96" w:right="-83"/>
              <w:rPr>
                <w:szCs w:val="22"/>
              </w:rPr>
            </w:pPr>
            <w:r w:rsidRPr="00803B66">
              <w:rPr>
                <w:szCs w:val="22"/>
              </w:rPr>
              <w:t>-</w:t>
            </w:r>
          </w:p>
        </w:tc>
      </w:tr>
      <w:tr w:rsidR="00551A3F" w:rsidRPr="00803B66" w14:paraId="4B61B3DB" w14:textId="77777777" w:rsidTr="00741E4B">
        <w:trPr>
          <w:cantSplit/>
        </w:trPr>
        <w:tc>
          <w:tcPr>
            <w:tcW w:w="6030" w:type="dxa"/>
          </w:tcPr>
          <w:p w14:paraId="4330A654" w14:textId="04615FB8" w:rsidR="00551A3F" w:rsidRPr="00803B66" w:rsidRDefault="00551A3F" w:rsidP="00551A3F">
            <w:pPr>
              <w:spacing w:line="240" w:lineRule="auto"/>
              <w:rPr>
                <w:rFonts w:ascii="Times New Roman" w:hAnsi="Times New Roman" w:cs="Times New Roman"/>
                <w:sz w:val="22"/>
                <w:szCs w:val="22"/>
              </w:rPr>
            </w:pPr>
            <w:r w:rsidRPr="00803B66">
              <w:rPr>
                <w:rFonts w:ascii="Times New Roman" w:hAnsi="Times New Roman" w:cs="Times New Roman"/>
                <w:sz w:val="22"/>
                <w:szCs w:val="22"/>
              </w:rPr>
              <w:t>Intangible assets</w:t>
            </w:r>
          </w:p>
        </w:tc>
        <w:tc>
          <w:tcPr>
            <w:tcW w:w="1440" w:type="dxa"/>
            <w:tcBorders>
              <w:bottom w:val="single" w:sz="4" w:space="0" w:color="auto"/>
            </w:tcBorders>
          </w:tcPr>
          <w:p w14:paraId="3C69B5AA" w14:textId="567EEF07" w:rsidR="00551A3F" w:rsidRPr="00803B66" w:rsidRDefault="00551A3F" w:rsidP="00551A3F">
            <w:pPr>
              <w:pStyle w:val="acctfourfigures"/>
              <w:tabs>
                <w:tab w:val="clear" w:pos="765"/>
                <w:tab w:val="decimal" w:pos="731"/>
                <w:tab w:val="decimal" w:pos="1642"/>
              </w:tabs>
              <w:spacing w:line="240" w:lineRule="auto"/>
              <w:ind w:right="103"/>
              <w:jc w:val="right"/>
              <w:rPr>
                <w:szCs w:val="22"/>
              </w:rPr>
            </w:pPr>
            <w:r w:rsidRPr="00803B66">
              <w:t>1,587</w:t>
            </w:r>
          </w:p>
        </w:tc>
        <w:tc>
          <w:tcPr>
            <w:tcW w:w="270" w:type="dxa"/>
          </w:tcPr>
          <w:p w14:paraId="3E6B09BC" w14:textId="77777777" w:rsidR="00551A3F" w:rsidRPr="00803B66" w:rsidRDefault="00551A3F" w:rsidP="00551A3F">
            <w:pPr>
              <w:pStyle w:val="acctfourfigures"/>
              <w:spacing w:line="240" w:lineRule="auto"/>
              <w:rPr>
                <w:szCs w:val="22"/>
              </w:rPr>
            </w:pPr>
          </w:p>
        </w:tc>
        <w:tc>
          <w:tcPr>
            <w:tcW w:w="1350" w:type="dxa"/>
            <w:tcBorders>
              <w:bottom w:val="single" w:sz="4" w:space="0" w:color="auto"/>
            </w:tcBorders>
          </w:tcPr>
          <w:p w14:paraId="2B613602" w14:textId="5EA4C5BE" w:rsidR="00551A3F" w:rsidRPr="00803B66" w:rsidRDefault="00551A3F" w:rsidP="007C1D76">
            <w:pPr>
              <w:pStyle w:val="block"/>
              <w:tabs>
                <w:tab w:val="decimal" w:pos="733"/>
              </w:tabs>
              <w:spacing w:after="0" w:line="240" w:lineRule="auto"/>
              <w:ind w:left="-96" w:right="-83"/>
              <w:rPr>
                <w:szCs w:val="22"/>
              </w:rPr>
            </w:pPr>
            <w:r w:rsidRPr="00803B66">
              <w:rPr>
                <w:szCs w:val="22"/>
              </w:rPr>
              <w:t>-</w:t>
            </w:r>
          </w:p>
        </w:tc>
      </w:tr>
      <w:tr w:rsidR="00551A3F" w:rsidRPr="00803B66" w14:paraId="5115C8AD" w14:textId="77777777" w:rsidTr="00741E4B">
        <w:trPr>
          <w:cantSplit/>
        </w:trPr>
        <w:tc>
          <w:tcPr>
            <w:tcW w:w="6030" w:type="dxa"/>
          </w:tcPr>
          <w:p w14:paraId="72EF485D" w14:textId="77777777" w:rsidR="00551A3F" w:rsidRPr="00803B66" w:rsidRDefault="00551A3F" w:rsidP="00551A3F">
            <w:pPr>
              <w:spacing w:line="240" w:lineRule="auto"/>
              <w:rPr>
                <w:rFonts w:ascii="Times New Roman" w:hAnsi="Times New Roman" w:cs="Times New Roman"/>
                <w:b/>
                <w:bCs/>
                <w:sz w:val="22"/>
                <w:szCs w:val="22"/>
              </w:rPr>
            </w:pPr>
            <w:r w:rsidRPr="00803B66">
              <w:rPr>
                <w:rFonts w:ascii="Times New Roman" w:hAnsi="Times New Roman" w:cs="Times New Roman"/>
                <w:b/>
                <w:bCs/>
                <w:sz w:val="22"/>
                <w:szCs w:val="22"/>
              </w:rPr>
              <w:t xml:space="preserve">Total </w:t>
            </w:r>
          </w:p>
        </w:tc>
        <w:tc>
          <w:tcPr>
            <w:tcW w:w="1440" w:type="dxa"/>
            <w:tcBorders>
              <w:top w:val="single" w:sz="4" w:space="0" w:color="auto"/>
              <w:bottom w:val="double" w:sz="4" w:space="0" w:color="auto"/>
            </w:tcBorders>
          </w:tcPr>
          <w:p w14:paraId="60B8192F" w14:textId="724300EF" w:rsidR="00551A3F" w:rsidRPr="00803B66" w:rsidRDefault="00551A3F" w:rsidP="00551A3F">
            <w:pPr>
              <w:pStyle w:val="acctfourfigures"/>
              <w:tabs>
                <w:tab w:val="clear" w:pos="765"/>
                <w:tab w:val="decimal" w:pos="731"/>
                <w:tab w:val="decimal" w:pos="1642"/>
              </w:tabs>
              <w:spacing w:line="240" w:lineRule="auto"/>
              <w:ind w:right="103"/>
              <w:jc w:val="right"/>
              <w:rPr>
                <w:b/>
                <w:bCs/>
                <w:szCs w:val="22"/>
              </w:rPr>
            </w:pPr>
            <w:r w:rsidRPr="00803B66">
              <w:rPr>
                <w:b/>
                <w:bCs/>
              </w:rPr>
              <w:t>3,636</w:t>
            </w:r>
          </w:p>
        </w:tc>
        <w:tc>
          <w:tcPr>
            <w:tcW w:w="270" w:type="dxa"/>
          </w:tcPr>
          <w:p w14:paraId="11AB1497" w14:textId="77777777" w:rsidR="00551A3F" w:rsidRPr="00803B66" w:rsidRDefault="00551A3F" w:rsidP="00551A3F">
            <w:pPr>
              <w:pStyle w:val="acctfourfigures"/>
              <w:spacing w:line="240" w:lineRule="auto"/>
              <w:rPr>
                <w:b/>
                <w:bCs/>
                <w:szCs w:val="22"/>
              </w:rPr>
            </w:pPr>
          </w:p>
        </w:tc>
        <w:tc>
          <w:tcPr>
            <w:tcW w:w="1350" w:type="dxa"/>
            <w:tcBorders>
              <w:top w:val="single" w:sz="4" w:space="0" w:color="auto"/>
              <w:bottom w:val="double" w:sz="4" w:space="0" w:color="auto"/>
            </w:tcBorders>
          </w:tcPr>
          <w:p w14:paraId="6B41A9A3" w14:textId="0F87B4C8" w:rsidR="00551A3F" w:rsidRPr="00803B66" w:rsidRDefault="00551A3F" w:rsidP="00551A3F">
            <w:pPr>
              <w:pStyle w:val="block"/>
              <w:tabs>
                <w:tab w:val="decimal" w:pos="1056"/>
              </w:tabs>
              <w:spacing w:after="0" w:line="240" w:lineRule="auto"/>
              <w:ind w:left="-96" w:right="-83"/>
              <w:rPr>
                <w:b/>
                <w:bCs/>
                <w:szCs w:val="22"/>
              </w:rPr>
            </w:pPr>
            <w:r w:rsidRPr="00803B66">
              <w:rPr>
                <w:b/>
                <w:bCs/>
                <w:szCs w:val="22"/>
              </w:rPr>
              <w:t>120</w:t>
            </w:r>
          </w:p>
        </w:tc>
      </w:tr>
      <w:tr w:rsidR="00551A3F" w:rsidRPr="00803B66" w14:paraId="71F0991D" w14:textId="77777777" w:rsidTr="00741E4B">
        <w:trPr>
          <w:cantSplit/>
        </w:trPr>
        <w:tc>
          <w:tcPr>
            <w:tcW w:w="6030" w:type="dxa"/>
          </w:tcPr>
          <w:p w14:paraId="5768BD77" w14:textId="77777777" w:rsidR="00551A3F" w:rsidRPr="00803B66" w:rsidRDefault="00551A3F" w:rsidP="00551A3F">
            <w:pPr>
              <w:spacing w:line="240" w:lineRule="auto"/>
              <w:rPr>
                <w:rFonts w:ascii="Times New Roman" w:hAnsi="Times New Roman" w:cs="Times New Roman"/>
                <w:b/>
                <w:bCs/>
                <w:sz w:val="22"/>
                <w:szCs w:val="22"/>
              </w:rPr>
            </w:pPr>
          </w:p>
        </w:tc>
        <w:tc>
          <w:tcPr>
            <w:tcW w:w="1440" w:type="dxa"/>
            <w:tcBorders>
              <w:top w:val="double" w:sz="4" w:space="0" w:color="auto"/>
            </w:tcBorders>
          </w:tcPr>
          <w:p w14:paraId="68395FDC" w14:textId="77777777" w:rsidR="00551A3F" w:rsidRPr="00803B66" w:rsidRDefault="00551A3F" w:rsidP="00551A3F">
            <w:pPr>
              <w:pStyle w:val="acctfourfigures"/>
              <w:tabs>
                <w:tab w:val="clear" w:pos="765"/>
                <w:tab w:val="decimal" w:pos="731"/>
                <w:tab w:val="decimal" w:pos="1642"/>
              </w:tabs>
              <w:spacing w:line="240" w:lineRule="auto"/>
              <w:ind w:right="103"/>
              <w:jc w:val="right"/>
              <w:rPr>
                <w:b/>
                <w:bCs/>
                <w:szCs w:val="22"/>
              </w:rPr>
            </w:pPr>
          </w:p>
        </w:tc>
        <w:tc>
          <w:tcPr>
            <w:tcW w:w="270" w:type="dxa"/>
          </w:tcPr>
          <w:p w14:paraId="7C1F6EC2" w14:textId="77777777" w:rsidR="00551A3F" w:rsidRPr="00803B66" w:rsidRDefault="00551A3F" w:rsidP="00551A3F">
            <w:pPr>
              <w:pStyle w:val="acctfourfigures"/>
              <w:spacing w:line="240" w:lineRule="auto"/>
              <w:rPr>
                <w:b/>
                <w:bCs/>
                <w:szCs w:val="22"/>
              </w:rPr>
            </w:pPr>
          </w:p>
        </w:tc>
        <w:tc>
          <w:tcPr>
            <w:tcW w:w="1350" w:type="dxa"/>
            <w:tcBorders>
              <w:top w:val="double" w:sz="4" w:space="0" w:color="auto"/>
            </w:tcBorders>
          </w:tcPr>
          <w:p w14:paraId="5CE901A2" w14:textId="77777777" w:rsidR="00551A3F" w:rsidRPr="00803B66" w:rsidRDefault="00551A3F" w:rsidP="00551A3F">
            <w:pPr>
              <w:pStyle w:val="acctfourfigures"/>
              <w:tabs>
                <w:tab w:val="clear" w:pos="765"/>
                <w:tab w:val="decimal" w:pos="1089"/>
              </w:tabs>
              <w:spacing w:line="240" w:lineRule="auto"/>
              <w:ind w:right="108"/>
              <w:rPr>
                <w:b/>
                <w:bCs/>
                <w:szCs w:val="22"/>
              </w:rPr>
            </w:pPr>
          </w:p>
        </w:tc>
      </w:tr>
      <w:tr w:rsidR="00551A3F" w:rsidRPr="00803B66" w14:paraId="11357CD0" w14:textId="77777777" w:rsidTr="00741E4B">
        <w:trPr>
          <w:cantSplit/>
        </w:trPr>
        <w:tc>
          <w:tcPr>
            <w:tcW w:w="6030" w:type="dxa"/>
          </w:tcPr>
          <w:p w14:paraId="5800C5B5" w14:textId="0E0FA246" w:rsidR="00551A3F" w:rsidRPr="00803B66" w:rsidRDefault="00551A3F" w:rsidP="00551A3F">
            <w:pPr>
              <w:spacing w:line="240" w:lineRule="auto"/>
              <w:rPr>
                <w:rFonts w:ascii="Times New Roman" w:hAnsi="Times New Roman" w:cs="Times New Roman"/>
                <w:b/>
                <w:bCs/>
                <w:sz w:val="22"/>
                <w:szCs w:val="22"/>
              </w:rPr>
            </w:pPr>
            <w:r w:rsidRPr="00803B66">
              <w:rPr>
                <w:rFonts w:ascii="Times New Roman" w:hAnsi="Times New Roman" w:cs="Times New Roman"/>
                <w:b/>
                <w:bCs/>
                <w:i/>
                <w:iCs/>
                <w:sz w:val="22"/>
                <w:szCs w:val="22"/>
              </w:rPr>
              <w:t>Other commitments</w:t>
            </w:r>
          </w:p>
        </w:tc>
        <w:tc>
          <w:tcPr>
            <w:tcW w:w="1440" w:type="dxa"/>
          </w:tcPr>
          <w:p w14:paraId="30ADA6C4" w14:textId="77777777" w:rsidR="00551A3F" w:rsidRPr="00803B66" w:rsidRDefault="00551A3F" w:rsidP="00551A3F">
            <w:pPr>
              <w:pStyle w:val="acctfourfigures"/>
              <w:tabs>
                <w:tab w:val="clear" w:pos="765"/>
                <w:tab w:val="decimal" w:pos="731"/>
                <w:tab w:val="decimal" w:pos="1642"/>
              </w:tabs>
              <w:spacing w:line="240" w:lineRule="auto"/>
              <w:ind w:right="103"/>
              <w:jc w:val="right"/>
              <w:rPr>
                <w:szCs w:val="22"/>
              </w:rPr>
            </w:pPr>
          </w:p>
        </w:tc>
        <w:tc>
          <w:tcPr>
            <w:tcW w:w="270" w:type="dxa"/>
          </w:tcPr>
          <w:p w14:paraId="10E38A44" w14:textId="77777777" w:rsidR="00551A3F" w:rsidRPr="00803B66" w:rsidRDefault="00551A3F" w:rsidP="00551A3F">
            <w:pPr>
              <w:pStyle w:val="acctfourfigures"/>
              <w:spacing w:line="240" w:lineRule="auto"/>
              <w:rPr>
                <w:szCs w:val="22"/>
              </w:rPr>
            </w:pPr>
          </w:p>
        </w:tc>
        <w:tc>
          <w:tcPr>
            <w:tcW w:w="1350" w:type="dxa"/>
          </w:tcPr>
          <w:p w14:paraId="043C1D1C" w14:textId="77777777" w:rsidR="00551A3F" w:rsidRPr="00803B66" w:rsidRDefault="00551A3F" w:rsidP="00551A3F">
            <w:pPr>
              <w:pStyle w:val="acctfourfigures"/>
              <w:tabs>
                <w:tab w:val="clear" w:pos="765"/>
                <w:tab w:val="decimal" w:pos="1089"/>
              </w:tabs>
              <w:spacing w:line="240" w:lineRule="auto"/>
              <w:ind w:right="108"/>
              <w:rPr>
                <w:szCs w:val="22"/>
              </w:rPr>
            </w:pPr>
          </w:p>
        </w:tc>
      </w:tr>
      <w:tr w:rsidR="00551A3F" w:rsidRPr="00803B66" w14:paraId="763B9192" w14:textId="77777777" w:rsidTr="00741E4B">
        <w:trPr>
          <w:cantSplit/>
        </w:trPr>
        <w:tc>
          <w:tcPr>
            <w:tcW w:w="6030" w:type="dxa"/>
          </w:tcPr>
          <w:p w14:paraId="1EDA2AA4" w14:textId="1C06AE2C" w:rsidR="00551A3F" w:rsidRPr="00803B66" w:rsidRDefault="00551A3F" w:rsidP="00551A3F">
            <w:pPr>
              <w:spacing w:line="240" w:lineRule="auto"/>
              <w:rPr>
                <w:rFonts w:ascii="Times New Roman" w:hAnsi="Times New Roman" w:cs="Times New Roman"/>
                <w:b/>
                <w:bCs/>
                <w:sz w:val="22"/>
                <w:szCs w:val="22"/>
              </w:rPr>
            </w:pPr>
            <w:r w:rsidRPr="00803B66">
              <w:rPr>
                <w:rFonts w:ascii="Times New Roman" w:hAnsi="Times New Roman" w:cs="Times New Roman"/>
                <w:sz w:val="22"/>
                <w:szCs w:val="22"/>
              </w:rPr>
              <w:t>Bank guarantees</w:t>
            </w:r>
          </w:p>
        </w:tc>
        <w:tc>
          <w:tcPr>
            <w:tcW w:w="1440" w:type="dxa"/>
          </w:tcPr>
          <w:p w14:paraId="32A2865C" w14:textId="642F1C1E" w:rsidR="00551A3F" w:rsidRPr="00803B66" w:rsidRDefault="00551A3F" w:rsidP="00551A3F">
            <w:pPr>
              <w:pStyle w:val="acctfourfigures"/>
              <w:tabs>
                <w:tab w:val="clear" w:pos="765"/>
                <w:tab w:val="decimal" w:pos="731"/>
                <w:tab w:val="decimal" w:pos="1642"/>
              </w:tabs>
              <w:spacing w:line="240" w:lineRule="auto"/>
              <w:ind w:right="103"/>
              <w:jc w:val="right"/>
              <w:rPr>
                <w:szCs w:val="22"/>
              </w:rPr>
            </w:pPr>
            <w:r w:rsidRPr="00803B66">
              <w:t>160,869</w:t>
            </w:r>
          </w:p>
        </w:tc>
        <w:tc>
          <w:tcPr>
            <w:tcW w:w="270" w:type="dxa"/>
          </w:tcPr>
          <w:p w14:paraId="2009346A" w14:textId="77777777" w:rsidR="00551A3F" w:rsidRPr="00803B66" w:rsidRDefault="00551A3F" w:rsidP="00551A3F">
            <w:pPr>
              <w:pStyle w:val="acctfourfigures"/>
              <w:spacing w:line="240" w:lineRule="auto"/>
              <w:rPr>
                <w:szCs w:val="22"/>
              </w:rPr>
            </w:pPr>
          </w:p>
        </w:tc>
        <w:tc>
          <w:tcPr>
            <w:tcW w:w="1350" w:type="dxa"/>
          </w:tcPr>
          <w:p w14:paraId="1C2C9ACE" w14:textId="7E56A554" w:rsidR="00551A3F" w:rsidRPr="00803B66" w:rsidRDefault="00551A3F" w:rsidP="00551A3F">
            <w:pPr>
              <w:pStyle w:val="block"/>
              <w:tabs>
                <w:tab w:val="decimal" w:pos="1056"/>
              </w:tabs>
              <w:spacing w:after="0" w:line="240" w:lineRule="auto"/>
              <w:ind w:left="-96" w:right="-83"/>
              <w:rPr>
                <w:szCs w:val="22"/>
              </w:rPr>
            </w:pPr>
            <w:r w:rsidRPr="00803B66">
              <w:rPr>
                <w:szCs w:val="22"/>
              </w:rPr>
              <w:t>159,176</w:t>
            </w:r>
          </w:p>
        </w:tc>
      </w:tr>
      <w:tr w:rsidR="00551A3F" w:rsidRPr="00803B66" w14:paraId="735C73C0" w14:textId="77777777" w:rsidTr="00741E4B">
        <w:trPr>
          <w:cantSplit/>
        </w:trPr>
        <w:tc>
          <w:tcPr>
            <w:tcW w:w="6030" w:type="dxa"/>
          </w:tcPr>
          <w:p w14:paraId="1EF817ED" w14:textId="13E01059" w:rsidR="00551A3F" w:rsidRPr="00803B66" w:rsidRDefault="00551A3F" w:rsidP="00551A3F">
            <w:pPr>
              <w:spacing w:line="240" w:lineRule="auto"/>
              <w:rPr>
                <w:rFonts w:ascii="Times New Roman" w:hAnsi="Times New Roman" w:cs="Times New Roman"/>
                <w:b/>
                <w:bCs/>
                <w:sz w:val="22"/>
                <w:szCs w:val="22"/>
              </w:rPr>
            </w:pPr>
            <w:r w:rsidRPr="00803B66">
              <w:rPr>
                <w:rFonts w:ascii="Times New Roman" w:hAnsi="Times New Roman" w:cs="Times New Roman"/>
                <w:sz w:val="22"/>
                <w:szCs w:val="22"/>
              </w:rPr>
              <w:t xml:space="preserve">Short-term lease and low-value assets </w:t>
            </w:r>
            <w:r w:rsidRPr="00803B66">
              <w:rPr>
                <w:rFonts w:ascii="Times New Roman" w:hAnsi="Times New Roman" w:cs="Times New Roman"/>
                <w:sz w:val="22"/>
                <w:szCs w:val="22"/>
              </w:rPr>
              <w:br/>
              <w:t xml:space="preserve">   commitments</w:t>
            </w:r>
          </w:p>
        </w:tc>
        <w:tc>
          <w:tcPr>
            <w:tcW w:w="1440" w:type="dxa"/>
          </w:tcPr>
          <w:p w14:paraId="1B934D35" w14:textId="77777777" w:rsidR="00551A3F" w:rsidRPr="00803B66" w:rsidRDefault="00551A3F" w:rsidP="00551A3F">
            <w:pPr>
              <w:pStyle w:val="acctfourfigures"/>
              <w:tabs>
                <w:tab w:val="clear" w:pos="765"/>
                <w:tab w:val="decimal" w:pos="731"/>
                <w:tab w:val="decimal" w:pos="1642"/>
              </w:tabs>
              <w:spacing w:line="240" w:lineRule="auto"/>
              <w:ind w:right="103"/>
              <w:jc w:val="right"/>
            </w:pPr>
          </w:p>
          <w:p w14:paraId="2EBA9F9D" w14:textId="153B3600" w:rsidR="00551A3F" w:rsidRPr="00803B66" w:rsidRDefault="00551A3F" w:rsidP="00551A3F">
            <w:pPr>
              <w:pStyle w:val="acctfourfigures"/>
              <w:tabs>
                <w:tab w:val="clear" w:pos="765"/>
                <w:tab w:val="decimal" w:pos="731"/>
                <w:tab w:val="decimal" w:pos="1642"/>
              </w:tabs>
              <w:spacing w:line="240" w:lineRule="auto"/>
              <w:ind w:right="103"/>
              <w:jc w:val="right"/>
              <w:rPr>
                <w:szCs w:val="22"/>
                <w:cs/>
                <w:lang w:bidi="th-TH"/>
              </w:rPr>
            </w:pPr>
            <w:r w:rsidRPr="00803B66">
              <w:t>7,231</w:t>
            </w:r>
          </w:p>
        </w:tc>
        <w:tc>
          <w:tcPr>
            <w:tcW w:w="270" w:type="dxa"/>
          </w:tcPr>
          <w:p w14:paraId="488A0C92" w14:textId="77777777" w:rsidR="00551A3F" w:rsidRPr="00803B66" w:rsidRDefault="00551A3F" w:rsidP="00551A3F">
            <w:pPr>
              <w:pStyle w:val="acctfourfigures"/>
              <w:spacing w:line="240" w:lineRule="auto"/>
              <w:rPr>
                <w:szCs w:val="22"/>
              </w:rPr>
            </w:pPr>
          </w:p>
        </w:tc>
        <w:tc>
          <w:tcPr>
            <w:tcW w:w="1350" w:type="dxa"/>
          </w:tcPr>
          <w:p w14:paraId="5DFF03E5" w14:textId="77777777" w:rsidR="00551A3F" w:rsidRPr="00803B66" w:rsidRDefault="00551A3F" w:rsidP="00551A3F">
            <w:pPr>
              <w:pStyle w:val="block"/>
              <w:tabs>
                <w:tab w:val="decimal" w:pos="1056"/>
              </w:tabs>
              <w:spacing w:after="0" w:line="240" w:lineRule="auto"/>
              <w:ind w:left="-96" w:right="-83"/>
              <w:rPr>
                <w:szCs w:val="22"/>
              </w:rPr>
            </w:pPr>
          </w:p>
          <w:p w14:paraId="73112244" w14:textId="7D05AE5C" w:rsidR="00551A3F" w:rsidRPr="00803B66" w:rsidRDefault="00551A3F" w:rsidP="00551A3F">
            <w:pPr>
              <w:pStyle w:val="block"/>
              <w:tabs>
                <w:tab w:val="decimal" w:pos="1056"/>
              </w:tabs>
              <w:spacing w:after="0" w:line="240" w:lineRule="auto"/>
              <w:ind w:left="-96" w:right="-83"/>
              <w:rPr>
                <w:szCs w:val="22"/>
              </w:rPr>
            </w:pPr>
            <w:r w:rsidRPr="00803B66">
              <w:rPr>
                <w:szCs w:val="22"/>
              </w:rPr>
              <w:t>1,670</w:t>
            </w:r>
          </w:p>
        </w:tc>
      </w:tr>
      <w:tr w:rsidR="00551A3F" w:rsidRPr="00803B66" w14:paraId="29270429" w14:textId="77777777" w:rsidTr="00741E4B">
        <w:trPr>
          <w:cantSplit/>
        </w:trPr>
        <w:tc>
          <w:tcPr>
            <w:tcW w:w="6030" w:type="dxa"/>
          </w:tcPr>
          <w:p w14:paraId="33FFC7BD" w14:textId="08753BF5" w:rsidR="00551A3F" w:rsidRPr="00803B66" w:rsidRDefault="00551A3F" w:rsidP="00551A3F">
            <w:pPr>
              <w:spacing w:line="240" w:lineRule="auto"/>
              <w:rPr>
                <w:rFonts w:ascii="Times New Roman" w:hAnsi="Times New Roman" w:cs="Times New Roman"/>
                <w:sz w:val="22"/>
                <w:szCs w:val="22"/>
              </w:rPr>
            </w:pPr>
            <w:r w:rsidRPr="00803B66">
              <w:rPr>
                <w:rFonts w:ascii="Times New Roman" w:hAnsi="Times New Roman" w:cs="Times New Roman"/>
                <w:sz w:val="22"/>
                <w:szCs w:val="22"/>
              </w:rPr>
              <w:t>Unused letters of credit for goods and</w:t>
            </w:r>
          </w:p>
        </w:tc>
        <w:tc>
          <w:tcPr>
            <w:tcW w:w="1440" w:type="dxa"/>
          </w:tcPr>
          <w:p w14:paraId="769E7E8A" w14:textId="4BD1F544" w:rsidR="00551A3F" w:rsidRPr="00803B66" w:rsidRDefault="00551A3F" w:rsidP="00551A3F">
            <w:pPr>
              <w:pStyle w:val="acctfourfigures"/>
              <w:tabs>
                <w:tab w:val="clear" w:pos="765"/>
                <w:tab w:val="decimal" w:pos="731"/>
                <w:tab w:val="decimal" w:pos="1642"/>
              </w:tabs>
              <w:spacing w:line="240" w:lineRule="auto"/>
              <w:ind w:right="103"/>
              <w:jc w:val="right"/>
              <w:rPr>
                <w:szCs w:val="22"/>
              </w:rPr>
            </w:pPr>
          </w:p>
        </w:tc>
        <w:tc>
          <w:tcPr>
            <w:tcW w:w="270" w:type="dxa"/>
          </w:tcPr>
          <w:p w14:paraId="39696F04" w14:textId="77777777" w:rsidR="00551A3F" w:rsidRPr="00803B66" w:rsidRDefault="00551A3F" w:rsidP="00551A3F">
            <w:pPr>
              <w:pStyle w:val="acctfourfigures"/>
              <w:spacing w:line="240" w:lineRule="auto"/>
              <w:rPr>
                <w:szCs w:val="22"/>
              </w:rPr>
            </w:pPr>
          </w:p>
        </w:tc>
        <w:tc>
          <w:tcPr>
            <w:tcW w:w="1350" w:type="dxa"/>
          </w:tcPr>
          <w:p w14:paraId="1CD4C219" w14:textId="1B45476E" w:rsidR="00551A3F" w:rsidRPr="00803B66" w:rsidRDefault="00551A3F" w:rsidP="00551A3F">
            <w:pPr>
              <w:pStyle w:val="block"/>
              <w:tabs>
                <w:tab w:val="decimal" w:pos="1056"/>
              </w:tabs>
              <w:spacing w:after="0" w:line="240" w:lineRule="auto"/>
              <w:ind w:left="-96" w:right="-83"/>
              <w:rPr>
                <w:szCs w:val="22"/>
              </w:rPr>
            </w:pPr>
          </w:p>
        </w:tc>
      </w:tr>
      <w:tr w:rsidR="00551A3F" w:rsidRPr="00803B66" w14:paraId="375559DA" w14:textId="77777777" w:rsidTr="00741E4B">
        <w:trPr>
          <w:cantSplit/>
        </w:trPr>
        <w:tc>
          <w:tcPr>
            <w:tcW w:w="6030" w:type="dxa"/>
          </w:tcPr>
          <w:p w14:paraId="315A6321" w14:textId="074C56A7" w:rsidR="00551A3F" w:rsidRPr="00803B66" w:rsidRDefault="00551A3F" w:rsidP="00551A3F">
            <w:pPr>
              <w:spacing w:line="240" w:lineRule="auto"/>
              <w:rPr>
                <w:rFonts w:ascii="Times New Roman" w:hAnsi="Times New Roman" w:cs="Times New Roman"/>
                <w:sz w:val="22"/>
                <w:szCs w:val="22"/>
              </w:rPr>
            </w:pPr>
            <w:r w:rsidRPr="00803B66">
              <w:rPr>
                <w:rFonts w:ascii="Times New Roman" w:hAnsi="Times New Roman" w:cs="Times New Roman"/>
                <w:sz w:val="22"/>
                <w:szCs w:val="22"/>
              </w:rPr>
              <w:t xml:space="preserve">   supplies</w:t>
            </w:r>
          </w:p>
        </w:tc>
        <w:tc>
          <w:tcPr>
            <w:tcW w:w="1440" w:type="dxa"/>
            <w:tcBorders>
              <w:bottom w:val="single" w:sz="4" w:space="0" w:color="auto"/>
            </w:tcBorders>
          </w:tcPr>
          <w:p w14:paraId="7399B710" w14:textId="6CCFEAC2" w:rsidR="00551A3F" w:rsidRPr="00803B66" w:rsidRDefault="00551A3F" w:rsidP="00551A3F">
            <w:pPr>
              <w:pStyle w:val="acctfourfigures"/>
              <w:tabs>
                <w:tab w:val="clear" w:pos="765"/>
                <w:tab w:val="decimal" w:pos="731"/>
                <w:tab w:val="decimal" w:pos="1642"/>
              </w:tabs>
              <w:spacing w:line="240" w:lineRule="auto"/>
              <w:ind w:right="103"/>
              <w:jc w:val="right"/>
            </w:pPr>
            <w:r w:rsidRPr="00803B66">
              <w:t>9,388</w:t>
            </w:r>
          </w:p>
        </w:tc>
        <w:tc>
          <w:tcPr>
            <w:tcW w:w="270" w:type="dxa"/>
          </w:tcPr>
          <w:p w14:paraId="6B10C4FD" w14:textId="1F00D03C" w:rsidR="00551A3F" w:rsidRPr="00803B66" w:rsidRDefault="00551A3F" w:rsidP="00551A3F">
            <w:pPr>
              <w:pStyle w:val="acctfourfigures"/>
              <w:spacing w:line="240" w:lineRule="auto"/>
            </w:pPr>
          </w:p>
        </w:tc>
        <w:tc>
          <w:tcPr>
            <w:tcW w:w="1350" w:type="dxa"/>
            <w:tcBorders>
              <w:bottom w:val="single" w:sz="4" w:space="0" w:color="auto"/>
            </w:tcBorders>
          </w:tcPr>
          <w:p w14:paraId="7D621890" w14:textId="7F6E071D" w:rsidR="00551A3F" w:rsidRPr="00803B66" w:rsidRDefault="00551A3F" w:rsidP="007C1D76">
            <w:pPr>
              <w:pStyle w:val="block"/>
              <w:tabs>
                <w:tab w:val="decimal" w:pos="733"/>
              </w:tabs>
              <w:spacing w:after="0" w:line="240" w:lineRule="auto"/>
              <w:ind w:left="-96" w:right="-83"/>
            </w:pPr>
            <w:r w:rsidRPr="00803B66">
              <w:t>-</w:t>
            </w:r>
          </w:p>
        </w:tc>
      </w:tr>
      <w:tr w:rsidR="00551A3F" w:rsidRPr="00803B66" w14:paraId="4ABFD35E" w14:textId="77777777" w:rsidTr="00741E4B">
        <w:trPr>
          <w:cantSplit/>
        </w:trPr>
        <w:tc>
          <w:tcPr>
            <w:tcW w:w="6030" w:type="dxa"/>
          </w:tcPr>
          <w:p w14:paraId="6642CADD" w14:textId="21E387FF" w:rsidR="00551A3F" w:rsidRPr="00803B66" w:rsidRDefault="00551A3F" w:rsidP="00551A3F">
            <w:pPr>
              <w:spacing w:line="240" w:lineRule="auto"/>
              <w:rPr>
                <w:rFonts w:ascii="Times New Roman" w:hAnsi="Times New Roman" w:cs="Times New Roman"/>
                <w:b/>
                <w:bCs/>
                <w:sz w:val="22"/>
                <w:szCs w:val="22"/>
              </w:rPr>
            </w:pPr>
            <w:r w:rsidRPr="00803B66">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2B6D73AD" w14:textId="7290CB38" w:rsidR="00551A3F" w:rsidRPr="00803B66" w:rsidRDefault="00551A3F" w:rsidP="00551A3F">
            <w:pPr>
              <w:pStyle w:val="acctfourfigures"/>
              <w:tabs>
                <w:tab w:val="clear" w:pos="765"/>
                <w:tab w:val="decimal" w:pos="731"/>
                <w:tab w:val="decimal" w:pos="1642"/>
              </w:tabs>
              <w:spacing w:line="240" w:lineRule="auto"/>
              <w:ind w:right="103"/>
              <w:jc w:val="right"/>
              <w:rPr>
                <w:b/>
                <w:bCs/>
              </w:rPr>
            </w:pPr>
            <w:r w:rsidRPr="00803B66">
              <w:rPr>
                <w:b/>
                <w:bCs/>
              </w:rPr>
              <w:t>177,488</w:t>
            </w:r>
          </w:p>
        </w:tc>
        <w:tc>
          <w:tcPr>
            <w:tcW w:w="270" w:type="dxa"/>
          </w:tcPr>
          <w:p w14:paraId="20FB8333" w14:textId="77777777" w:rsidR="00551A3F" w:rsidRPr="00803B66" w:rsidRDefault="00551A3F" w:rsidP="00551A3F">
            <w:pPr>
              <w:pStyle w:val="acctfourfigures"/>
              <w:spacing w:line="240" w:lineRule="auto"/>
              <w:rPr>
                <w:b/>
                <w:bCs/>
              </w:rPr>
            </w:pPr>
          </w:p>
        </w:tc>
        <w:tc>
          <w:tcPr>
            <w:tcW w:w="1350" w:type="dxa"/>
            <w:tcBorders>
              <w:top w:val="single" w:sz="4" w:space="0" w:color="auto"/>
              <w:bottom w:val="double" w:sz="4" w:space="0" w:color="auto"/>
            </w:tcBorders>
          </w:tcPr>
          <w:p w14:paraId="6BE4FCB6" w14:textId="37D12605" w:rsidR="00551A3F" w:rsidRPr="00803B66" w:rsidRDefault="00551A3F" w:rsidP="00551A3F">
            <w:pPr>
              <w:pStyle w:val="block"/>
              <w:tabs>
                <w:tab w:val="decimal" w:pos="1056"/>
              </w:tabs>
              <w:spacing w:after="0" w:line="240" w:lineRule="auto"/>
              <w:ind w:left="-96" w:right="-83"/>
              <w:rPr>
                <w:b/>
                <w:bCs/>
              </w:rPr>
            </w:pPr>
            <w:r w:rsidRPr="00803B66">
              <w:rPr>
                <w:b/>
                <w:bCs/>
              </w:rPr>
              <w:t>160,846</w:t>
            </w:r>
          </w:p>
        </w:tc>
      </w:tr>
    </w:tbl>
    <w:p w14:paraId="5A90389E" w14:textId="77777777" w:rsidR="00D931DB" w:rsidRPr="00803B66" w:rsidRDefault="00D931DB" w:rsidP="00003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4"/>
          <w:szCs w:val="24"/>
        </w:rPr>
      </w:pPr>
    </w:p>
    <w:p w14:paraId="05B74B55" w14:textId="01B2A977" w:rsidR="000636AD" w:rsidRPr="00803B66" w:rsidRDefault="000636AD" w:rsidP="001D73FC">
      <w:pPr>
        <w:ind w:left="540"/>
        <w:jc w:val="both"/>
        <w:rPr>
          <w:rFonts w:ascii="Times New Roman" w:hAnsi="Times New Roman" w:cs="Times New Roman"/>
          <w:i/>
          <w:iCs/>
          <w:sz w:val="22"/>
          <w:szCs w:val="22"/>
        </w:rPr>
      </w:pPr>
      <w:r w:rsidRPr="00803B66">
        <w:rPr>
          <w:rFonts w:ascii="Times New Roman" w:hAnsi="Times New Roman" w:cs="Times New Roman"/>
          <w:sz w:val="22"/>
          <w:szCs w:val="22"/>
        </w:rPr>
        <w:t>The Group had commitments under letter of guarantees issued by several financial institutions for the use of electricity amounting to Baht</w:t>
      </w:r>
      <w:r w:rsidRPr="00803B66">
        <w:rPr>
          <w:rFonts w:ascii="Times New Roman" w:hAnsi="Times New Roman" w:cs="Times New Roman"/>
          <w:sz w:val="22"/>
          <w:szCs w:val="22"/>
          <w:cs/>
        </w:rPr>
        <w:t xml:space="preserve"> </w:t>
      </w:r>
      <w:r w:rsidR="008B564A" w:rsidRPr="00803B66">
        <w:rPr>
          <w:rFonts w:ascii="Times New Roman" w:hAnsi="Times New Roman" w:cs="Times New Roman"/>
          <w:sz w:val="22"/>
          <w:szCs w:val="22"/>
        </w:rPr>
        <w:t>14.7</w:t>
      </w:r>
      <w:r w:rsidRPr="00803B66">
        <w:rPr>
          <w:rFonts w:ascii="Times New Roman" w:hAnsi="Times New Roman" w:cs="Times New Roman"/>
          <w:sz w:val="22"/>
          <w:szCs w:val="22"/>
        </w:rPr>
        <w:t xml:space="preserve"> million (</w:t>
      </w:r>
      <w:r w:rsidR="002804CF" w:rsidRPr="00803B66">
        <w:rPr>
          <w:rFonts w:ascii="Times New Roman" w:hAnsi="Times New Roman" w:cs="Times New Roman"/>
          <w:i/>
          <w:iCs/>
          <w:sz w:val="22"/>
          <w:szCs w:val="22"/>
        </w:rPr>
        <w:t>31 December 20</w:t>
      </w:r>
      <w:r w:rsidR="006C254E" w:rsidRPr="00803B66">
        <w:rPr>
          <w:rFonts w:ascii="Times New Roman" w:hAnsi="Times New Roman" w:cs="Times New Roman"/>
          <w:i/>
          <w:iCs/>
          <w:sz w:val="22"/>
          <w:szCs w:val="22"/>
        </w:rPr>
        <w:t>2</w:t>
      </w:r>
      <w:r w:rsidR="009F622A" w:rsidRPr="00803B66">
        <w:rPr>
          <w:rFonts w:ascii="Times New Roman" w:hAnsi="Times New Roman" w:cs="Times New Roman"/>
          <w:i/>
          <w:iCs/>
          <w:sz w:val="22"/>
          <w:szCs w:val="22"/>
        </w:rPr>
        <w:t>1</w:t>
      </w:r>
      <w:r w:rsidR="002804CF" w:rsidRPr="00803B66">
        <w:rPr>
          <w:rFonts w:ascii="Times New Roman" w:hAnsi="Times New Roman" w:cs="Times New Roman"/>
          <w:i/>
          <w:iCs/>
          <w:sz w:val="22"/>
          <w:szCs w:val="22"/>
        </w:rPr>
        <w:t xml:space="preserve">: Baht </w:t>
      </w:r>
      <w:r w:rsidR="008B564A" w:rsidRPr="00803B66">
        <w:rPr>
          <w:rFonts w:ascii="Times New Roman" w:hAnsi="Times New Roman" w:cs="Times New Roman"/>
          <w:i/>
          <w:iCs/>
          <w:sz w:val="22"/>
          <w:szCs w:val="22"/>
        </w:rPr>
        <w:t>1</w:t>
      </w:r>
      <w:r w:rsidR="00C72FFD" w:rsidRPr="00803B66">
        <w:rPr>
          <w:rFonts w:ascii="Times New Roman" w:hAnsi="Times New Roman" w:cs="Times New Roman"/>
          <w:i/>
          <w:iCs/>
          <w:sz w:val="22"/>
          <w:szCs w:val="22"/>
        </w:rPr>
        <w:t>4.7</w:t>
      </w:r>
      <w:r w:rsidR="00DA4C6C" w:rsidRPr="00803B66">
        <w:rPr>
          <w:rFonts w:ascii="Times New Roman" w:hAnsi="Times New Roman" w:cs="Times New Roman"/>
          <w:i/>
          <w:iCs/>
          <w:sz w:val="22"/>
          <w:szCs w:val="22"/>
        </w:rPr>
        <w:t xml:space="preserve"> </w:t>
      </w:r>
      <w:r w:rsidRPr="00803B66">
        <w:rPr>
          <w:rFonts w:ascii="Times New Roman" w:hAnsi="Times New Roman" w:cs="Times New Roman"/>
          <w:i/>
          <w:iCs/>
          <w:sz w:val="22"/>
          <w:szCs w:val="22"/>
        </w:rPr>
        <w:t xml:space="preserve">million) </w:t>
      </w:r>
      <w:r w:rsidRPr="00803B66">
        <w:rPr>
          <w:rFonts w:ascii="Times New Roman" w:hAnsi="Times New Roman" w:cs="Times New Roman"/>
          <w:sz w:val="22"/>
          <w:szCs w:val="22"/>
        </w:rPr>
        <w:t xml:space="preserve">and performance guarantees amounting to Baht </w:t>
      </w:r>
      <w:r w:rsidR="008B564A" w:rsidRPr="00803B66">
        <w:rPr>
          <w:rFonts w:ascii="Times New Roman" w:hAnsi="Times New Roman" w:cs="Times New Roman"/>
          <w:sz w:val="22"/>
          <w:szCs w:val="22"/>
        </w:rPr>
        <w:t>146.2</w:t>
      </w:r>
      <w:r w:rsidR="004E4FD3" w:rsidRPr="00803B66">
        <w:rPr>
          <w:rFonts w:ascii="Times New Roman" w:hAnsi="Times New Roman" w:cs="Times New Roman"/>
          <w:sz w:val="22"/>
          <w:szCs w:val="22"/>
        </w:rPr>
        <w:t xml:space="preserve"> </w:t>
      </w:r>
      <w:r w:rsidRPr="00803B66">
        <w:rPr>
          <w:rFonts w:ascii="Times New Roman" w:hAnsi="Times New Roman" w:cs="Times New Roman"/>
          <w:sz w:val="22"/>
          <w:szCs w:val="22"/>
        </w:rPr>
        <w:t xml:space="preserve">million </w:t>
      </w:r>
      <w:r w:rsidRPr="00803B66">
        <w:rPr>
          <w:rFonts w:ascii="Times New Roman" w:hAnsi="Times New Roman" w:cs="Times New Roman"/>
          <w:i/>
          <w:iCs/>
          <w:sz w:val="22"/>
          <w:szCs w:val="22"/>
        </w:rPr>
        <w:t>(</w:t>
      </w:r>
      <w:r w:rsidR="00DA4C6C" w:rsidRPr="00803B66">
        <w:rPr>
          <w:rFonts w:ascii="Times New Roman" w:hAnsi="Times New Roman" w:cs="Times New Roman"/>
          <w:i/>
          <w:iCs/>
          <w:sz w:val="22"/>
          <w:szCs w:val="22"/>
        </w:rPr>
        <w:t>31 December 20</w:t>
      </w:r>
      <w:r w:rsidR="006C254E" w:rsidRPr="00803B66">
        <w:rPr>
          <w:rFonts w:ascii="Times New Roman" w:hAnsi="Times New Roman" w:cs="Times New Roman"/>
          <w:i/>
          <w:iCs/>
          <w:sz w:val="22"/>
          <w:szCs w:val="22"/>
        </w:rPr>
        <w:t>2</w:t>
      </w:r>
      <w:r w:rsidR="009F622A" w:rsidRPr="00803B66">
        <w:rPr>
          <w:rFonts w:ascii="Times New Roman" w:hAnsi="Times New Roman" w:cs="Times New Roman"/>
          <w:i/>
          <w:iCs/>
          <w:sz w:val="22"/>
          <w:szCs w:val="22"/>
        </w:rPr>
        <w:t>1</w:t>
      </w:r>
      <w:r w:rsidR="00DA4C6C" w:rsidRPr="00803B66">
        <w:rPr>
          <w:rFonts w:ascii="Times New Roman" w:hAnsi="Times New Roman" w:cs="Times New Roman"/>
          <w:i/>
          <w:iCs/>
          <w:sz w:val="22"/>
          <w:szCs w:val="22"/>
        </w:rPr>
        <w:t xml:space="preserve">: Baht </w:t>
      </w:r>
      <w:r w:rsidR="009F622A" w:rsidRPr="00803B66">
        <w:rPr>
          <w:rFonts w:ascii="Times New Roman" w:hAnsi="Times New Roman" w:cs="Times New Roman"/>
          <w:i/>
          <w:iCs/>
          <w:sz w:val="22"/>
          <w:szCs w:val="22"/>
        </w:rPr>
        <w:t>9</w:t>
      </w:r>
      <w:r w:rsidR="006C254E" w:rsidRPr="00803B66">
        <w:rPr>
          <w:rFonts w:ascii="Times New Roman" w:hAnsi="Times New Roman" w:cs="Times New Roman"/>
          <w:i/>
          <w:iCs/>
          <w:sz w:val="22"/>
          <w:szCs w:val="22"/>
        </w:rPr>
        <w:t>3.</w:t>
      </w:r>
      <w:r w:rsidR="008179D8" w:rsidRPr="00803B66">
        <w:rPr>
          <w:rFonts w:ascii="Times New Roman" w:hAnsi="Times New Roman" w:cs="Times New Roman"/>
          <w:i/>
          <w:iCs/>
          <w:sz w:val="22"/>
          <w:szCs w:val="22"/>
        </w:rPr>
        <w:t>3</w:t>
      </w:r>
      <w:r w:rsidR="00DA4C6C" w:rsidRPr="00803B66">
        <w:rPr>
          <w:rFonts w:ascii="Times New Roman" w:hAnsi="Times New Roman" w:cs="Times New Roman"/>
          <w:i/>
          <w:iCs/>
          <w:sz w:val="22"/>
          <w:szCs w:val="22"/>
        </w:rPr>
        <w:t xml:space="preserve">  million</w:t>
      </w:r>
      <w:r w:rsidRPr="00803B66">
        <w:rPr>
          <w:rFonts w:ascii="Times New Roman" w:hAnsi="Times New Roman" w:cs="Times New Roman"/>
          <w:i/>
          <w:iCs/>
          <w:sz w:val="22"/>
          <w:szCs w:val="22"/>
        </w:rPr>
        <w:t>).</w:t>
      </w:r>
    </w:p>
    <w:p w14:paraId="63D1A816" w14:textId="77777777" w:rsidR="00BB2BCD" w:rsidRPr="00803B66" w:rsidRDefault="00BB2BCD" w:rsidP="001D73FC">
      <w:pPr>
        <w:ind w:left="540"/>
        <w:jc w:val="both"/>
        <w:rPr>
          <w:rFonts w:ascii="Times New Roman" w:hAnsi="Times New Roman" w:cstheme="minorBidi"/>
          <w:i/>
          <w:iCs/>
          <w:sz w:val="24"/>
          <w:szCs w:val="24"/>
          <w:cs/>
        </w:rPr>
      </w:pPr>
    </w:p>
    <w:p w14:paraId="03BC8B68" w14:textId="34830E5F" w:rsidR="004758D0" w:rsidRPr="00803B66" w:rsidRDefault="000636AD" w:rsidP="00475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i/>
          <w:iCs/>
          <w:sz w:val="22"/>
          <w:szCs w:val="22"/>
        </w:rPr>
      </w:pPr>
      <w:r w:rsidRPr="00803B66">
        <w:rPr>
          <w:rFonts w:ascii="Times New Roman" w:hAnsi="Times New Roman" w:cs="Times New Roman"/>
          <w:spacing w:val="-2"/>
          <w:sz w:val="22"/>
          <w:szCs w:val="22"/>
        </w:rPr>
        <w:t>The Company had commitments under letter of guarantees issued by several</w:t>
      </w:r>
      <w:r w:rsidR="002C3E0C">
        <w:rPr>
          <w:rFonts w:ascii="Times New Roman" w:hAnsi="Times New Roman" w:cs="Times New Roman"/>
          <w:spacing w:val="-2"/>
          <w:sz w:val="22"/>
          <w:szCs w:val="22"/>
        </w:rPr>
        <w:t xml:space="preserve"> </w:t>
      </w:r>
      <w:r w:rsidRPr="00803B66">
        <w:rPr>
          <w:rFonts w:ascii="Times New Roman" w:hAnsi="Times New Roman" w:cs="Times New Roman"/>
          <w:spacing w:val="-2"/>
          <w:sz w:val="22"/>
          <w:szCs w:val="22"/>
        </w:rPr>
        <w:t>financial institutions</w:t>
      </w:r>
      <w:r w:rsidRPr="00803B66">
        <w:rPr>
          <w:rFonts w:ascii="Times New Roman" w:hAnsi="Times New Roman" w:cs="Times New Roman"/>
          <w:sz w:val="22"/>
          <w:szCs w:val="22"/>
        </w:rPr>
        <w:t xml:space="preserve"> for the use of electricity amounting to Baht</w:t>
      </w:r>
      <w:r w:rsidRPr="00803B66">
        <w:rPr>
          <w:rFonts w:ascii="Times New Roman" w:hAnsi="Times New Roman" w:cs="Times New Roman"/>
          <w:sz w:val="22"/>
          <w:szCs w:val="22"/>
          <w:cs/>
        </w:rPr>
        <w:t xml:space="preserve"> </w:t>
      </w:r>
      <w:r w:rsidR="008B564A" w:rsidRPr="00803B66">
        <w:rPr>
          <w:rFonts w:ascii="Times New Roman" w:hAnsi="Times New Roman" w:cs="Times New Roman"/>
          <w:sz w:val="22"/>
          <w:szCs w:val="22"/>
        </w:rPr>
        <w:t>13.0</w:t>
      </w:r>
      <w:r w:rsidR="003029AC" w:rsidRPr="00803B66">
        <w:rPr>
          <w:rFonts w:ascii="Times New Roman" w:hAnsi="Times New Roman" w:cs="Times New Roman"/>
          <w:sz w:val="22"/>
          <w:szCs w:val="22"/>
        </w:rPr>
        <w:t xml:space="preserve"> </w:t>
      </w:r>
      <w:r w:rsidRPr="00803B66">
        <w:rPr>
          <w:rFonts w:ascii="Times New Roman" w:hAnsi="Times New Roman" w:cs="Times New Roman"/>
          <w:sz w:val="22"/>
          <w:szCs w:val="22"/>
        </w:rPr>
        <w:t>million (</w:t>
      </w:r>
      <w:r w:rsidR="00DA4C6C" w:rsidRPr="00803B66">
        <w:rPr>
          <w:rFonts w:ascii="Times New Roman" w:hAnsi="Times New Roman" w:cs="Times New Roman"/>
          <w:i/>
          <w:iCs/>
          <w:sz w:val="22"/>
          <w:szCs w:val="22"/>
        </w:rPr>
        <w:t>31 December 20</w:t>
      </w:r>
      <w:r w:rsidR="006C254E" w:rsidRPr="00803B66">
        <w:rPr>
          <w:rFonts w:ascii="Times New Roman" w:hAnsi="Times New Roman" w:cs="Times New Roman"/>
          <w:i/>
          <w:iCs/>
          <w:sz w:val="22"/>
          <w:szCs w:val="22"/>
        </w:rPr>
        <w:t>2</w:t>
      </w:r>
      <w:r w:rsidR="009F622A" w:rsidRPr="00803B66">
        <w:rPr>
          <w:rFonts w:ascii="Times New Roman" w:hAnsi="Times New Roman" w:cs="Times New Roman"/>
          <w:i/>
          <w:iCs/>
          <w:sz w:val="22"/>
          <w:szCs w:val="22"/>
        </w:rPr>
        <w:t>1</w:t>
      </w:r>
      <w:r w:rsidR="003029AC" w:rsidRPr="00803B66">
        <w:rPr>
          <w:rFonts w:ascii="Times New Roman" w:hAnsi="Times New Roman" w:cs="Times New Roman"/>
          <w:i/>
          <w:iCs/>
          <w:sz w:val="22"/>
          <w:szCs w:val="22"/>
        </w:rPr>
        <w:t xml:space="preserve"> </w:t>
      </w:r>
      <w:r w:rsidR="00DA4C6C" w:rsidRPr="00803B66">
        <w:rPr>
          <w:rFonts w:ascii="Times New Roman" w:hAnsi="Times New Roman" w:cs="Times New Roman"/>
          <w:i/>
          <w:iCs/>
          <w:sz w:val="22"/>
          <w:szCs w:val="22"/>
        </w:rPr>
        <w:t>: Baht 1</w:t>
      </w:r>
      <w:r w:rsidR="009F622A" w:rsidRPr="00803B66">
        <w:rPr>
          <w:rFonts w:ascii="Times New Roman" w:hAnsi="Times New Roman" w:cs="Times New Roman"/>
          <w:i/>
          <w:iCs/>
          <w:sz w:val="22"/>
          <w:szCs w:val="22"/>
        </w:rPr>
        <w:t>3.0</w:t>
      </w:r>
      <w:r w:rsidR="00DA4C6C" w:rsidRPr="00803B66">
        <w:rPr>
          <w:rFonts w:ascii="Times New Roman" w:hAnsi="Times New Roman" w:cs="Times New Roman"/>
          <w:i/>
          <w:iCs/>
          <w:sz w:val="22"/>
          <w:szCs w:val="22"/>
        </w:rPr>
        <w:t xml:space="preserve"> million</w:t>
      </w:r>
      <w:r w:rsidRPr="00803B66">
        <w:rPr>
          <w:rFonts w:ascii="Times New Roman" w:hAnsi="Times New Roman" w:cs="Times New Roman"/>
          <w:i/>
          <w:iCs/>
          <w:sz w:val="22"/>
          <w:szCs w:val="22"/>
        </w:rPr>
        <w:t xml:space="preserve">) </w:t>
      </w:r>
      <w:r w:rsidRPr="00803B66">
        <w:rPr>
          <w:rFonts w:ascii="Times New Roman" w:hAnsi="Times New Roman" w:cs="Times New Roman"/>
          <w:sz w:val="22"/>
          <w:szCs w:val="22"/>
        </w:rPr>
        <w:t xml:space="preserve">and performance guarantees amounting to Baht </w:t>
      </w:r>
      <w:r w:rsidR="008B564A" w:rsidRPr="00803B66">
        <w:rPr>
          <w:rFonts w:ascii="Times New Roman" w:hAnsi="Times New Roman" w:cs="Times New Roman"/>
          <w:sz w:val="22"/>
          <w:szCs w:val="22"/>
        </w:rPr>
        <w:t>14</w:t>
      </w:r>
      <w:r w:rsidR="0081215A" w:rsidRPr="00803B66">
        <w:rPr>
          <w:rFonts w:ascii="Times New Roman" w:hAnsi="Times New Roman" w:cs="Times New Roman"/>
          <w:sz w:val="22"/>
          <w:szCs w:val="22"/>
        </w:rPr>
        <w:t>6</w:t>
      </w:r>
      <w:r w:rsidR="008B564A" w:rsidRPr="00803B66">
        <w:rPr>
          <w:rFonts w:ascii="Times New Roman" w:hAnsi="Times New Roman" w:cs="Times New Roman"/>
          <w:sz w:val="22"/>
          <w:szCs w:val="22"/>
        </w:rPr>
        <w:t>.2</w:t>
      </w:r>
      <w:r w:rsidR="00824A3C" w:rsidRPr="00803B66">
        <w:rPr>
          <w:rFonts w:ascii="Times New Roman" w:hAnsi="Times New Roman" w:cs="Times New Roman"/>
          <w:sz w:val="22"/>
          <w:szCs w:val="22"/>
        </w:rPr>
        <w:t xml:space="preserve"> </w:t>
      </w:r>
      <w:r w:rsidRPr="00803B66">
        <w:rPr>
          <w:rFonts w:ascii="Times New Roman" w:hAnsi="Times New Roman" w:cs="Times New Roman"/>
          <w:sz w:val="22"/>
          <w:szCs w:val="22"/>
        </w:rPr>
        <w:t xml:space="preserve">million </w:t>
      </w:r>
      <w:r w:rsidRPr="00803B66">
        <w:rPr>
          <w:rFonts w:ascii="Times New Roman" w:hAnsi="Times New Roman" w:cs="Times New Roman"/>
          <w:i/>
          <w:iCs/>
          <w:sz w:val="22"/>
          <w:szCs w:val="22"/>
        </w:rPr>
        <w:t>(</w:t>
      </w:r>
      <w:r w:rsidR="00DA4C6C" w:rsidRPr="00803B66">
        <w:rPr>
          <w:rFonts w:ascii="Times New Roman" w:hAnsi="Times New Roman" w:cs="Times New Roman"/>
          <w:i/>
          <w:iCs/>
          <w:sz w:val="22"/>
          <w:szCs w:val="22"/>
        </w:rPr>
        <w:t>31 December 20</w:t>
      </w:r>
      <w:r w:rsidR="006C254E" w:rsidRPr="00803B66">
        <w:rPr>
          <w:rFonts w:ascii="Times New Roman" w:hAnsi="Times New Roman" w:cs="Times New Roman"/>
          <w:i/>
          <w:iCs/>
          <w:sz w:val="22"/>
          <w:szCs w:val="22"/>
        </w:rPr>
        <w:t>2</w:t>
      </w:r>
      <w:r w:rsidR="009F622A" w:rsidRPr="00803B66">
        <w:rPr>
          <w:rFonts w:ascii="Times New Roman" w:hAnsi="Times New Roman" w:cs="Times New Roman"/>
          <w:i/>
          <w:iCs/>
          <w:sz w:val="22"/>
          <w:szCs w:val="22"/>
        </w:rPr>
        <w:t>1</w:t>
      </w:r>
      <w:r w:rsidR="00DA4C6C" w:rsidRPr="00803B66">
        <w:rPr>
          <w:rFonts w:ascii="Times New Roman" w:hAnsi="Times New Roman" w:cs="Times New Roman"/>
          <w:i/>
          <w:iCs/>
          <w:sz w:val="22"/>
          <w:szCs w:val="22"/>
        </w:rPr>
        <w:t xml:space="preserve">: Baht </w:t>
      </w:r>
      <w:r w:rsidR="009F622A" w:rsidRPr="00803B66">
        <w:rPr>
          <w:rFonts w:ascii="Times New Roman" w:hAnsi="Times New Roman" w:cs="Times New Roman"/>
          <w:i/>
          <w:iCs/>
          <w:sz w:val="22"/>
          <w:szCs w:val="22"/>
        </w:rPr>
        <w:t>9</w:t>
      </w:r>
      <w:r w:rsidR="006C254E" w:rsidRPr="00803B66">
        <w:rPr>
          <w:rFonts w:ascii="Times New Roman" w:hAnsi="Times New Roman" w:cs="Times New Roman"/>
          <w:i/>
          <w:iCs/>
          <w:sz w:val="22"/>
          <w:szCs w:val="22"/>
        </w:rPr>
        <w:t>3.</w:t>
      </w:r>
      <w:r w:rsidR="008179D8" w:rsidRPr="00803B66">
        <w:rPr>
          <w:rFonts w:ascii="Times New Roman" w:hAnsi="Times New Roman" w:cs="Times New Roman"/>
          <w:i/>
          <w:iCs/>
          <w:sz w:val="22"/>
          <w:szCs w:val="22"/>
        </w:rPr>
        <w:t>3</w:t>
      </w:r>
      <w:r w:rsidR="00DA4C6C" w:rsidRPr="00803B66">
        <w:rPr>
          <w:rFonts w:ascii="Times New Roman" w:hAnsi="Times New Roman" w:cs="Times New Roman"/>
          <w:i/>
          <w:iCs/>
          <w:sz w:val="22"/>
          <w:szCs w:val="22"/>
        </w:rPr>
        <w:t xml:space="preserve"> million</w:t>
      </w:r>
      <w:r w:rsidRPr="00803B66">
        <w:rPr>
          <w:rFonts w:ascii="Times New Roman" w:hAnsi="Times New Roman" w:cs="Times New Roman"/>
          <w:i/>
          <w:iCs/>
          <w:sz w:val="22"/>
          <w:szCs w:val="22"/>
        </w:rPr>
        <w:t>).</w:t>
      </w:r>
    </w:p>
    <w:p w14:paraId="0CF01B5A" w14:textId="113496CE" w:rsidR="007872A6" w:rsidRPr="00803B66" w:rsidRDefault="007872A6" w:rsidP="00475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i/>
          <w:iCs/>
          <w:sz w:val="22"/>
          <w:szCs w:val="22"/>
        </w:rPr>
      </w:pPr>
    </w:p>
    <w:p w14:paraId="61292CBA" w14:textId="76A9C2B9" w:rsidR="00F94C60" w:rsidRPr="00F30AF5" w:rsidRDefault="00841737" w:rsidP="00F30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sz w:val="22"/>
          <w:szCs w:val="22"/>
        </w:rPr>
      </w:pPr>
      <w:r w:rsidRPr="00803B66">
        <w:rPr>
          <w:rFonts w:ascii="Times New Roman" w:hAnsi="Times New Roman" w:cs="Times New Roman"/>
          <w:sz w:val="22"/>
          <w:szCs w:val="22"/>
        </w:rPr>
        <w:t xml:space="preserve">As at </w:t>
      </w:r>
      <w:r w:rsidR="00EF76F7" w:rsidRPr="00803B66">
        <w:rPr>
          <w:rFonts w:ascii="Times New Roman" w:hAnsi="Times New Roman" w:cs="Times New Roman"/>
          <w:sz w:val="22"/>
          <w:szCs w:val="22"/>
        </w:rPr>
        <w:t>30 June</w:t>
      </w:r>
      <w:r w:rsidRPr="00803B66">
        <w:rPr>
          <w:rFonts w:ascii="Times New Roman" w:hAnsi="Times New Roman" w:cs="Times New Roman"/>
          <w:sz w:val="22"/>
          <w:szCs w:val="22"/>
        </w:rPr>
        <w:t xml:space="preserve"> 202</w:t>
      </w:r>
      <w:r w:rsidR="00511E68" w:rsidRPr="00803B66">
        <w:rPr>
          <w:rFonts w:ascii="Times New Roman" w:hAnsi="Times New Roman" w:cs="Times New Roman"/>
          <w:sz w:val="22"/>
          <w:szCs w:val="22"/>
        </w:rPr>
        <w:t>2, t</w:t>
      </w:r>
      <w:r w:rsidR="007872A6" w:rsidRPr="00803B66">
        <w:rPr>
          <w:rFonts w:ascii="Times New Roman" w:hAnsi="Times New Roman" w:cs="Times New Roman"/>
          <w:sz w:val="22"/>
          <w:szCs w:val="22"/>
        </w:rPr>
        <w:t>he Company</w:t>
      </w:r>
      <w:r w:rsidR="003B06A1" w:rsidRPr="00803B66">
        <w:rPr>
          <w:rFonts w:ascii="Times New Roman" w:hAnsi="Times New Roman" w:cs="Times New Roman"/>
          <w:sz w:val="22"/>
          <w:szCs w:val="22"/>
        </w:rPr>
        <w:t xml:space="preserve"> </w:t>
      </w:r>
      <w:r w:rsidR="007872A6" w:rsidRPr="00803B66">
        <w:rPr>
          <w:rFonts w:ascii="Times New Roman" w:hAnsi="Times New Roman" w:cs="Times New Roman"/>
          <w:sz w:val="22"/>
          <w:szCs w:val="22"/>
        </w:rPr>
        <w:t>provide</w:t>
      </w:r>
      <w:r w:rsidR="003B06A1" w:rsidRPr="00803B66">
        <w:rPr>
          <w:rFonts w:ascii="Times New Roman" w:hAnsi="Times New Roman" w:cs="Times New Roman"/>
          <w:sz w:val="22"/>
          <w:szCs w:val="22"/>
        </w:rPr>
        <w:t>d</w:t>
      </w:r>
      <w:r w:rsidR="007872A6" w:rsidRPr="00803B66">
        <w:rPr>
          <w:rFonts w:ascii="Times New Roman" w:hAnsi="Times New Roman" w:cs="Times New Roman"/>
          <w:sz w:val="22"/>
          <w:szCs w:val="22"/>
        </w:rPr>
        <w:t xml:space="preserve"> financial guarantees for subsidiaries' liabilities amounting to Baht </w:t>
      </w:r>
      <w:r w:rsidR="008B564A" w:rsidRPr="00803B66">
        <w:rPr>
          <w:rFonts w:ascii="Times New Roman" w:hAnsi="Times New Roman" w:cs="Times New Roman"/>
          <w:sz w:val="22"/>
          <w:szCs w:val="22"/>
        </w:rPr>
        <w:t>122.0</w:t>
      </w:r>
      <w:r w:rsidR="00EF76F7" w:rsidRPr="00803B66">
        <w:rPr>
          <w:rFonts w:ascii="Times New Roman" w:hAnsi="Times New Roman" w:cs="Times New Roman"/>
          <w:sz w:val="22"/>
          <w:szCs w:val="22"/>
        </w:rPr>
        <w:t xml:space="preserve"> </w:t>
      </w:r>
      <w:r w:rsidR="007872A6" w:rsidRPr="00803B66">
        <w:rPr>
          <w:rFonts w:ascii="Times New Roman" w:hAnsi="Times New Roman" w:cs="Times New Roman"/>
          <w:sz w:val="22"/>
          <w:szCs w:val="22"/>
        </w:rPr>
        <w:t xml:space="preserve">million </w:t>
      </w:r>
      <w:r w:rsidR="007872A6" w:rsidRPr="00803B66">
        <w:rPr>
          <w:rFonts w:ascii="Times New Roman" w:hAnsi="Times New Roman" w:cs="Times New Roman"/>
          <w:i/>
          <w:iCs/>
          <w:sz w:val="22"/>
          <w:szCs w:val="22"/>
        </w:rPr>
        <w:t>(31 December 2021: Baht 12</w:t>
      </w:r>
      <w:r w:rsidR="008179D8" w:rsidRPr="00803B66">
        <w:rPr>
          <w:rFonts w:ascii="Times New Roman" w:hAnsi="Times New Roman" w:cs="Times New Roman"/>
          <w:i/>
          <w:iCs/>
          <w:sz w:val="22"/>
          <w:szCs w:val="22"/>
        </w:rPr>
        <w:t>5.9</w:t>
      </w:r>
      <w:r w:rsidR="007872A6" w:rsidRPr="00803B66">
        <w:rPr>
          <w:rFonts w:ascii="Times New Roman" w:hAnsi="Times New Roman" w:cs="Times New Roman"/>
          <w:i/>
          <w:iCs/>
          <w:sz w:val="22"/>
          <w:szCs w:val="22"/>
        </w:rPr>
        <w:t xml:space="preserve"> million).</w:t>
      </w:r>
    </w:p>
    <w:sectPr w:rsidR="00F94C60" w:rsidRPr="00F30AF5" w:rsidSect="00D74864">
      <w:headerReference w:type="default" r:id="rId14"/>
      <w:footerReference w:type="default" r:id="rId15"/>
      <w:type w:val="nextColumn"/>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49294" w14:textId="77777777" w:rsidR="00832FCF" w:rsidRDefault="00832FCF">
      <w:r>
        <w:separator/>
      </w:r>
    </w:p>
  </w:endnote>
  <w:endnote w:type="continuationSeparator" w:id="0">
    <w:p w14:paraId="232CE943" w14:textId="77777777" w:rsidR="00832FCF" w:rsidRDefault="00832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ucrosiaUPC">
    <w:altName w:val="Eucrosi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B80C3" w14:textId="77777777" w:rsidR="00924EB8" w:rsidRDefault="00924E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9746660"/>
      <w:docPartObj>
        <w:docPartGallery w:val="Page Numbers (Bottom of Page)"/>
        <w:docPartUnique/>
      </w:docPartObj>
    </w:sdtPr>
    <w:sdtEndPr>
      <w:rPr>
        <w:rFonts w:ascii="Times New Roman" w:hAnsi="Times New Roman" w:cs="Times New Roman"/>
        <w:noProof/>
        <w:sz w:val="22"/>
        <w:szCs w:val="22"/>
      </w:rPr>
    </w:sdtEndPr>
    <w:sdtContent>
      <w:p w14:paraId="6846627E" w14:textId="015D342D" w:rsidR="00571753" w:rsidRPr="007070A1" w:rsidRDefault="007070A1" w:rsidP="007070A1">
        <w:pPr>
          <w:pStyle w:val="Footer"/>
          <w:jc w:val="center"/>
          <w:rPr>
            <w:rFonts w:ascii="Times New Roman" w:hAnsi="Times New Roman" w:cs="Times New Roman"/>
            <w:sz w:val="22"/>
            <w:szCs w:val="22"/>
          </w:rPr>
        </w:pPr>
        <w:r w:rsidRPr="007070A1">
          <w:rPr>
            <w:rFonts w:ascii="Times New Roman" w:hAnsi="Times New Roman" w:cs="Times New Roman"/>
            <w:sz w:val="22"/>
            <w:szCs w:val="22"/>
          </w:rPr>
          <w:fldChar w:fldCharType="begin"/>
        </w:r>
        <w:r w:rsidRPr="007070A1">
          <w:rPr>
            <w:rFonts w:ascii="Times New Roman" w:hAnsi="Times New Roman" w:cs="Times New Roman"/>
            <w:sz w:val="22"/>
            <w:szCs w:val="22"/>
          </w:rPr>
          <w:instrText xml:space="preserve"> PAGE   \* MERGEFORMAT </w:instrText>
        </w:r>
        <w:r w:rsidRPr="007070A1">
          <w:rPr>
            <w:rFonts w:ascii="Times New Roman" w:hAnsi="Times New Roman" w:cs="Times New Roman"/>
            <w:sz w:val="22"/>
            <w:szCs w:val="22"/>
          </w:rPr>
          <w:fldChar w:fldCharType="separate"/>
        </w:r>
        <w:r w:rsidRPr="007070A1">
          <w:rPr>
            <w:rFonts w:ascii="Times New Roman" w:hAnsi="Times New Roman" w:cs="Times New Roman"/>
            <w:noProof/>
            <w:sz w:val="22"/>
            <w:szCs w:val="22"/>
          </w:rPr>
          <w:t>2</w:t>
        </w:r>
        <w:r w:rsidRPr="007070A1">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1C595" w14:textId="77777777" w:rsidR="00924EB8" w:rsidRDefault="00924EB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66B80" w14:textId="77777777" w:rsidR="003261ED" w:rsidRPr="00A37EF2" w:rsidRDefault="003261ED" w:rsidP="008B0824">
    <w:pPr>
      <w:pStyle w:val="Footer"/>
      <w:tabs>
        <w:tab w:val="clear" w:pos="4536"/>
        <w:tab w:val="left" w:pos="4560"/>
        <w:tab w:val="center" w:pos="4779"/>
      </w:tabs>
      <w:jc w:val="center"/>
      <w:rPr>
        <w:rFonts w:ascii="Times New Roman" w:hAnsi="Times New Roman" w:cs="Times New Roman"/>
        <w:sz w:val="22"/>
        <w:szCs w:val="22"/>
        <w:lang w:val="en-US"/>
      </w:rPr>
    </w:pPr>
    <w:r w:rsidRPr="00C3501A">
      <w:rPr>
        <w:rFonts w:ascii="Times New Roman" w:hAnsi="Times New Roman" w:cs="Times New Roman"/>
        <w:sz w:val="22"/>
        <w:szCs w:val="22"/>
      </w:rPr>
      <w:fldChar w:fldCharType="begin"/>
    </w:r>
    <w:r w:rsidRPr="00C3501A">
      <w:rPr>
        <w:rFonts w:ascii="Times New Roman" w:hAnsi="Times New Roman" w:cs="Times New Roman"/>
        <w:sz w:val="22"/>
        <w:szCs w:val="22"/>
      </w:rPr>
      <w:instrText xml:space="preserve"> PAGE   \* MERGEFORMAT </w:instrText>
    </w:r>
    <w:r w:rsidRPr="00C3501A">
      <w:rPr>
        <w:rFonts w:ascii="Times New Roman" w:hAnsi="Times New Roman" w:cs="Times New Roman"/>
        <w:sz w:val="22"/>
        <w:szCs w:val="22"/>
      </w:rPr>
      <w:fldChar w:fldCharType="separate"/>
    </w:r>
    <w:r>
      <w:rPr>
        <w:rFonts w:ascii="Times New Roman" w:hAnsi="Times New Roman" w:cs="Times New Roman"/>
        <w:noProof/>
        <w:sz w:val="22"/>
        <w:szCs w:val="22"/>
      </w:rPr>
      <w:t>27</w:t>
    </w:r>
    <w:r w:rsidRPr="00C3501A">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2C5EB" w14:textId="77777777" w:rsidR="00832FCF" w:rsidRDefault="00832FCF">
      <w:r>
        <w:separator/>
      </w:r>
    </w:p>
  </w:footnote>
  <w:footnote w:type="continuationSeparator" w:id="0">
    <w:p w14:paraId="39C23018" w14:textId="77777777" w:rsidR="00832FCF" w:rsidRDefault="00832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7C8E3" w14:textId="77777777" w:rsidR="00924EB8" w:rsidRDefault="00924E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9E5D4" w14:textId="77777777" w:rsidR="00571753" w:rsidRPr="000E51E0" w:rsidRDefault="00571753"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0E51E0">
      <w:rPr>
        <w:rFonts w:ascii="Times New Roman" w:hAnsi="Times New Roman" w:cs="Times New Roman"/>
        <w:b/>
        <w:bCs/>
        <w:sz w:val="28"/>
        <w:szCs w:val="28"/>
      </w:rPr>
      <w:t>Lighting and Equipment Public Compa</w:t>
    </w:r>
    <w:r>
      <w:rPr>
        <w:rFonts w:ascii="Times New Roman" w:hAnsi="Times New Roman" w:cs="Times New Roman"/>
        <w:b/>
        <w:bCs/>
        <w:sz w:val="28"/>
        <w:szCs w:val="28"/>
      </w:rPr>
      <w:t>ny Limited and its Subsidiaries</w:t>
    </w:r>
  </w:p>
  <w:p w14:paraId="5C57B833" w14:textId="77777777" w:rsidR="000A472B" w:rsidRDefault="000A472B" w:rsidP="000A472B">
    <w:pPr>
      <w:tabs>
        <w:tab w:val="clear" w:pos="227"/>
        <w:tab w:val="clear" w:pos="454"/>
        <w:tab w:val="clear" w:pos="680"/>
        <w:tab w:val="left" w:pos="720"/>
      </w:tabs>
      <w:rPr>
        <w:rFonts w:ascii="Times New Roman" w:hAnsi="Times New Roman" w:cs="Times New Roman"/>
        <w:b/>
        <w:bCs/>
        <w:sz w:val="24"/>
        <w:szCs w:val="24"/>
      </w:rPr>
    </w:pPr>
    <w:r>
      <w:rPr>
        <w:rFonts w:ascii="Times New Roman" w:hAnsi="Times New Roman"/>
        <w:b/>
        <w:bCs/>
        <w:sz w:val="24"/>
        <w:szCs w:val="30"/>
      </w:rPr>
      <w:t>N</w:t>
    </w:r>
    <w:r>
      <w:rPr>
        <w:rFonts w:ascii="Times New Roman" w:hAnsi="Times New Roman" w:cs="Times New Roman"/>
        <w:b/>
        <w:bCs/>
        <w:sz w:val="24"/>
        <w:szCs w:val="24"/>
      </w:rPr>
      <w:t>otes to the condensed interim financial statements</w:t>
    </w:r>
  </w:p>
  <w:p w14:paraId="2C425A30" w14:textId="10078B43" w:rsidR="000A472B" w:rsidRDefault="000A472B" w:rsidP="000A472B">
    <w:pPr>
      <w:pStyle w:val="Header"/>
      <w:rPr>
        <w:rFonts w:ascii="Times New Roman" w:hAnsi="Times New Roman" w:cs="Times New Roman"/>
        <w:b/>
        <w:bCs/>
        <w:sz w:val="24"/>
        <w:szCs w:val="24"/>
      </w:rPr>
    </w:pPr>
    <w:r>
      <w:rPr>
        <w:rFonts w:ascii="Times New Roman" w:hAnsi="Times New Roman" w:cs="Times New Roman"/>
        <w:b/>
        <w:bCs/>
        <w:sz w:val="24"/>
        <w:szCs w:val="24"/>
      </w:rPr>
      <w:t>For the three-month and six-month periods ended 30 June 2022 (Unaudited)</w:t>
    </w:r>
  </w:p>
  <w:p w14:paraId="441BAFF4" w14:textId="77777777" w:rsidR="00571753" w:rsidRPr="00FB65DC" w:rsidRDefault="00571753" w:rsidP="00794398">
    <w:pPr>
      <w:pStyle w:val="Header"/>
      <w:rPr>
        <w:rFonts w:ascii="Times New Roman" w:hAnsi="Times New Roman" w:cs="Times New Roman"/>
        <w:b/>
        <w:bCs/>
        <w:sz w:val="24"/>
        <w:szCs w:val="24"/>
      </w:rPr>
    </w:pPr>
  </w:p>
  <w:p w14:paraId="7539FE87" w14:textId="77777777" w:rsidR="00571753" w:rsidRPr="00FB65DC" w:rsidRDefault="00571753" w:rsidP="00794398">
    <w:pPr>
      <w:pStyle w:val="Header"/>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18EA0" w14:textId="77777777" w:rsidR="00924EB8" w:rsidRDefault="00924E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22D3A" w14:textId="77777777" w:rsidR="000A472B" w:rsidRPr="000E51E0" w:rsidRDefault="000A472B" w:rsidP="000A4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0E51E0">
      <w:rPr>
        <w:rFonts w:ascii="Times New Roman" w:hAnsi="Times New Roman" w:cs="Times New Roman"/>
        <w:b/>
        <w:bCs/>
        <w:sz w:val="28"/>
        <w:szCs w:val="28"/>
      </w:rPr>
      <w:t>Lighting and Equipment Public Compa</w:t>
    </w:r>
    <w:r>
      <w:rPr>
        <w:rFonts w:ascii="Times New Roman" w:hAnsi="Times New Roman" w:cs="Times New Roman"/>
        <w:b/>
        <w:bCs/>
        <w:sz w:val="28"/>
        <w:szCs w:val="28"/>
      </w:rPr>
      <w:t>ny Limited and its Subsidiaries</w:t>
    </w:r>
  </w:p>
  <w:p w14:paraId="3D1E0CD2" w14:textId="77777777" w:rsidR="000A472B" w:rsidRDefault="000A472B" w:rsidP="000A472B">
    <w:pPr>
      <w:tabs>
        <w:tab w:val="clear" w:pos="227"/>
        <w:tab w:val="clear" w:pos="454"/>
        <w:tab w:val="clear" w:pos="680"/>
        <w:tab w:val="left" w:pos="720"/>
      </w:tabs>
      <w:rPr>
        <w:rFonts w:ascii="Times New Roman" w:hAnsi="Times New Roman" w:cs="Times New Roman"/>
        <w:b/>
        <w:bCs/>
        <w:sz w:val="24"/>
        <w:szCs w:val="24"/>
      </w:rPr>
    </w:pPr>
    <w:r>
      <w:rPr>
        <w:rFonts w:ascii="Times New Roman" w:hAnsi="Times New Roman"/>
        <w:b/>
        <w:bCs/>
        <w:sz w:val="24"/>
        <w:szCs w:val="30"/>
      </w:rPr>
      <w:t>N</w:t>
    </w:r>
    <w:r>
      <w:rPr>
        <w:rFonts w:ascii="Times New Roman" w:hAnsi="Times New Roman" w:cs="Times New Roman"/>
        <w:b/>
        <w:bCs/>
        <w:sz w:val="24"/>
        <w:szCs w:val="24"/>
      </w:rPr>
      <w:t>otes to the condensed interim financial statements</w:t>
    </w:r>
  </w:p>
  <w:p w14:paraId="44DEACC8" w14:textId="77777777" w:rsidR="000A472B" w:rsidRDefault="000A472B" w:rsidP="000A472B">
    <w:pPr>
      <w:pStyle w:val="Header"/>
      <w:rPr>
        <w:rFonts w:ascii="Times New Roman" w:hAnsi="Times New Roman" w:cs="Times New Roman"/>
        <w:b/>
        <w:bCs/>
        <w:sz w:val="24"/>
        <w:szCs w:val="24"/>
      </w:rPr>
    </w:pPr>
    <w:r>
      <w:rPr>
        <w:rFonts w:ascii="Times New Roman" w:hAnsi="Times New Roman" w:cs="Times New Roman"/>
        <w:b/>
        <w:bCs/>
        <w:sz w:val="24"/>
        <w:szCs w:val="24"/>
      </w:rPr>
      <w:t>For the three-month and six-month periods ended 30 June 2022 (Unaudited)</w:t>
    </w:r>
  </w:p>
  <w:p w14:paraId="03AB714E" w14:textId="77777777" w:rsidR="00571753" w:rsidRPr="00FB65DC" w:rsidRDefault="00571753" w:rsidP="00794398">
    <w:pPr>
      <w:pStyle w:val="Header"/>
      <w:rPr>
        <w:rFonts w:ascii="Times New Roman" w:hAnsi="Times New Roman" w:cs="Times New Roman"/>
        <w:b/>
        <w:bCs/>
        <w:sz w:val="24"/>
        <w:szCs w:val="24"/>
      </w:rPr>
    </w:pPr>
  </w:p>
  <w:p w14:paraId="63266A5E" w14:textId="77777777" w:rsidR="00571753" w:rsidRPr="00FB65DC" w:rsidRDefault="00571753" w:rsidP="00794398">
    <w:pPr>
      <w:pStyle w:val="Heade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2212"/>
        </w:tabs>
        <w:ind w:left="22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235262"/>
    <w:multiLevelType w:val="hybridMultilevel"/>
    <w:tmpl w:val="840669B8"/>
    <w:lvl w:ilvl="0" w:tplc="3E943504">
      <w:start w:val="1"/>
      <w:numFmt w:val="lowerLetter"/>
      <w:lvlText w:val="(%1)"/>
      <w:lvlJc w:val="left"/>
      <w:pPr>
        <w:ind w:left="900" w:hanging="360"/>
      </w:pPr>
      <w:rPr>
        <w:rFonts w:cs="Angsana New"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AF74BF6"/>
    <w:multiLevelType w:val="hybridMultilevel"/>
    <w:tmpl w:val="F274EE52"/>
    <w:lvl w:ilvl="0" w:tplc="2C3076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0E935B55"/>
    <w:multiLevelType w:val="hybridMultilevel"/>
    <w:tmpl w:val="64F43CA6"/>
    <w:lvl w:ilvl="0" w:tplc="1AA47330">
      <w:start w:val="3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AB83FB6"/>
    <w:multiLevelType w:val="hybridMultilevel"/>
    <w:tmpl w:val="C35AC57A"/>
    <w:lvl w:ilvl="0" w:tplc="878A1826">
      <w:start w:val="1"/>
      <w:numFmt w:val="decimal"/>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31B06A45"/>
    <w:multiLevelType w:val="multilevel"/>
    <w:tmpl w:val="DFE05568"/>
    <w:lvl w:ilvl="0">
      <w:start w:val="1"/>
      <w:numFmt w:val="decimal"/>
      <w:lvlText w:val="%1"/>
      <w:lvlJc w:val="left"/>
      <w:pPr>
        <w:ind w:left="900" w:hanging="54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30A5009"/>
    <w:multiLevelType w:val="multilevel"/>
    <w:tmpl w:val="72B03A38"/>
    <w:lvl w:ilvl="0">
      <w:start w:val="3"/>
      <w:numFmt w:val="decimal"/>
      <w:pStyle w:val="Heading1"/>
      <w:lvlText w:val="%1"/>
      <w:lvlJc w:val="left"/>
      <w:pPr>
        <w:tabs>
          <w:tab w:val="num" w:pos="283"/>
        </w:tabs>
        <w:ind w:left="283" w:hanging="283"/>
      </w:pPr>
      <w:rPr>
        <w:rFonts w:hint="default"/>
        <w:color w:val="auto"/>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0386A2B"/>
    <w:multiLevelType w:val="hybridMultilevel"/>
    <w:tmpl w:val="E33E5BE6"/>
    <w:lvl w:ilvl="0" w:tplc="F35EE8EA">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3"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CE10EB"/>
    <w:multiLevelType w:val="hybridMultilevel"/>
    <w:tmpl w:val="87EAA4F2"/>
    <w:lvl w:ilvl="0" w:tplc="93C8FC94">
      <w:start w:val="1"/>
      <w:numFmt w:val="lowerLetter"/>
      <w:lvlText w:val="(%1)"/>
      <w:lvlJc w:val="left"/>
      <w:pPr>
        <w:tabs>
          <w:tab w:val="num" w:pos="540"/>
        </w:tabs>
        <w:ind w:left="540" w:hanging="480"/>
      </w:pPr>
      <w:rPr>
        <w:rFonts w:hint="default"/>
      </w:rPr>
    </w:lvl>
    <w:lvl w:ilvl="1" w:tplc="04090003" w:tentative="1">
      <w:start w:val="1"/>
      <w:numFmt w:val="lowerLetter"/>
      <w:lvlText w:val="%2."/>
      <w:lvlJc w:val="left"/>
      <w:pPr>
        <w:tabs>
          <w:tab w:val="num" w:pos="1140"/>
        </w:tabs>
        <w:ind w:left="1140" w:hanging="360"/>
      </w:pPr>
    </w:lvl>
    <w:lvl w:ilvl="2" w:tplc="04090005" w:tentative="1">
      <w:start w:val="1"/>
      <w:numFmt w:val="lowerRoman"/>
      <w:lvlText w:val="%3."/>
      <w:lvlJc w:val="right"/>
      <w:pPr>
        <w:tabs>
          <w:tab w:val="num" w:pos="1860"/>
        </w:tabs>
        <w:ind w:left="1860" w:hanging="180"/>
      </w:pPr>
    </w:lvl>
    <w:lvl w:ilvl="3" w:tplc="04090001" w:tentative="1">
      <w:start w:val="1"/>
      <w:numFmt w:val="decimal"/>
      <w:lvlText w:val="%4."/>
      <w:lvlJc w:val="left"/>
      <w:pPr>
        <w:tabs>
          <w:tab w:val="num" w:pos="2580"/>
        </w:tabs>
        <w:ind w:left="2580" w:hanging="360"/>
      </w:pPr>
    </w:lvl>
    <w:lvl w:ilvl="4" w:tplc="04090003" w:tentative="1">
      <w:start w:val="1"/>
      <w:numFmt w:val="lowerLetter"/>
      <w:lvlText w:val="%5."/>
      <w:lvlJc w:val="left"/>
      <w:pPr>
        <w:tabs>
          <w:tab w:val="num" w:pos="3300"/>
        </w:tabs>
        <w:ind w:left="3300" w:hanging="360"/>
      </w:pPr>
    </w:lvl>
    <w:lvl w:ilvl="5" w:tplc="04090005" w:tentative="1">
      <w:start w:val="1"/>
      <w:numFmt w:val="lowerRoman"/>
      <w:lvlText w:val="%6."/>
      <w:lvlJc w:val="right"/>
      <w:pPr>
        <w:tabs>
          <w:tab w:val="num" w:pos="4020"/>
        </w:tabs>
        <w:ind w:left="4020" w:hanging="180"/>
      </w:pPr>
    </w:lvl>
    <w:lvl w:ilvl="6" w:tplc="04090001" w:tentative="1">
      <w:start w:val="1"/>
      <w:numFmt w:val="decimal"/>
      <w:lvlText w:val="%7."/>
      <w:lvlJc w:val="left"/>
      <w:pPr>
        <w:tabs>
          <w:tab w:val="num" w:pos="4740"/>
        </w:tabs>
        <w:ind w:left="4740" w:hanging="360"/>
      </w:pPr>
    </w:lvl>
    <w:lvl w:ilvl="7" w:tplc="04090003" w:tentative="1">
      <w:start w:val="1"/>
      <w:numFmt w:val="lowerLetter"/>
      <w:lvlText w:val="%8."/>
      <w:lvlJc w:val="left"/>
      <w:pPr>
        <w:tabs>
          <w:tab w:val="num" w:pos="5460"/>
        </w:tabs>
        <w:ind w:left="5460" w:hanging="360"/>
      </w:pPr>
    </w:lvl>
    <w:lvl w:ilvl="8" w:tplc="04090005" w:tentative="1">
      <w:start w:val="1"/>
      <w:numFmt w:val="lowerRoman"/>
      <w:lvlText w:val="%9."/>
      <w:lvlJc w:val="right"/>
      <w:pPr>
        <w:tabs>
          <w:tab w:val="num" w:pos="6180"/>
        </w:tabs>
        <w:ind w:left="6180" w:hanging="180"/>
      </w:p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6C65C30"/>
    <w:multiLevelType w:val="hybridMultilevel"/>
    <w:tmpl w:val="20304DDE"/>
    <w:lvl w:ilvl="0" w:tplc="E2209624">
      <w:start w:val="1"/>
      <w:numFmt w:val="bullet"/>
      <w:pStyle w:val="BodyTextbullet"/>
      <w:lvlText w:val=""/>
      <w:lvlJc w:val="left"/>
      <w:pPr>
        <w:tabs>
          <w:tab w:val="num" w:pos="1440"/>
        </w:tabs>
        <w:ind w:left="1440" w:hanging="360"/>
      </w:pPr>
      <w:rPr>
        <w:rFonts w:ascii="Symbol" w:hAnsi="Symbol" w:hint="default"/>
        <w:color w:val="auto"/>
        <w:sz w:val="22"/>
      </w:rPr>
    </w:lvl>
    <w:lvl w:ilvl="1" w:tplc="80907D92">
      <w:start w:val="1"/>
      <w:numFmt w:val="bullet"/>
      <w:lvlText w:val="o"/>
      <w:lvlJc w:val="left"/>
      <w:pPr>
        <w:tabs>
          <w:tab w:val="num" w:pos="2520"/>
        </w:tabs>
        <w:ind w:left="2520" w:hanging="360"/>
      </w:pPr>
      <w:rPr>
        <w:rFonts w:ascii="Courier New" w:hAnsi="Courier New" w:hint="default"/>
      </w:rPr>
    </w:lvl>
    <w:lvl w:ilvl="2" w:tplc="C292FE8A" w:tentative="1">
      <w:start w:val="1"/>
      <w:numFmt w:val="bullet"/>
      <w:lvlText w:val=""/>
      <w:lvlJc w:val="left"/>
      <w:pPr>
        <w:tabs>
          <w:tab w:val="num" w:pos="3240"/>
        </w:tabs>
        <w:ind w:left="3240" w:hanging="360"/>
      </w:pPr>
      <w:rPr>
        <w:rFonts w:ascii="Wingdings" w:hAnsi="Wingdings" w:hint="default"/>
      </w:rPr>
    </w:lvl>
    <w:lvl w:ilvl="3" w:tplc="8B2CA8BC" w:tentative="1">
      <w:start w:val="1"/>
      <w:numFmt w:val="bullet"/>
      <w:lvlText w:val=""/>
      <w:lvlJc w:val="left"/>
      <w:pPr>
        <w:tabs>
          <w:tab w:val="num" w:pos="3960"/>
        </w:tabs>
        <w:ind w:left="3960" w:hanging="360"/>
      </w:pPr>
      <w:rPr>
        <w:rFonts w:ascii="Symbol" w:hAnsi="Symbol" w:hint="default"/>
      </w:rPr>
    </w:lvl>
    <w:lvl w:ilvl="4" w:tplc="D5EAF820" w:tentative="1">
      <w:start w:val="1"/>
      <w:numFmt w:val="bullet"/>
      <w:lvlText w:val="o"/>
      <w:lvlJc w:val="left"/>
      <w:pPr>
        <w:tabs>
          <w:tab w:val="num" w:pos="4680"/>
        </w:tabs>
        <w:ind w:left="4680" w:hanging="360"/>
      </w:pPr>
      <w:rPr>
        <w:rFonts w:ascii="Courier New" w:hAnsi="Courier New" w:hint="default"/>
      </w:rPr>
    </w:lvl>
    <w:lvl w:ilvl="5" w:tplc="A3102992" w:tentative="1">
      <w:start w:val="1"/>
      <w:numFmt w:val="bullet"/>
      <w:lvlText w:val=""/>
      <w:lvlJc w:val="left"/>
      <w:pPr>
        <w:tabs>
          <w:tab w:val="num" w:pos="5400"/>
        </w:tabs>
        <w:ind w:left="5400" w:hanging="360"/>
      </w:pPr>
      <w:rPr>
        <w:rFonts w:ascii="Wingdings" w:hAnsi="Wingdings" w:hint="default"/>
      </w:rPr>
    </w:lvl>
    <w:lvl w:ilvl="6" w:tplc="53C07B38" w:tentative="1">
      <w:start w:val="1"/>
      <w:numFmt w:val="bullet"/>
      <w:lvlText w:val=""/>
      <w:lvlJc w:val="left"/>
      <w:pPr>
        <w:tabs>
          <w:tab w:val="num" w:pos="6120"/>
        </w:tabs>
        <w:ind w:left="6120" w:hanging="360"/>
      </w:pPr>
      <w:rPr>
        <w:rFonts w:ascii="Symbol" w:hAnsi="Symbol" w:hint="default"/>
      </w:rPr>
    </w:lvl>
    <w:lvl w:ilvl="7" w:tplc="A49EB714" w:tentative="1">
      <w:start w:val="1"/>
      <w:numFmt w:val="bullet"/>
      <w:lvlText w:val="o"/>
      <w:lvlJc w:val="left"/>
      <w:pPr>
        <w:tabs>
          <w:tab w:val="num" w:pos="6840"/>
        </w:tabs>
        <w:ind w:left="6840" w:hanging="360"/>
      </w:pPr>
      <w:rPr>
        <w:rFonts w:ascii="Courier New" w:hAnsi="Courier New" w:hint="default"/>
      </w:rPr>
    </w:lvl>
    <w:lvl w:ilvl="8" w:tplc="1F02FD5E"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031F11"/>
    <w:multiLevelType w:val="hybridMultilevel"/>
    <w:tmpl w:val="1D942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A1550A"/>
    <w:multiLevelType w:val="hybridMultilevel"/>
    <w:tmpl w:val="ABF0B1FE"/>
    <w:lvl w:ilvl="0" w:tplc="7CC4D39C">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4"/>
  </w:num>
  <w:num w:numId="12">
    <w:abstractNumId w:val="18"/>
  </w:num>
  <w:num w:numId="13">
    <w:abstractNumId w:val="31"/>
  </w:num>
  <w:num w:numId="14">
    <w:abstractNumId w:val="21"/>
  </w:num>
  <w:num w:numId="15">
    <w:abstractNumId w:val="25"/>
  </w:num>
  <w:num w:numId="16">
    <w:abstractNumId w:val="21"/>
  </w:num>
  <w:num w:numId="17">
    <w:abstractNumId w:val="12"/>
  </w:num>
  <w:num w:numId="18">
    <w:abstractNumId w:val="36"/>
  </w:num>
  <w:num w:numId="19">
    <w:abstractNumId w:val="37"/>
  </w:num>
  <w:num w:numId="20">
    <w:abstractNumId w:val="15"/>
  </w:num>
  <w:num w:numId="21">
    <w:abstractNumId w:val="11"/>
  </w:num>
  <w:num w:numId="22">
    <w:abstractNumId w:val="40"/>
  </w:num>
  <w:num w:numId="23">
    <w:abstractNumId w:val="13"/>
  </w:num>
  <w:num w:numId="24">
    <w:abstractNumId w:val="10"/>
  </w:num>
  <w:num w:numId="25">
    <w:abstractNumId w:val="38"/>
  </w:num>
  <w:num w:numId="26">
    <w:abstractNumId w:val="20"/>
  </w:num>
  <w:num w:numId="27">
    <w:abstractNumId w:val="14"/>
  </w:num>
  <w:num w:numId="28">
    <w:abstractNumId w:val="26"/>
  </w:num>
  <w:num w:numId="29">
    <w:abstractNumId w:val="41"/>
  </w:num>
  <w:num w:numId="30">
    <w:abstractNumId w:val="16"/>
  </w:num>
  <w:num w:numId="31">
    <w:abstractNumId w:val="22"/>
  </w:num>
  <w:num w:numId="32">
    <w:abstractNumId w:val="27"/>
  </w:num>
  <w:num w:numId="33">
    <w:abstractNumId w:val="17"/>
  </w:num>
  <w:num w:numId="34">
    <w:abstractNumId w:val="34"/>
  </w:num>
  <w:num w:numId="35">
    <w:abstractNumId w:val="33"/>
  </w:num>
  <w:num w:numId="36">
    <w:abstractNumId w:val="35"/>
  </w:num>
  <w:num w:numId="37">
    <w:abstractNumId w:val="39"/>
  </w:num>
  <w:num w:numId="38">
    <w:abstractNumId w:val="28"/>
  </w:num>
  <w:num w:numId="39">
    <w:abstractNumId w:val="23"/>
  </w:num>
  <w:num w:numId="40">
    <w:abstractNumId w:val="32"/>
  </w:num>
  <w:num w:numId="41">
    <w:abstractNumId w:val="30"/>
  </w:num>
  <w:num w:numId="42">
    <w:abstractNumId w:val="29"/>
  </w:num>
  <w:num w:numId="43">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6145"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3C4"/>
    <w:rsid w:val="000005ED"/>
    <w:rsid w:val="000006ED"/>
    <w:rsid w:val="00000839"/>
    <w:rsid w:val="00000973"/>
    <w:rsid w:val="00000B2A"/>
    <w:rsid w:val="00001708"/>
    <w:rsid w:val="0000294B"/>
    <w:rsid w:val="00002EC6"/>
    <w:rsid w:val="00002F16"/>
    <w:rsid w:val="0000305E"/>
    <w:rsid w:val="0000429D"/>
    <w:rsid w:val="00004AEF"/>
    <w:rsid w:val="00005DCC"/>
    <w:rsid w:val="0000694D"/>
    <w:rsid w:val="00006F0F"/>
    <w:rsid w:val="00007A3B"/>
    <w:rsid w:val="00007C7E"/>
    <w:rsid w:val="0001058E"/>
    <w:rsid w:val="000109FE"/>
    <w:rsid w:val="00011203"/>
    <w:rsid w:val="000116F3"/>
    <w:rsid w:val="00013455"/>
    <w:rsid w:val="000134E9"/>
    <w:rsid w:val="00013714"/>
    <w:rsid w:val="00013A41"/>
    <w:rsid w:val="00013EBD"/>
    <w:rsid w:val="00014946"/>
    <w:rsid w:val="00014EE0"/>
    <w:rsid w:val="00015D1E"/>
    <w:rsid w:val="00016242"/>
    <w:rsid w:val="00016289"/>
    <w:rsid w:val="000176C6"/>
    <w:rsid w:val="0001778F"/>
    <w:rsid w:val="00020213"/>
    <w:rsid w:val="000205FA"/>
    <w:rsid w:val="00020D01"/>
    <w:rsid w:val="0002124D"/>
    <w:rsid w:val="000212B3"/>
    <w:rsid w:val="00022DCF"/>
    <w:rsid w:val="000230D0"/>
    <w:rsid w:val="00023589"/>
    <w:rsid w:val="000235AD"/>
    <w:rsid w:val="00023DC2"/>
    <w:rsid w:val="00023E45"/>
    <w:rsid w:val="00023FA5"/>
    <w:rsid w:val="0002427F"/>
    <w:rsid w:val="00024F46"/>
    <w:rsid w:val="00024FA1"/>
    <w:rsid w:val="000252A1"/>
    <w:rsid w:val="000254E9"/>
    <w:rsid w:val="00026242"/>
    <w:rsid w:val="00026383"/>
    <w:rsid w:val="00026E2A"/>
    <w:rsid w:val="000274D0"/>
    <w:rsid w:val="000277D3"/>
    <w:rsid w:val="00027DBA"/>
    <w:rsid w:val="00027F1B"/>
    <w:rsid w:val="00030B2F"/>
    <w:rsid w:val="000316A1"/>
    <w:rsid w:val="00031F95"/>
    <w:rsid w:val="00032507"/>
    <w:rsid w:val="00032BBA"/>
    <w:rsid w:val="00033259"/>
    <w:rsid w:val="00033815"/>
    <w:rsid w:val="00033A54"/>
    <w:rsid w:val="000341BD"/>
    <w:rsid w:val="00034925"/>
    <w:rsid w:val="00034C12"/>
    <w:rsid w:val="00034D97"/>
    <w:rsid w:val="00035334"/>
    <w:rsid w:val="00035F66"/>
    <w:rsid w:val="0003622A"/>
    <w:rsid w:val="000362C9"/>
    <w:rsid w:val="000363D7"/>
    <w:rsid w:val="00036B44"/>
    <w:rsid w:val="000371CE"/>
    <w:rsid w:val="000371DF"/>
    <w:rsid w:val="000372FC"/>
    <w:rsid w:val="000378C1"/>
    <w:rsid w:val="00037F94"/>
    <w:rsid w:val="00040694"/>
    <w:rsid w:val="000409B3"/>
    <w:rsid w:val="00040CBD"/>
    <w:rsid w:val="00041223"/>
    <w:rsid w:val="00041CBE"/>
    <w:rsid w:val="00041EBB"/>
    <w:rsid w:val="00042557"/>
    <w:rsid w:val="00042F9E"/>
    <w:rsid w:val="00043CC8"/>
    <w:rsid w:val="00043E1E"/>
    <w:rsid w:val="00043F1A"/>
    <w:rsid w:val="00044ADB"/>
    <w:rsid w:val="00044DFE"/>
    <w:rsid w:val="0004589A"/>
    <w:rsid w:val="00045E69"/>
    <w:rsid w:val="00046523"/>
    <w:rsid w:val="00046684"/>
    <w:rsid w:val="00046F4A"/>
    <w:rsid w:val="00047340"/>
    <w:rsid w:val="00047494"/>
    <w:rsid w:val="000475EE"/>
    <w:rsid w:val="00047684"/>
    <w:rsid w:val="00050335"/>
    <w:rsid w:val="00050348"/>
    <w:rsid w:val="000503DC"/>
    <w:rsid w:val="00050C80"/>
    <w:rsid w:val="00050FF2"/>
    <w:rsid w:val="000516CD"/>
    <w:rsid w:val="00052062"/>
    <w:rsid w:val="000526BD"/>
    <w:rsid w:val="0005276B"/>
    <w:rsid w:val="0005291C"/>
    <w:rsid w:val="00052EF5"/>
    <w:rsid w:val="000534EB"/>
    <w:rsid w:val="000535C7"/>
    <w:rsid w:val="0005394E"/>
    <w:rsid w:val="000539BC"/>
    <w:rsid w:val="0005469B"/>
    <w:rsid w:val="00054D68"/>
    <w:rsid w:val="000566D0"/>
    <w:rsid w:val="000566DB"/>
    <w:rsid w:val="00056B41"/>
    <w:rsid w:val="00056E7E"/>
    <w:rsid w:val="0005718D"/>
    <w:rsid w:val="00057A01"/>
    <w:rsid w:val="00057AEE"/>
    <w:rsid w:val="0006024B"/>
    <w:rsid w:val="00062031"/>
    <w:rsid w:val="0006224E"/>
    <w:rsid w:val="0006239A"/>
    <w:rsid w:val="0006256B"/>
    <w:rsid w:val="00062DF5"/>
    <w:rsid w:val="00062E02"/>
    <w:rsid w:val="00062F2C"/>
    <w:rsid w:val="000630DD"/>
    <w:rsid w:val="000636AD"/>
    <w:rsid w:val="00063C05"/>
    <w:rsid w:val="00064328"/>
    <w:rsid w:val="000651B5"/>
    <w:rsid w:val="00066687"/>
    <w:rsid w:val="00070DC9"/>
    <w:rsid w:val="0007105D"/>
    <w:rsid w:val="00071432"/>
    <w:rsid w:val="00071671"/>
    <w:rsid w:val="000716B1"/>
    <w:rsid w:val="00071B86"/>
    <w:rsid w:val="00071C78"/>
    <w:rsid w:val="00071CA9"/>
    <w:rsid w:val="00071D5F"/>
    <w:rsid w:val="00071ED8"/>
    <w:rsid w:val="00072894"/>
    <w:rsid w:val="00072A6D"/>
    <w:rsid w:val="00073C77"/>
    <w:rsid w:val="00073CF2"/>
    <w:rsid w:val="000741B7"/>
    <w:rsid w:val="000744BF"/>
    <w:rsid w:val="000746E0"/>
    <w:rsid w:val="00074765"/>
    <w:rsid w:val="0007529D"/>
    <w:rsid w:val="00076255"/>
    <w:rsid w:val="000771CB"/>
    <w:rsid w:val="00077930"/>
    <w:rsid w:val="00077AE3"/>
    <w:rsid w:val="00077C3C"/>
    <w:rsid w:val="00077E18"/>
    <w:rsid w:val="00080D76"/>
    <w:rsid w:val="000814B8"/>
    <w:rsid w:val="00081E63"/>
    <w:rsid w:val="00082C29"/>
    <w:rsid w:val="00082E2A"/>
    <w:rsid w:val="0008443C"/>
    <w:rsid w:val="0008576E"/>
    <w:rsid w:val="00085B7F"/>
    <w:rsid w:val="000864A7"/>
    <w:rsid w:val="00086C37"/>
    <w:rsid w:val="00086D5A"/>
    <w:rsid w:val="00087C65"/>
    <w:rsid w:val="000901F2"/>
    <w:rsid w:val="00090E8A"/>
    <w:rsid w:val="00090F5A"/>
    <w:rsid w:val="0009102D"/>
    <w:rsid w:val="000910FC"/>
    <w:rsid w:val="00091625"/>
    <w:rsid w:val="000919DE"/>
    <w:rsid w:val="000920EC"/>
    <w:rsid w:val="000936D2"/>
    <w:rsid w:val="00093767"/>
    <w:rsid w:val="00093C7D"/>
    <w:rsid w:val="0009415A"/>
    <w:rsid w:val="000942F0"/>
    <w:rsid w:val="00095467"/>
    <w:rsid w:val="0009547D"/>
    <w:rsid w:val="0009550E"/>
    <w:rsid w:val="0009557A"/>
    <w:rsid w:val="0009591A"/>
    <w:rsid w:val="00096015"/>
    <w:rsid w:val="000964CA"/>
    <w:rsid w:val="000966C3"/>
    <w:rsid w:val="000967B3"/>
    <w:rsid w:val="000968FC"/>
    <w:rsid w:val="00096A57"/>
    <w:rsid w:val="000A00EA"/>
    <w:rsid w:val="000A1704"/>
    <w:rsid w:val="000A1D07"/>
    <w:rsid w:val="000A1E52"/>
    <w:rsid w:val="000A21D8"/>
    <w:rsid w:val="000A28A4"/>
    <w:rsid w:val="000A32F0"/>
    <w:rsid w:val="000A37F9"/>
    <w:rsid w:val="000A3B45"/>
    <w:rsid w:val="000A415E"/>
    <w:rsid w:val="000A435C"/>
    <w:rsid w:val="000A472B"/>
    <w:rsid w:val="000A473A"/>
    <w:rsid w:val="000A532C"/>
    <w:rsid w:val="000A581F"/>
    <w:rsid w:val="000A58F6"/>
    <w:rsid w:val="000A61C1"/>
    <w:rsid w:val="000A636C"/>
    <w:rsid w:val="000A6A99"/>
    <w:rsid w:val="000A6BA7"/>
    <w:rsid w:val="000A6CDB"/>
    <w:rsid w:val="000A78DF"/>
    <w:rsid w:val="000A7FF7"/>
    <w:rsid w:val="000B1144"/>
    <w:rsid w:val="000B169C"/>
    <w:rsid w:val="000B1F6B"/>
    <w:rsid w:val="000B2820"/>
    <w:rsid w:val="000B28D6"/>
    <w:rsid w:val="000B2AF0"/>
    <w:rsid w:val="000B2B05"/>
    <w:rsid w:val="000B2BF3"/>
    <w:rsid w:val="000B2EAC"/>
    <w:rsid w:val="000B2F92"/>
    <w:rsid w:val="000B3362"/>
    <w:rsid w:val="000B36AC"/>
    <w:rsid w:val="000B37F0"/>
    <w:rsid w:val="000B4098"/>
    <w:rsid w:val="000B40E3"/>
    <w:rsid w:val="000B491B"/>
    <w:rsid w:val="000B4CDE"/>
    <w:rsid w:val="000B5069"/>
    <w:rsid w:val="000B5243"/>
    <w:rsid w:val="000B600F"/>
    <w:rsid w:val="000B7C86"/>
    <w:rsid w:val="000C0EBB"/>
    <w:rsid w:val="000C18EA"/>
    <w:rsid w:val="000C1AD9"/>
    <w:rsid w:val="000C20B7"/>
    <w:rsid w:val="000C2BC6"/>
    <w:rsid w:val="000C2F0F"/>
    <w:rsid w:val="000C30F2"/>
    <w:rsid w:val="000C33E2"/>
    <w:rsid w:val="000C3705"/>
    <w:rsid w:val="000C3797"/>
    <w:rsid w:val="000C399E"/>
    <w:rsid w:val="000C42A4"/>
    <w:rsid w:val="000C4F11"/>
    <w:rsid w:val="000C5DA7"/>
    <w:rsid w:val="000C5DDF"/>
    <w:rsid w:val="000C60E6"/>
    <w:rsid w:val="000C66D5"/>
    <w:rsid w:val="000C6E07"/>
    <w:rsid w:val="000C773D"/>
    <w:rsid w:val="000D00C8"/>
    <w:rsid w:val="000D02E1"/>
    <w:rsid w:val="000D06DA"/>
    <w:rsid w:val="000D0884"/>
    <w:rsid w:val="000D0A1C"/>
    <w:rsid w:val="000D0DCE"/>
    <w:rsid w:val="000D1598"/>
    <w:rsid w:val="000D202F"/>
    <w:rsid w:val="000D2B7A"/>
    <w:rsid w:val="000D30E2"/>
    <w:rsid w:val="000D3328"/>
    <w:rsid w:val="000D442D"/>
    <w:rsid w:val="000D4561"/>
    <w:rsid w:val="000D4683"/>
    <w:rsid w:val="000D478A"/>
    <w:rsid w:val="000D5EA7"/>
    <w:rsid w:val="000D5F13"/>
    <w:rsid w:val="000D678A"/>
    <w:rsid w:val="000D6AAD"/>
    <w:rsid w:val="000D735B"/>
    <w:rsid w:val="000D76D0"/>
    <w:rsid w:val="000D7AB4"/>
    <w:rsid w:val="000D7CC8"/>
    <w:rsid w:val="000E00E4"/>
    <w:rsid w:val="000E07D8"/>
    <w:rsid w:val="000E09A0"/>
    <w:rsid w:val="000E114C"/>
    <w:rsid w:val="000E1E2A"/>
    <w:rsid w:val="000E1FB9"/>
    <w:rsid w:val="000E2339"/>
    <w:rsid w:val="000E25F5"/>
    <w:rsid w:val="000E2C5C"/>
    <w:rsid w:val="000E3917"/>
    <w:rsid w:val="000E3ACE"/>
    <w:rsid w:val="000E492D"/>
    <w:rsid w:val="000E4D38"/>
    <w:rsid w:val="000E4D8C"/>
    <w:rsid w:val="000E502F"/>
    <w:rsid w:val="000E51E0"/>
    <w:rsid w:val="000E5546"/>
    <w:rsid w:val="000E5724"/>
    <w:rsid w:val="000E5E3F"/>
    <w:rsid w:val="000E62F2"/>
    <w:rsid w:val="000E6746"/>
    <w:rsid w:val="000E6D38"/>
    <w:rsid w:val="000E72DE"/>
    <w:rsid w:val="000E7AE6"/>
    <w:rsid w:val="000F0BBB"/>
    <w:rsid w:val="000F226E"/>
    <w:rsid w:val="000F2ECA"/>
    <w:rsid w:val="000F3277"/>
    <w:rsid w:val="000F3E9D"/>
    <w:rsid w:val="000F4CB5"/>
    <w:rsid w:val="000F4E45"/>
    <w:rsid w:val="000F4F50"/>
    <w:rsid w:val="000F505F"/>
    <w:rsid w:val="000F556A"/>
    <w:rsid w:val="000F55B5"/>
    <w:rsid w:val="000F55BD"/>
    <w:rsid w:val="000F5A1F"/>
    <w:rsid w:val="000F6182"/>
    <w:rsid w:val="000F6A23"/>
    <w:rsid w:val="000F6B35"/>
    <w:rsid w:val="000F72A7"/>
    <w:rsid w:val="000F7933"/>
    <w:rsid w:val="000F7CC3"/>
    <w:rsid w:val="000F7E74"/>
    <w:rsid w:val="000F7EAB"/>
    <w:rsid w:val="0010051A"/>
    <w:rsid w:val="00100705"/>
    <w:rsid w:val="0010093D"/>
    <w:rsid w:val="00100C57"/>
    <w:rsid w:val="00100DE1"/>
    <w:rsid w:val="00101AA4"/>
    <w:rsid w:val="00101ECE"/>
    <w:rsid w:val="0010257E"/>
    <w:rsid w:val="0010303F"/>
    <w:rsid w:val="00103674"/>
    <w:rsid w:val="00103F03"/>
    <w:rsid w:val="00104003"/>
    <w:rsid w:val="001041F0"/>
    <w:rsid w:val="001048F1"/>
    <w:rsid w:val="00104F62"/>
    <w:rsid w:val="00105DC0"/>
    <w:rsid w:val="00106BB0"/>
    <w:rsid w:val="001074C4"/>
    <w:rsid w:val="0010752A"/>
    <w:rsid w:val="001077B6"/>
    <w:rsid w:val="00110444"/>
    <w:rsid w:val="001106A8"/>
    <w:rsid w:val="0011089A"/>
    <w:rsid w:val="00111904"/>
    <w:rsid w:val="00111948"/>
    <w:rsid w:val="00111ED6"/>
    <w:rsid w:val="001126CC"/>
    <w:rsid w:val="00112A2B"/>
    <w:rsid w:val="00112E3A"/>
    <w:rsid w:val="00113058"/>
    <w:rsid w:val="001133FD"/>
    <w:rsid w:val="0011367F"/>
    <w:rsid w:val="001136C0"/>
    <w:rsid w:val="00114FF5"/>
    <w:rsid w:val="00116FB0"/>
    <w:rsid w:val="001170F7"/>
    <w:rsid w:val="00117583"/>
    <w:rsid w:val="0011792A"/>
    <w:rsid w:val="00117E84"/>
    <w:rsid w:val="00120377"/>
    <w:rsid w:val="00120553"/>
    <w:rsid w:val="00120D6A"/>
    <w:rsid w:val="00120F7C"/>
    <w:rsid w:val="0012102D"/>
    <w:rsid w:val="00122110"/>
    <w:rsid w:val="0012234F"/>
    <w:rsid w:val="00122A16"/>
    <w:rsid w:val="001234C0"/>
    <w:rsid w:val="00123ECB"/>
    <w:rsid w:val="001242D2"/>
    <w:rsid w:val="00124972"/>
    <w:rsid w:val="00124D18"/>
    <w:rsid w:val="00124D7B"/>
    <w:rsid w:val="00125F79"/>
    <w:rsid w:val="00125F95"/>
    <w:rsid w:val="00126558"/>
    <w:rsid w:val="001267C4"/>
    <w:rsid w:val="00126BF1"/>
    <w:rsid w:val="00126F71"/>
    <w:rsid w:val="0012747B"/>
    <w:rsid w:val="00127C8A"/>
    <w:rsid w:val="00127F3A"/>
    <w:rsid w:val="00130070"/>
    <w:rsid w:val="001301CB"/>
    <w:rsid w:val="00130284"/>
    <w:rsid w:val="00130AF8"/>
    <w:rsid w:val="00130B4D"/>
    <w:rsid w:val="00130C4F"/>
    <w:rsid w:val="0013192C"/>
    <w:rsid w:val="00131D10"/>
    <w:rsid w:val="00131E71"/>
    <w:rsid w:val="00132D05"/>
    <w:rsid w:val="0013459E"/>
    <w:rsid w:val="00134847"/>
    <w:rsid w:val="00134A92"/>
    <w:rsid w:val="00134B70"/>
    <w:rsid w:val="00134DB0"/>
    <w:rsid w:val="0013581D"/>
    <w:rsid w:val="00135953"/>
    <w:rsid w:val="00135BD7"/>
    <w:rsid w:val="001367AF"/>
    <w:rsid w:val="001367F4"/>
    <w:rsid w:val="001368F6"/>
    <w:rsid w:val="00136E42"/>
    <w:rsid w:val="00137D29"/>
    <w:rsid w:val="0014074A"/>
    <w:rsid w:val="00140ADB"/>
    <w:rsid w:val="00140D45"/>
    <w:rsid w:val="001413BF"/>
    <w:rsid w:val="00142807"/>
    <w:rsid w:val="00142F64"/>
    <w:rsid w:val="00142FA2"/>
    <w:rsid w:val="00143731"/>
    <w:rsid w:val="00144B14"/>
    <w:rsid w:val="00145150"/>
    <w:rsid w:val="00145B2C"/>
    <w:rsid w:val="00146232"/>
    <w:rsid w:val="00146636"/>
    <w:rsid w:val="00146706"/>
    <w:rsid w:val="00146C59"/>
    <w:rsid w:val="001470CF"/>
    <w:rsid w:val="0014722C"/>
    <w:rsid w:val="00147269"/>
    <w:rsid w:val="001476BF"/>
    <w:rsid w:val="001506C1"/>
    <w:rsid w:val="001511F3"/>
    <w:rsid w:val="00151583"/>
    <w:rsid w:val="00151C33"/>
    <w:rsid w:val="00152557"/>
    <w:rsid w:val="0015341F"/>
    <w:rsid w:val="001534D0"/>
    <w:rsid w:val="00153D0C"/>
    <w:rsid w:val="00153E80"/>
    <w:rsid w:val="0015402E"/>
    <w:rsid w:val="001540DB"/>
    <w:rsid w:val="001546E3"/>
    <w:rsid w:val="00154997"/>
    <w:rsid w:val="00154C11"/>
    <w:rsid w:val="00154F06"/>
    <w:rsid w:val="00154F3B"/>
    <w:rsid w:val="001569A7"/>
    <w:rsid w:val="00156AB6"/>
    <w:rsid w:val="00156D97"/>
    <w:rsid w:val="00156EB1"/>
    <w:rsid w:val="001570EF"/>
    <w:rsid w:val="0015719F"/>
    <w:rsid w:val="00157202"/>
    <w:rsid w:val="00157C33"/>
    <w:rsid w:val="00157F4D"/>
    <w:rsid w:val="001600F1"/>
    <w:rsid w:val="001603B7"/>
    <w:rsid w:val="00160E61"/>
    <w:rsid w:val="00160E83"/>
    <w:rsid w:val="001613D2"/>
    <w:rsid w:val="00161403"/>
    <w:rsid w:val="00161B0A"/>
    <w:rsid w:val="00161D88"/>
    <w:rsid w:val="00161F91"/>
    <w:rsid w:val="001629C0"/>
    <w:rsid w:val="00163AC8"/>
    <w:rsid w:val="00163CB6"/>
    <w:rsid w:val="00164669"/>
    <w:rsid w:val="00164DCA"/>
    <w:rsid w:val="00164E53"/>
    <w:rsid w:val="001651ED"/>
    <w:rsid w:val="00165389"/>
    <w:rsid w:val="0016575D"/>
    <w:rsid w:val="00165CC3"/>
    <w:rsid w:val="00165FD6"/>
    <w:rsid w:val="001667D2"/>
    <w:rsid w:val="001667FC"/>
    <w:rsid w:val="00167011"/>
    <w:rsid w:val="00167D00"/>
    <w:rsid w:val="0017063E"/>
    <w:rsid w:val="001707AA"/>
    <w:rsid w:val="00171088"/>
    <w:rsid w:val="00171574"/>
    <w:rsid w:val="00171B4D"/>
    <w:rsid w:val="00172277"/>
    <w:rsid w:val="00172647"/>
    <w:rsid w:val="00172B35"/>
    <w:rsid w:val="001732B5"/>
    <w:rsid w:val="001740BB"/>
    <w:rsid w:val="0017419E"/>
    <w:rsid w:val="001743E4"/>
    <w:rsid w:val="00174876"/>
    <w:rsid w:val="0017545F"/>
    <w:rsid w:val="00175763"/>
    <w:rsid w:val="00175C69"/>
    <w:rsid w:val="00176553"/>
    <w:rsid w:val="00177674"/>
    <w:rsid w:val="00177BE2"/>
    <w:rsid w:val="00177BE6"/>
    <w:rsid w:val="00180110"/>
    <w:rsid w:val="00180880"/>
    <w:rsid w:val="00182508"/>
    <w:rsid w:val="00182E90"/>
    <w:rsid w:val="00182FF7"/>
    <w:rsid w:val="001831AB"/>
    <w:rsid w:val="001831B6"/>
    <w:rsid w:val="00183522"/>
    <w:rsid w:val="0018364A"/>
    <w:rsid w:val="00183A5A"/>
    <w:rsid w:val="0018475A"/>
    <w:rsid w:val="00185243"/>
    <w:rsid w:val="00185516"/>
    <w:rsid w:val="00185657"/>
    <w:rsid w:val="001856B7"/>
    <w:rsid w:val="00185C7A"/>
    <w:rsid w:val="00186697"/>
    <w:rsid w:val="001878BA"/>
    <w:rsid w:val="00187C92"/>
    <w:rsid w:val="0019072B"/>
    <w:rsid w:val="001911BE"/>
    <w:rsid w:val="00191531"/>
    <w:rsid w:val="001919CD"/>
    <w:rsid w:val="00191A84"/>
    <w:rsid w:val="00192E90"/>
    <w:rsid w:val="00193493"/>
    <w:rsid w:val="001938C8"/>
    <w:rsid w:val="00193B25"/>
    <w:rsid w:val="0019410A"/>
    <w:rsid w:val="00194712"/>
    <w:rsid w:val="00195B1E"/>
    <w:rsid w:val="00195CDB"/>
    <w:rsid w:val="00196098"/>
    <w:rsid w:val="001962DE"/>
    <w:rsid w:val="001966ED"/>
    <w:rsid w:val="001968B2"/>
    <w:rsid w:val="00196BF1"/>
    <w:rsid w:val="00196CFB"/>
    <w:rsid w:val="00196D98"/>
    <w:rsid w:val="00196E99"/>
    <w:rsid w:val="0019759F"/>
    <w:rsid w:val="00197A87"/>
    <w:rsid w:val="001A0568"/>
    <w:rsid w:val="001A0B03"/>
    <w:rsid w:val="001A0F9F"/>
    <w:rsid w:val="001A23F5"/>
    <w:rsid w:val="001A2B45"/>
    <w:rsid w:val="001A47C8"/>
    <w:rsid w:val="001A4A37"/>
    <w:rsid w:val="001A4C15"/>
    <w:rsid w:val="001A4E1E"/>
    <w:rsid w:val="001A4F8E"/>
    <w:rsid w:val="001A50D6"/>
    <w:rsid w:val="001A53EF"/>
    <w:rsid w:val="001A5F93"/>
    <w:rsid w:val="001A6734"/>
    <w:rsid w:val="001A6801"/>
    <w:rsid w:val="001A6FE5"/>
    <w:rsid w:val="001A72AA"/>
    <w:rsid w:val="001A7418"/>
    <w:rsid w:val="001A7449"/>
    <w:rsid w:val="001A7FBA"/>
    <w:rsid w:val="001B072F"/>
    <w:rsid w:val="001B1449"/>
    <w:rsid w:val="001B15B6"/>
    <w:rsid w:val="001B2CC1"/>
    <w:rsid w:val="001B2CD0"/>
    <w:rsid w:val="001B3451"/>
    <w:rsid w:val="001B34F7"/>
    <w:rsid w:val="001B371C"/>
    <w:rsid w:val="001B39D6"/>
    <w:rsid w:val="001B3B53"/>
    <w:rsid w:val="001B4176"/>
    <w:rsid w:val="001B4259"/>
    <w:rsid w:val="001B5423"/>
    <w:rsid w:val="001B5C51"/>
    <w:rsid w:val="001B622B"/>
    <w:rsid w:val="001B6959"/>
    <w:rsid w:val="001B6E24"/>
    <w:rsid w:val="001B6F61"/>
    <w:rsid w:val="001B732A"/>
    <w:rsid w:val="001C0B0C"/>
    <w:rsid w:val="001C1039"/>
    <w:rsid w:val="001C1262"/>
    <w:rsid w:val="001C20C0"/>
    <w:rsid w:val="001C24EE"/>
    <w:rsid w:val="001C26F2"/>
    <w:rsid w:val="001C27AC"/>
    <w:rsid w:val="001C2AD8"/>
    <w:rsid w:val="001C2ADB"/>
    <w:rsid w:val="001C3054"/>
    <w:rsid w:val="001C3903"/>
    <w:rsid w:val="001C40A0"/>
    <w:rsid w:val="001C42CA"/>
    <w:rsid w:val="001C455D"/>
    <w:rsid w:val="001C4615"/>
    <w:rsid w:val="001C4F89"/>
    <w:rsid w:val="001C51C5"/>
    <w:rsid w:val="001C5631"/>
    <w:rsid w:val="001C6C2E"/>
    <w:rsid w:val="001C7BDA"/>
    <w:rsid w:val="001D100B"/>
    <w:rsid w:val="001D130E"/>
    <w:rsid w:val="001D14CD"/>
    <w:rsid w:val="001D1BCF"/>
    <w:rsid w:val="001D2956"/>
    <w:rsid w:val="001D2C39"/>
    <w:rsid w:val="001D445C"/>
    <w:rsid w:val="001D475A"/>
    <w:rsid w:val="001D4F4C"/>
    <w:rsid w:val="001D515E"/>
    <w:rsid w:val="001D53B6"/>
    <w:rsid w:val="001D6197"/>
    <w:rsid w:val="001D62BE"/>
    <w:rsid w:val="001D73FC"/>
    <w:rsid w:val="001D7B18"/>
    <w:rsid w:val="001D7B36"/>
    <w:rsid w:val="001E0E98"/>
    <w:rsid w:val="001E1C6B"/>
    <w:rsid w:val="001E1ED7"/>
    <w:rsid w:val="001E2FCB"/>
    <w:rsid w:val="001E31A3"/>
    <w:rsid w:val="001E4161"/>
    <w:rsid w:val="001E4F2B"/>
    <w:rsid w:val="001E4F94"/>
    <w:rsid w:val="001E5767"/>
    <w:rsid w:val="001E58C1"/>
    <w:rsid w:val="001E7F4B"/>
    <w:rsid w:val="001E7FE6"/>
    <w:rsid w:val="001F05AE"/>
    <w:rsid w:val="001F06D8"/>
    <w:rsid w:val="001F0C7C"/>
    <w:rsid w:val="001F0CC9"/>
    <w:rsid w:val="001F10C0"/>
    <w:rsid w:val="001F12B2"/>
    <w:rsid w:val="001F132B"/>
    <w:rsid w:val="001F22AE"/>
    <w:rsid w:val="001F26C4"/>
    <w:rsid w:val="001F2C58"/>
    <w:rsid w:val="001F310B"/>
    <w:rsid w:val="001F3524"/>
    <w:rsid w:val="001F37E9"/>
    <w:rsid w:val="001F3951"/>
    <w:rsid w:val="001F430F"/>
    <w:rsid w:val="001F67B7"/>
    <w:rsid w:val="001F6BB2"/>
    <w:rsid w:val="001F6F0D"/>
    <w:rsid w:val="001F7A25"/>
    <w:rsid w:val="001F7FCE"/>
    <w:rsid w:val="002010EA"/>
    <w:rsid w:val="00201735"/>
    <w:rsid w:val="00201A52"/>
    <w:rsid w:val="00201F38"/>
    <w:rsid w:val="00202701"/>
    <w:rsid w:val="00202F8A"/>
    <w:rsid w:val="00203424"/>
    <w:rsid w:val="002038CE"/>
    <w:rsid w:val="002039CF"/>
    <w:rsid w:val="00203E84"/>
    <w:rsid w:val="00204F36"/>
    <w:rsid w:val="00205424"/>
    <w:rsid w:val="00205953"/>
    <w:rsid w:val="00205ADD"/>
    <w:rsid w:val="00205B1A"/>
    <w:rsid w:val="00205B24"/>
    <w:rsid w:val="00206587"/>
    <w:rsid w:val="002065CE"/>
    <w:rsid w:val="0020680A"/>
    <w:rsid w:val="00206B84"/>
    <w:rsid w:val="002072D9"/>
    <w:rsid w:val="002075E0"/>
    <w:rsid w:val="00207BAE"/>
    <w:rsid w:val="00207CEB"/>
    <w:rsid w:val="00207E29"/>
    <w:rsid w:val="00207E66"/>
    <w:rsid w:val="00210004"/>
    <w:rsid w:val="00210BC6"/>
    <w:rsid w:val="002111A7"/>
    <w:rsid w:val="00211242"/>
    <w:rsid w:val="00211882"/>
    <w:rsid w:val="00212058"/>
    <w:rsid w:val="00212112"/>
    <w:rsid w:val="00212801"/>
    <w:rsid w:val="00212BB8"/>
    <w:rsid w:val="00212FBC"/>
    <w:rsid w:val="0021316C"/>
    <w:rsid w:val="002133C4"/>
    <w:rsid w:val="00213CC9"/>
    <w:rsid w:val="00213F03"/>
    <w:rsid w:val="00214225"/>
    <w:rsid w:val="0021422C"/>
    <w:rsid w:val="002142A7"/>
    <w:rsid w:val="0021475A"/>
    <w:rsid w:val="002149FB"/>
    <w:rsid w:val="0021683D"/>
    <w:rsid w:val="00216C00"/>
    <w:rsid w:val="00217819"/>
    <w:rsid w:val="00217854"/>
    <w:rsid w:val="00217A71"/>
    <w:rsid w:val="00217F2F"/>
    <w:rsid w:val="00217FB4"/>
    <w:rsid w:val="002204E7"/>
    <w:rsid w:val="002207E3"/>
    <w:rsid w:val="00220B9F"/>
    <w:rsid w:val="002211B7"/>
    <w:rsid w:val="002228A8"/>
    <w:rsid w:val="00223188"/>
    <w:rsid w:val="002237B4"/>
    <w:rsid w:val="002246DD"/>
    <w:rsid w:val="002247CF"/>
    <w:rsid w:val="00224859"/>
    <w:rsid w:val="00225FFA"/>
    <w:rsid w:val="00226409"/>
    <w:rsid w:val="00227AC0"/>
    <w:rsid w:val="00227DA4"/>
    <w:rsid w:val="00230F3A"/>
    <w:rsid w:val="00231397"/>
    <w:rsid w:val="00231925"/>
    <w:rsid w:val="002321C8"/>
    <w:rsid w:val="00232284"/>
    <w:rsid w:val="00232B48"/>
    <w:rsid w:val="002333F4"/>
    <w:rsid w:val="00233BEE"/>
    <w:rsid w:val="00233C17"/>
    <w:rsid w:val="00233C28"/>
    <w:rsid w:val="002347E9"/>
    <w:rsid w:val="00234EB0"/>
    <w:rsid w:val="00235E01"/>
    <w:rsid w:val="00236003"/>
    <w:rsid w:val="002361FE"/>
    <w:rsid w:val="002366FF"/>
    <w:rsid w:val="002367B4"/>
    <w:rsid w:val="00236A75"/>
    <w:rsid w:val="00236BA2"/>
    <w:rsid w:val="00237702"/>
    <w:rsid w:val="0023788C"/>
    <w:rsid w:val="00237F69"/>
    <w:rsid w:val="002402A8"/>
    <w:rsid w:val="00240F9A"/>
    <w:rsid w:val="00241086"/>
    <w:rsid w:val="00241280"/>
    <w:rsid w:val="00241308"/>
    <w:rsid w:val="00241387"/>
    <w:rsid w:val="00241BC3"/>
    <w:rsid w:val="00242690"/>
    <w:rsid w:val="002426D1"/>
    <w:rsid w:val="00242AE4"/>
    <w:rsid w:val="00243AF4"/>
    <w:rsid w:val="00244298"/>
    <w:rsid w:val="0024447B"/>
    <w:rsid w:val="002446C8"/>
    <w:rsid w:val="002453AB"/>
    <w:rsid w:val="00245CDB"/>
    <w:rsid w:val="00245E78"/>
    <w:rsid w:val="00247E4E"/>
    <w:rsid w:val="002504A3"/>
    <w:rsid w:val="00250540"/>
    <w:rsid w:val="00250721"/>
    <w:rsid w:val="00251C31"/>
    <w:rsid w:val="00251E54"/>
    <w:rsid w:val="002523D6"/>
    <w:rsid w:val="00252640"/>
    <w:rsid w:val="0025292C"/>
    <w:rsid w:val="00252B08"/>
    <w:rsid w:val="002534A4"/>
    <w:rsid w:val="00254170"/>
    <w:rsid w:val="00254B74"/>
    <w:rsid w:val="0025586B"/>
    <w:rsid w:val="00255AEF"/>
    <w:rsid w:val="00255EFA"/>
    <w:rsid w:val="00256483"/>
    <w:rsid w:val="00256C62"/>
    <w:rsid w:val="002570AB"/>
    <w:rsid w:val="00257567"/>
    <w:rsid w:val="00257CBE"/>
    <w:rsid w:val="0026012E"/>
    <w:rsid w:val="00260FCE"/>
    <w:rsid w:val="002612A4"/>
    <w:rsid w:val="00261AEA"/>
    <w:rsid w:val="00263185"/>
    <w:rsid w:val="00263300"/>
    <w:rsid w:val="002636DA"/>
    <w:rsid w:val="00263AD7"/>
    <w:rsid w:val="00263CAB"/>
    <w:rsid w:val="00265563"/>
    <w:rsid w:val="0026687E"/>
    <w:rsid w:val="00266B89"/>
    <w:rsid w:val="00266BA8"/>
    <w:rsid w:val="002670B5"/>
    <w:rsid w:val="0026754F"/>
    <w:rsid w:val="00267763"/>
    <w:rsid w:val="00267786"/>
    <w:rsid w:val="0026796B"/>
    <w:rsid w:val="00267A29"/>
    <w:rsid w:val="00267A8B"/>
    <w:rsid w:val="00267A91"/>
    <w:rsid w:val="00267C0E"/>
    <w:rsid w:val="00270180"/>
    <w:rsid w:val="00270215"/>
    <w:rsid w:val="00270426"/>
    <w:rsid w:val="002711F7"/>
    <w:rsid w:val="00271A44"/>
    <w:rsid w:val="00272180"/>
    <w:rsid w:val="00272A32"/>
    <w:rsid w:val="00272CAB"/>
    <w:rsid w:val="00272D9E"/>
    <w:rsid w:val="00272DED"/>
    <w:rsid w:val="002734D3"/>
    <w:rsid w:val="00273D92"/>
    <w:rsid w:val="00274B6E"/>
    <w:rsid w:val="0027513D"/>
    <w:rsid w:val="00275BF9"/>
    <w:rsid w:val="0027647A"/>
    <w:rsid w:val="002769AB"/>
    <w:rsid w:val="00276ACA"/>
    <w:rsid w:val="00276B7A"/>
    <w:rsid w:val="00277B78"/>
    <w:rsid w:val="002801C1"/>
    <w:rsid w:val="002804CF"/>
    <w:rsid w:val="00281DE4"/>
    <w:rsid w:val="002823DA"/>
    <w:rsid w:val="00282E32"/>
    <w:rsid w:val="00283DDD"/>
    <w:rsid w:val="00284A83"/>
    <w:rsid w:val="002854B2"/>
    <w:rsid w:val="00285AE0"/>
    <w:rsid w:val="00285D4F"/>
    <w:rsid w:val="00286B5E"/>
    <w:rsid w:val="00286D77"/>
    <w:rsid w:val="0028754C"/>
    <w:rsid w:val="0028773E"/>
    <w:rsid w:val="002878C7"/>
    <w:rsid w:val="002904E0"/>
    <w:rsid w:val="00290E98"/>
    <w:rsid w:val="00291246"/>
    <w:rsid w:val="0029222A"/>
    <w:rsid w:val="002924E3"/>
    <w:rsid w:val="00292741"/>
    <w:rsid w:val="002932D6"/>
    <w:rsid w:val="0029381B"/>
    <w:rsid w:val="00293F01"/>
    <w:rsid w:val="00293F8E"/>
    <w:rsid w:val="002940DA"/>
    <w:rsid w:val="002941CF"/>
    <w:rsid w:val="00295150"/>
    <w:rsid w:val="002961E4"/>
    <w:rsid w:val="0029628E"/>
    <w:rsid w:val="0029669F"/>
    <w:rsid w:val="00297B56"/>
    <w:rsid w:val="002A061F"/>
    <w:rsid w:val="002A08F0"/>
    <w:rsid w:val="002A1584"/>
    <w:rsid w:val="002A1F36"/>
    <w:rsid w:val="002A384B"/>
    <w:rsid w:val="002A39C3"/>
    <w:rsid w:val="002A3D6C"/>
    <w:rsid w:val="002A40B6"/>
    <w:rsid w:val="002A44AA"/>
    <w:rsid w:val="002A5154"/>
    <w:rsid w:val="002A6441"/>
    <w:rsid w:val="002A6888"/>
    <w:rsid w:val="002A68C1"/>
    <w:rsid w:val="002A6D0B"/>
    <w:rsid w:val="002A6EA7"/>
    <w:rsid w:val="002A7292"/>
    <w:rsid w:val="002A7937"/>
    <w:rsid w:val="002A7C9B"/>
    <w:rsid w:val="002B0955"/>
    <w:rsid w:val="002B1698"/>
    <w:rsid w:val="002B1EAB"/>
    <w:rsid w:val="002B2229"/>
    <w:rsid w:val="002B23DB"/>
    <w:rsid w:val="002B257C"/>
    <w:rsid w:val="002B25CA"/>
    <w:rsid w:val="002B26CF"/>
    <w:rsid w:val="002B4171"/>
    <w:rsid w:val="002B4973"/>
    <w:rsid w:val="002B4C62"/>
    <w:rsid w:val="002B4DC1"/>
    <w:rsid w:val="002B5853"/>
    <w:rsid w:val="002B720A"/>
    <w:rsid w:val="002C0977"/>
    <w:rsid w:val="002C0F5D"/>
    <w:rsid w:val="002C1605"/>
    <w:rsid w:val="002C2213"/>
    <w:rsid w:val="002C25DD"/>
    <w:rsid w:val="002C3469"/>
    <w:rsid w:val="002C3575"/>
    <w:rsid w:val="002C376D"/>
    <w:rsid w:val="002C3A23"/>
    <w:rsid w:val="002C3E0A"/>
    <w:rsid w:val="002C3E0C"/>
    <w:rsid w:val="002C3EB2"/>
    <w:rsid w:val="002C428E"/>
    <w:rsid w:val="002C4300"/>
    <w:rsid w:val="002C4640"/>
    <w:rsid w:val="002C5462"/>
    <w:rsid w:val="002C56D3"/>
    <w:rsid w:val="002C5E76"/>
    <w:rsid w:val="002C6A5E"/>
    <w:rsid w:val="002C7B2B"/>
    <w:rsid w:val="002C7E00"/>
    <w:rsid w:val="002D0287"/>
    <w:rsid w:val="002D15A8"/>
    <w:rsid w:val="002D2275"/>
    <w:rsid w:val="002D2736"/>
    <w:rsid w:val="002D29B2"/>
    <w:rsid w:val="002D364B"/>
    <w:rsid w:val="002D39B8"/>
    <w:rsid w:val="002D3EB8"/>
    <w:rsid w:val="002D4D63"/>
    <w:rsid w:val="002D5835"/>
    <w:rsid w:val="002D5A05"/>
    <w:rsid w:val="002D5D1A"/>
    <w:rsid w:val="002D73C0"/>
    <w:rsid w:val="002D79EC"/>
    <w:rsid w:val="002D7E04"/>
    <w:rsid w:val="002E04AB"/>
    <w:rsid w:val="002E0A97"/>
    <w:rsid w:val="002E0CAE"/>
    <w:rsid w:val="002E11A6"/>
    <w:rsid w:val="002E16E5"/>
    <w:rsid w:val="002E2650"/>
    <w:rsid w:val="002E2AF1"/>
    <w:rsid w:val="002E2D86"/>
    <w:rsid w:val="002E3A9D"/>
    <w:rsid w:val="002E4006"/>
    <w:rsid w:val="002E5307"/>
    <w:rsid w:val="002E5F57"/>
    <w:rsid w:val="002E67C6"/>
    <w:rsid w:val="002E6891"/>
    <w:rsid w:val="002E69E9"/>
    <w:rsid w:val="002E6B6E"/>
    <w:rsid w:val="002E6C4A"/>
    <w:rsid w:val="002F0411"/>
    <w:rsid w:val="002F0E8F"/>
    <w:rsid w:val="002F0E9A"/>
    <w:rsid w:val="002F0F2A"/>
    <w:rsid w:val="002F1707"/>
    <w:rsid w:val="002F171E"/>
    <w:rsid w:val="002F17EA"/>
    <w:rsid w:val="002F25A0"/>
    <w:rsid w:val="002F273D"/>
    <w:rsid w:val="002F2C76"/>
    <w:rsid w:val="002F2FB4"/>
    <w:rsid w:val="002F3371"/>
    <w:rsid w:val="002F3468"/>
    <w:rsid w:val="002F3CD3"/>
    <w:rsid w:val="002F4812"/>
    <w:rsid w:val="002F496F"/>
    <w:rsid w:val="002F4E56"/>
    <w:rsid w:val="002F5732"/>
    <w:rsid w:val="002F5D2F"/>
    <w:rsid w:val="002F61BD"/>
    <w:rsid w:val="002F64AA"/>
    <w:rsid w:val="002F6D27"/>
    <w:rsid w:val="002F6F6C"/>
    <w:rsid w:val="002F7480"/>
    <w:rsid w:val="002F7687"/>
    <w:rsid w:val="002F7E89"/>
    <w:rsid w:val="0030012B"/>
    <w:rsid w:val="00301891"/>
    <w:rsid w:val="00301D04"/>
    <w:rsid w:val="00302455"/>
    <w:rsid w:val="003028C3"/>
    <w:rsid w:val="003029AC"/>
    <w:rsid w:val="003033C1"/>
    <w:rsid w:val="00303850"/>
    <w:rsid w:val="00303CFC"/>
    <w:rsid w:val="00303D27"/>
    <w:rsid w:val="003043A3"/>
    <w:rsid w:val="00304663"/>
    <w:rsid w:val="003047BE"/>
    <w:rsid w:val="0030498D"/>
    <w:rsid w:val="00305058"/>
    <w:rsid w:val="003052D4"/>
    <w:rsid w:val="00305D24"/>
    <w:rsid w:val="00305ED1"/>
    <w:rsid w:val="003064A0"/>
    <w:rsid w:val="00307060"/>
    <w:rsid w:val="00307644"/>
    <w:rsid w:val="00307BF8"/>
    <w:rsid w:val="00307D77"/>
    <w:rsid w:val="00311A87"/>
    <w:rsid w:val="00312028"/>
    <w:rsid w:val="0031209B"/>
    <w:rsid w:val="00312241"/>
    <w:rsid w:val="00312344"/>
    <w:rsid w:val="00312C96"/>
    <w:rsid w:val="00313116"/>
    <w:rsid w:val="003135BE"/>
    <w:rsid w:val="003135C1"/>
    <w:rsid w:val="0031400D"/>
    <w:rsid w:val="003141D9"/>
    <w:rsid w:val="00314C67"/>
    <w:rsid w:val="00314EDC"/>
    <w:rsid w:val="00314FC7"/>
    <w:rsid w:val="003153D1"/>
    <w:rsid w:val="00315637"/>
    <w:rsid w:val="003159EE"/>
    <w:rsid w:val="00315A15"/>
    <w:rsid w:val="00315E1E"/>
    <w:rsid w:val="0031692C"/>
    <w:rsid w:val="00316D3D"/>
    <w:rsid w:val="00317393"/>
    <w:rsid w:val="00317B3D"/>
    <w:rsid w:val="0032005D"/>
    <w:rsid w:val="00320E2F"/>
    <w:rsid w:val="00320F33"/>
    <w:rsid w:val="003213B2"/>
    <w:rsid w:val="00321733"/>
    <w:rsid w:val="00321B1F"/>
    <w:rsid w:val="00321B8C"/>
    <w:rsid w:val="00323034"/>
    <w:rsid w:val="003231BF"/>
    <w:rsid w:val="00323222"/>
    <w:rsid w:val="003235EA"/>
    <w:rsid w:val="0032380F"/>
    <w:rsid w:val="00324451"/>
    <w:rsid w:val="003258F3"/>
    <w:rsid w:val="003261ED"/>
    <w:rsid w:val="003264D0"/>
    <w:rsid w:val="003267D2"/>
    <w:rsid w:val="00326D66"/>
    <w:rsid w:val="00326D6D"/>
    <w:rsid w:val="00326E90"/>
    <w:rsid w:val="00327056"/>
    <w:rsid w:val="003270F1"/>
    <w:rsid w:val="0033001B"/>
    <w:rsid w:val="00330066"/>
    <w:rsid w:val="00330D35"/>
    <w:rsid w:val="00331E33"/>
    <w:rsid w:val="00332680"/>
    <w:rsid w:val="00332B5E"/>
    <w:rsid w:val="00332E8D"/>
    <w:rsid w:val="00332FF3"/>
    <w:rsid w:val="00333460"/>
    <w:rsid w:val="00333C7F"/>
    <w:rsid w:val="00334A5A"/>
    <w:rsid w:val="00334E56"/>
    <w:rsid w:val="00334F85"/>
    <w:rsid w:val="00335059"/>
    <w:rsid w:val="00335D48"/>
    <w:rsid w:val="00335ED4"/>
    <w:rsid w:val="00336760"/>
    <w:rsid w:val="00336BEB"/>
    <w:rsid w:val="00336C47"/>
    <w:rsid w:val="00337101"/>
    <w:rsid w:val="003374C1"/>
    <w:rsid w:val="003405D5"/>
    <w:rsid w:val="00340C2F"/>
    <w:rsid w:val="00341651"/>
    <w:rsid w:val="00341DFC"/>
    <w:rsid w:val="003428BB"/>
    <w:rsid w:val="003446FB"/>
    <w:rsid w:val="00345546"/>
    <w:rsid w:val="00345C4A"/>
    <w:rsid w:val="003469D6"/>
    <w:rsid w:val="00346B92"/>
    <w:rsid w:val="003475AA"/>
    <w:rsid w:val="00350BBA"/>
    <w:rsid w:val="00351783"/>
    <w:rsid w:val="00351F9F"/>
    <w:rsid w:val="0035273F"/>
    <w:rsid w:val="00352B1A"/>
    <w:rsid w:val="00352BB5"/>
    <w:rsid w:val="00352C0F"/>
    <w:rsid w:val="0035317A"/>
    <w:rsid w:val="00354326"/>
    <w:rsid w:val="00354389"/>
    <w:rsid w:val="003546E4"/>
    <w:rsid w:val="00354A04"/>
    <w:rsid w:val="00355274"/>
    <w:rsid w:val="0035539D"/>
    <w:rsid w:val="00355E3B"/>
    <w:rsid w:val="00356112"/>
    <w:rsid w:val="00356498"/>
    <w:rsid w:val="0035693A"/>
    <w:rsid w:val="003577FF"/>
    <w:rsid w:val="003578F1"/>
    <w:rsid w:val="00357AA9"/>
    <w:rsid w:val="003607E4"/>
    <w:rsid w:val="00362047"/>
    <w:rsid w:val="00362973"/>
    <w:rsid w:val="00362B5B"/>
    <w:rsid w:val="00363BF3"/>
    <w:rsid w:val="00363E76"/>
    <w:rsid w:val="00363ED9"/>
    <w:rsid w:val="00364D59"/>
    <w:rsid w:val="00365925"/>
    <w:rsid w:val="003659EB"/>
    <w:rsid w:val="00365F47"/>
    <w:rsid w:val="003662A8"/>
    <w:rsid w:val="003664FF"/>
    <w:rsid w:val="00366C11"/>
    <w:rsid w:val="00366D14"/>
    <w:rsid w:val="00370581"/>
    <w:rsid w:val="0037058B"/>
    <w:rsid w:val="0037123F"/>
    <w:rsid w:val="00371E55"/>
    <w:rsid w:val="0037253D"/>
    <w:rsid w:val="00372DC3"/>
    <w:rsid w:val="00373291"/>
    <w:rsid w:val="0037370B"/>
    <w:rsid w:val="00373844"/>
    <w:rsid w:val="003740DC"/>
    <w:rsid w:val="00374C56"/>
    <w:rsid w:val="00374CFF"/>
    <w:rsid w:val="00375316"/>
    <w:rsid w:val="00375AB5"/>
    <w:rsid w:val="00376223"/>
    <w:rsid w:val="003776E2"/>
    <w:rsid w:val="0038093D"/>
    <w:rsid w:val="00380A0D"/>
    <w:rsid w:val="00380EE0"/>
    <w:rsid w:val="0038152B"/>
    <w:rsid w:val="0038158C"/>
    <w:rsid w:val="0038191D"/>
    <w:rsid w:val="003829B6"/>
    <w:rsid w:val="0038475B"/>
    <w:rsid w:val="00384F91"/>
    <w:rsid w:val="00385F99"/>
    <w:rsid w:val="0038617E"/>
    <w:rsid w:val="00386B5D"/>
    <w:rsid w:val="0038710A"/>
    <w:rsid w:val="00387230"/>
    <w:rsid w:val="00390005"/>
    <w:rsid w:val="00390AA9"/>
    <w:rsid w:val="0039142C"/>
    <w:rsid w:val="00393C97"/>
    <w:rsid w:val="00394087"/>
    <w:rsid w:val="00394391"/>
    <w:rsid w:val="00394727"/>
    <w:rsid w:val="003948A0"/>
    <w:rsid w:val="00395734"/>
    <w:rsid w:val="00395933"/>
    <w:rsid w:val="00395C3F"/>
    <w:rsid w:val="0039621E"/>
    <w:rsid w:val="00396255"/>
    <w:rsid w:val="003967EB"/>
    <w:rsid w:val="003977F5"/>
    <w:rsid w:val="00397B81"/>
    <w:rsid w:val="003A03C6"/>
    <w:rsid w:val="003A057B"/>
    <w:rsid w:val="003A0BF7"/>
    <w:rsid w:val="003A0C5A"/>
    <w:rsid w:val="003A1238"/>
    <w:rsid w:val="003A1C1D"/>
    <w:rsid w:val="003A1D94"/>
    <w:rsid w:val="003A204E"/>
    <w:rsid w:val="003A2654"/>
    <w:rsid w:val="003A2781"/>
    <w:rsid w:val="003A398B"/>
    <w:rsid w:val="003A4632"/>
    <w:rsid w:val="003A5255"/>
    <w:rsid w:val="003A56A5"/>
    <w:rsid w:val="003A57E0"/>
    <w:rsid w:val="003A6C63"/>
    <w:rsid w:val="003A6E25"/>
    <w:rsid w:val="003A7423"/>
    <w:rsid w:val="003A7A70"/>
    <w:rsid w:val="003B00CA"/>
    <w:rsid w:val="003B0583"/>
    <w:rsid w:val="003B06A1"/>
    <w:rsid w:val="003B08D3"/>
    <w:rsid w:val="003B0B89"/>
    <w:rsid w:val="003B0CB4"/>
    <w:rsid w:val="003B1844"/>
    <w:rsid w:val="003B1CDE"/>
    <w:rsid w:val="003B2275"/>
    <w:rsid w:val="003B2EC6"/>
    <w:rsid w:val="003B42D2"/>
    <w:rsid w:val="003B480E"/>
    <w:rsid w:val="003B50B9"/>
    <w:rsid w:val="003B51E3"/>
    <w:rsid w:val="003B5831"/>
    <w:rsid w:val="003B58AA"/>
    <w:rsid w:val="003B5A24"/>
    <w:rsid w:val="003B5C2F"/>
    <w:rsid w:val="003B630B"/>
    <w:rsid w:val="003B653E"/>
    <w:rsid w:val="003B659A"/>
    <w:rsid w:val="003B6988"/>
    <w:rsid w:val="003B6B6E"/>
    <w:rsid w:val="003B6B79"/>
    <w:rsid w:val="003B72A7"/>
    <w:rsid w:val="003B7B5D"/>
    <w:rsid w:val="003B7E14"/>
    <w:rsid w:val="003C0D98"/>
    <w:rsid w:val="003C1D3D"/>
    <w:rsid w:val="003C2C88"/>
    <w:rsid w:val="003C2E43"/>
    <w:rsid w:val="003C330A"/>
    <w:rsid w:val="003C34E4"/>
    <w:rsid w:val="003C3C26"/>
    <w:rsid w:val="003C42A5"/>
    <w:rsid w:val="003C42AE"/>
    <w:rsid w:val="003C45AD"/>
    <w:rsid w:val="003C4689"/>
    <w:rsid w:val="003C4746"/>
    <w:rsid w:val="003C4A8A"/>
    <w:rsid w:val="003C4EAD"/>
    <w:rsid w:val="003C5203"/>
    <w:rsid w:val="003C5669"/>
    <w:rsid w:val="003C5CBA"/>
    <w:rsid w:val="003C6E17"/>
    <w:rsid w:val="003C7A7B"/>
    <w:rsid w:val="003D01DF"/>
    <w:rsid w:val="003D0A46"/>
    <w:rsid w:val="003D0A5D"/>
    <w:rsid w:val="003D0B94"/>
    <w:rsid w:val="003D0CA1"/>
    <w:rsid w:val="003D1EB4"/>
    <w:rsid w:val="003D22C4"/>
    <w:rsid w:val="003D2389"/>
    <w:rsid w:val="003D3338"/>
    <w:rsid w:val="003D3946"/>
    <w:rsid w:val="003D3EDD"/>
    <w:rsid w:val="003D414C"/>
    <w:rsid w:val="003D43CB"/>
    <w:rsid w:val="003D48B6"/>
    <w:rsid w:val="003D4A24"/>
    <w:rsid w:val="003D4F06"/>
    <w:rsid w:val="003D501C"/>
    <w:rsid w:val="003D53C0"/>
    <w:rsid w:val="003D585E"/>
    <w:rsid w:val="003D5A1A"/>
    <w:rsid w:val="003D5A3A"/>
    <w:rsid w:val="003D627D"/>
    <w:rsid w:val="003D66B6"/>
    <w:rsid w:val="003D66F7"/>
    <w:rsid w:val="003D77A9"/>
    <w:rsid w:val="003E060D"/>
    <w:rsid w:val="003E0991"/>
    <w:rsid w:val="003E14F0"/>
    <w:rsid w:val="003E184D"/>
    <w:rsid w:val="003E2F92"/>
    <w:rsid w:val="003E4161"/>
    <w:rsid w:val="003E46B4"/>
    <w:rsid w:val="003E4B77"/>
    <w:rsid w:val="003E5DB9"/>
    <w:rsid w:val="003E6024"/>
    <w:rsid w:val="003E69F9"/>
    <w:rsid w:val="003E6B23"/>
    <w:rsid w:val="003E6DAD"/>
    <w:rsid w:val="003F03B3"/>
    <w:rsid w:val="003F08C9"/>
    <w:rsid w:val="003F0B23"/>
    <w:rsid w:val="003F0DB2"/>
    <w:rsid w:val="003F0F44"/>
    <w:rsid w:val="003F1EF0"/>
    <w:rsid w:val="003F251D"/>
    <w:rsid w:val="003F2929"/>
    <w:rsid w:val="003F2936"/>
    <w:rsid w:val="003F2D10"/>
    <w:rsid w:val="003F3206"/>
    <w:rsid w:val="003F369A"/>
    <w:rsid w:val="003F3740"/>
    <w:rsid w:val="003F405E"/>
    <w:rsid w:val="003F4476"/>
    <w:rsid w:val="003F4CB0"/>
    <w:rsid w:val="003F5487"/>
    <w:rsid w:val="003F617B"/>
    <w:rsid w:val="003F6CC9"/>
    <w:rsid w:val="003F721D"/>
    <w:rsid w:val="003F746A"/>
    <w:rsid w:val="003F7999"/>
    <w:rsid w:val="003F7A2D"/>
    <w:rsid w:val="003F7C01"/>
    <w:rsid w:val="003F7C3C"/>
    <w:rsid w:val="003F7D65"/>
    <w:rsid w:val="004002D2"/>
    <w:rsid w:val="00400834"/>
    <w:rsid w:val="00400DC8"/>
    <w:rsid w:val="004010FD"/>
    <w:rsid w:val="00401B38"/>
    <w:rsid w:val="00401BC3"/>
    <w:rsid w:val="0040334E"/>
    <w:rsid w:val="004035B3"/>
    <w:rsid w:val="004036CE"/>
    <w:rsid w:val="00404302"/>
    <w:rsid w:val="004048F0"/>
    <w:rsid w:val="00404C1E"/>
    <w:rsid w:val="00404D14"/>
    <w:rsid w:val="0040560D"/>
    <w:rsid w:val="004060E2"/>
    <w:rsid w:val="00406234"/>
    <w:rsid w:val="0040636E"/>
    <w:rsid w:val="004063D1"/>
    <w:rsid w:val="0040644E"/>
    <w:rsid w:val="0040690F"/>
    <w:rsid w:val="00406F2B"/>
    <w:rsid w:val="004071D8"/>
    <w:rsid w:val="00407396"/>
    <w:rsid w:val="00407589"/>
    <w:rsid w:val="004077BA"/>
    <w:rsid w:val="00407974"/>
    <w:rsid w:val="004079C0"/>
    <w:rsid w:val="00407D66"/>
    <w:rsid w:val="00407ECA"/>
    <w:rsid w:val="004100B2"/>
    <w:rsid w:val="004108F0"/>
    <w:rsid w:val="00410C92"/>
    <w:rsid w:val="00410D67"/>
    <w:rsid w:val="00410F32"/>
    <w:rsid w:val="004110BB"/>
    <w:rsid w:val="00411152"/>
    <w:rsid w:val="0041164C"/>
    <w:rsid w:val="00411AAB"/>
    <w:rsid w:val="00411C72"/>
    <w:rsid w:val="0041239D"/>
    <w:rsid w:val="00412439"/>
    <w:rsid w:val="0041342E"/>
    <w:rsid w:val="00414723"/>
    <w:rsid w:val="004150E2"/>
    <w:rsid w:val="004154D7"/>
    <w:rsid w:val="00415AA4"/>
    <w:rsid w:val="00415BCF"/>
    <w:rsid w:val="004168DA"/>
    <w:rsid w:val="00416D2C"/>
    <w:rsid w:val="00417237"/>
    <w:rsid w:val="004174E8"/>
    <w:rsid w:val="00417D6D"/>
    <w:rsid w:val="00417D78"/>
    <w:rsid w:val="00420140"/>
    <w:rsid w:val="0042032E"/>
    <w:rsid w:val="00420667"/>
    <w:rsid w:val="00420933"/>
    <w:rsid w:val="00421237"/>
    <w:rsid w:val="004223C8"/>
    <w:rsid w:val="00422458"/>
    <w:rsid w:val="00422F24"/>
    <w:rsid w:val="00422FDB"/>
    <w:rsid w:val="004235C0"/>
    <w:rsid w:val="0042375B"/>
    <w:rsid w:val="00423942"/>
    <w:rsid w:val="00423F9B"/>
    <w:rsid w:val="0042408F"/>
    <w:rsid w:val="00424436"/>
    <w:rsid w:val="00424921"/>
    <w:rsid w:val="0042494A"/>
    <w:rsid w:val="0042552F"/>
    <w:rsid w:val="004258BC"/>
    <w:rsid w:val="00425D96"/>
    <w:rsid w:val="004263EA"/>
    <w:rsid w:val="00426DFF"/>
    <w:rsid w:val="00427AA7"/>
    <w:rsid w:val="00427F59"/>
    <w:rsid w:val="00431045"/>
    <w:rsid w:val="00432385"/>
    <w:rsid w:val="00432A2E"/>
    <w:rsid w:val="0043358E"/>
    <w:rsid w:val="00433DE2"/>
    <w:rsid w:val="004342C3"/>
    <w:rsid w:val="0043563D"/>
    <w:rsid w:val="004375C3"/>
    <w:rsid w:val="004376D0"/>
    <w:rsid w:val="00437F10"/>
    <w:rsid w:val="00440B59"/>
    <w:rsid w:val="00440BB8"/>
    <w:rsid w:val="00440F07"/>
    <w:rsid w:val="00441642"/>
    <w:rsid w:val="00442474"/>
    <w:rsid w:val="00442B17"/>
    <w:rsid w:val="00442B1B"/>
    <w:rsid w:val="00443037"/>
    <w:rsid w:val="004432BD"/>
    <w:rsid w:val="0044360F"/>
    <w:rsid w:val="00443682"/>
    <w:rsid w:val="00443F53"/>
    <w:rsid w:val="0044435D"/>
    <w:rsid w:val="004445D3"/>
    <w:rsid w:val="00445481"/>
    <w:rsid w:val="00445CF8"/>
    <w:rsid w:val="00445DA8"/>
    <w:rsid w:val="0044620C"/>
    <w:rsid w:val="00446645"/>
    <w:rsid w:val="004468A8"/>
    <w:rsid w:val="00446A6B"/>
    <w:rsid w:val="00447A9D"/>
    <w:rsid w:val="004506BC"/>
    <w:rsid w:val="00450BD4"/>
    <w:rsid w:val="00450C17"/>
    <w:rsid w:val="004517FF"/>
    <w:rsid w:val="00452CDE"/>
    <w:rsid w:val="00452D56"/>
    <w:rsid w:val="004536E7"/>
    <w:rsid w:val="00453875"/>
    <w:rsid w:val="00453D0D"/>
    <w:rsid w:val="00453D83"/>
    <w:rsid w:val="00454609"/>
    <w:rsid w:val="00454843"/>
    <w:rsid w:val="0045484E"/>
    <w:rsid w:val="00454F68"/>
    <w:rsid w:val="00455BB5"/>
    <w:rsid w:val="00455C99"/>
    <w:rsid w:val="00457B0F"/>
    <w:rsid w:val="004610C0"/>
    <w:rsid w:val="00461202"/>
    <w:rsid w:val="00461300"/>
    <w:rsid w:val="00461546"/>
    <w:rsid w:val="00462E07"/>
    <w:rsid w:val="0046389E"/>
    <w:rsid w:val="00464183"/>
    <w:rsid w:val="0046496E"/>
    <w:rsid w:val="00464A28"/>
    <w:rsid w:val="00464BF2"/>
    <w:rsid w:val="00464C80"/>
    <w:rsid w:val="0046578A"/>
    <w:rsid w:val="00465BB7"/>
    <w:rsid w:val="00465EB3"/>
    <w:rsid w:val="00465FDD"/>
    <w:rsid w:val="00466F38"/>
    <w:rsid w:val="00467DA6"/>
    <w:rsid w:val="0047114C"/>
    <w:rsid w:val="004711FD"/>
    <w:rsid w:val="00472697"/>
    <w:rsid w:val="004728AC"/>
    <w:rsid w:val="00472A1D"/>
    <w:rsid w:val="00472B66"/>
    <w:rsid w:val="00473413"/>
    <w:rsid w:val="0047362D"/>
    <w:rsid w:val="0047405C"/>
    <w:rsid w:val="004741FC"/>
    <w:rsid w:val="00474A3E"/>
    <w:rsid w:val="00474B4E"/>
    <w:rsid w:val="00474B94"/>
    <w:rsid w:val="00475336"/>
    <w:rsid w:val="004758D0"/>
    <w:rsid w:val="00476286"/>
    <w:rsid w:val="004767F1"/>
    <w:rsid w:val="004769C3"/>
    <w:rsid w:val="00476D57"/>
    <w:rsid w:val="00476E06"/>
    <w:rsid w:val="004775EC"/>
    <w:rsid w:val="004779CA"/>
    <w:rsid w:val="00477C3C"/>
    <w:rsid w:val="00480636"/>
    <w:rsid w:val="00480655"/>
    <w:rsid w:val="00480C2B"/>
    <w:rsid w:val="0048110E"/>
    <w:rsid w:val="00481198"/>
    <w:rsid w:val="0048159C"/>
    <w:rsid w:val="00483663"/>
    <w:rsid w:val="0048383B"/>
    <w:rsid w:val="004847A0"/>
    <w:rsid w:val="00484E09"/>
    <w:rsid w:val="00485A53"/>
    <w:rsid w:val="0048699E"/>
    <w:rsid w:val="00486A52"/>
    <w:rsid w:val="00486BF9"/>
    <w:rsid w:val="00486F63"/>
    <w:rsid w:val="00486F83"/>
    <w:rsid w:val="004870AB"/>
    <w:rsid w:val="004871C3"/>
    <w:rsid w:val="004875D3"/>
    <w:rsid w:val="0048774C"/>
    <w:rsid w:val="00487AE5"/>
    <w:rsid w:val="00490CDF"/>
    <w:rsid w:val="00490DED"/>
    <w:rsid w:val="00491363"/>
    <w:rsid w:val="0049211A"/>
    <w:rsid w:val="004936C4"/>
    <w:rsid w:val="00493EC7"/>
    <w:rsid w:val="0049408A"/>
    <w:rsid w:val="00494E66"/>
    <w:rsid w:val="00494E98"/>
    <w:rsid w:val="00495B10"/>
    <w:rsid w:val="00495CA0"/>
    <w:rsid w:val="00496224"/>
    <w:rsid w:val="00496341"/>
    <w:rsid w:val="00497652"/>
    <w:rsid w:val="00497E1B"/>
    <w:rsid w:val="00497F14"/>
    <w:rsid w:val="004A0171"/>
    <w:rsid w:val="004A0468"/>
    <w:rsid w:val="004A10C5"/>
    <w:rsid w:val="004A13C4"/>
    <w:rsid w:val="004A1616"/>
    <w:rsid w:val="004A1DA3"/>
    <w:rsid w:val="004A204F"/>
    <w:rsid w:val="004A2416"/>
    <w:rsid w:val="004A3269"/>
    <w:rsid w:val="004A33B7"/>
    <w:rsid w:val="004A384C"/>
    <w:rsid w:val="004A3AAF"/>
    <w:rsid w:val="004A404D"/>
    <w:rsid w:val="004A41E2"/>
    <w:rsid w:val="004A4355"/>
    <w:rsid w:val="004A4619"/>
    <w:rsid w:val="004A4A0F"/>
    <w:rsid w:val="004A4A73"/>
    <w:rsid w:val="004A4EE7"/>
    <w:rsid w:val="004A510E"/>
    <w:rsid w:val="004A66D4"/>
    <w:rsid w:val="004A6851"/>
    <w:rsid w:val="004A700B"/>
    <w:rsid w:val="004A70CE"/>
    <w:rsid w:val="004A723A"/>
    <w:rsid w:val="004A7A34"/>
    <w:rsid w:val="004A7C87"/>
    <w:rsid w:val="004B0F84"/>
    <w:rsid w:val="004B1029"/>
    <w:rsid w:val="004B18EA"/>
    <w:rsid w:val="004B2D59"/>
    <w:rsid w:val="004B35E0"/>
    <w:rsid w:val="004B389B"/>
    <w:rsid w:val="004B38AC"/>
    <w:rsid w:val="004B3E44"/>
    <w:rsid w:val="004B43D7"/>
    <w:rsid w:val="004B4CF1"/>
    <w:rsid w:val="004B4E8E"/>
    <w:rsid w:val="004B51B4"/>
    <w:rsid w:val="004B5412"/>
    <w:rsid w:val="004B58FE"/>
    <w:rsid w:val="004B60AC"/>
    <w:rsid w:val="004B6AA3"/>
    <w:rsid w:val="004B7467"/>
    <w:rsid w:val="004B7CD3"/>
    <w:rsid w:val="004B7ED0"/>
    <w:rsid w:val="004C00C1"/>
    <w:rsid w:val="004C01D1"/>
    <w:rsid w:val="004C024D"/>
    <w:rsid w:val="004C03C1"/>
    <w:rsid w:val="004C0AB9"/>
    <w:rsid w:val="004C1BCF"/>
    <w:rsid w:val="004C1C7A"/>
    <w:rsid w:val="004C1F95"/>
    <w:rsid w:val="004C3908"/>
    <w:rsid w:val="004C399C"/>
    <w:rsid w:val="004C518A"/>
    <w:rsid w:val="004C5475"/>
    <w:rsid w:val="004C55BA"/>
    <w:rsid w:val="004C6CB4"/>
    <w:rsid w:val="004C7586"/>
    <w:rsid w:val="004C77AB"/>
    <w:rsid w:val="004D021E"/>
    <w:rsid w:val="004D0CEA"/>
    <w:rsid w:val="004D1586"/>
    <w:rsid w:val="004D20D9"/>
    <w:rsid w:val="004D3DA8"/>
    <w:rsid w:val="004D4A3A"/>
    <w:rsid w:val="004D4CB5"/>
    <w:rsid w:val="004D4EF3"/>
    <w:rsid w:val="004D4F2D"/>
    <w:rsid w:val="004D506E"/>
    <w:rsid w:val="004D5DED"/>
    <w:rsid w:val="004D6401"/>
    <w:rsid w:val="004D6A57"/>
    <w:rsid w:val="004D6EEF"/>
    <w:rsid w:val="004D7E62"/>
    <w:rsid w:val="004E0DEF"/>
    <w:rsid w:val="004E207B"/>
    <w:rsid w:val="004E211F"/>
    <w:rsid w:val="004E21B1"/>
    <w:rsid w:val="004E2D59"/>
    <w:rsid w:val="004E2DF8"/>
    <w:rsid w:val="004E302B"/>
    <w:rsid w:val="004E322A"/>
    <w:rsid w:val="004E3A19"/>
    <w:rsid w:val="004E40CD"/>
    <w:rsid w:val="004E4439"/>
    <w:rsid w:val="004E4AE4"/>
    <w:rsid w:val="004E4B36"/>
    <w:rsid w:val="004E4FC8"/>
    <w:rsid w:val="004E4FD3"/>
    <w:rsid w:val="004E52FD"/>
    <w:rsid w:val="004E5C36"/>
    <w:rsid w:val="004E5CED"/>
    <w:rsid w:val="004E615F"/>
    <w:rsid w:val="004E6AE1"/>
    <w:rsid w:val="004E6D4B"/>
    <w:rsid w:val="004F02FF"/>
    <w:rsid w:val="004F0E18"/>
    <w:rsid w:val="004F1181"/>
    <w:rsid w:val="004F120F"/>
    <w:rsid w:val="004F157E"/>
    <w:rsid w:val="004F219A"/>
    <w:rsid w:val="004F21EF"/>
    <w:rsid w:val="004F2A9B"/>
    <w:rsid w:val="004F2CD9"/>
    <w:rsid w:val="004F3B7F"/>
    <w:rsid w:val="004F3F24"/>
    <w:rsid w:val="004F3F28"/>
    <w:rsid w:val="004F4268"/>
    <w:rsid w:val="004F442B"/>
    <w:rsid w:val="004F44A2"/>
    <w:rsid w:val="004F4B33"/>
    <w:rsid w:val="004F54FF"/>
    <w:rsid w:val="004F587A"/>
    <w:rsid w:val="004F6028"/>
    <w:rsid w:val="004F653D"/>
    <w:rsid w:val="004F7311"/>
    <w:rsid w:val="004F775D"/>
    <w:rsid w:val="00501F00"/>
    <w:rsid w:val="00502293"/>
    <w:rsid w:val="0050262B"/>
    <w:rsid w:val="005028E4"/>
    <w:rsid w:val="00502D5B"/>
    <w:rsid w:val="00502DEE"/>
    <w:rsid w:val="005049DE"/>
    <w:rsid w:val="00504CC7"/>
    <w:rsid w:val="00504D44"/>
    <w:rsid w:val="00505863"/>
    <w:rsid w:val="00505DB3"/>
    <w:rsid w:val="00507094"/>
    <w:rsid w:val="005071F2"/>
    <w:rsid w:val="005078F0"/>
    <w:rsid w:val="005079E9"/>
    <w:rsid w:val="00507D81"/>
    <w:rsid w:val="00507FAA"/>
    <w:rsid w:val="00510138"/>
    <w:rsid w:val="005101F8"/>
    <w:rsid w:val="00510254"/>
    <w:rsid w:val="005103D7"/>
    <w:rsid w:val="005116C7"/>
    <w:rsid w:val="00511E68"/>
    <w:rsid w:val="00511E81"/>
    <w:rsid w:val="00512043"/>
    <w:rsid w:val="00512A07"/>
    <w:rsid w:val="00512B98"/>
    <w:rsid w:val="00512E4A"/>
    <w:rsid w:val="00513BCD"/>
    <w:rsid w:val="005142D1"/>
    <w:rsid w:val="00514673"/>
    <w:rsid w:val="00514AA6"/>
    <w:rsid w:val="00514BA9"/>
    <w:rsid w:val="00514CD3"/>
    <w:rsid w:val="00515911"/>
    <w:rsid w:val="00515B8F"/>
    <w:rsid w:val="00515FB5"/>
    <w:rsid w:val="0051652B"/>
    <w:rsid w:val="00516CDC"/>
    <w:rsid w:val="005170CE"/>
    <w:rsid w:val="005173F6"/>
    <w:rsid w:val="00517B88"/>
    <w:rsid w:val="00517C08"/>
    <w:rsid w:val="0052040D"/>
    <w:rsid w:val="005206FD"/>
    <w:rsid w:val="005207D0"/>
    <w:rsid w:val="00520E7F"/>
    <w:rsid w:val="00521069"/>
    <w:rsid w:val="00522406"/>
    <w:rsid w:val="0052251F"/>
    <w:rsid w:val="00522525"/>
    <w:rsid w:val="00522E1D"/>
    <w:rsid w:val="00523109"/>
    <w:rsid w:val="0052355E"/>
    <w:rsid w:val="00523A08"/>
    <w:rsid w:val="00523E9F"/>
    <w:rsid w:val="00525015"/>
    <w:rsid w:val="00525273"/>
    <w:rsid w:val="00525974"/>
    <w:rsid w:val="005259B7"/>
    <w:rsid w:val="005259CB"/>
    <w:rsid w:val="00525E81"/>
    <w:rsid w:val="00525FCC"/>
    <w:rsid w:val="0052616F"/>
    <w:rsid w:val="0052654F"/>
    <w:rsid w:val="0052673C"/>
    <w:rsid w:val="00526A5C"/>
    <w:rsid w:val="00526AC3"/>
    <w:rsid w:val="005271F3"/>
    <w:rsid w:val="005277D5"/>
    <w:rsid w:val="00527C3C"/>
    <w:rsid w:val="00530210"/>
    <w:rsid w:val="005306EC"/>
    <w:rsid w:val="00530F94"/>
    <w:rsid w:val="0053113C"/>
    <w:rsid w:val="00531983"/>
    <w:rsid w:val="00531D75"/>
    <w:rsid w:val="005321BC"/>
    <w:rsid w:val="005329E0"/>
    <w:rsid w:val="00533266"/>
    <w:rsid w:val="005336B6"/>
    <w:rsid w:val="00534347"/>
    <w:rsid w:val="00535188"/>
    <w:rsid w:val="00535267"/>
    <w:rsid w:val="00535353"/>
    <w:rsid w:val="00535BAD"/>
    <w:rsid w:val="00535D18"/>
    <w:rsid w:val="005369EB"/>
    <w:rsid w:val="00536B90"/>
    <w:rsid w:val="005371B3"/>
    <w:rsid w:val="005374B8"/>
    <w:rsid w:val="00537741"/>
    <w:rsid w:val="00540033"/>
    <w:rsid w:val="00541285"/>
    <w:rsid w:val="00541458"/>
    <w:rsid w:val="0054159D"/>
    <w:rsid w:val="005423F0"/>
    <w:rsid w:val="0054257B"/>
    <w:rsid w:val="0054292B"/>
    <w:rsid w:val="00543412"/>
    <w:rsid w:val="0054448B"/>
    <w:rsid w:val="00545BD3"/>
    <w:rsid w:val="00546F9C"/>
    <w:rsid w:val="00547670"/>
    <w:rsid w:val="005479FE"/>
    <w:rsid w:val="005500FD"/>
    <w:rsid w:val="00550B50"/>
    <w:rsid w:val="00551146"/>
    <w:rsid w:val="00551800"/>
    <w:rsid w:val="00551A3F"/>
    <w:rsid w:val="00551BD0"/>
    <w:rsid w:val="00551D70"/>
    <w:rsid w:val="005520F3"/>
    <w:rsid w:val="00552440"/>
    <w:rsid w:val="0055370E"/>
    <w:rsid w:val="005538A6"/>
    <w:rsid w:val="00553B31"/>
    <w:rsid w:val="005547A0"/>
    <w:rsid w:val="005547D1"/>
    <w:rsid w:val="00554D9C"/>
    <w:rsid w:val="005561D0"/>
    <w:rsid w:val="00556383"/>
    <w:rsid w:val="00556736"/>
    <w:rsid w:val="0055729A"/>
    <w:rsid w:val="00557EBD"/>
    <w:rsid w:val="00560339"/>
    <w:rsid w:val="005604AC"/>
    <w:rsid w:val="00560A99"/>
    <w:rsid w:val="00560E04"/>
    <w:rsid w:val="005610A7"/>
    <w:rsid w:val="005613F1"/>
    <w:rsid w:val="005622CA"/>
    <w:rsid w:val="005630A2"/>
    <w:rsid w:val="00563296"/>
    <w:rsid w:val="005636F0"/>
    <w:rsid w:val="0056403E"/>
    <w:rsid w:val="005649E4"/>
    <w:rsid w:val="0056528A"/>
    <w:rsid w:val="00565986"/>
    <w:rsid w:val="005659F6"/>
    <w:rsid w:val="005665BB"/>
    <w:rsid w:val="005669EF"/>
    <w:rsid w:val="00566C84"/>
    <w:rsid w:val="0056765A"/>
    <w:rsid w:val="00567A8B"/>
    <w:rsid w:val="00567AB8"/>
    <w:rsid w:val="005705DE"/>
    <w:rsid w:val="005708EF"/>
    <w:rsid w:val="00571276"/>
    <w:rsid w:val="00571440"/>
    <w:rsid w:val="00571753"/>
    <w:rsid w:val="0057178E"/>
    <w:rsid w:val="00571884"/>
    <w:rsid w:val="0057225E"/>
    <w:rsid w:val="00572AAF"/>
    <w:rsid w:val="005730C3"/>
    <w:rsid w:val="00574885"/>
    <w:rsid w:val="00574CAC"/>
    <w:rsid w:val="0057570B"/>
    <w:rsid w:val="00575AB5"/>
    <w:rsid w:val="00575F9F"/>
    <w:rsid w:val="00576786"/>
    <w:rsid w:val="0057678A"/>
    <w:rsid w:val="005767B2"/>
    <w:rsid w:val="00576843"/>
    <w:rsid w:val="00576A43"/>
    <w:rsid w:val="00577202"/>
    <w:rsid w:val="0057722C"/>
    <w:rsid w:val="005778F5"/>
    <w:rsid w:val="00580059"/>
    <w:rsid w:val="00580480"/>
    <w:rsid w:val="00580B4A"/>
    <w:rsid w:val="00580FCF"/>
    <w:rsid w:val="00581558"/>
    <w:rsid w:val="00581630"/>
    <w:rsid w:val="00582533"/>
    <w:rsid w:val="00582647"/>
    <w:rsid w:val="0058378C"/>
    <w:rsid w:val="00583BE7"/>
    <w:rsid w:val="00584045"/>
    <w:rsid w:val="00584053"/>
    <w:rsid w:val="0058406E"/>
    <w:rsid w:val="005848A9"/>
    <w:rsid w:val="0058493A"/>
    <w:rsid w:val="00584FF7"/>
    <w:rsid w:val="005855AF"/>
    <w:rsid w:val="00585E04"/>
    <w:rsid w:val="00585F80"/>
    <w:rsid w:val="00586058"/>
    <w:rsid w:val="00586DFA"/>
    <w:rsid w:val="00586E90"/>
    <w:rsid w:val="005875FB"/>
    <w:rsid w:val="00587D95"/>
    <w:rsid w:val="0059056C"/>
    <w:rsid w:val="00590D89"/>
    <w:rsid w:val="00590E81"/>
    <w:rsid w:val="0059144B"/>
    <w:rsid w:val="00591561"/>
    <w:rsid w:val="0059169C"/>
    <w:rsid w:val="005919E9"/>
    <w:rsid w:val="00591F6D"/>
    <w:rsid w:val="00592484"/>
    <w:rsid w:val="00592A84"/>
    <w:rsid w:val="00592EBD"/>
    <w:rsid w:val="0059456C"/>
    <w:rsid w:val="00595249"/>
    <w:rsid w:val="0059566D"/>
    <w:rsid w:val="00596FB6"/>
    <w:rsid w:val="005972ED"/>
    <w:rsid w:val="005A0189"/>
    <w:rsid w:val="005A0609"/>
    <w:rsid w:val="005A0DCF"/>
    <w:rsid w:val="005A17CC"/>
    <w:rsid w:val="005A1A88"/>
    <w:rsid w:val="005A22BF"/>
    <w:rsid w:val="005A2FCD"/>
    <w:rsid w:val="005A44F0"/>
    <w:rsid w:val="005A55C4"/>
    <w:rsid w:val="005A6191"/>
    <w:rsid w:val="005A6897"/>
    <w:rsid w:val="005A6EDE"/>
    <w:rsid w:val="005A7498"/>
    <w:rsid w:val="005A75C0"/>
    <w:rsid w:val="005B00CE"/>
    <w:rsid w:val="005B0104"/>
    <w:rsid w:val="005B0219"/>
    <w:rsid w:val="005B07BC"/>
    <w:rsid w:val="005B0B38"/>
    <w:rsid w:val="005B1212"/>
    <w:rsid w:val="005B1884"/>
    <w:rsid w:val="005B1886"/>
    <w:rsid w:val="005B2033"/>
    <w:rsid w:val="005B20E6"/>
    <w:rsid w:val="005B22C1"/>
    <w:rsid w:val="005B33E1"/>
    <w:rsid w:val="005B423C"/>
    <w:rsid w:val="005B476C"/>
    <w:rsid w:val="005B4ABB"/>
    <w:rsid w:val="005B4B94"/>
    <w:rsid w:val="005B4CB8"/>
    <w:rsid w:val="005B523F"/>
    <w:rsid w:val="005B5D66"/>
    <w:rsid w:val="005B6122"/>
    <w:rsid w:val="005B6E64"/>
    <w:rsid w:val="005B6F6C"/>
    <w:rsid w:val="005B6FF2"/>
    <w:rsid w:val="005C0517"/>
    <w:rsid w:val="005C073B"/>
    <w:rsid w:val="005C0F68"/>
    <w:rsid w:val="005C0FCC"/>
    <w:rsid w:val="005C17CE"/>
    <w:rsid w:val="005C1929"/>
    <w:rsid w:val="005C24A5"/>
    <w:rsid w:val="005C2627"/>
    <w:rsid w:val="005C334C"/>
    <w:rsid w:val="005C3EE8"/>
    <w:rsid w:val="005C41A4"/>
    <w:rsid w:val="005C420A"/>
    <w:rsid w:val="005C42FC"/>
    <w:rsid w:val="005C4699"/>
    <w:rsid w:val="005C5032"/>
    <w:rsid w:val="005C5E75"/>
    <w:rsid w:val="005C637B"/>
    <w:rsid w:val="005C6776"/>
    <w:rsid w:val="005C6B74"/>
    <w:rsid w:val="005C6ECA"/>
    <w:rsid w:val="005C7436"/>
    <w:rsid w:val="005D021E"/>
    <w:rsid w:val="005D02C6"/>
    <w:rsid w:val="005D05F4"/>
    <w:rsid w:val="005D0FE0"/>
    <w:rsid w:val="005D1606"/>
    <w:rsid w:val="005D173A"/>
    <w:rsid w:val="005D1822"/>
    <w:rsid w:val="005D2176"/>
    <w:rsid w:val="005D31FA"/>
    <w:rsid w:val="005D43E9"/>
    <w:rsid w:val="005D5D1D"/>
    <w:rsid w:val="005D5F14"/>
    <w:rsid w:val="005D68DB"/>
    <w:rsid w:val="005D7C25"/>
    <w:rsid w:val="005D7F12"/>
    <w:rsid w:val="005E010B"/>
    <w:rsid w:val="005E0847"/>
    <w:rsid w:val="005E1259"/>
    <w:rsid w:val="005E1793"/>
    <w:rsid w:val="005E1F8B"/>
    <w:rsid w:val="005E21E8"/>
    <w:rsid w:val="005E2351"/>
    <w:rsid w:val="005E23E4"/>
    <w:rsid w:val="005E2497"/>
    <w:rsid w:val="005E2770"/>
    <w:rsid w:val="005E2D74"/>
    <w:rsid w:val="005E2E6D"/>
    <w:rsid w:val="005E3DC0"/>
    <w:rsid w:val="005E40F1"/>
    <w:rsid w:val="005E4643"/>
    <w:rsid w:val="005E4F65"/>
    <w:rsid w:val="005E5713"/>
    <w:rsid w:val="005E5963"/>
    <w:rsid w:val="005E5AB1"/>
    <w:rsid w:val="005E7F7B"/>
    <w:rsid w:val="005F036E"/>
    <w:rsid w:val="005F0677"/>
    <w:rsid w:val="005F1124"/>
    <w:rsid w:val="005F29C7"/>
    <w:rsid w:val="005F34BB"/>
    <w:rsid w:val="005F4ABC"/>
    <w:rsid w:val="005F4DE9"/>
    <w:rsid w:val="005F674B"/>
    <w:rsid w:val="005F6EFF"/>
    <w:rsid w:val="005F6F5F"/>
    <w:rsid w:val="005F74DF"/>
    <w:rsid w:val="005F7873"/>
    <w:rsid w:val="005F7895"/>
    <w:rsid w:val="005F7BF0"/>
    <w:rsid w:val="0060011C"/>
    <w:rsid w:val="00600198"/>
    <w:rsid w:val="00600442"/>
    <w:rsid w:val="0060060D"/>
    <w:rsid w:val="006009C9"/>
    <w:rsid w:val="00600B13"/>
    <w:rsid w:val="00600D67"/>
    <w:rsid w:val="00600FA7"/>
    <w:rsid w:val="00601221"/>
    <w:rsid w:val="006021F9"/>
    <w:rsid w:val="006023A6"/>
    <w:rsid w:val="00602585"/>
    <w:rsid w:val="00602F9C"/>
    <w:rsid w:val="00603A0C"/>
    <w:rsid w:val="00605B76"/>
    <w:rsid w:val="00606319"/>
    <w:rsid w:val="00606708"/>
    <w:rsid w:val="0060681F"/>
    <w:rsid w:val="00606BD5"/>
    <w:rsid w:val="0060795B"/>
    <w:rsid w:val="006106EF"/>
    <w:rsid w:val="00610774"/>
    <w:rsid w:val="00610CD3"/>
    <w:rsid w:val="00611576"/>
    <w:rsid w:val="00611F08"/>
    <w:rsid w:val="006122AB"/>
    <w:rsid w:val="00612A88"/>
    <w:rsid w:val="00612E8F"/>
    <w:rsid w:val="00612FF6"/>
    <w:rsid w:val="00613527"/>
    <w:rsid w:val="00613D82"/>
    <w:rsid w:val="006142ED"/>
    <w:rsid w:val="00615D82"/>
    <w:rsid w:val="006161F7"/>
    <w:rsid w:val="00616807"/>
    <w:rsid w:val="00616ADB"/>
    <w:rsid w:val="00617A3C"/>
    <w:rsid w:val="00620048"/>
    <w:rsid w:val="0062094B"/>
    <w:rsid w:val="00620A42"/>
    <w:rsid w:val="00621098"/>
    <w:rsid w:val="00621170"/>
    <w:rsid w:val="006225BD"/>
    <w:rsid w:val="0062277B"/>
    <w:rsid w:val="00622B44"/>
    <w:rsid w:val="0062320B"/>
    <w:rsid w:val="006233DF"/>
    <w:rsid w:val="00623753"/>
    <w:rsid w:val="00623788"/>
    <w:rsid w:val="0062384C"/>
    <w:rsid w:val="00623DBC"/>
    <w:rsid w:val="00624127"/>
    <w:rsid w:val="0062465E"/>
    <w:rsid w:val="00624E1F"/>
    <w:rsid w:val="00625ED6"/>
    <w:rsid w:val="00626356"/>
    <w:rsid w:val="00627549"/>
    <w:rsid w:val="00627CBC"/>
    <w:rsid w:val="00627D0D"/>
    <w:rsid w:val="00630288"/>
    <w:rsid w:val="006319F7"/>
    <w:rsid w:val="0063200F"/>
    <w:rsid w:val="00633213"/>
    <w:rsid w:val="00633329"/>
    <w:rsid w:val="0063362F"/>
    <w:rsid w:val="00633B2B"/>
    <w:rsid w:val="00633E43"/>
    <w:rsid w:val="006354BB"/>
    <w:rsid w:val="00635546"/>
    <w:rsid w:val="00635DC3"/>
    <w:rsid w:val="00637326"/>
    <w:rsid w:val="00637655"/>
    <w:rsid w:val="00637BAD"/>
    <w:rsid w:val="006407AC"/>
    <w:rsid w:val="006407B5"/>
    <w:rsid w:val="00641211"/>
    <w:rsid w:val="006417D5"/>
    <w:rsid w:val="0064185A"/>
    <w:rsid w:val="00641F5C"/>
    <w:rsid w:val="00642001"/>
    <w:rsid w:val="006425C2"/>
    <w:rsid w:val="00642864"/>
    <w:rsid w:val="00642937"/>
    <w:rsid w:val="00642CBA"/>
    <w:rsid w:val="00643169"/>
    <w:rsid w:val="00643296"/>
    <w:rsid w:val="006432B2"/>
    <w:rsid w:val="00643C2E"/>
    <w:rsid w:val="00643DB7"/>
    <w:rsid w:val="00643DEA"/>
    <w:rsid w:val="00644B39"/>
    <w:rsid w:val="00644F81"/>
    <w:rsid w:val="00645AF8"/>
    <w:rsid w:val="00645ECC"/>
    <w:rsid w:val="006464A7"/>
    <w:rsid w:val="0064677F"/>
    <w:rsid w:val="00646C4A"/>
    <w:rsid w:val="00646FA9"/>
    <w:rsid w:val="0064795A"/>
    <w:rsid w:val="00647CB7"/>
    <w:rsid w:val="00647D2F"/>
    <w:rsid w:val="006503F5"/>
    <w:rsid w:val="00650BFE"/>
    <w:rsid w:val="00650CD8"/>
    <w:rsid w:val="00650EC1"/>
    <w:rsid w:val="006511F6"/>
    <w:rsid w:val="006513F8"/>
    <w:rsid w:val="00653C07"/>
    <w:rsid w:val="00653D40"/>
    <w:rsid w:val="0065463E"/>
    <w:rsid w:val="0065464A"/>
    <w:rsid w:val="00655163"/>
    <w:rsid w:val="006551AE"/>
    <w:rsid w:val="006554C8"/>
    <w:rsid w:val="0065598E"/>
    <w:rsid w:val="0065690D"/>
    <w:rsid w:val="00656EBC"/>
    <w:rsid w:val="006572A9"/>
    <w:rsid w:val="00660839"/>
    <w:rsid w:val="00661909"/>
    <w:rsid w:val="00662683"/>
    <w:rsid w:val="00662EE9"/>
    <w:rsid w:val="00663232"/>
    <w:rsid w:val="00663C34"/>
    <w:rsid w:val="00663D0F"/>
    <w:rsid w:val="00664D57"/>
    <w:rsid w:val="006655B6"/>
    <w:rsid w:val="00665918"/>
    <w:rsid w:val="00666314"/>
    <w:rsid w:val="0066651B"/>
    <w:rsid w:val="00666744"/>
    <w:rsid w:val="00667924"/>
    <w:rsid w:val="0067087C"/>
    <w:rsid w:val="00670C05"/>
    <w:rsid w:val="006713E2"/>
    <w:rsid w:val="006715CF"/>
    <w:rsid w:val="00671667"/>
    <w:rsid w:val="0067199D"/>
    <w:rsid w:val="00671B8B"/>
    <w:rsid w:val="00671BA7"/>
    <w:rsid w:val="0067206D"/>
    <w:rsid w:val="00673D4F"/>
    <w:rsid w:val="00673F38"/>
    <w:rsid w:val="00675365"/>
    <w:rsid w:val="006755C0"/>
    <w:rsid w:val="00676181"/>
    <w:rsid w:val="006765FA"/>
    <w:rsid w:val="006767E6"/>
    <w:rsid w:val="00676FED"/>
    <w:rsid w:val="006770A7"/>
    <w:rsid w:val="00677588"/>
    <w:rsid w:val="0068042F"/>
    <w:rsid w:val="0068058D"/>
    <w:rsid w:val="00680F81"/>
    <w:rsid w:val="00680FDE"/>
    <w:rsid w:val="006813E3"/>
    <w:rsid w:val="00681B7C"/>
    <w:rsid w:val="006822A6"/>
    <w:rsid w:val="00682613"/>
    <w:rsid w:val="0068268E"/>
    <w:rsid w:val="00682A02"/>
    <w:rsid w:val="00682A42"/>
    <w:rsid w:val="006841F2"/>
    <w:rsid w:val="0068447D"/>
    <w:rsid w:val="006852E6"/>
    <w:rsid w:val="00685BF7"/>
    <w:rsid w:val="00686859"/>
    <w:rsid w:val="0068765D"/>
    <w:rsid w:val="00690326"/>
    <w:rsid w:val="006903BB"/>
    <w:rsid w:val="00690CE5"/>
    <w:rsid w:val="00690FB4"/>
    <w:rsid w:val="006917D7"/>
    <w:rsid w:val="00691FFE"/>
    <w:rsid w:val="0069255E"/>
    <w:rsid w:val="00693733"/>
    <w:rsid w:val="006942C6"/>
    <w:rsid w:val="00694522"/>
    <w:rsid w:val="006947D2"/>
    <w:rsid w:val="00694B85"/>
    <w:rsid w:val="00694BD5"/>
    <w:rsid w:val="00694D92"/>
    <w:rsid w:val="006952A6"/>
    <w:rsid w:val="006953D9"/>
    <w:rsid w:val="006954E2"/>
    <w:rsid w:val="006958E8"/>
    <w:rsid w:val="00695A6C"/>
    <w:rsid w:val="00695DE5"/>
    <w:rsid w:val="006969AD"/>
    <w:rsid w:val="00696A01"/>
    <w:rsid w:val="00696D9B"/>
    <w:rsid w:val="00696DDE"/>
    <w:rsid w:val="0069752B"/>
    <w:rsid w:val="006977C9"/>
    <w:rsid w:val="006979C6"/>
    <w:rsid w:val="00697D7E"/>
    <w:rsid w:val="006A0086"/>
    <w:rsid w:val="006A00EB"/>
    <w:rsid w:val="006A02E7"/>
    <w:rsid w:val="006A036E"/>
    <w:rsid w:val="006A0FC9"/>
    <w:rsid w:val="006A1161"/>
    <w:rsid w:val="006A17A9"/>
    <w:rsid w:val="006A1BA2"/>
    <w:rsid w:val="006A218B"/>
    <w:rsid w:val="006A25A1"/>
    <w:rsid w:val="006A26FE"/>
    <w:rsid w:val="006A2884"/>
    <w:rsid w:val="006A2F79"/>
    <w:rsid w:val="006A372F"/>
    <w:rsid w:val="006A420F"/>
    <w:rsid w:val="006A49A5"/>
    <w:rsid w:val="006A5769"/>
    <w:rsid w:val="006A5C53"/>
    <w:rsid w:val="006A5E49"/>
    <w:rsid w:val="006A6143"/>
    <w:rsid w:val="006A6331"/>
    <w:rsid w:val="006A634D"/>
    <w:rsid w:val="006A6606"/>
    <w:rsid w:val="006A666D"/>
    <w:rsid w:val="006A6D29"/>
    <w:rsid w:val="006A739B"/>
    <w:rsid w:val="006A79E4"/>
    <w:rsid w:val="006A7A3F"/>
    <w:rsid w:val="006A7A9E"/>
    <w:rsid w:val="006A7F7A"/>
    <w:rsid w:val="006A7FD7"/>
    <w:rsid w:val="006B1126"/>
    <w:rsid w:val="006B1D34"/>
    <w:rsid w:val="006B3451"/>
    <w:rsid w:val="006B345E"/>
    <w:rsid w:val="006B383D"/>
    <w:rsid w:val="006B4057"/>
    <w:rsid w:val="006B40E9"/>
    <w:rsid w:val="006B4485"/>
    <w:rsid w:val="006B4B8C"/>
    <w:rsid w:val="006B52F4"/>
    <w:rsid w:val="006B5873"/>
    <w:rsid w:val="006B5993"/>
    <w:rsid w:val="006B6212"/>
    <w:rsid w:val="006B6324"/>
    <w:rsid w:val="006B6F96"/>
    <w:rsid w:val="006B744E"/>
    <w:rsid w:val="006B75A0"/>
    <w:rsid w:val="006B7AAD"/>
    <w:rsid w:val="006B7CB6"/>
    <w:rsid w:val="006C0164"/>
    <w:rsid w:val="006C0218"/>
    <w:rsid w:val="006C0554"/>
    <w:rsid w:val="006C072A"/>
    <w:rsid w:val="006C1A03"/>
    <w:rsid w:val="006C2301"/>
    <w:rsid w:val="006C254E"/>
    <w:rsid w:val="006C289C"/>
    <w:rsid w:val="006C2D4E"/>
    <w:rsid w:val="006C3FFA"/>
    <w:rsid w:val="006C4726"/>
    <w:rsid w:val="006C5011"/>
    <w:rsid w:val="006C516F"/>
    <w:rsid w:val="006C53E8"/>
    <w:rsid w:val="006C584D"/>
    <w:rsid w:val="006C622B"/>
    <w:rsid w:val="006C635E"/>
    <w:rsid w:val="006C677B"/>
    <w:rsid w:val="006C6A1E"/>
    <w:rsid w:val="006C76CB"/>
    <w:rsid w:val="006C7E72"/>
    <w:rsid w:val="006D0A44"/>
    <w:rsid w:val="006D0B57"/>
    <w:rsid w:val="006D0CDA"/>
    <w:rsid w:val="006D1636"/>
    <w:rsid w:val="006D179B"/>
    <w:rsid w:val="006D1A26"/>
    <w:rsid w:val="006D1AC4"/>
    <w:rsid w:val="006D2F7D"/>
    <w:rsid w:val="006D3228"/>
    <w:rsid w:val="006D32ED"/>
    <w:rsid w:val="006D366C"/>
    <w:rsid w:val="006D40BD"/>
    <w:rsid w:val="006D446B"/>
    <w:rsid w:val="006D45D3"/>
    <w:rsid w:val="006D484F"/>
    <w:rsid w:val="006D4A47"/>
    <w:rsid w:val="006D52A1"/>
    <w:rsid w:val="006D52FA"/>
    <w:rsid w:val="006D5542"/>
    <w:rsid w:val="006D57C8"/>
    <w:rsid w:val="006D6740"/>
    <w:rsid w:val="006D6CBC"/>
    <w:rsid w:val="006E01FB"/>
    <w:rsid w:val="006E03A2"/>
    <w:rsid w:val="006E0BB4"/>
    <w:rsid w:val="006E0E9F"/>
    <w:rsid w:val="006E129A"/>
    <w:rsid w:val="006E1568"/>
    <w:rsid w:val="006E16A5"/>
    <w:rsid w:val="006E1E1F"/>
    <w:rsid w:val="006E350C"/>
    <w:rsid w:val="006E3588"/>
    <w:rsid w:val="006E35ED"/>
    <w:rsid w:val="006E3750"/>
    <w:rsid w:val="006E4248"/>
    <w:rsid w:val="006E4423"/>
    <w:rsid w:val="006E442C"/>
    <w:rsid w:val="006E4B03"/>
    <w:rsid w:val="006E4C2F"/>
    <w:rsid w:val="006E4F50"/>
    <w:rsid w:val="006E5688"/>
    <w:rsid w:val="006E5921"/>
    <w:rsid w:val="006E59E9"/>
    <w:rsid w:val="006E60E3"/>
    <w:rsid w:val="006E6548"/>
    <w:rsid w:val="006E661A"/>
    <w:rsid w:val="006E76B5"/>
    <w:rsid w:val="006E7BA4"/>
    <w:rsid w:val="006E7BE2"/>
    <w:rsid w:val="006E7DC4"/>
    <w:rsid w:val="006E7F96"/>
    <w:rsid w:val="006F14B1"/>
    <w:rsid w:val="006F165F"/>
    <w:rsid w:val="006F2011"/>
    <w:rsid w:val="006F2481"/>
    <w:rsid w:val="006F259C"/>
    <w:rsid w:val="006F2A94"/>
    <w:rsid w:val="006F2FC3"/>
    <w:rsid w:val="006F32D2"/>
    <w:rsid w:val="006F3516"/>
    <w:rsid w:val="006F355F"/>
    <w:rsid w:val="006F3875"/>
    <w:rsid w:val="006F3CFE"/>
    <w:rsid w:val="006F421F"/>
    <w:rsid w:val="006F435E"/>
    <w:rsid w:val="006F490E"/>
    <w:rsid w:val="006F50E1"/>
    <w:rsid w:val="006F5641"/>
    <w:rsid w:val="006F582A"/>
    <w:rsid w:val="006F5964"/>
    <w:rsid w:val="006F5DDB"/>
    <w:rsid w:val="006F62DA"/>
    <w:rsid w:val="006F6B3C"/>
    <w:rsid w:val="006F70B1"/>
    <w:rsid w:val="007000D0"/>
    <w:rsid w:val="007009FD"/>
    <w:rsid w:val="00700AA3"/>
    <w:rsid w:val="007011AD"/>
    <w:rsid w:val="0070120C"/>
    <w:rsid w:val="007026E5"/>
    <w:rsid w:val="00702BD6"/>
    <w:rsid w:val="007032BC"/>
    <w:rsid w:val="007038AD"/>
    <w:rsid w:val="007042F2"/>
    <w:rsid w:val="00704462"/>
    <w:rsid w:val="00705A4B"/>
    <w:rsid w:val="00705DBB"/>
    <w:rsid w:val="00705EDC"/>
    <w:rsid w:val="0070622B"/>
    <w:rsid w:val="00706B4F"/>
    <w:rsid w:val="00706FCF"/>
    <w:rsid w:val="007070A1"/>
    <w:rsid w:val="00707586"/>
    <w:rsid w:val="0070774F"/>
    <w:rsid w:val="00707CD0"/>
    <w:rsid w:val="007100EE"/>
    <w:rsid w:val="00710418"/>
    <w:rsid w:val="007105EC"/>
    <w:rsid w:val="0071159A"/>
    <w:rsid w:val="0071196F"/>
    <w:rsid w:val="0071211D"/>
    <w:rsid w:val="00712212"/>
    <w:rsid w:val="00712364"/>
    <w:rsid w:val="007129F9"/>
    <w:rsid w:val="0071318B"/>
    <w:rsid w:val="00713CFB"/>
    <w:rsid w:val="007146D1"/>
    <w:rsid w:val="007155AB"/>
    <w:rsid w:val="00715AD0"/>
    <w:rsid w:val="00715DA9"/>
    <w:rsid w:val="00717703"/>
    <w:rsid w:val="00720A90"/>
    <w:rsid w:val="007213B0"/>
    <w:rsid w:val="00722205"/>
    <w:rsid w:val="007223BF"/>
    <w:rsid w:val="007226EB"/>
    <w:rsid w:val="00722A00"/>
    <w:rsid w:val="00722A3D"/>
    <w:rsid w:val="00722A9C"/>
    <w:rsid w:val="00722AD3"/>
    <w:rsid w:val="007243A4"/>
    <w:rsid w:val="00724C29"/>
    <w:rsid w:val="00725135"/>
    <w:rsid w:val="00725244"/>
    <w:rsid w:val="0072587D"/>
    <w:rsid w:val="00726312"/>
    <w:rsid w:val="0072702C"/>
    <w:rsid w:val="00727792"/>
    <w:rsid w:val="00727C38"/>
    <w:rsid w:val="007301AE"/>
    <w:rsid w:val="0073092F"/>
    <w:rsid w:val="0073094C"/>
    <w:rsid w:val="00730C42"/>
    <w:rsid w:val="00730F93"/>
    <w:rsid w:val="00731A2C"/>
    <w:rsid w:val="00731FB7"/>
    <w:rsid w:val="007321D0"/>
    <w:rsid w:val="0073268D"/>
    <w:rsid w:val="00732836"/>
    <w:rsid w:val="00733139"/>
    <w:rsid w:val="007336A1"/>
    <w:rsid w:val="00733D3E"/>
    <w:rsid w:val="00734062"/>
    <w:rsid w:val="00734EF0"/>
    <w:rsid w:val="00734F00"/>
    <w:rsid w:val="007358A3"/>
    <w:rsid w:val="00735B5F"/>
    <w:rsid w:val="00735F15"/>
    <w:rsid w:val="007363EC"/>
    <w:rsid w:val="007364A1"/>
    <w:rsid w:val="0073688C"/>
    <w:rsid w:val="00736AD5"/>
    <w:rsid w:val="00736E81"/>
    <w:rsid w:val="007370A9"/>
    <w:rsid w:val="00740061"/>
    <w:rsid w:val="007400E7"/>
    <w:rsid w:val="00740596"/>
    <w:rsid w:val="0074066F"/>
    <w:rsid w:val="00740F12"/>
    <w:rsid w:val="00741083"/>
    <w:rsid w:val="00741DB1"/>
    <w:rsid w:val="00741E4B"/>
    <w:rsid w:val="0074296B"/>
    <w:rsid w:val="00742EFC"/>
    <w:rsid w:val="00743077"/>
    <w:rsid w:val="00744119"/>
    <w:rsid w:val="00744A9C"/>
    <w:rsid w:val="00744CC9"/>
    <w:rsid w:val="00746191"/>
    <w:rsid w:val="007467AC"/>
    <w:rsid w:val="00746AEC"/>
    <w:rsid w:val="007472CC"/>
    <w:rsid w:val="00747791"/>
    <w:rsid w:val="007477AB"/>
    <w:rsid w:val="0074783C"/>
    <w:rsid w:val="007501C2"/>
    <w:rsid w:val="00750461"/>
    <w:rsid w:val="007513B0"/>
    <w:rsid w:val="007513BF"/>
    <w:rsid w:val="00752266"/>
    <w:rsid w:val="0075227C"/>
    <w:rsid w:val="00752DF3"/>
    <w:rsid w:val="007534B4"/>
    <w:rsid w:val="0075424A"/>
    <w:rsid w:val="0075436F"/>
    <w:rsid w:val="0075489F"/>
    <w:rsid w:val="00754E6D"/>
    <w:rsid w:val="00755830"/>
    <w:rsid w:val="00755CA1"/>
    <w:rsid w:val="00755E2E"/>
    <w:rsid w:val="00756B95"/>
    <w:rsid w:val="00756BBD"/>
    <w:rsid w:val="007573A4"/>
    <w:rsid w:val="007577E8"/>
    <w:rsid w:val="00757854"/>
    <w:rsid w:val="007602B3"/>
    <w:rsid w:val="007605D3"/>
    <w:rsid w:val="007605E0"/>
    <w:rsid w:val="0076070E"/>
    <w:rsid w:val="00760712"/>
    <w:rsid w:val="00761073"/>
    <w:rsid w:val="00761096"/>
    <w:rsid w:val="007612E5"/>
    <w:rsid w:val="00762291"/>
    <w:rsid w:val="00762851"/>
    <w:rsid w:val="007633F5"/>
    <w:rsid w:val="0076347B"/>
    <w:rsid w:val="007634F9"/>
    <w:rsid w:val="0076393A"/>
    <w:rsid w:val="007640BE"/>
    <w:rsid w:val="0076415D"/>
    <w:rsid w:val="007647B4"/>
    <w:rsid w:val="00764CA0"/>
    <w:rsid w:val="00764D7D"/>
    <w:rsid w:val="00765607"/>
    <w:rsid w:val="00765BC9"/>
    <w:rsid w:val="00765E41"/>
    <w:rsid w:val="00765F78"/>
    <w:rsid w:val="007661E6"/>
    <w:rsid w:val="0076635C"/>
    <w:rsid w:val="0076636C"/>
    <w:rsid w:val="007663CB"/>
    <w:rsid w:val="007663E7"/>
    <w:rsid w:val="00766588"/>
    <w:rsid w:val="00766CE4"/>
    <w:rsid w:val="00767C05"/>
    <w:rsid w:val="00770BF9"/>
    <w:rsid w:val="00770C31"/>
    <w:rsid w:val="00770C4C"/>
    <w:rsid w:val="00770E14"/>
    <w:rsid w:val="007715B5"/>
    <w:rsid w:val="0077164B"/>
    <w:rsid w:val="00772784"/>
    <w:rsid w:val="00773635"/>
    <w:rsid w:val="007737A3"/>
    <w:rsid w:val="007737D2"/>
    <w:rsid w:val="00773B2B"/>
    <w:rsid w:val="00773FDE"/>
    <w:rsid w:val="007748E0"/>
    <w:rsid w:val="00774C39"/>
    <w:rsid w:val="00774D05"/>
    <w:rsid w:val="0077652E"/>
    <w:rsid w:val="00776EA0"/>
    <w:rsid w:val="0077766C"/>
    <w:rsid w:val="00780FA3"/>
    <w:rsid w:val="007816D0"/>
    <w:rsid w:val="007818D1"/>
    <w:rsid w:val="0078249B"/>
    <w:rsid w:val="00782782"/>
    <w:rsid w:val="00782BA7"/>
    <w:rsid w:val="00782F3A"/>
    <w:rsid w:val="00784D96"/>
    <w:rsid w:val="00785354"/>
    <w:rsid w:val="00785454"/>
    <w:rsid w:val="007863CB"/>
    <w:rsid w:val="007868B7"/>
    <w:rsid w:val="0078692C"/>
    <w:rsid w:val="00786E1C"/>
    <w:rsid w:val="007872A6"/>
    <w:rsid w:val="007872F3"/>
    <w:rsid w:val="00787834"/>
    <w:rsid w:val="007909C4"/>
    <w:rsid w:val="007911F9"/>
    <w:rsid w:val="007912A2"/>
    <w:rsid w:val="007919C1"/>
    <w:rsid w:val="00792328"/>
    <w:rsid w:val="007923EC"/>
    <w:rsid w:val="0079264F"/>
    <w:rsid w:val="007927CA"/>
    <w:rsid w:val="00793BD8"/>
    <w:rsid w:val="00793C09"/>
    <w:rsid w:val="00793CBF"/>
    <w:rsid w:val="00794398"/>
    <w:rsid w:val="00794DC2"/>
    <w:rsid w:val="0079529A"/>
    <w:rsid w:val="00795861"/>
    <w:rsid w:val="0079747F"/>
    <w:rsid w:val="00797580"/>
    <w:rsid w:val="007977F2"/>
    <w:rsid w:val="007978A3"/>
    <w:rsid w:val="00797A74"/>
    <w:rsid w:val="007A0115"/>
    <w:rsid w:val="007A040B"/>
    <w:rsid w:val="007A0683"/>
    <w:rsid w:val="007A07CB"/>
    <w:rsid w:val="007A29F2"/>
    <w:rsid w:val="007A2FDD"/>
    <w:rsid w:val="007A30AE"/>
    <w:rsid w:val="007A318E"/>
    <w:rsid w:val="007A3417"/>
    <w:rsid w:val="007A43A0"/>
    <w:rsid w:val="007A4992"/>
    <w:rsid w:val="007A50E2"/>
    <w:rsid w:val="007A5CC6"/>
    <w:rsid w:val="007A5E14"/>
    <w:rsid w:val="007A5E94"/>
    <w:rsid w:val="007A611A"/>
    <w:rsid w:val="007A62B4"/>
    <w:rsid w:val="007A68E9"/>
    <w:rsid w:val="007A6954"/>
    <w:rsid w:val="007A6D5B"/>
    <w:rsid w:val="007B034F"/>
    <w:rsid w:val="007B10CC"/>
    <w:rsid w:val="007B12BF"/>
    <w:rsid w:val="007B12F3"/>
    <w:rsid w:val="007B15B3"/>
    <w:rsid w:val="007B16D8"/>
    <w:rsid w:val="007B1C2D"/>
    <w:rsid w:val="007B26F0"/>
    <w:rsid w:val="007B283A"/>
    <w:rsid w:val="007B295F"/>
    <w:rsid w:val="007B2AB1"/>
    <w:rsid w:val="007B3C11"/>
    <w:rsid w:val="007B4103"/>
    <w:rsid w:val="007B42E1"/>
    <w:rsid w:val="007B461C"/>
    <w:rsid w:val="007B50C0"/>
    <w:rsid w:val="007B5A3D"/>
    <w:rsid w:val="007B66A8"/>
    <w:rsid w:val="007B75F0"/>
    <w:rsid w:val="007C0BE9"/>
    <w:rsid w:val="007C0C4D"/>
    <w:rsid w:val="007C0CAB"/>
    <w:rsid w:val="007C1542"/>
    <w:rsid w:val="007C1D76"/>
    <w:rsid w:val="007C2BD7"/>
    <w:rsid w:val="007C3593"/>
    <w:rsid w:val="007C4006"/>
    <w:rsid w:val="007C405F"/>
    <w:rsid w:val="007C49A0"/>
    <w:rsid w:val="007C54F0"/>
    <w:rsid w:val="007C661B"/>
    <w:rsid w:val="007C6760"/>
    <w:rsid w:val="007C6FB2"/>
    <w:rsid w:val="007C7149"/>
    <w:rsid w:val="007C7810"/>
    <w:rsid w:val="007D03CF"/>
    <w:rsid w:val="007D0E44"/>
    <w:rsid w:val="007D12FD"/>
    <w:rsid w:val="007D177C"/>
    <w:rsid w:val="007D2447"/>
    <w:rsid w:val="007D28BF"/>
    <w:rsid w:val="007D2B1A"/>
    <w:rsid w:val="007D2D9C"/>
    <w:rsid w:val="007D3171"/>
    <w:rsid w:val="007D32B6"/>
    <w:rsid w:val="007D3759"/>
    <w:rsid w:val="007D39CA"/>
    <w:rsid w:val="007D3F0D"/>
    <w:rsid w:val="007D456E"/>
    <w:rsid w:val="007D4620"/>
    <w:rsid w:val="007D521D"/>
    <w:rsid w:val="007D5317"/>
    <w:rsid w:val="007D6160"/>
    <w:rsid w:val="007D68D3"/>
    <w:rsid w:val="007D69DE"/>
    <w:rsid w:val="007D6E3D"/>
    <w:rsid w:val="007D7069"/>
    <w:rsid w:val="007D737D"/>
    <w:rsid w:val="007D78D9"/>
    <w:rsid w:val="007D7BC4"/>
    <w:rsid w:val="007E03C5"/>
    <w:rsid w:val="007E0B7A"/>
    <w:rsid w:val="007E0ED6"/>
    <w:rsid w:val="007E15E9"/>
    <w:rsid w:val="007E172E"/>
    <w:rsid w:val="007E26D8"/>
    <w:rsid w:val="007E3FA8"/>
    <w:rsid w:val="007E4173"/>
    <w:rsid w:val="007E4448"/>
    <w:rsid w:val="007E454C"/>
    <w:rsid w:val="007E504E"/>
    <w:rsid w:val="007E5151"/>
    <w:rsid w:val="007E5275"/>
    <w:rsid w:val="007E60B8"/>
    <w:rsid w:val="007E6A32"/>
    <w:rsid w:val="007E78DC"/>
    <w:rsid w:val="007E7E7F"/>
    <w:rsid w:val="007E7F66"/>
    <w:rsid w:val="007F020D"/>
    <w:rsid w:val="007F11AA"/>
    <w:rsid w:val="007F14A2"/>
    <w:rsid w:val="007F19B2"/>
    <w:rsid w:val="007F40AF"/>
    <w:rsid w:val="007F40B2"/>
    <w:rsid w:val="007F4CA6"/>
    <w:rsid w:val="007F5C60"/>
    <w:rsid w:val="007F5DBF"/>
    <w:rsid w:val="007F6076"/>
    <w:rsid w:val="007F6A15"/>
    <w:rsid w:val="007F6A1B"/>
    <w:rsid w:val="007F727C"/>
    <w:rsid w:val="007F742C"/>
    <w:rsid w:val="008002D5"/>
    <w:rsid w:val="0080045B"/>
    <w:rsid w:val="00800E07"/>
    <w:rsid w:val="008011CA"/>
    <w:rsid w:val="0080123F"/>
    <w:rsid w:val="00801688"/>
    <w:rsid w:val="008019BB"/>
    <w:rsid w:val="00801CA9"/>
    <w:rsid w:val="00801D9C"/>
    <w:rsid w:val="00802C83"/>
    <w:rsid w:val="0080318D"/>
    <w:rsid w:val="0080323E"/>
    <w:rsid w:val="008039A1"/>
    <w:rsid w:val="00803B66"/>
    <w:rsid w:val="008045AF"/>
    <w:rsid w:val="008045E8"/>
    <w:rsid w:val="00805297"/>
    <w:rsid w:val="0080591A"/>
    <w:rsid w:val="00805A82"/>
    <w:rsid w:val="00805B7E"/>
    <w:rsid w:val="00805F62"/>
    <w:rsid w:val="00806366"/>
    <w:rsid w:val="008063B7"/>
    <w:rsid w:val="0080700F"/>
    <w:rsid w:val="00807132"/>
    <w:rsid w:val="00807DA3"/>
    <w:rsid w:val="00807ECF"/>
    <w:rsid w:val="00807F4C"/>
    <w:rsid w:val="008109B3"/>
    <w:rsid w:val="00810A47"/>
    <w:rsid w:val="00810BB2"/>
    <w:rsid w:val="008114EB"/>
    <w:rsid w:val="00811815"/>
    <w:rsid w:val="0081199D"/>
    <w:rsid w:val="00811F38"/>
    <w:rsid w:val="0081215A"/>
    <w:rsid w:val="00812F25"/>
    <w:rsid w:val="00812FC0"/>
    <w:rsid w:val="00813579"/>
    <w:rsid w:val="0081383B"/>
    <w:rsid w:val="00813D70"/>
    <w:rsid w:val="00813EF0"/>
    <w:rsid w:val="0081467A"/>
    <w:rsid w:val="008147DB"/>
    <w:rsid w:val="00814EF2"/>
    <w:rsid w:val="00815E1A"/>
    <w:rsid w:val="00815FBF"/>
    <w:rsid w:val="008164E0"/>
    <w:rsid w:val="00816B06"/>
    <w:rsid w:val="008179D8"/>
    <w:rsid w:val="00817BC0"/>
    <w:rsid w:val="00817D00"/>
    <w:rsid w:val="00817DF7"/>
    <w:rsid w:val="00820469"/>
    <w:rsid w:val="008207C9"/>
    <w:rsid w:val="00820AEA"/>
    <w:rsid w:val="00820BC2"/>
    <w:rsid w:val="008219D9"/>
    <w:rsid w:val="00822803"/>
    <w:rsid w:val="00822A7C"/>
    <w:rsid w:val="008230B6"/>
    <w:rsid w:val="00823266"/>
    <w:rsid w:val="0082443F"/>
    <w:rsid w:val="0082481C"/>
    <w:rsid w:val="008248D3"/>
    <w:rsid w:val="00824A3C"/>
    <w:rsid w:val="00824CEC"/>
    <w:rsid w:val="00824E9D"/>
    <w:rsid w:val="0082539A"/>
    <w:rsid w:val="00825462"/>
    <w:rsid w:val="008259F1"/>
    <w:rsid w:val="00825F78"/>
    <w:rsid w:val="0082633D"/>
    <w:rsid w:val="00826497"/>
    <w:rsid w:val="008267F7"/>
    <w:rsid w:val="00826CC6"/>
    <w:rsid w:val="00826F69"/>
    <w:rsid w:val="00826F88"/>
    <w:rsid w:val="0082738E"/>
    <w:rsid w:val="008279D3"/>
    <w:rsid w:val="0083017F"/>
    <w:rsid w:val="00830290"/>
    <w:rsid w:val="008306D6"/>
    <w:rsid w:val="00830FC7"/>
    <w:rsid w:val="008314F5"/>
    <w:rsid w:val="00831710"/>
    <w:rsid w:val="0083199F"/>
    <w:rsid w:val="0083274D"/>
    <w:rsid w:val="00832B6B"/>
    <w:rsid w:val="00832DF3"/>
    <w:rsid w:val="00832FCF"/>
    <w:rsid w:val="0083369D"/>
    <w:rsid w:val="00833B11"/>
    <w:rsid w:val="00834CB6"/>
    <w:rsid w:val="00834E32"/>
    <w:rsid w:val="0083513D"/>
    <w:rsid w:val="00835D36"/>
    <w:rsid w:val="008362C8"/>
    <w:rsid w:val="008364AE"/>
    <w:rsid w:val="00837019"/>
    <w:rsid w:val="00837233"/>
    <w:rsid w:val="00837335"/>
    <w:rsid w:val="00837376"/>
    <w:rsid w:val="008379AF"/>
    <w:rsid w:val="00837E67"/>
    <w:rsid w:val="00837FE3"/>
    <w:rsid w:val="008400E9"/>
    <w:rsid w:val="0084014D"/>
    <w:rsid w:val="0084067E"/>
    <w:rsid w:val="00840971"/>
    <w:rsid w:val="008409CE"/>
    <w:rsid w:val="00840E0F"/>
    <w:rsid w:val="0084131A"/>
    <w:rsid w:val="00841406"/>
    <w:rsid w:val="00841737"/>
    <w:rsid w:val="0084183A"/>
    <w:rsid w:val="00841A17"/>
    <w:rsid w:val="008422D5"/>
    <w:rsid w:val="008428B8"/>
    <w:rsid w:val="00842A6B"/>
    <w:rsid w:val="008436C9"/>
    <w:rsid w:val="008439B0"/>
    <w:rsid w:val="00844C17"/>
    <w:rsid w:val="00844C44"/>
    <w:rsid w:val="00844C57"/>
    <w:rsid w:val="0084509F"/>
    <w:rsid w:val="008452CC"/>
    <w:rsid w:val="00845454"/>
    <w:rsid w:val="00846412"/>
    <w:rsid w:val="00846592"/>
    <w:rsid w:val="00846636"/>
    <w:rsid w:val="00846B49"/>
    <w:rsid w:val="00846B92"/>
    <w:rsid w:val="008470C3"/>
    <w:rsid w:val="008476F0"/>
    <w:rsid w:val="008477E5"/>
    <w:rsid w:val="00847B92"/>
    <w:rsid w:val="00850A63"/>
    <w:rsid w:val="00850AEE"/>
    <w:rsid w:val="00850D01"/>
    <w:rsid w:val="0085111C"/>
    <w:rsid w:val="00851135"/>
    <w:rsid w:val="00852667"/>
    <w:rsid w:val="008527E8"/>
    <w:rsid w:val="00852BAE"/>
    <w:rsid w:val="00852E2B"/>
    <w:rsid w:val="008530F1"/>
    <w:rsid w:val="00853692"/>
    <w:rsid w:val="008539E3"/>
    <w:rsid w:val="00853A6D"/>
    <w:rsid w:val="00853B61"/>
    <w:rsid w:val="00854066"/>
    <w:rsid w:val="0085468C"/>
    <w:rsid w:val="0085491B"/>
    <w:rsid w:val="00854ACB"/>
    <w:rsid w:val="00854BD8"/>
    <w:rsid w:val="00854DD5"/>
    <w:rsid w:val="008553B4"/>
    <w:rsid w:val="0085545A"/>
    <w:rsid w:val="008554D6"/>
    <w:rsid w:val="00855A9A"/>
    <w:rsid w:val="00856517"/>
    <w:rsid w:val="008565E8"/>
    <w:rsid w:val="00856BAD"/>
    <w:rsid w:val="00857555"/>
    <w:rsid w:val="00857623"/>
    <w:rsid w:val="0085784E"/>
    <w:rsid w:val="00857B71"/>
    <w:rsid w:val="00857D24"/>
    <w:rsid w:val="008603B4"/>
    <w:rsid w:val="00860827"/>
    <w:rsid w:val="008608C9"/>
    <w:rsid w:val="00861245"/>
    <w:rsid w:val="008612BA"/>
    <w:rsid w:val="00862044"/>
    <w:rsid w:val="00862C1D"/>
    <w:rsid w:val="00863063"/>
    <w:rsid w:val="008631FC"/>
    <w:rsid w:val="0086377B"/>
    <w:rsid w:val="0086437C"/>
    <w:rsid w:val="00865505"/>
    <w:rsid w:val="008661E3"/>
    <w:rsid w:val="00866956"/>
    <w:rsid w:val="00866BF7"/>
    <w:rsid w:val="00866F57"/>
    <w:rsid w:val="00867194"/>
    <w:rsid w:val="00867220"/>
    <w:rsid w:val="008678A4"/>
    <w:rsid w:val="00870236"/>
    <w:rsid w:val="008707E6"/>
    <w:rsid w:val="00870936"/>
    <w:rsid w:val="0087103B"/>
    <w:rsid w:val="008710F7"/>
    <w:rsid w:val="00871F04"/>
    <w:rsid w:val="0087318A"/>
    <w:rsid w:val="008732CE"/>
    <w:rsid w:val="008734B0"/>
    <w:rsid w:val="008737CF"/>
    <w:rsid w:val="00873BD2"/>
    <w:rsid w:val="00874AB9"/>
    <w:rsid w:val="00874F28"/>
    <w:rsid w:val="00875005"/>
    <w:rsid w:val="00875842"/>
    <w:rsid w:val="00876664"/>
    <w:rsid w:val="0087686A"/>
    <w:rsid w:val="00876A44"/>
    <w:rsid w:val="00877458"/>
    <w:rsid w:val="008801C1"/>
    <w:rsid w:val="00880212"/>
    <w:rsid w:val="008806B6"/>
    <w:rsid w:val="00880C78"/>
    <w:rsid w:val="00880E80"/>
    <w:rsid w:val="00881315"/>
    <w:rsid w:val="00881365"/>
    <w:rsid w:val="0088150E"/>
    <w:rsid w:val="008817C1"/>
    <w:rsid w:val="00881AE4"/>
    <w:rsid w:val="0088245F"/>
    <w:rsid w:val="0088262A"/>
    <w:rsid w:val="00882AB0"/>
    <w:rsid w:val="00882DDD"/>
    <w:rsid w:val="008836EC"/>
    <w:rsid w:val="0088469B"/>
    <w:rsid w:val="008846E2"/>
    <w:rsid w:val="00884861"/>
    <w:rsid w:val="00884C9B"/>
    <w:rsid w:val="00884D00"/>
    <w:rsid w:val="00884E7A"/>
    <w:rsid w:val="00884F3D"/>
    <w:rsid w:val="00885D61"/>
    <w:rsid w:val="00885DCD"/>
    <w:rsid w:val="0088792E"/>
    <w:rsid w:val="00887C8E"/>
    <w:rsid w:val="00887DCA"/>
    <w:rsid w:val="00890861"/>
    <w:rsid w:val="00891757"/>
    <w:rsid w:val="008918F9"/>
    <w:rsid w:val="00891CCB"/>
    <w:rsid w:val="00892574"/>
    <w:rsid w:val="008925C8"/>
    <w:rsid w:val="008938C0"/>
    <w:rsid w:val="00893B09"/>
    <w:rsid w:val="0089481D"/>
    <w:rsid w:val="008966F4"/>
    <w:rsid w:val="00896E15"/>
    <w:rsid w:val="008A0430"/>
    <w:rsid w:val="008A0752"/>
    <w:rsid w:val="008A0CC9"/>
    <w:rsid w:val="008A1A70"/>
    <w:rsid w:val="008A1F13"/>
    <w:rsid w:val="008A23E4"/>
    <w:rsid w:val="008A24F6"/>
    <w:rsid w:val="008A25AB"/>
    <w:rsid w:val="008A333A"/>
    <w:rsid w:val="008A34BF"/>
    <w:rsid w:val="008A43DD"/>
    <w:rsid w:val="008A5502"/>
    <w:rsid w:val="008A6395"/>
    <w:rsid w:val="008B0824"/>
    <w:rsid w:val="008B09CC"/>
    <w:rsid w:val="008B14EB"/>
    <w:rsid w:val="008B15BF"/>
    <w:rsid w:val="008B163B"/>
    <w:rsid w:val="008B1E07"/>
    <w:rsid w:val="008B249E"/>
    <w:rsid w:val="008B2C9D"/>
    <w:rsid w:val="008B380F"/>
    <w:rsid w:val="008B4181"/>
    <w:rsid w:val="008B4376"/>
    <w:rsid w:val="008B5086"/>
    <w:rsid w:val="008B5573"/>
    <w:rsid w:val="008B564A"/>
    <w:rsid w:val="008B5F9B"/>
    <w:rsid w:val="008B5FE3"/>
    <w:rsid w:val="008B613B"/>
    <w:rsid w:val="008B6931"/>
    <w:rsid w:val="008B6D0F"/>
    <w:rsid w:val="008B72E3"/>
    <w:rsid w:val="008B76D2"/>
    <w:rsid w:val="008C0655"/>
    <w:rsid w:val="008C07FD"/>
    <w:rsid w:val="008C08B4"/>
    <w:rsid w:val="008C0A23"/>
    <w:rsid w:val="008C0E49"/>
    <w:rsid w:val="008C12C6"/>
    <w:rsid w:val="008C1EA2"/>
    <w:rsid w:val="008C287F"/>
    <w:rsid w:val="008C33A3"/>
    <w:rsid w:val="008C3539"/>
    <w:rsid w:val="008C3599"/>
    <w:rsid w:val="008C3C79"/>
    <w:rsid w:val="008C3C8E"/>
    <w:rsid w:val="008C3E42"/>
    <w:rsid w:val="008C4573"/>
    <w:rsid w:val="008C5423"/>
    <w:rsid w:val="008C5531"/>
    <w:rsid w:val="008C5811"/>
    <w:rsid w:val="008C5B04"/>
    <w:rsid w:val="008C6CE9"/>
    <w:rsid w:val="008C7526"/>
    <w:rsid w:val="008C76E4"/>
    <w:rsid w:val="008C7C4C"/>
    <w:rsid w:val="008C7E87"/>
    <w:rsid w:val="008D02B4"/>
    <w:rsid w:val="008D0DCD"/>
    <w:rsid w:val="008D0FAE"/>
    <w:rsid w:val="008D1014"/>
    <w:rsid w:val="008D15BF"/>
    <w:rsid w:val="008D18D8"/>
    <w:rsid w:val="008D1AB3"/>
    <w:rsid w:val="008D1BFA"/>
    <w:rsid w:val="008D22D7"/>
    <w:rsid w:val="008D25AB"/>
    <w:rsid w:val="008D2964"/>
    <w:rsid w:val="008D2D5B"/>
    <w:rsid w:val="008D3641"/>
    <w:rsid w:val="008D4CB0"/>
    <w:rsid w:val="008D4E56"/>
    <w:rsid w:val="008D51E6"/>
    <w:rsid w:val="008D65D3"/>
    <w:rsid w:val="008D6D51"/>
    <w:rsid w:val="008D79C9"/>
    <w:rsid w:val="008D7CB7"/>
    <w:rsid w:val="008E04F7"/>
    <w:rsid w:val="008E0D96"/>
    <w:rsid w:val="008E1045"/>
    <w:rsid w:val="008E19EE"/>
    <w:rsid w:val="008E213B"/>
    <w:rsid w:val="008E21F4"/>
    <w:rsid w:val="008E27E5"/>
    <w:rsid w:val="008E2FAD"/>
    <w:rsid w:val="008E2FB9"/>
    <w:rsid w:val="008E32CA"/>
    <w:rsid w:val="008E3F05"/>
    <w:rsid w:val="008E5A92"/>
    <w:rsid w:val="008E5CFC"/>
    <w:rsid w:val="008E60A3"/>
    <w:rsid w:val="008E6ADD"/>
    <w:rsid w:val="008E6EFD"/>
    <w:rsid w:val="008E70C9"/>
    <w:rsid w:val="008E71F6"/>
    <w:rsid w:val="008E7259"/>
    <w:rsid w:val="008E7790"/>
    <w:rsid w:val="008E7A86"/>
    <w:rsid w:val="008F0A2F"/>
    <w:rsid w:val="008F0BFE"/>
    <w:rsid w:val="008F11E5"/>
    <w:rsid w:val="008F1600"/>
    <w:rsid w:val="008F1A0C"/>
    <w:rsid w:val="008F2329"/>
    <w:rsid w:val="008F3351"/>
    <w:rsid w:val="008F3627"/>
    <w:rsid w:val="008F4151"/>
    <w:rsid w:val="008F4810"/>
    <w:rsid w:val="008F4F20"/>
    <w:rsid w:val="008F5DEE"/>
    <w:rsid w:val="008F62E0"/>
    <w:rsid w:val="008F6D37"/>
    <w:rsid w:val="008F6E36"/>
    <w:rsid w:val="008F7473"/>
    <w:rsid w:val="008F74EE"/>
    <w:rsid w:val="00900265"/>
    <w:rsid w:val="00900338"/>
    <w:rsid w:val="0090093F"/>
    <w:rsid w:val="009009F4"/>
    <w:rsid w:val="00900CB6"/>
    <w:rsid w:val="009011C0"/>
    <w:rsid w:val="009012D5"/>
    <w:rsid w:val="00901F8E"/>
    <w:rsid w:val="00902456"/>
    <w:rsid w:val="00902E0F"/>
    <w:rsid w:val="00903596"/>
    <w:rsid w:val="00903A69"/>
    <w:rsid w:val="00903DA4"/>
    <w:rsid w:val="009040A6"/>
    <w:rsid w:val="00904623"/>
    <w:rsid w:val="009051CE"/>
    <w:rsid w:val="0090554B"/>
    <w:rsid w:val="00905BB7"/>
    <w:rsid w:val="00905C56"/>
    <w:rsid w:val="00905CBA"/>
    <w:rsid w:val="009063E4"/>
    <w:rsid w:val="009064D0"/>
    <w:rsid w:val="0090655E"/>
    <w:rsid w:val="0090672D"/>
    <w:rsid w:val="00906CAE"/>
    <w:rsid w:val="00906EBB"/>
    <w:rsid w:val="009074CE"/>
    <w:rsid w:val="00910023"/>
    <w:rsid w:val="00910756"/>
    <w:rsid w:val="009108C2"/>
    <w:rsid w:val="0091294B"/>
    <w:rsid w:val="00912DE6"/>
    <w:rsid w:val="00913552"/>
    <w:rsid w:val="00913E73"/>
    <w:rsid w:val="00913E9E"/>
    <w:rsid w:val="009144CC"/>
    <w:rsid w:val="00914AF5"/>
    <w:rsid w:val="00916406"/>
    <w:rsid w:val="009164A0"/>
    <w:rsid w:val="00916F17"/>
    <w:rsid w:val="00917EAF"/>
    <w:rsid w:val="00920202"/>
    <w:rsid w:val="00920435"/>
    <w:rsid w:val="00920FBA"/>
    <w:rsid w:val="0092124D"/>
    <w:rsid w:val="009218C3"/>
    <w:rsid w:val="00921E78"/>
    <w:rsid w:val="009220B6"/>
    <w:rsid w:val="009227F7"/>
    <w:rsid w:val="00922F26"/>
    <w:rsid w:val="00923198"/>
    <w:rsid w:val="0092386A"/>
    <w:rsid w:val="00923B69"/>
    <w:rsid w:val="00923EBC"/>
    <w:rsid w:val="00923ECC"/>
    <w:rsid w:val="009243F9"/>
    <w:rsid w:val="0092449C"/>
    <w:rsid w:val="00924569"/>
    <w:rsid w:val="00924EB8"/>
    <w:rsid w:val="00925DF3"/>
    <w:rsid w:val="009263F3"/>
    <w:rsid w:val="00927B13"/>
    <w:rsid w:val="00931642"/>
    <w:rsid w:val="00931D2C"/>
    <w:rsid w:val="0093217E"/>
    <w:rsid w:val="00932590"/>
    <w:rsid w:val="00932A5C"/>
    <w:rsid w:val="00932EBA"/>
    <w:rsid w:val="0093300B"/>
    <w:rsid w:val="009332A5"/>
    <w:rsid w:val="009333C7"/>
    <w:rsid w:val="00933BB4"/>
    <w:rsid w:val="009340BF"/>
    <w:rsid w:val="00934CD7"/>
    <w:rsid w:val="00935D92"/>
    <w:rsid w:val="009360E5"/>
    <w:rsid w:val="00936202"/>
    <w:rsid w:val="00936474"/>
    <w:rsid w:val="0093726A"/>
    <w:rsid w:val="00937A14"/>
    <w:rsid w:val="00940244"/>
    <w:rsid w:val="009408A1"/>
    <w:rsid w:val="00940B39"/>
    <w:rsid w:val="0094216D"/>
    <w:rsid w:val="00942613"/>
    <w:rsid w:val="009434C8"/>
    <w:rsid w:val="00943AC7"/>
    <w:rsid w:val="00943AED"/>
    <w:rsid w:val="00944460"/>
    <w:rsid w:val="009455EB"/>
    <w:rsid w:val="009456D9"/>
    <w:rsid w:val="009458C8"/>
    <w:rsid w:val="00945A28"/>
    <w:rsid w:val="00945E88"/>
    <w:rsid w:val="00946268"/>
    <w:rsid w:val="009465B1"/>
    <w:rsid w:val="00946629"/>
    <w:rsid w:val="00946BB5"/>
    <w:rsid w:val="00946EE6"/>
    <w:rsid w:val="009471B0"/>
    <w:rsid w:val="009475DF"/>
    <w:rsid w:val="00947A5D"/>
    <w:rsid w:val="00947EB8"/>
    <w:rsid w:val="00947EBB"/>
    <w:rsid w:val="00950179"/>
    <w:rsid w:val="009509FE"/>
    <w:rsid w:val="00950ABD"/>
    <w:rsid w:val="009519E9"/>
    <w:rsid w:val="00952358"/>
    <w:rsid w:val="00952883"/>
    <w:rsid w:val="00952F2E"/>
    <w:rsid w:val="009533EC"/>
    <w:rsid w:val="009535AF"/>
    <w:rsid w:val="00953A59"/>
    <w:rsid w:val="00953B23"/>
    <w:rsid w:val="00953F7C"/>
    <w:rsid w:val="00955759"/>
    <w:rsid w:val="00955DA7"/>
    <w:rsid w:val="00955F0E"/>
    <w:rsid w:val="00955F4A"/>
    <w:rsid w:val="00956943"/>
    <w:rsid w:val="00956DD7"/>
    <w:rsid w:val="00956F20"/>
    <w:rsid w:val="00957AE6"/>
    <w:rsid w:val="00960D4F"/>
    <w:rsid w:val="00960EA0"/>
    <w:rsid w:val="009615DE"/>
    <w:rsid w:val="00961790"/>
    <w:rsid w:val="0096224B"/>
    <w:rsid w:val="0096227B"/>
    <w:rsid w:val="009625EC"/>
    <w:rsid w:val="00962899"/>
    <w:rsid w:val="00962A3A"/>
    <w:rsid w:val="00962AC1"/>
    <w:rsid w:val="00962ACF"/>
    <w:rsid w:val="00962B5A"/>
    <w:rsid w:val="00962DA7"/>
    <w:rsid w:val="00962F98"/>
    <w:rsid w:val="009638F9"/>
    <w:rsid w:val="00963B9D"/>
    <w:rsid w:val="00963D54"/>
    <w:rsid w:val="009640B1"/>
    <w:rsid w:val="009658D1"/>
    <w:rsid w:val="00965916"/>
    <w:rsid w:val="00965D6F"/>
    <w:rsid w:val="00965FA9"/>
    <w:rsid w:val="00965FD8"/>
    <w:rsid w:val="009661F1"/>
    <w:rsid w:val="00966C1A"/>
    <w:rsid w:val="00966CB7"/>
    <w:rsid w:val="0096738F"/>
    <w:rsid w:val="00967548"/>
    <w:rsid w:val="00967A48"/>
    <w:rsid w:val="00970DA3"/>
    <w:rsid w:val="009716AD"/>
    <w:rsid w:val="00972A95"/>
    <w:rsid w:val="0097353B"/>
    <w:rsid w:val="00974591"/>
    <w:rsid w:val="00974FC2"/>
    <w:rsid w:val="00975856"/>
    <w:rsid w:val="0097585E"/>
    <w:rsid w:val="00975D03"/>
    <w:rsid w:val="00976144"/>
    <w:rsid w:val="00977714"/>
    <w:rsid w:val="00977E6E"/>
    <w:rsid w:val="0098117C"/>
    <w:rsid w:val="00981A9F"/>
    <w:rsid w:val="00981BD7"/>
    <w:rsid w:val="009827BD"/>
    <w:rsid w:val="00983679"/>
    <w:rsid w:val="00983A33"/>
    <w:rsid w:val="00984605"/>
    <w:rsid w:val="0098586E"/>
    <w:rsid w:val="00985961"/>
    <w:rsid w:val="009872D1"/>
    <w:rsid w:val="00987358"/>
    <w:rsid w:val="00987383"/>
    <w:rsid w:val="00987935"/>
    <w:rsid w:val="00987FEA"/>
    <w:rsid w:val="00990AAC"/>
    <w:rsid w:val="0099117F"/>
    <w:rsid w:val="00991764"/>
    <w:rsid w:val="00991DA8"/>
    <w:rsid w:val="00991F37"/>
    <w:rsid w:val="00992140"/>
    <w:rsid w:val="00992705"/>
    <w:rsid w:val="009932CC"/>
    <w:rsid w:val="00993317"/>
    <w:rsid w:val="00993F39"/>
    <w:rsid w:val="00994E2E"/>
    <w:rsid w:val="00995A14"/>
    <w:rsid w:val="00995E8F"/>
    <w:rsid w:val="009964F2"/>
    <w:rsid w:val="009968CF"/>
    <w:rsid w:val="0099699A"/>
    <w:rsid w:val="009A010E"/>
    <w:rsid w:val="009A0561"/>
    <w:rsid w:val="009A073C"/>
    <w:rsid w:val="009A0EEF"/>
    <w:rsid w:val="009A100F"/>
    <w:rsid w:val="009A1081"/>
    <w:rsid w:val="009A156C"/>
    <w:rsid w:val="009A1CA8"/>
    <w:rsid w:val="009A2F45"/>
    <w:rsid w:val="009A3258"/>
    <w:rsid w:val="009A3527"/>
    <w:rsid w:val="009A386C"/>
    <w:rsid w:val="009A3BA9"/>
    <w:rsid w:val="009A4220"/>
    <w:rsid w:val="009A4923"/>
    <w:rsid w:val="009A5072"/>
    <w:rsid w:val="009A50BE"/>
    <w:rsid w:val="009A5296"/>
    <w:rsid w:val="009A5A99"/>
    <w:rsid w:val="009A654B"/>
    <w:rsid w:val="009A6751"/>
    <w:rsid w:val="009A68E2"/>
    <w:rsid w:val="009A6DD9"/>
    <w:rsid w:val="009A700B"/>
    <w:rsid w:val="009A72EB"/>
    <w:rsid w:val="009A74A9"/>
    <w:rsid w:val="009A74AE"/>
    <w:rsid w:val="009A74BD"/>
    <w:rsid w:val="009A7598"/>
    <w:rsid w:val="009A78BE"/>
    <w:rsid w:val="009B0082"/>
    <w:rsid w:val="009B09B2"/>
    <w:rsid w:val="009B0AB0"/>
    <w:rsid w:val="009B128C"/>
    <w:rsid w:val="009B1E61"/>
    <w:rsid w:val="009B2078"/>
    <w:rsid w:val="009B26EF"/>
    <w:rsid w:val="009B303B"/>
    <w:rsid w:val="009B4A28"/>
    <w:rsid w:val="009B4EBD"/>
    <w:rsid w:val="009B59C5"/>
    <w:rsid w:val="009B5B9C"/>
    <w:rsid w:val="009B6AE8"/>
    <w:rsid w:val="009B754A"/>
    <w:rsid w:val="009B7A29"/>
    <w:rsid w:val="009B7F39"/>
    <w:rsid w:val="009C045A"/>
    <w:rsid w:val="009C1149"/>
    <w:rsid w:val="009C134D"/>
    <w:rsid w:val="009C1490"/>
    <w:rsid w:val="009C1C7B"/>
    <w:rsid w:val="009C1F85"/>
    <w:rsid w:val="009C2747"/>
    <w:rsid w:val="009C413A"/>
    <w:rsid w:val="009C417D"/>
    <w:rsid w:val="009C45EA"/>
    <w:rsid w:val="009C487F"/>
    <w:rsid w:val="009C49A4"/>
    <w:rsid w:val="009C50FF"/>
    <w:rsid w:val="009C623B"/>
    <w:rsid w:val="009C680C"/>
    <w:rsid w:val="009C6D31"/>
    <w:rsid w:val="009C73FB"/>
    <w:rsid w:val="009C7995"/>
    <w:rsid w:val="009C7A74"/>
    <w:rsid w:val="009C7BFF"/>
    <w:rsid w:val="009C7CCB"/>
    <w:rsid w:val="009D04FD"/>
    <w:rsid w:val="009D135B"/>
    <w:rsid w:val="009D137A"/>
    <w:rsid w:val="009D1A77"/>
    <w:rsid w:val="009D2F03"/>
    <w:rsid w:val="009D300B"/>
    <w:rsid w:val="009D312F"/>
    <w:rsid w:val="009D31F8"/>
    <w:rsid w:val="009D3C90"/>
    <w:rsid w:val="009D3D8D"/>
    <w:rsid w:val="009D4139"/>
    <w:rsid w:val="009D45EB"/>
    <w:rsid w:val="009D47C9"/>
    <w:rsid w:val="009D5920"/>
    <w:rsid w:val="009D5C7B"/>
    <w:rsid w:val="009D619F"/>
    <w:rsid w:val="009D6883"/>
    <w:rsid w:val="009D6991"/>
    <w:rsid w:val="009D6E35"/>
    <w:rsid w:val="009D71CE"/>
    <w:rsid w:val="009D7B72"/>
    <w:rsid w:val="009E00E6"/>
    <w:rsid w:val="009E1A34"/>
    <w:rsid w:val="009E1E32"/>
    <w:rsid w:val="009E251B"/>
    <w:rsid w:val="009E3244"/>
    <w:rsid w:val="009E386B"/>
    <w:rsid w:val="009E3E11"/>
    <w:rsid w:val="009E4753"/>
    <w:rsid w:val="009E4F02"/>
    <w:rsid w:val="009E57C6"/>
    <w:rsid w:val="009E65ED"/>
    <w:rsid w:val="009E69CD"/>
    <w:rsid w:val="009E6A6A"/>
    <w:rsid w:val="009E6F55"/>
    <w:rsid w:val="009E7D6F"/>
    <w:rsid w:val="009E7E13"/>
    <w:rsid w:val="009E7FDE"/>
    <w:rsid w:val="009F06C2"/>
    <w:rsid w:val="009F0755"/>
    <w:rsid w:val="009F0CC8"/>
    <w:rsid w:val="009F1974"/>
    <w:rsid w:val="009F1B4D"/>
    <w:rsid w:val="009F218A"/>
    <w:rsid w:val="009F2237"/>
    <w:rsid w:val="009F2324"/>
    <w:rsid w:val="009F2A60"/>
    <w:rsid w:val="009F2A6E"/>
    <w:rsid w:val="009F3279"/>
    <w:rsid w:val="009F33C3"/>
    <w:rsid w:val="009F3A3A"/>
    <w:rsid w:val="009F4937"/>
    <w:rsid w:val="009F4EC7"/>
    <w:rsid w:val="009F53E7"/>
    <w:rsid w:val="009F5769"/>
    <w:rsid w:val="009F6139"/>
    <w:rsid w:val="009F622A"/>
    <w:rsid w:val="009F74D7"/>
    <w:rsid w:val="009F77C2"/>
    <w:rsid w:val="009F7C55"/>
    <w:rsid w:val="00A00060"/>
    <w:rsid w:val="00A00394"/>
    <w:rsid w:val="00A006DE"/>
    <w:rsid w:val="00A00DCD"/>
    <w:rsid w:val="00A00E2E"/>
    <w:rsid w:val="00A00EA9"/>
    <w:rsid w:val="00A01048"/>
    <w:rsid w:val="00A01361"/>
    <w:rsid w:val="00A01432"/>
    <w:rsid w:val="00A01B78"/>
    <w:rsid w:val="00A021B9"/>
    <w:rsid w:val="00A028E4"/>
    <w:rsid w:val="00A02CED"/>
    <w:rsid w:val="00A0333E"/>
    <w:rsid w:val="00A03577"/>
    <w:rsid w:val="00A042AF"/>
    <w:rsid w:val="00A04FE7"/>
    <w:rsid w:val="00A0512F"/>
    <w:rsid w:val="00A053D9"/>
    <w:rsid w:val="00A0564F"/>
    <w:rsid w:val="00A0573F"/>
    <w:rsid w:val="00A060FC"/>
    <w:rsid w:val="00A068A7"/>
    <w:rsid w:val="00A07118"/>
    <w:rsid w:val="00A07F76"/>
    <w:rsid w:val="00A10278"/>
    <w:rsid w:val="00A103CF"/>
    <w:rsid w:val="00A110E2"/>
    <w:rsid w:val="00A11887"/>
    <w:rsid w:val="00A118E3"/>
    <w:rsid w:val="00A11CAD"/>
    <w:rsid w:val="00A120B9"/>
    <w:rsid w:val="00A142DE"/>
    <w:rsid w:val="00A14329"/>
    <w:rsid w:val="00A1488A"/>
    <w:rsid w:val="00A152F6"/>
    <w:rsid w:val="00A158D8"/>
    <w:rsid w:val="00A159D1"/>
    <w:rsid w:val="00A15A4A"/>
    <w:rsid w:val="00A15DF5"/>
    <w:rsid w:val="00A15E32"/>
    <w:rsid w:val="00A15FA8"/>
    <w:rsid w:val="00A16082"/>
    <w:rsid w:val="00A1700C"/>
    <w:rsid w:val="00A172A3"/>
    <w:rsid w:val="00A20109"/>
    <w:rsid w:val="00A218CC"/>
    <w:rsid w:val="00A21B0D"/>
    <w:rsid w:val="00A21D81"/>
    <w:rsid w:val="00A22A50"/>
    <w:rsid w:val="00A22D3E"/>
    <w:rsid w:val="00A233CD"/>
    <w:rsid w:val="00A236ED"/>
    <w:rsid w:val="00A23A1F"/>
    <w:rsid w:val="00A240CD"/>
    <w:rsid w:val="00A2441C"/>
    <w:rsid w:val="00A25383"/>
    <w:rsid w:val="00A262A6"/>
    <w:rsid w:val="00A27207"/>
    <w:rsid w:val="00A30916"/>
    <w:rsid w:val="00A30A5F"/>
    <w:rsid w:val="00A31064"/>
    <w:rsid w:val="00A31EB1"/>
    <w:rsid w:val="00A3236A"/>
    <w:rsid w:val="00A32BFA"/>
    <w:rsid w:val="00A32F8F"/>
    <w:rsid w:val="00A3438F"/>
    <w:rsid w:val="00A348E2"/>
    <w:rsid w:val="00A3490B"/>
    <w:rsid w:val="00A34C15"/>
    <w:rsid w:val="00A35351"/>
    <w:rsid w:val="00A35618"/>
    <w:rsid w:val="00A356F2"/>
    <w:rsid w:val="00A35BBE"/>
    <w:rsid w:val="00A36428"/>
    <w:rsid w:val="00A36C02"/>
    <w:rsid w:val="00A36ED6"/>
    <w:rsid w:val="00A371C9"/>
    <w:rsid w:val="00A37EF2"/>
    <w:rsid w:val="00A403E9"/>
    <w:rsid w:val="00A40508"/>
    <w:rsid w:val="00A408D2"/>
    <w:rsid w:val="00A40BD3"/>
    <w:rsid w:val="00A40C1F"/>
    <w:rsid w:val="00A42762"/>
    <w:rsid w:val="00A42A5A"/>
    <w:rsid w:val="00A42AA3"/>
    <w:rsid w:val="00A42AF3"/>
    <w:rsid w:val="00A42B1E"/>
    <w:rsid w:val="00A42C44"/>
    <w:rsid w:val="00A42CE6"/>
    <w:rsid w:val="00A434BA"/>
    <w:rsid w:val="00A43655"/>
    <w:rsid w:val="00A43ADE"/>
    <w:rsid w:val="00A43DA4"/>
    <w:rsid w:val="00A43E73"/>
    <w:rsid w:val="00A44084"/>
    <w:rsid w:val="00A441F9"/>
    <w:rsid w:val="00A4485F"/>
    <w:rsid w:val="00A44CBD"/>
    <w:rsid w:val="00A44F1D"/>
    <w:rsid w:val="00A44FC7"/>
    <w:rsid w:val="00A451C3"/>
    <w:rsid w:val="00A4539E"/>
    <w:rsid w:val="00A4542E"/>
    <w:rsid w:val="00A459CA"/>
    <w:rsid w:val="00A460DD"/>
    <w:rsid w:val="00A4610E"/>
    <w:rsid w:val="00A4613D"/>
    <w:rsid w:val="00A466C8"/>
    <w:rsid w:val="00A4671A"/>
    <w:rsid w:val="00A46E4E"/>
    <w:rsid w:val="00A47808"/>
    <w:rsid w:val="00A50118"/>
    <w:rsid w:val="00A503E1"/>
    <w:rsid w:val="00A50730"/>
    <w:rsid w:val="00A50B29"/>
    <w:rsid w:val="00A5209D"/>
    <w:rsid w:val="00A52202"/>
    <w:rsid w:val="00A529B2"/>
    <w:rsid w:val="00A5317E"/>
    <w:rsid w:val="00A54764"/>
    <w:rsid w:val="00A54948"/>
    <w:rsid w:val="00A54A0F"/>
    <w:rsid w:val="00A55168"/>
    <w:rsid w:val="00A55B7D"/>
    <w:rsid w:val="00A55F14"/>
    <w:rsid w:val="00A56D4C"/>
    <w:rsid w:val="00A56EFF"/>
    <w:rsid w:val="00A602A3"/>
    <w:rsid w:val="00A60DEE"/>
    <w:rsid w:val="00A60E3F"/>
    <w:rsid w:val="00A6119A"/>
    <w:rsid w:val="00A6143B"/>
    <w:rsid w:val="00A61C5A"/>
    <w:rsid w:val="00A6222A"/>
    <w:rsid w:val="00A6228F"/>
    <w:rsid w:val="00A624E4"/>
    <w:rsid w:val="00A63499"/>
    <w:rsid w:val="00A63820"/>
    <w:rsid w:val="00A638E8"/>
    <w:rsid w:val="00A63B95"/>
    <w:rsid w:val="00A63CB6"/>
    <w:rsid w:val="00A642C8"/>
    <w:rsid w:val="00A65AA4"/>
    <w:rsid w:val="00A65F31"/>
    <w:rsid w:val="00A6607E"/>
    <w:rsid w:val="00A66223"/>
    <w:rsid w:val="00A66A32"/>
    <w:rsid w:val="00A66C0D"/>
    <w:rsid w:val="00A66DC8"/>
    <w:rsid w:val="00A67517"/>
    <w:rsid w:val="00A6765F"/>
    <w:rsid w:val="00A67B8C"/>
    <w:rsid w:val="00A700E3"/>
    <w:rsid w:val="00A70A7C"/>
    <w:rsid w:val="00A71299"/>
    <w:rsid w:val="00A71EE5"/>
    <w:rsid w:val="00A72676"/>
    <w:rsid w:val="00A72A44"/>
    <w:rsid w:val="00A72C1E"/>
    <w:rsid w:val="00A73556"/>
    <w:rsid w:val="00A7386C"/>
    <w:rsid w:val="00A73DF4"/>
    <w:rsid w:val="00A73E2F"/>
    <w:rsid w:val="00A7468D"/>
    <w:rsid w:val="00A74D4D"/>
    <w:rsid w:val="00A755D2"/>
    <w:rsid w:val="00A75701"/>
    <w:rsid w:val="00A75B5A"/>
    <w:rsid w:val="00A75C98"/>
    <w:rsid w:val="00A760F9"/>
    <w:rsid w:val="00A76413"/>
    <w:rsid w:val="00A766CE"/>
    <w:rsid w:val="00A76CAD"/>
    <w:rsid w:val="00A77282"/>
    <w:rsid w:val="00A772A7"/>
    <w:rsid w:val="00A77337"/>
    <w:rsid w:val="00A7794F"/>
    <w:rsid w:val="00A77A98"/>
    <w:rsid w:val="00A77B85"/>
    <w:rsid w:val="00A77C9E"/>
    <w:rsid w:val="00A80140"/>
    <w:rsid w:val="00A806DD"/>
    <w:rsid w:val="00A8083A"/>
    <w:rsid w:val="00A81618"/>
    <w:rsid w:val="00A82C65"/>
    <w:rsid w:val="00A82E33"/>
    <w:rsid w:val="00A82F30"/>
    <w:rsid w:val="00A8303C"/>
    <w:rsid w:val="00A83194"/>
    <w:rsid w:val="00A834A7"/>
    <w:rsid w:val="00A841DC"/>
    <w:rsid w:val="00A842E0"/>
    <w:rsid w:val="00A847B3"/>
    <w:rsid w:val="00A84A4F"/>
    <w:rsid w:val="00A8506D"/>
    <w:rsid w:val="00A8514E"/>
    <w:rsid w:val="00A86317"/>
    <w:rsid w:val="00A86577"/>
    <w:rsid w:val="00A866DE"/>
    <w:rsid w:val="00A869DE"/>
    <w:rsid w:val="00A869F5"/>
    <w:rsid w:val="00A87464"/>
    <w:rsid w:val="00A87E11"/>
    <w:rsid w:val="00A87F7C"/>
    <w:rsid w:val="00A90141"/>
    <w:rsid w:val="00A90217"/>
    <w:rsid w:val="00A90BF1"/>
    <w:rsid w:val="00A90CBA"/>
    <w:rsid w:val="00A90F40"/>
    <w:rsid w:val="00A91083"/>
    <w:rsid w:val="00A91194"/>
    <w:rsid w:val="00A914A9"/>
    <w:rsid w:val="00A91705"/>
    <w:rsid w:val="00A91C65"/>
    <w:rsid w:val="00A920A1"/>
    <w:rsid w:val="00A92BA6"/>
    <w:rsid w:val="00A9306B"/>
    <w:rsid w:val="00A96216"/>
    <w:rsid w:val="00A9623C"/>
    <w:rsid w:val="00A96732"/>
    <w:rsid w:val="00A96B47"/>
    <w:rsid w:val="00AA08A4"/>
    <w:rsid w:val="00AA123E"/>
    <w:rsid w:val="00AA1439"/>
    <w:rsid w:val="00AA146B"/>
    <w:rsid w:val="00AA2104"/>
    <w:rsid w:val="00AA219F"/>
    <w:rsid w:val="00AA265E"/>
    <w:rsid w:val="00AA3002"/>
    <w:rsid w:val="00AA345E"/>
    <w:rsid w:val="00AA4091"/>
    <w:rsid w:val="00AA4272"/>
    <w:rsid w:val="00AA450A"/>
    <w:rsid w:val="00AA468C"/>
    <w:rsid w:val="00AA47B2"/>
    <w:rsid w:val="00AA5070"/>
    <w:rsid w:val="00AA52C7"/>
    <w:rsid w:val="00AA5C15"/>
    <w:rsid w:val="00AA5C8A"/>
    <w:rsid w:val="00AA6673"/>
    <w:rsid w:val="00AA6993"/>
    <w:rsid w:val="00AA6AE4"/>
    <w:rsid w:val="00AA703D"/>
    <w:rsid w:val="00AA74C7"/>
    <w:rsid w:val="00AB0BB6"/>
    <w:rsid w:val="00AB0DF5"/>
    <w:rsid w:val="00AB2600"/>
    <w:rsid w:val="00AB345B"/>
    <w:rsid w:val="00AB3611"/>
    <w:rsid w:val="00AB37E2"/>
    <w:rsid w:val="00AB3B8B"/>
    <w:rsid w:val="00AB3B9C"/>
    <w:rsid w:val="00AB4A5A"/>
    <w:rsid w:val="00AB4D36"/>
    <w:rsid w:val="00AB584C"/>
    <w:rsid w:val="00AB5AB2"/>
    <w:rsid w:val="00AB5F2D"/>
    <w:rsid w:val="00AB65A0"/>
    <w:rsid w:val="00AB6AA5"/>
    <w:rsid w:val="00AB6FEE"/>
    <w:rsid w:val="00AB758C"/>
    <w:rsid w:val="00AC01E1"/>
    <w:rsid w:val="00AC0BA9"/>
    <w:rsid w:val="00AC0E5F"/>
    <w:rsid w:val="00AC18D5"/>
    <w:rsid w:val="00AC1B34"/>
    <w:rsid w:val="00AC1D68"/>
    <w:rsid w:val="00AC2438"/>
    <w:rsid w:val="00AC29F5"/>
    <w:rsid w:val="00AC2A15"/>
    <w:rsid w:val="00AC30A4"/>
    <w:rsid w:val="00AC30CF"/>
    <w:rsid w:val="00AC3D8C"/>
    <w:rsid w:val="00AC44D2"/>
    <w:rsid w:val="00AC4603"/>
    <w:rsid w:val="00AC4D57"/>
    <w:rsid w:val="00AC4DCC"/>
    <w:rsid w:val="00AC5645"/>
    <w:rsid w:val="00AC645A"/>
    <w:rsid w:val="00AC65CD"/>
    <w:rsid w:val="00AC72DA"/>
    <w:rsid w:val="00AC7610"/>
    <w:rsid w:val="00AC7662"/>
    <w:rsid w:val="00AD0099"/>
    <w:rsid w:val="00AD067E"/>
    <w:rsid w:val="00AD0BF2"/>
    <w:rsid w:val="00AD0C05"/>
    <w:rsid w:val="00AD0D36"/>
    <w:rsid w:val="00AD0DD9"/>
    <w:rsid w:val="00AD158B"/>
    <w:rsid w:val="00AD1E4E"/>
    <w:rsid w:val="00AD2605"/>
    <w:rsid w:val="00AD271A"/>
    <w:rsid w:val="00AD27D5"/>
    <w:rsid w:val="00AD28DD"/>
    <w:rsid w:val="00AD33BE"/>
    <w:rsid w:val="00AD43A8"/>
    <w:rsid w:val="00AD485F"/>
    <w:rsid w:val="00AD4E98"/>
    <w:rsid w:val="00AD4F9F"/>
    <w:rsid w:val="00AD50CF"/>
    <w:rsid w:val="00AD5745"/>
    <w:rsid w:val="00AD5D7E"/>
    <w:rsid w:val="00AD60C5"/>
    <w:rsid w:val="00AD757E"/>
    <w:rsid w:val="00AE05EC"/>
    <w:rsid w:val="00AE0823"/>
    <w:rsid w:val="00AE08C0"/>
    <w:rsid w:val="00AE13FD"/>
    <w:rsid w:val="00AE1DD4"/>
    <w:rsid w:val="00AE24F1"/>
    <w:rsid w:val="00AE28FA"/>
    <w:rsid w:val="00AE2B59"/>
    <w:rsid w:val="00AE32C4"/>
    <w:rsid w:val="00AE33A6"/>
    <w:rsid w:val="00AE378B"/>
    <w:rsid w:val="00AE3A2B"/>
    <w:rsid w:val="00AE3DE7"/>
    <w:rsid w:val="00AE404D"/>
    <w:rsid w:val="00AE4931"/>
    <w:rsid w:val="00AE4CC2"/>
    <w:rsid w:val="00AE4EE6"/>
    <w:rsid w:val="00AE5244"/>
    <w:rsid w:val="00AE55F5"/>
    <w:rsid w:val="00AE5BC4"/>
    <w:rsid w:val="00AE64CE"/>
    <w:rsid w:val="00AE706B"/>
    <w:rsid w:val="00AE74E4"/>
    <w:rsid w:val="00AE78FA"/>
    <w:rsid w:val="00AE7C43"/>
    <w:rsid w:val="00AF0D37"/>
    <w:rsid w:val="00AF0E2A"/>
    <w:rsid w:val="00AF13CF"/>
    <w:rsid w:val="00AF15E7"/>
    <w:rsid w:val="00AF161B"/>
    <w:rsid w:val="00AF2EE7"/>
    <w:rsid w:val="00AF3852"/>
    <w:rsid w:val="00AF41A1"/>
    <w:rsid w:val="00AF47E5"/>
    <w:rsid w:val="00AF4AF8"/>
    <w:rsid w:val="00AF4CB4"/>
    <w:rsid w:val="00AF5099"/>
    <w:rsid w:val="00AF5BAB"/>
    <w:rsid w:val="00AF600B"/>
    <w:rsid w:val="00AF6204"/>
    <w:rsid w:val="00AF62E6"/>
    <w:rsid w:val="00AF640D"/>
    <w:rsid w:val="00AF7095"/>
    <w:rsid w:val="00AF7490"/>
    <w:rsid w:val="00AF7633"/>
    <w:rsid w:val="00B004FF"/>
    <w:rsid w:val="00B00BCC"/>
    <w:rsid w:val="00B01166"/>
    <w:rsid w:val="00B019D5"/>
    <w:rsid w:val="00B025ED"/>
    <w:rsid w:val="00B03660"/>
    <w:rsid w:val="00B043E6"/>
    <w:rsid w:val="00B045D9"/>
    <w:rsid w:val="00B047E3"/>
    <w:rsid w:val="00B049F7"/>
    <w:rsid w:val="00B04B14"/>
    <w:rsid w:val="00B05831"/>
    <w:rsid w:val="00B05CAD"/>
    <w:rsid w:val="00B069D7"/>
    <w:rsid w:val="00B0757B"/>
    <w:rsid w:val="00B104ED"/>
    <w:rsid w:val="00B10AF4"/>
    <w:rsid w:val="00B10BE5"/>
    <w:rsid w:val="00B114E8"/>
    <w:rsid w:val="00B11836"/>
    <w:rsid w:val="00B11A9F"/>
    <w:rsid w:val="00B11C83"/>
    <w:rsid w:val="00B12BE6"/>
    <w:rsid w:val="00B13161"/>
    <w:rsid w:val="00B13BC7"/>
    <w:rsid w:val="00B14340"/>
    <w:rsid w:val="00B1447B"/>
    <w:rsid w:val="00B14570"/>
    <w:rsid w:val="00B14581"/>
    <w:rsid w:val="00B148ED"/>
    <w:rsid w:val="00B15A8B"/>
    <w:rsid w:val="00B1604D"/>
    <w:rsid w:val="00B163DE"/>
    <w:rsid w:val="00B16723"/>
    <w:rsid w:val="00B169F6"/>
    <w:rsid w:val="00B16ED7"/>
    <w:rsid w:val="00B16F06"/>
    <w:rsid w:val="00B17039"/>
    <w:rsid w:val="00B17345"/>
    <w:rsid w:val="00B17DAD"/>
    <w:rsid w:val="00B200A2"/>
    <w:rsid w:val="00B20215"/>
    <w:rsid w:val="00B205CA"/>
    <w:rsid w:val="00B205EE"/>
    <w:rsid w:val="00B210A5"/>
    <w:rsid w:val="00B21B81"/>
    <w:rsid w:val="00B23C8F"/>
    <w:rsid w:val="00B23CC8"/>
    <w:rsid w:val="00B23EAE"/>
    <w:rsid w:val="00B2491D"/>
    <w:rsid w:val="00B24D66"/>
    <w:rsid w:val="00B24ED5"/>
    <w:rsid w:val="00B250FC"/>
    <w:rsid w:val="00B252D5"/>
    <w:rsid w:val="00B25763"/>
    <w:rsid w:val="00B25BC2"/>
    <w:rsid w:val="00B25EF1"/>
    <w:rsid w:val="00B25F0E"/>
    <w:rsid w:val="00B26403"/>
    <w:rsid w:val="00B26562"/>
    <w:rsid w:val="00B27431"/>
    <w:rsid w:val="00B27652"/>
    <w:rsid w:val="00B27EC2"/>
    <w:rsid w:val="00B30AAF"/>
    <w:rsid w:val="00B30CDD"/>
    <w:rsid w:val="00B31743"/>
    <w:rsid w:val="00B32DDA"/>
    <w:rsid w:val="00B3312A"/>
    <w:rsid w:val="00B34706"/>
    <w:rsid w:val="00B34CFA"/>
    <w:rsid w:val="00B34D68"/>
    <w:rsid w:val="00B35240"/>
    <w:rsid w:val="00B35571"/>
    <w:rsid w:val="00B35F11"/>
    <w:rsid w:val="00B36B35"/>
    <w:rsid w:val="00B370BE"/>
    <w:rsid w:val="00B37112"/>
    <w:rsid w:val="00B37DF4"/>
    <w:rsid w:val="00B37F94"/>
    <w:rsid w:val="00B4004A"/>
    <w:rsid w:val="00B40627"/>
    <w:rsid w:val="00B40BE5"/>
    <w:rsid w:val="00B40DFC"/>
    <w:rsid w:val="00B418CE"/>
    <w:rsid w:val="00B41D57"/>
    <w:rsid w:val="00B430CD"/>
    <w:rsid w:val="00B430D6"/>
    <w:rsid w:val="00B4368B"/>
    <w:rsid w:val="00B439F2"/>
    <w:rsid w:val="00B43D5A"/>
    <w:rsid w:val="00B44B11"/>
    <w:rsid w:val="00B4669C"/>
    <w:rsid w:val="00B46F07"/>
    <w:rsid w:val="00B470B0"/>
    <w:rsid w:val="00B47242"/>
    <w:rsid w:val="00B47341"/>
    <w:rsid w:val="00B47A2B"/>
    <w:rsid w:val="00B500CC"/>
    <w:rsid w:val="00B5037A"/>
    <w:rsid w:val="00B50B2B"/>
    <w:rsid w:val="00B5127A"/>
    <w:rsid w:val="00B51570"/>
    <w:rsid w:val="00B519B7"/>
    <w:rsid w:val="00B52D2F"/>
    <w:rsid w:val="00B52EEE"/>
    <w:rsid w:val="00B532E5"/>
    <w:rsid w:val="00B533C4"/>
    <w:rsid w:val="00B5341D"/>
    <w:rsid w:val="00B53508"/>
    <w:rsid w:val="00B53999"/>
    <w:rsid w:val="00B539C3"/>
    <w:rsid w:val="00B53C97"/>
    <w:rsid w:val="00B53EDE"/>
    <w:rsid w:val="00B5421C"/>
    <w:rsid w:val="00B54551"/>
    <w:rsid w:val="00B548D5"/>
    <w:rsid w:val="00B56534"/>
    <w:rsid w:val="00B56BBA"/>
    <w:rsid w:val="00B56BE3"/>
    <w:rsid w:val="00B57010"/>
    <w:rsid w:val="00B575D3"/>
    <w:rsid w:val="00B5793E"/>
    <w:rsid w:val="00B57DCB"/>
    <w:rsid w:val="00B6092D"/>
    <w:rsid w:val="00B60CBD"/>
    <w:rsid w:val="00B611B2"/>
    <w:rsid w:val="00B626F8"/>
    <w:rsid w:val="00B6394B"/>
    <w:rsid w:val="00B63EBD"/>
    <w:rsid w:val="00B64038"/>
    <w:rsid w:val="00B6404E"/>
    <w:rsid w:val="00B64575"/>
    <w:rsid w:val="00B65589"/>
    <w:rsid w:val="00B65BD0"/>
    <w:rsid w:val="00B663CC"/>
    <w:rsid w:val="00B66520"/>
    <w:rsid w:val="00B66E9D"/>
    <w:rsid w:val="00B6725A"/>
    <w:rsid w:val="00B673DC"/>
    <w:rsid w:val="00B67549"/>
    <w:rsid w:val="00B67D26"/>
    <w:rsid w:val="00B70C14"/>
    <w:rsid w:val="00B713BD"/>
    <w:rsid w:val="00B71EC9"/>
    <w:rsid w:val="00B7224F"/>
    <w:rsid w:val="00B72D21"/>
    <w:rsid w:val="00B7472B"/>
    <w:rsid w:val="00B75203"/>
    <w:rsid w:val="00B75231"/>
    <w:rsid w:val="00B754A3"/>
    <w:rsid w:val="00B757F3"/>
    <w:rsid w:val="00B75A6A"/>
    <w:rsid w:val="00B75D9C"/>
    <w:rsid w:val="00B76B74"/>
    <w:rsid w:val="00B76EDE"/>
    <w:rsid w:val="00B80486"/>
    <w:rsid w:val="00B80BB8"/>
    <w:rsid w:val="00B818FD"/>
    <w:rsid w:val="00B81E0D"/>
    <w:rsid w:val="00B82408"/>
    <w:rsid w:val="00B82D93"/>
    <w:rsid w:val="00B82F60"/>
    <w:rsid w:val="00B838E4"/>
    <w:rsid w:val="00B83C7B"/>
    <w:rsid w:val="00B84350"/>
    <w:rsid w:val="00B852E5"/>
    <w:rsid w:val="00B85C40"/>
    <w:rsid w:val="00B861F7"/>
    <w:rsid w:val="00B8669A"/>
    <w:rsid w:val="00B867E5"/>
    <w:rsid w:val="00B867EA"/>
    <w:rsid w:val="00B86ED4"/>
    <w:rsid w:val="00B87137"/>
    <w:rsid w:val="00B8779C"/>
    <w:rsid w:val="00B879E1"/>
    <w:rsid w:val="00B87B8C"/>
    <w:rsid w:val="00B87D1B"/>
    <w:rsid w:val="00B9026C"/>
    <w:rsid w:val="00B90BAA"/>
    <w:rsid w:val="00B90EB4"/>
    <w:rsid w:val="00B90F95"/>
    <w:rsid w:val="00B91CE6"/>
    <w:rsid w:val="00B92852"/>
    <w:rsid w:val="00B929E3"/>
    <w:rsid w:val="00B936F7"/>
    <w:rsid w:val="00B93DB5"/>
    <w:rsid w:val="00B93EE0"/>
    <w:rsid w:val="00B94822"/>
    <w:rsid w:val="00B94BF7"/>
    <w:rsid w:val="00B96758"/>
    <w:rsid w:val="00B96A1B"/>
    <w:rsid w:val="00B970C5"/>
    <w:rsid w:val="00B97844"/>
    <w:rsid w:val="00BA0B1C"/>
    <w:rsid w:val="00BA1176"/>
    <w:rsid w:val="00BA2308"/>
    <w:rsid w:val="00BA2B11"/>
    <w:rsid w:val="00BA2F46"/>
    <w:rsid w:val="00BA3077"/>
    <w:rsid w:val="00BA45BB"/>
    <w:rsid w:val="00BA49E7"/>
    <w:rsid w:val="00BA55CF"/>
    <w:rsid w:val="00BA5D83"/>
    <w:rsid w:val="00BA5F92"/>
    <w:rsid w:val="00BA6383"/>
    <w:rsid w:val="00BA6466"/>
    <w:rsid w:val="00BA700A"/>
    <w:rsid w:val="00BA713C"/>
    <w:rsid w:val="00BB0044"/>
    <w:rsid w:val="00BB0705"/>
    <w:rsid w:val="00BB0C9B"/>
    <w:rsid w:val="00BB138F"/>
    <w:rsid w:val="00BB1B5F"/>
    <w:rsid w:val="00BB1C8F"/>
    <w:rsid w:val="00BB286C"/>
    <w:rsid w:val="00BB2BCD"/>
    <w:rsid w:val="00BB327E"/>
    <w:rsid w:val="00BB3281"/>
    <w:rsid w:val="00BB3441"/>
    <w:rsid w:val="00BB3566"/>
    <w:rsid w:val="00BB3933"/>
    <w:rsid w:val="00BB4BAF"/>
    <w:rsid w:val="00BB4FEF"/>
    <w:rsid w:val="00BB50C3"/>
    <w:rsid w:val="00BB543D"/>
    <w:rsid w:val="00BB6030"/>
    <w:rsid w:val="00BB6BEF"/>
    <w:rsid w:val="00BB6C01"/>
    <w:rsid w:val="00BB70A2"/>
    <w:rsid w:val="00BB7378"/>
    <w:rsid w:val="00BB797D"/>
    <w:rsid w:val="00BB7C49"/>
    <w:rsid w:val="00BC0226"/>
    <w:rsid w:val="00BC0793"/>
    <w:rsid w:val="00BC0A48"/>
    <w:rsid w:val="00BC1C43"/>
    <w:rsid w:val="00BC2017"/>
    <w:rsid w:val="00BC23A8"/>
    <w:rsid w:val="00BC2826"/>
    <w:rsid w:val="00BC2AB1"/>
    <w:rsid w:val="00BC3787"/>
    <w:rsid w:val="00BC3A19"/>
    <w:rsid w:val="00BC4764"/>
    <w:rsid w:val="00BC5506"/>
    <w:rsid w:val="00BC587A"/>
    <w:rsid w:val="00BC5EF4"/>
    <w:rsid w:val="00BC659F"/>
    <w:rsid w:val="00BC7367"/>
    <w:rsid w:val="00BC75D7"/>
    <w:rsid w:val="00BC76C9"/>
    <w:rsid w:val="00BC7837"/>
    <w:rsid w:val="00BC7F79"/>
    <w:rsid w:val="00BD07AD"/>
    <w:rsid w:val="00BD1398"/>
    <w:rsid w:val="00BD1D8D"/>
    <w:rsid w:val="00BD2261"/>
    <w:rsid w:val="00BD2D7A"/>
    <w:rsid w:val="00BD35BB"/>
    <w:rsid w:val="00BD3613"/>
    <w:rsid w:val="00BD3625"/>
    <w:rsid w:val="00BD3655"/>
    <w:rsid w:val="00BD3F63"/>
    <w:rsid w:val="00BD40E3"/>
    <w:rsid w:val="00BD40FC"/>
    <w:rsid w:val="00BD4839"/>
    <w:rsid w:val="00BD5016"/>
    <w:rsid w:val="00BD504F"/>
    <w:rsid w:val="00BD5198"/>
    <w:rsid w:val="00BD5231"/>
    <w:rsid w:val="00BD5DDF"/>
    <w:rsid w:val="00BD6450"/>
    <w:rsid w:val="00BD77A8"/>
    <w:rsid w:val="00BD780F"/>
    <w:rsid w:val="00BD7BB4"/>
    <w:rsid w:val="00BD7E99"/>
    <w:rsid w:val="00BE0691"/>
    <w:rsid w:val="00BE07C6"/>
    <w:rsid w:val="00BE0DB5"/>
    <w:rsid w:val="00BE11FA"/>
    <w:rsid w:val="00BE1853"/>
    <w:rsid w:val="00BE1F4F"/>
    <w:rsid w:val="00BE21D9"/>
    <w:rsid w:val="00BE2794"/>
    <w:rsid w:val="00BE28E4"/>
    <w:rsid w:val="00BE2C55"/>
    <w:rsid w:val="00BE2D19"/>
    <w:rsid w:val="00BE37BA"/>
    <w:rsid w:val="00BE3980"/>
    <w:rsid w:val="00BE3B14"/>
    <w:rsid w:val="00BE3D71"/>
    <w:rsid w:val="00BE46BD"/>
    <w:rsid w:val="00BE4E0A"/>
    <w:rsid w:val="00BE517E"/>
    <w:rsid w:val="00BE5798"/>
    <w:rsid w:val="00BE639C"/>
    <w:rsid w:val="00BE6AB5"/>
    <w:rsid w:val="00BE791F"/>
    <w:rsid w:val="00BE7C32"/>
    <w:rsid w:val="00BF0497"/>
    <w:rsid w:val="00BF0A54"/>
    <w:rsid w:val="00BF0CB2"/>
    <w:rsid w:val="00BF1235"/>
    <w:rsid w:val="00BF14E3"/>
    <w:rsid w:val="00BF1E2F"/>
    <w:rsid w:val="00BF2233"/>
    <w:rsid w:val="00BF2322"/>
    <w:rsid w:val="00BF2466"/>
    <w:rsid w:val="00BF2A6D"/>
    <w:rsid w:val="00BF333D"/>
    <w:rsid w:val="00BF336A"/>
    <w:rsid w:val="00BF43E3"/>
    <w:rsid w:val="00BF467B"/>
    <w:rsid w:val="00BF4A22"/>
    <w:rsid w:val="00BF58C1"/>
    <w:rsid w:val="00BF740F"/>
    <w:rsid w:val="00BF7CD6"/>
    <w:rsid w:val="00BF7E79"/>
    <w:rsid w:val="00C00160"/>
    <w:rsid w:val="00C00196"/>
    <w:rsid w:val="00C0024A"/>
    <w:rsid w:val="00C008B8"/>
    <w:rsid w:val="00C00A9E"/>
    <w:rsid w:val="00C00C98"/>
    <w:rsid w:val="00C01D85"/>
    <w:rsid w:val="00C02555"/>
    <w:rsid w:val="00C02CE1"/>
    <w:rsid w:val="00C03604"/>
    <w:rsid w:val="00C03BE0"/>
    <w:rsid w:val="00C04250"/>
    <w:rsid w:val="00C0487A"/>
    <w:rsid w:val="00C04FBC"/>
    <w:rsid w:val="00C052F7"/>
    <w:rsid w:val="00C053DC"/>
    <w:rsid w:val="00C06207"/>
    <w:rsid w:val="00C07AEF"/>
    <w:rsid w:val="00C07F07"/>
    <w:rsid w:val="00C10252"/>
    <w:rsid w:val="00C10DB1"/>
    <w:rsid w:val="00C10E41"/>
    <w:rsid w:val="00C11085"/>
    <w:rsid w:val="00C11383"/>
    <w:rsid w:val="00C114AE"/>
    <w:rsid w:val="00C12BA8"/>
    <w:rsid w:val="00C1385B"/>
    <w:rsid w:val="00C140D1"/>
    <w:rsid w:val="00C16031"/>
    <w:rsid w:val="00C16380"/>
    <w:rsid w:val="00C16B72"/>
    <w:rsid w:val="00C177BC"/>
    <w:rsid w:val="00C17E43"/>
    <w:rsid w:val="00C206E6"/>
    <w:rsid w:val="00C20745"/>
    <w:rsid w:val="00C207A0"/>
    <w:rsid w:val="00C208B7"/>
    <w:rsid w:val="00C20A40"/>
    <w:rsid w:val="00C21C2C"/>
    <w:rsid w:val="00C21D1B"/>
    <w:rsid w:val="00C2216B"/>
    <w:rsid w:val="00C22521"/>
    <w:rsid w:val="00C225AB"/>
    <w:rsid w:val="00C23209"/>
    <w:rsid w:val="00C234C6"/>
    <w:rsid w:val="00C23806"/>
    <w:rsid w:val="00C23917"/>
    <w:rsid w:val="00C23F45"/>
    <w:rsid w:val="00C241D3"/>
    <w:rsid w:val="00C25787"/>
    <w:rsid w:val="00C26757"/>
    <w:rsid w:val="00C3054B"/>
    <w:rsid w:val="00C316ED"/>
    <w:rsid w:val="00C31852"/>
    <w:rsid w:val="00C31F6C"/>
    <w:rsid w:val="00C3228A"/>
    <w:rsid w:val="00C32B29"/>
    <w:rsid w:val="00C32C65"/>
    <w:rsid w:val="00C32DB0"/>
    <w:rsid w:val="00C3355E"/>
    <w:rsid w:val="00C33C5A"/>
    <w:rsid w:val="00C3419A"/>
    <w:rsid w:val="00C34435"/>
    <w:rsid w:val="00C34457"/>
    <w:rsid w:val="00C34894"/>
    <w:rsid w:val="00C3501A"/>
    <w:rsid w:val="00C358F0"/>
    <w:rsid w:val="00C36B11"/>
    <w:rsid w:val="00C36DBB"/>
    <w:rsid w:val="00C374EE"/>
    <w:rsid w:val="00C37DFE"/>
    <w:rsid w:val="00C401F3"/>
    <w:rsid w:val="00C405FC"/>
    <w:rsid w:val="00C40807"/>
    <w:rsid w:val="00C42486"/>
    <w:rsid w:val="00C435CE"/>
    <w:rsid w:val="00C437AE"/>
    <w:rsid w:val="00C43C7F"/>
    <w:rsid w:val="00C44188"/>
    <w:rsid w:val="00C44276"/>
    <w:rsid w:val="00C44F8A"/>
    <w:rsid w:val="00C45AB8"/>
    <w:rsid w:val="00C45B53"/>
    <w:rsid w:val="00C45BBE"/>
    <w:rsid w:val="00C46F9A"/>
    <w:rsid w:val="00C4759C"/>
    <w:rsid w:val="00C47681"/>
    <w:rsid w:val="00C50C62"/>
    <w:rsid w:val="00C51312"/>
    <w:rsid w:val="00C516F0"/>
    <w:rsid w:val="00C51C3D"/>
    <w:rsid w:val="00C51CDF"/>
    <w:rsid w:val="00C520FC"/>
    <w:rsid w:val="00C52347"/>
    <w:rsid w:val="00C5362E"/>
    <w:rsid w:val="00C538C3"/>
    <w:rsid w:val="00C53A9D"/>
    <w:rsid w:val="00C54242"/>
    <w:rsid w:val="00C547E3"/>
    <w:rsid w:val="00C54B16"/>
    <w:rsid w:val="00C54F8A"/>
    <w:rsid w:val="00C55166"/>
    <w:rsid w:val="00C551EC"/>
    <w:rsid w:val="00C55771"/>
    <w:rsid w:val="00C561CA"/>
    <w:rsid w:val="00C574D2"/>
    <w:rsid w:val="00C57B91"/>
    <w:rsid w:val="00C57D3B"/>
    <w:rsid w:val="00C6135F"/>
    <w:rsid w:val="00C6137B"/>
    <w:rsid w:val="00C61433"/>
    <w:rsid w:val="00C61D97"/>
    <w:rsid w:val="00C61F39"/>
    <w:rsid w:val="00C622C1"/>
    <w:rsid w:val="00C6237A"/>
    <w:rsid w:val="00C6250F"/>
    <w:rsid w:val="00C62D59"/>
    <w:rsid w:val="00C62F0C"/>
    <w:rsid w:val="00C632A1"/>
    <w:rsid w:val="00C637C3"/>
    <w:rsid w:val="00C63810"/>
    <w:rsid w:val="00C64068"/>
    <w:rsid w:val="00C65437"/>
    <w:rsid w:val="00C6561A"/>
    <w:rsid w:val="00C66551"/>
    <w:rsid w:val="00C667B5"/>
    <w:rsid w:val="00C668A1"/>
    <w:rsid w:val="00C672E5"/>
    <w:rsid w:val="00C67E32"/>
    <w:rsid w:val="00C7015B"/>
    <w:rsid w:val="00C70A0A"/>
    <w:rsid w:val="00C70A4D"/>
    <w:rsid w:val="00C712E8"/>
    <w:rsid w:val="00C71351"/>
    <w:rsid w:val="00C71C37"/>
    <w:rsid w:val="00C72ADC"/>
    <w:rsid w:val="00C72FFD"/>
    <w:rsid w:val="00C736E7"/>
    <w:rsid w:val="00C73EAC"/>
    <w:rsid w:val="00C74CD7"/>
    <w:rsid w:val="00C74F25"/>
    <w:rsid w:val="00C7517D"/>
    <w:rsid w:val="00C75858"/>
    <w:rsid w:val="00C759C1"/>
    <w:rsid w:val="00C760BF"/>
    <w:rsid w:val="00C76325"/>
    <w:rsid w:val="00C76AD5"/>
    <w:rsid w:val="00C77B3C"/>
    <w:rsid w:val="00C80348"/>
    <w:rsid w:val="00C80F02"/>
    <w:rsid w:val="00C81049"/>
    <w:rsid w:val="00C81220"/>
    <w:rsid w:val="00C81924"/>
    <w:rsid w:val="00C821A0"/>
    <w:rsid w:val="00C8274F"/>
    <w:rsid w:val="00C835F5"/>
    <w:rsid w:val="00C8365B"/>
    <w:rsid w:val="00C83DA4"/>
    <w:rsid w:val="00C83DA9"/>
    <w:rsid w:val="00C83E88"/>
    <w:rsid w:val="00C83F77"/>
    <w:rsid w:val="00C841F2"/>
    <w:rsid w:val="00C848A2"/>
    <w:rsid w:val="00C84CBE"/>
    <w:rsid w:val="00C84DB5"/>
    <w:rsid w:val="00C84E1D"/>
    <w:rsid w:val="00C850DF"/>
    <w:rsid w:val="00C8554F"/>
    <w:rsid w:val="00C8580E"/>
    <w:rsid w:val="00C8581B"/>
    <w:rsid w:val="00C85C0F"/>
    <w:rsid w:val="00C862CB"/>
    <w:rsid w:val="00C87335"/>
    <w:rsid w:val="00C87771"/>
    <w:rsid w:val="00C87FF6"/>
    <w:rsid w:val="00C902AA"/>
    <w:rsid w:val="00C911F1"/>
    <w:rsid w:val="00C91797"/>
    <w:rsid w:val="00C91D59"/>
    <w:rsid w:val="00C921F4"/>
    <w:rsid w:val="00C92597"/>
    <w:rsid w:val="00C943FA"/>
    <w:rsid w:val="00C946A2"/>
    <w:rsid w:val="00C94F0B"/>
    <w:rsid w:val="00C95318"/>
    <w:rsid w:val="00C955AA"/>
    <w:rsid w:val="00C96777"/>
    <w:rsid w:val="00C9681B"/>
    <w:rsid w:val="00C96C5A"/>
    <w:rsid w:val="00C97259"/>
    <w:rsid w:val="00C972D1"/>
    <w:rsid w:val="00C9786A"/>
    <w:rsid w:val="00C97C44"/>
    <w:rsid w:val="00CA019E"/>
    <w:rsid w:val="00CA0A70"/>
    <w:rsid w:val="00CA0FB8"/>
    <w:rsid w:val="00CA1763"/>
    <w:rsid w:val="00CA27BA"/>
    <w:rsid w:val="00CA2A95"/>
    <w:rsid w:val="00CA2B9F"/>
    <w:rsid w:val="00CA3226"/>
    <w:rsid w:val="00CA3940"/>
    <w:rsid w:val="00CA3C65"/>
    <w:rsid w:val="00CA44EE"/>
    <w:rsid w:val="00CA5093"/>
    <w:rsid w:val="00CA5186"/>
    <w:rsid w:val="00CA62A6"/>
    <w:rsid w:val="00CA668B"/>
    <w:rsid w:val="00CA7CF6"/>
    <w:rsid w:val="00CB0065"/>
    <w:rsid w:val="00CB011C"/>
    <w:rsid w:val="00CB20EE"/>
    <w:rsid w:val="00CB2133"/>
    <w:rsid w:val="00CB2AA5"/>
    <w:rsid w:val="00CB2BCE"/>
    <w:rsid w:val="00CB2CE7"/>
    <w:rsid w:val="00CB31EC"/>
    <w:rsid w:val="00CB34EF"/>
    <w:rsid w:val="00CB3B22"/>
    <w:rsid w:val="00CB439C"/>
    <w:rsid w:val="00CB43F6"/>
    <w:rsid w:val="00CB4536"/>
    <w:rsid w:val="00CB4FB2"/>
    <w:rsid w:val="00CB5150"/>
    <w:rsid w:val="00CB51C3"/>
    <w:rsid w:val="00CB54AD"/>
    <w:rsid w:val="00CB5E60"/>
    <w:rsid w:val="00CB5EFC"/>
    <w:rsid w:val="00CB60EA"/>
    <w:rsid w:val="00CB683F"/>
    <w:rsid w:val="00CB68A6"/>
    <w:rsid w:val="00CB73CC"/>
    <w:rsid w:val="00CB7D63"/>
    <w:rsid w:val="00CB7D66"/>
    <w:rsid w:val="00CC00A9"/>
    <w:rsid w:val="00CC09B5"/>
    <w:rsid w:val="00CC0B8E"/>
    <w:rsid w:val="00CC0FC2"/>
    <w:rsid w:val="00CC16DC"/>
    <w:rsid w:val="00CC1CF1"/>
    <w:rsid w:val="00CC1EA7"/>
    <w:rsid w:val="00CC32CC"/>
    <w:rsid w:val="00CC3758"/>
    <w:rsid w:val="00CC3D87"/>
    <w:rsid w:val="00CC3EAD"/>
    <w:rsid w:val="00CC472B"/>
    <w:rsid w:val="00CC5368"/>
    <w:rsid w:val="00CC5939"/>
    <w:rsid w:val="00CC5CBB"/>
    <w:rsid w:val="00CC60EB"/>
    <w:rsid w:val="00CC6421"/>
    <w:rsid w:val="00CC66D8"/>
    <w:rsid w:val="00CC7033"/>
    <w:rsid w:val="00CC7138"/>
    <w:rsid w:val="00CC749A"/>
    <w:rsid w:val="00CC756A"/>
    <w:rsid w:val="00CC77FB"/>
    <w:rsid w:val="00CC7BBE"/>
    <w:rsid w:val="00CC7C52"/>
    <w:rsid w:val="00CD011C"/>
    <w:rsid w:val="00CD0803"/>
    <w:rsid w:val="00CD0AC3"/>
    <w:rsid w:val="00CD0DEF"/>
    <w:rsid w:val="00CD11BB"/>
    <w:rsid w:val="00CD12E3"/>
    <w:rsid w:val="00CD326C"/>
    <w:rsid w:val="00CD3766"/>
    <w:rsid w:val="00CD38D9"/>
    <w:rsid w:val="00CD42A3"/>
    <w:rsid w:val="00CD48CB"/>
    <w:rsid w:val="00CD4F50"/>
    <w:rsid w:val="00CD4FD9"/>
    <w:rsid w:val="00CD58BA"/>
    <w:rsid w:val="00CD6249"/>
    <w:rsid w:val="00CD6BA6"/>
    <w:rsid w:val="00CD6EC6"/>
    <w:rsid w:val="00CD74E0"/>
    <w:rsid w:val="00CD7871"/>
    <w:rsid w:val="00CE02D6"/>
    <w:rsid w:val="00CE0F5D"/>
    <w:rsid w:val="00CE0FD8"/>
    <w:rsid w:val="00CE237D"/>
    <w:rsid w:val="00CE2C19"/>
    <w:rsid w:val="00CE2E62"/>
    <w:rsid w:val="00CE3069"/>
    <w:rsid w:val="00CE3575"/>
    <w:rsid w:val="00CE3C95"/>
    <w:rsid w:val="00CE3DEC"/>
    <w:rsid w:val="00CE4435"/>
    <w:rsid w:val="00CE4E38"/>
    <w:rsid w:val="00CE5F7E"/>
    <w:rsid w:val="00CE60CA"/>
    <w:rsid w:val="00CE7076"/>
    <w:rsid w:val="00CE7152"/>
    <w:rsid w:val="00CE7746"/>
    <w:rsid w:val="00CE77CE"/>
    <w:rsid w:val="00CF00D4"/>
    <w:rsid w:val="00CF0985"/>
    <w:rsid w:val="00CF0B86"/>
    <w:rsid w:val="00CF130B"/>
    <w:rsid w:val="00CF17AC"/>
    <w:rsid w:val="00CF1FCC"/>
    <w:rsid w:val="00CF2656"/>
    <w:rsid w:val="00CF2F33"/>
    <w:rsid w:val="00CF2F7B"/>
    <w:rsid w:val="00CF31E5"/>
    <w:rsid w:val="00CF3476"/>
    <w:rsid w:val="00CF4AB7"/>
    <w:rsid w:val="00CF4BD2"/>
    <w:rsid w:val="00CF4E91"/>
    <w:rsid w:val="00CF56A1"/>
    <w:rsid w:val="00CF649E"/>
    <w:rsid w:val="00CF70AE"/>
    <w:rsid w:val="00CF740C"/>
    <w:rsid w:val="00CF7E06"/>
    <w:rsid w:val="00D019E2"/>
    <w:rsid w:val="00D01DE3"/>
    <w:rsid w:val="00D0203C"/>
    <w:rsid w:val="00D022FF"/>
    <w:rsid w:val="00D02FEE"/>
    <w:rsid w:val="00D034D6"/>
    <w:rsid w:val="00D03E2B"/>
    <w:rsid w:val="00D05B5C"/>
    <w:rsid w:val="00D05BAD"/>
    <w:rsid w:val="00D06952"/>
    <w:rsid w:val="00D06D32"/>
    <w:rsid w:val="00D06E2E"/>
    <w:rsid w:val="00D06E59"/>
    <w:rsid w:val="00D06F80"/>
    <w:rsid w:val="00D0723A"/>
    <w:rsid w:val="00D07691"/>
    <w:rsid w:val="00D1051D"/>
    <w:rsid w:val="00D109DB"/>
    <w:rsid w:val="00D10A7C"/>
    <w:rsid w:val="00D11476"/>
    <w:rsid w:val="00D11D1B"/>
    <w:rsid w:val="00D11DA1"/>
    <w:rsid w:val="00D1216C"/>
    <w:rsid w:val="00D12A86"/>
    <w:rsid w:val="00D13A4A"/>
    <w:rsid w:val="00D13CC6"/>
    <w:rsid w:val="00D13D15"/>
    <w:rsid w:val="00D14F18"/>
    <w:rsid w:val="00D14FCD"/>
    <w:rsid w:val="00D150D5"/>
    <w:rsid w:val="00D1527B"/>
    <w:rsid w:val="00D154B9"/>
    <w:rsid w:val="00D155BA"/>
    <w:rsid w:val="00D1580E"/>
    <w:rsid w:val="00D15963"/>
    <w:rsid w:val="00D15FF3"/>
    <w:rsid w:val="00D16F6C"/>
    <w:rsid w:val="00D17048"/>
    <w:rsid w:val="00D172EF"/>
    <w:rsid w:val="00D17837"/>
    <w:rsid w:val="00D20674"/>
    <w:rsid w:val="00D20D4F"/>
    <w:rsid w:val="00D2133C"/>
    <w:rsid w:val="00D215E4"/>
    <w:rsid w:val="00D217EE"/>
    <w:rsid w:val="00D21975"/>
    <w:rsid w:val="00D21A06"/>
    <w:rsid w:val="00D22F5F"/>
    <w:rsid w:val="00D2351A"/>
    <w:rsid w:val="00D2415B"/>
    <w:rsid w:val="00D24623"/>
    <w:rsid w:val="00D255E6"/>
    <w:rsid w:val="00D268D5"/>
    <w:rsid w:val="00D2778C"/>
    <w:rsid w:val="00D277C2"/>
    <w:rsid w:val="00D27CB8"/>
    <w:rsid w:val="00D308D7"/>
    <w:rsid w:val="00D3181D"/>
    <w:rsid w:val="00D31F05"/>
    <w:rsid w:val="00D32E02"/>
    <w:rsid w:val="00D32EFC"/>
    <w:rsid w:val="00D3341E"/>
    <w:rsid w:val="00D3399B"/>
    <w:rsid w:val="00D33CE8"/>
    <w:rsid w:val="00D3434A"/>
    <w:rsid w:val="00D34C0F"/>
    <w:rsid w:val="00D3563C"/>
    <w:rsid w:val="00D3585C"/>
    <w:rsid w:val="00D36D22"/>
    <w:rsid w:val="00D37276"/>
    <w:rsid w:val="00D377A3"/>
    <w:rsid w:val="00D4069E"/>
    <w:rsid w:val="00D41207"/>
    <w:rsid w:val="00D41C82"/>
    <w:rsid w:val="00D42780"/>
    <w:rsid w:val="00D42AF8"/>
    <w:rsid w:val="00D42C28"/>
    <w:rsid w:val="00D43949"/>
    <w:rsid w:val="00D43C23"/>
    <w:rsid w:val="00D43D8F"/>
    <w:rsid w:val="00D43DAA"/>
    <w:rsid w:val="00D43E56"/>
    <w:rsid w:val="00D448E3"/>
    <w:rsid w:val="00D44FE4"/>
    <w:rsid w:val="00D45022"/>
    <w:rsid w:val="00D45E6D"/>
    <w:rsid w:val="00D464F8"/>
    <w:rsid w:val="00D466CF"/>
    <w:rsid w:val="00D46F79"/>
    <w:rsid w:val="00D47A29"/>
    <w:rsid w:val="00D47F86"/>
    <w:rsid w:val="00D505D4"/>
    <w:rsid w:val="00D517D7"/>
    <w:rsid w:val="00D51D3E"/>
    <w:rsid w:val="00D51D9C"/>
    <w:rsid w:val="00D51DD1"/>
    <w:rsid w:val="00D51F71"/>
    <w:rsid w:val="00D51FFF"/>
    <w:rsid w:val="00D523E6"/>
    <w:rsid w:val="00D527BA"/>
    <w:rsid w:val="00D52881"/>
    <w:rsid w:val="00D52B0D"/>
    <w:rsid w:val="00D53240"/>
    <w:rsid w:val="00D534D5"/>
    <w:rsid w:val="00D54056"/>
    <w:rsid w:val="00D54282"/>
    <w:rsid w:val="00D547DC"/>
    <w:rsid w:val="00D549FA"/>
    <w:rsid w:val="00D54A7B"/>
    <w:rsid w:val="00D55B07"/>
    <w:rsid w:val="00D55DF3"/>
    <w:rsid w:val="00D55FAD"/>
    <w:rsid w:val="00D56556"/>
    <w:rsid w:val="00D56F0E"/>
    <w:rsid w:val="00D57DB2"/>
    <w:rsid w:val="00D60066"/>
    <w:rsid w:val="00D60264"/>
    <w:rsid w:val="00D61031"/>
    <w:rsid w:val="00D629F5"/>
    <w:rsid w:val="00D62E0C"/>
    <w:rsid w:val="00D637D3"/>
    <w:rsid w:val="00D63C78"/>
    <w:rsid w:val="00D6404E"/>
    <w:rsid w:val="00D64244"/>
    <w:rsid w:val="00D6482D"/>
    <w:rsid w:val="00D65736"/>
    <w:rsid w:val="00D659FF"/>
    <w:rsid w:val="00D66C48"/>
    <w:rsid w:val="00D66CC5"/>
    <w:rsid w:val="00D67DBA"/>
    <w:rsid w:val="00D67EB0"/>
    <w:rsid w:val="00D70474"/>
    <w:rsid w:val="00D70C06"/>
    <w:rsid w:val="00D70DC4"/>
    <w:rsid w:val="00D7145E"/>
    <w:rsid w:val="00D72325"/>
    <w:rsid w:val="00D72C68"/>
    <w:rsid w:val="00D73097"/>
    <w:rsid w:val="00D73481"/>
    <w:rsid w:val="00D73AA7"/>
    <w:rsid w:val="00D74864"/>
    <w:rsid w:val="00D74E27"/>
    <w:rsid w:val="00D74E7F"/>
    <w:rsid w:val="00D75889"/>
    <w:rsid w:val="00D758D5"/>
    <w:rsid w:val="00D76353"/>
    <w:rsid w:val="00D76977"/>
    <w:rsid w:val="00D76A61"/>
    <w:rsid w:val="00D76A9D"/>
    <w:rsid w:val="00D76E76"/>
    <w:rsid w:val="00D7757F"/>
    <w:rsid w:val="00D77EC6"/>
    <w:rsid w:val="00D80189"/>
    <w:rsid w:val="00D806F3"/>
    <w:rsid w:val="00D80AB0"/>
    <w:rsid w:val="00D80F30"/>
    <w:rsid w:val="00D81007"/>
    <w:rsid w:val="00D815DC"/>
    <w:rsid w:val="00D8205B"/>
    <w:rsid w:val="00D823AA"/>
    <w:rsid w:val="00D82409"/>
    <w:rsid w:val="00D82C62"/>
    <w:rsid w:val="00D83052"/>
    <w:rsid w:val="00D8348F"/>
    <w:rsid w:val="00D835DF"/>
    <w:rsid w:val="00D84000"/>
    <w:rsid w:val="00D84461"/>
    <w:rsid w:val="00D8464E"/>
    <w:rsid w:val="00D846A7"/>
    <w:rsid w:val="00D849A1"/>
    <w:rsid w:val="00D84B2B"/>
    <w:rsid w:val="00D84FE0"/>
    <w:rsid w:val="00D85557"/>
    <w:rsid w:val="00D85BA7"/>
    <w:rsid w:val="00D85EF1"/>
    <w:rsid w:val="00D8697E"/>
    <w:rsid w:val="00D86FDC"/>
    <w:rsid w:val="00D870FA"/>
    <w:rsid w:val="00D873B3"/>
    <w:rsid w:val="00D8744D"/>
    <w:rsid w:val="00D904FA"/>
    <w:rsid w:val="00D906E9"/>
    <w:rsid w:val="00D90A2E"/>
    <w:rsid w:val="00D91E7F"/>
    <w:rsid w:val="00D91FFA"/>
    <w:rsid w:val="00D9211F"/>
    <w:rsid w:val="00D921B5"/>
    <w:rsid w:val="00D93126"/>
    <w:rsid w:val="00D931DB"/>
    <w:rsid w:val="00D932A2"/>
    <w:rsid w:val="00D93B5C"/>
    <w:rsid w:val="00D94171"/>
    <w:rsid w:val="00D94454"/>
    <w:rsid w:val="00D9450F"/>
    <w:rsid w:val="00D94966"/>
    <w:rsid w:val="00D95953"/>
    <w:rsid w:val="00D95960"/>
    <w:rsid w:val="00D9599C"/>
    <w:rsid w:val="00D968B8"/>
    <w:rsid w:val="00D968EE"/>
    <w:rsid w:val="00D9756D"/>
    <w:rsid w:val="00D97EB2"/>
    <w:rsid w:val="00DA11C3"/>
    <w:rsid w:val="00DA155C"/>
    <w:rsid w:val="00DA163B"/>
    <w:rsid w:val="00DA1BE7"/>
    <w:rsid w:val="00DA25C3"/>
    <w:rsid w:val="00DA2952"/>
    <w:rsid w:val="00DA2A2A"/>
    <w:rsid w:val="00DA3257"/>
    <w:rsid w:val="00DA38BE"/>
    <w:rsid w:val="00DA39C7"/>
    <w:rsid w:val="00DA412F"/>
    <w:rsid w:val="00DA4C6C"/>
    <w:rsid w:val="00DA4D32"/>
    <w:rsid w:val="00DA4E18"/>
    <w:rsid w:val="00DA576C"/>
    <w:rsid w:val="00DA5A35"/>
    <w:rsid w:val="00DA5E67"/>
    <w:rsid w:val="00DA6024"/>
    <w:rsid w:val="00DA6279"/>
    <w:rsid w:val="00DA675B"/>
    <w:rsid w:val="00DA6D09"/>
    <w:rsid w:val="00DA6F99"/>
    <w:rsid w:val="00DA7513"/>
    <w:rsid w:val="00DA764D"/>
    <w:rsid w:val="00DA7CB5"/>
    <w:rsid w:val="00DB0036"/>
    <w:rsid w:val="00DB0402"/>
    <w:rsid w:val="00DB0B33"/>
    <w:rsid w:val="00DB15F6"/>
    <w:rsid w:val="00DB169B"/>
    <w:rsid w:val="00DB1D66"/>
    <w:rsid w:val="00DB1D67"/>
    <w:rsid w:val="00DB2295"/>
    <w:rsid w:val="00DB25FF"/>
    <w:rsid w:val="00DB2B66"/>
    <w:rsid w:val="00DB333F"/>
    <w:rsid w:val="00DB376D"/>
    <w:rsid w:val="00DB3B54"/>
    <w:rsid w:val="00DB4D1D"/>
    <w:rsid w:val="00DB5306"/>
    <w:rsid w:val="00DB53CE"/>
    <w:rsid w:val="00DB56AA"/>
    <w:rsid w:val="00DB56BB"/>
    <w:rsid w:val="00DB59EB"/>
    <w:rsid w:val="00DB5F87"/>
    <w:rsid w:val="00DB6E9C"/>
    <w:rsid w:val="00DB7F3E"/>
    <w:rsid w:val="00DC0673"/>
    <w:rsid w:val="00DC0B99"/>
    <w:rsid w:val="00DC1143"/>
    <w:rsid w:val="00DC151E"/>
    <w:rsid w:val="00DC165D"/>
    <w:rsid w:val="00DC35FD"/>
    <w:rsid w:val="00DC3EBE"/>
    <w:rsid w:val="00DC4054"/>
    <w:rsid w:val="00DC5318"/>
    <w:rsid w:val="00DC540D"/>
    <w:rsid w:val="00DC5ABF"/>
    <w:rsid w:val="00DC6D97"/>
    <w:rsid w:val="00DC7F40"/>
    <w:rsid w:val="00DD06C3"/>
    <w:rsid w:val="00DD0F27"/>
    <w:rsid w:val="00DD136C"/>
    <w:rsid w:val="00DD15FF"/>
    <w:rsid w:val="00DD164C"/>
    <w:rsid w:val="00DD1671"/>
    <w:rsid w:val="00DD1B84"/>
    <w:rsid w:val="00DD2006"/>
    <w:rsid w:val="00DD20C3"/>
    <w:rsid w:val="00DD309B"/>
    <w:rsid w:val="00DD3301"/>
    <w:rsid w:val="00DD3919"/>
    <w:rsid w:val="00DD3934"/>
    <w:rsid w:val="00DD39B9"/>
    <w:rsid w:val="00DD3ECC"/>
    <w:rsid w:val="00DD3F13"/>
    <w:rsid w:val="00DD5018"/>
    <w:rsid w:val="00DD51BF"/>
    <w:rsid w:val="00DD5493"/>
    <w:rsid w:val="00DD5DDC"/>
    <w:rsid w:val="00DD6319"/>
    <w:rsid w:val="00DD7060"/>
    <w:rsid w:val="00DD74C1"/>
    <w:rsid w:val="00DD7C04"/>
    <w:rsid w:val="00DD7C3A"/>
    <w:rsid w:val="00DE0191"/>
    <w:rsid w:val="00DE03C6"/>
    <w:rsid w:val="00DE08F7"/>
    <w:rsid w:val="00DE0DC2"/>
    <w:rsid w:val="00DE16E2"/>
    <w:rsid w:val="00DE17A3"/>
    <w:rsid w:val="00DE1DFF"/>
    <w:rsid w:val="00DE206A"/>
    <w:rsid w:val="00DE22F2"/>
    <w:rsid w:val="00DE2B13"/>
    <w:rsid w:val="00DE2E29"/>
    <w:rsid w:val="00DE3980"/>
    <w:rsid w:val="00DE3C30"/>
    <w:rsid w:val="00DE4B92"/>
    <w:rsid w:val="00DE580D"/>
    <w:rsid w:val="00DE5E09"/>
    <w:rsid w:val="00DE6F53"/>
    <w:rsid w:val="00DE714C"/>
    <w:rsid w:val="00DE7638"/>
    <w:rsid w:val="00DE7845"/>
    <w:rsid w:val="00DE7A6A"/>
    <w:rsid w:val="00DE7B82"/>
    <w:rsid w:val="00DE7C5E"/>
    <w:rsid w:val="00DF0497"/>
    <w:rsid w:val="00DF1441"/>
    <w:rsid w:val="00DF1D97"/>
    <w:rsid w:val="00DF23A0"/>
    <w:rsid w:val="00DF2493"/>
    <w:rsid w:val="00DF3068"/>
    <w:rsid w:val="00DF3533"/>
    <w:rsid w:val="00DF4E8F"/>
    <w:rsid w:val="00DF4ED7"/>
    <w:rsid w:val="00DF4FD9"/>
    <w:rsid w:val="00DF577D"/>
    <w:rsid w:val="00DF5B0F"/>
    <w:rsid w:val="00DF5DD5"/>
    <w:rsid w:val="00DF6109"/>
    <w:rsid w:val="00DF6724"/>
    <w:rsid w:val="00DF6BE2"/>
    <w:rsid w:val="00DF6DCB"/>
    <w:rsid w:val="00DF6DFE"/>
    <w:rsid w:val="00DF6FA4"/>
    <w:rsid w:val="00DF742C"/>
    <w:rsid w:val="00DF756F"/>
    <w:rsid w:val="00E003D3"/>
    <w:rsid w:val="00E004AA"/>
    <w:rsid w:val="00E00DA0"/>
    <w:rsid w:val="00E00DFD"/>
    <w:rsid w:val="00E013C9"/>
    <w:rsid w:val="00E028D3"/>
    <w:rsid w:val="00E03C3B"/>
    <w:rsid w:val="00E03F9E"/>
    <w:rsid w:val="00E04ACE"/>
    <w:rsid w:val="00E04DD2"/>
    <w:rsid w:val="00E05A48"/>
    <w:rsid w:val="00E065C9"/>
    <w:rsid w:val="00E0670B"/>
    <w:rsid w:val="00E07DA0"/>
    <w:rsid w:val="00E104E5"/>
    <w:rsid w:val="00E10B2A"/>
    <w:rsid w:val="00E10C01"/>
    <w:rsid w:val="00E1109A"/>
    <w:rsid w:val="00E1131C"/>
    <w:rsid w:val="00E113E3"/>
    <w:rsid w:val="00E12BF8"/>
    <w:rsid w:val="00E12C05"/>
    <w:rsid w:val="00E12D72"/>
    <w:rsid w:val="00E1398A"/>
    <w:rsid w:val="00E13F4A"/>
    <w:rsid w:val="00E1481B"/>
    <w:rsid w:val="00E14842"/>
    <w:rsid w:val="00E148A6"/>
    <w:rsid w:val="00E14D64"/>
    <w:rsid w:val="00E150FD"/>
    <w:rsid w:val="00E15181"/>
    <w:rsid w:val="00E1536F"/>
    <w:rsid w:val="00E156F1"/>
    <w:rsid w:val="00E15D26"/>
    <w:rsid w:val="00E16C66"/>
    <w:rsid w:val="00E16EA7"/>
    <w:rsid w:val="00E20269"/>
    <w:rsid w:val="00E20646"/>
    <w:rsid w:val="00E20C53"/>
    <w:rsid w:val="00E21836"/>
    <w:rsid w:val="00E22031"/>
    <w:rsid w:val="00E22600"/>
    <w:rsid w:val="00E22ED4"/>
    <w:rsid w:val="00E233FA"/>
    <w:rsid w:val="00E239C6"/>
    <w:rsid w:val="00E241CF"/>
    <w:rsid w:val="00E2436C"/>
    <w:rsid w:val="00E24928"/>
    <w:rsid w:val="00E2524A"/>
    <w:rsid w:val="00E2558D"/>
    <w:rsid w:val="00E265A0"/>
    <w:rsid w:val="00E2664D"/>
    <w:rsid w:val="00E266BE"/>
    <w:rsid w:val="00E26A01"/>
    <w:rsid w:val="00E273CB"/>
    <w:rsid w:val="00E27CC8"/>
    <w:rsid w:val="00E30522"/>
    <w:rsid w:val="00E30CC0"/>
    <w:rsid w:val="00E30ECA"/>
    <w:rsid w:val="00E30F60"/>
    <w:rsid w:val="00E31593"/>
    <w:rsid w:val="00E31E0E"/>
    <w:rsid w:val="00E32E67"/>
    <w:rsid w:val="00E33591"/>
    <w:rsid w:val="00E33AB5"/>
    <w:rsid w:val="00E33B9D"/>
    <w:rsid w:val="00E33ED6"/>
    <w:rsid w:val="00E33F61"/>
    <w:rsid w:val="00E349E8"/>
    <w:rsid w:val="00E34DFE"/>
    <w:rsid w:val="00E3514C"/>
    <w:rsid w:val="00E3519F"/>
    <w:rsid w:val="00E35A79"/>
    <w:rsid w:val="00E35E43"/>
    <w:rsid w:val="00E367BA"/>
    <w:rsid w:val="00E37ADB"/>
    <w:rsid w:val="00E37BBC"/>
    <w:rsid w:val="00E40E71"/>
    <w:rsid w:val="00E41536"/>
    <w:rsid w:val="00E42ECB"/>
    <w:rsid w:val="00E430D4"/>
    <w:rsid w:val="00E432DE"/>
    <w:rsid w:val="00E43D46"/>
    <w:rsid w:val="00E4496E"/>
    <w:rsid w:val="00E44D9E"/>
    <w:rsid w:val="00E44DF3"/>
    <w:rsid w:val="00E44E5D"/>
    <w:rsid w:val="00E455C4"/>
    <w:rsid w:val="00E45E0E"/>
    <w:rsid w:val="00E45F47"/>
    <w:rsid w:val="00E471D4"/>
    <w:rsid w:val="00E4794B"/>
    <w:rsid w:val="00E47C91"/>
    <w:rsid w:val="00E47EB8"/>
    <w:rsid w:val="00E501E1"/>
    <w:rsid w:val="00E50A8E"/>
    <w:rsid w:val="00E5161F"/>
    <w:rsid w:val="00E51833"/>
    <w:rsid w:val="00E5196A"/>
    <w:rsid w:val="00E51FC5"/>
    <w:rsid w:val="00E52430"/>
    <w:rsid w:val="00E52B02"/>
    <w:rsid w:val="00E530E0"/>
    <w:rsid w:val="00E539C2"/>
    <w:rsid w:val="00E53A63"/>
    <w:rsid w:val="00E53E62"/>
    <w:rsid w:val="00E54382"/>
    <w:rsid w:val="00E546AD"/>
    <w:rsid w:val="00E5528D"/>
    <w:rsid w:val="00E5545B"/>
    <w:rsid w:val="00E557B5"/>
    <w:rsid w:val="00E56155"/>
    <w:rsid w:val="00E56C86"/>
    <w:rsid w:val="00E56D6E"/>
    <w:rsid w:val="00E56DD7"/>
    <w:rsid w:val="00E574FF"/>
    <w:rsid w:val="00E575C4"/>
    <w:rsid w:val="00E57D09"/>
    <w:rsid w:val="00E57F74"/>
    <w:rsid w:val="00E60C71"/>
    <w:rsid w:val="00E6148E"/>
    <w:rsid w:val="00E61BE2"/>
    <w:rsid w:val="00E638A0"/>
    <w:rsid w:val="00E64D18"/>
    <w:rsid w:val="00E64DAF"/>
    <w:rsid w:val="00E6574F"/>
    <w:rsid w:val="00E6598A"/>
    <w:rsid w:val="00E65A37"/>
    <w:rsid w:val="00E65ADA"/>
    <w:rsid w:val="00E662C5"/>
    <w:rsid w:val="00E66FC6"/>
    <w:rsid w:val="00E70392"/>
    <w:rsid w:val="00E70E62"/>
    <w:rsid w:val="00E713CF"/>
    <w:rsid w:val="00E71D66"/>
    <w:rsid w:val="00E71FD9"/>
    <w:rsid w:val="00E72987"/>
    <w:rsid w:val="00E72EFE"/>
    <w:rsid w:val="00E7354C"/>
    <w:rsid w:val="00E737ED"/>
    <w:rsid w:val="00E73B24"/>
    <w:rsid w:val="00E73B34"/>
    <w:rsid w:val="00E73EFE"/>
    <w:rsid w:val="00E73F2B"/>
    <w:rsid w:val="00E73F90"/>
    <w:rsid w:val="00E7423B"/>
    <w:rsid w:val="00E74331"/>
    <w:rsid w:val="00E7489F"/>
    <w:rsid w:val="00E74D50"/>
    <w:rsid w:val="00E75368"/>
    <w:rsid w:val="00E75BA1"/>
    <w:rsid w:val="00E760B8"/>
    <w:rsid w:val="00E76249"/>
    <w:rsid w:val="00E76F3B"/>
    <w:rsid w:val="00E771F7"/>
    <w:rsid w:val="00E775EA"/>
    <w:rsid w:val="00E77602"/>
    <w:rsid w:val="00E77CC8"/>
    <w:rsid w:val="00E801ED"/>
    <w:rsid w:val="00E8062C"/>
    <w:rsid w:val="00E8092E"/>
    <w:rsid w:val="00E80DCB"/>
    <w:rsid w:val="00E80E9F"/>
    <w:rsid w:val="00E811E6"/>
    <w:rsid w:val="00E81327"/>
    <w:rsid w:val="00E814C0"/>
    <w:rsid w:val="00E818A1"/>
    <w:rsid w:val="00E81A7C"/>
    <w:rsid w:val="00E81D4A"/>
    <w:rsid w:val="00E81F95"/>
    <w:rsid w:val="00E8205A"/>
    <w:rsid w:val="00E821A5"/>
    <w:rsid w:val="00E8266E"/>
    <w:rsid w:val="00E839A2"/>
    <w:rsid w:val="00E83DCE"/>
    <w:rsid w:val="00E83EE8"/>
    <w:rsid w:val="00E84AC5"/>
    <w:rsid w:val="00E84B68"/>
    <w:rsid w:val="00E84D4D"/>
    <w:rsid w:val="00E859C7"/>
    <w:rsid w:val="00E85BBB"/>
    <w:rsid w:val="00E87265"/>
    <w:rsid w:val="00E8766E"/>
    <w:rsid w:val="00E87793"/>
    <w:rsid w:val="00E87831"/>
    <w:rsid w:val="00E87901"/>
    <w:rsid w:val="00E87953"/>
    <w:rsid w:val="00E87F3C"/>
    <w:rsid w:val="00E87FCF"/>
    <w:rsid w:val="00E901BF"/>
    <w:rsid w:val="00E906DC"/>
    <w:rsid w:val="00E90C7C"/>
    <w:rsid w:val="00E90D90"/>
    <w:rsid w:val="00E910EB"/>
    <w:rsid w:val="00E916D4"/>
    <w:rsid w:val="00E91901"/>
    <w:rsid w:val="00E91E06"/>
    <w:rsid w:val="00E921AB"/>
    <w:rsid w:val="00E923F2"/>
    <w:rsid w:val="00E9268D"/>
    <w:rsid w:val="00E93B8B"/>
    <w:rsid w:val="00E93D5F"/>
    <w:rsid w:val="00E93E5C"/>
    <w:rsid w:val="00E94EF0"/>
    <w:rsid w:val="00E9598F"/>
    <w:rsid w:val="00E95EAA"/>
    <w:rsid w:val="00E96C41"/>
    <w:rsid w:val="00E977FB"/>
    <w:rsid w:val="00E97EBD"/>
    <w:rsid w:val="00EA0414"/>
    <w:rsid w:val="00EA083A"/>
    <w:rsid w:val="00EA0E1D"/>
    <w:rsid w:val="00EA1296"/>
    <w:rsid w:val="00EA1A6A"/>
    <w:rsid w:val="00EA29E3"/>
    <w:rsid w:val="00EA2CC8"/>
    <w:rsid w:val="00EA2D89"/>
    <w:rsid w:val="00EA30EE"/>
    <w:rsid w:val="00EA334F"/>
    <w:rsid w:val="00EA3D81"/>
    <w:rsid w:val="00EA69D8"/>
    <w:rsid w:val="00EA7381"/>
    <w:rsid w:val="00EB11B2"/>
    <w:rsid w:val="00EB1C62"/>
    <w:rsid w:val="00EB3840"/>
    <w:rsid w:val="00EB3FF2"/>
    <w:rsid w:val="00EB4407"/>
    <w:rsid w:val="00EB495A"/>
    <w:rsid w:val="00EB51C8"/>
    <w:rsid w:val="00EB5567"/>
    <w:rsid w:val="00EB5582"/>
    <w:rsid w:val="00EB559D"/>
    <w:rsid w:val="00EB726E"/>
    <w:rsid w:val="00EB7AB0"/>
    <w:rsid w:val="00EC09BD"/>
    <w:rsid w:val="00EC0C7F"/>
    <w:rsid w:val="00EC1F3D"/>
    <w:rsid w:val="00EC1FF5"/>
    <w:rsid w:val="00EC21EC"/>
    <w:rsid w:val="00EC287E"/>
    <w:rsid w:val="00EC2C05"/>
    <w:rsid w:val="00EC4120"/>
    <w:rsid w:val="00EC4746"/>
    <w:rsid w:val="00EC47BA"/>
    <w:rsid w:val="00EC4E8F"/>
    <w:rsid w:val="00EC54F1"/>
    <w:rsid w:val="00EC552E"/>
    <w:rsid w:val="00EC5B2F"/>
    <w:rsid w:val="00EC5BE4"/>
    <w:rsid w:val="00EC612D"/>
    <w:rsid w:val="00EC660B"/>
    <w:rsid w:val="00EC6C24"/>
    <w:rsid w:val="00EC7A98"/>
    <w:rsid w:val="00EC7E3E"/>
    <w:rsid w:val="00ED019F"/>
    <w:rsid w:val="00ED06E7"/>
    <w:rsid w:val="00ED0A3D"/>
    <w:rsid w:val="00ED19C6"/>
    <w:rsid w:val="00ED1A1C"/>
    <w:rsid w:val="00ED2358"/>
    <w:rsid w:val="00ED26F2"/>
    <w:rsid w:val="00ED2820"/>
    <w:rsid w:val="00ED2B69"/>
    <w:rsid w:val="00ED2FB9"/>
    <w:rsid w:val="00ED31CB"/>
    <w:rsid w:val="00ED32D5"/>
    <w:rsid w:val="00ED3903"/>
    <w:rsid w:val="00ED3D4E"/>
    <w:rsid w:val="00ED41B5"/>
    <w:rsid w:val="00ED44AF"/>
    <w:rsid w:val="00ED4E81"/>
    <w:rsid w:val="00ED6403"/>
    <w:rsid w:val="00ED68F8"/>
    <w:rsid w:val="00ED7402"/>
    <w:rsid w:val="00ED74B6"/>
    <w:rsid w:val="00ED7647"/>
    <w:rsid w:val="00EE04B5"/>
    <w:rsid w:val="00EE08B1"/>
    <w:rsid w:val="00EE09B1"/>
    <w:rsid w:val="00EE0AB5"/>
    <w:rsid w:val="00EE0E1D"/>
    <w:rsid w:val="00EE2662"/>
    <w:rsid w:val="00EE3A59"/>
    <w:rsid w:val="00EE3B79"/>
    <w:rsid w:val="00EE3BA6"/>
    <w:rsid w:val="00EE42FB"/>
    <w:rsid w:val="00EE4727"/>
    <w:rsid w:val="00EE49D6"/>
    <w:rsid w:val="00EE4C60"/>
    <w:rsid w:val="00EE56DF"/>
    <w:rsid w:val="00EE62FD"/>
    <w:rsid w:val="00EE6BA7"/>
    <w:rsid w:val="00EE7A4F"/>
    <w:rsid w:val="00EE7BBB"/>
    <w:rsid w:val="00EE7E0F"/>
    <w:rsid w:val="00EF042B"/>
    <w:rsid w:val="00EF0DA7"/>
    <w:rsid w:val="00EF1433"/>
    <w:rsid w:val="00EF2597"/>
    <w:rsid w:val="00EF2F3E"/>
    <w:rsid w:val="00EF3D9F"/>
    <w:rsid w:val="00EF4064"/>
    <w:rsid w:val="00EF42A2"/>
    <w:rsid w:val="00EF464B"/>
    <w:rsid w:val="00EF499F"/>
    <w:rsid w:val="00EF4CEB"/>
    <w:rsid w:val="00EF4DEE"/>
    <w:rsid w:val="00EF4E06"/>
    <w:rsid w:val="00EF5105"/>
    <w:rsid w:val="00EF5125"/>
    <w:rsid w:val="00EF59B7"/>
    <w:rsid w:val="00EF610E"/>
    <w:rsid w:val="00EF6166"/>
    <w:rsid w:val="00EF69F1"/>
    <w:rsid w:val="00EF70F1"/>
    <w:rsid w:val="00EF76F7"/>
    <w:rsid w:val="00EF7BF5"/>
    <w:rsid w:val="00F00466"/>
    <w:rsid w:val="00F004B5"/>
    <w:rsid w:val="00F0086C"/>
    <w:rsid w:val="00F0145F"/>
    <w:rsid w:val="00F01721"/>
    <w:rsid w:val="00F01B7B"/>
    <w:rsid w:val="00F01BAC"/>
    <w:rsid w:val="00F02101"/>
    <w:rsid w:val="00F024E1"/>
    <w:rsid w:val="00F02675"/>
    <w:rsid w:val="00F02981"/>
    <w:rsid w:val="00F02B89"/>
    <w:rsid w:val="00F02BF3"/>
    <w:rsid w:val="00F02EAA"/>
    <w:rsid w:val="00F036FF"/>
    <w:rsid w:val="00F0370C"/>
    <w:rsid w:val="00F0371B"/>
    <w:rsid w:val="00F03AB2"/>
    <w:rsid w:val="00F0453B"/>
    <w:rsid w:val="00F0454A"/>
    <w:rsid w:val="00F0566B"/>
    <w:rsid w:val="00F05920"/>
    <w:rsid w:val="00F05FD1"/>
    <w:rsid w:val="00F06745"/>
    <w:rsid w:val="00F069E7"/>
    <w:rsid w:val="00F07885"/>
    <w:rsid w:val="00F103EE"/>
    <w:rsid w:val="00F1080F"/>
    <w:rsid w:val="00F11621"/>
    <w:rsid w:val="00F11CBE"/>
    <w:rsid w:val="00F11D52"/>
    <w:rsid w:val="00F12366"/>
    <w:rsid w:val="00F1407E"/>
    <w:rsid w:val="00F1467B"/>
    <w:rsid w:val="00F15233"/>
    <w:rsid w:val="00F15308"/>
    <w:rsid w:val="00F154D0"/>
    <w:rsid w:val="00F1555B"/>
    <w:rsid w:val="00F1558A"/>
    <w:rsid w:val="00F16566"/>
    <w:rsid w:val="00F16721"/>
    <w:rsid w:val="00F16E00"/>
    <w:rsid w:val="00F1703D"/>
    <w:rsid w:val="00F17E31"/>
    <w:rsid w:val="00F17E79"/>
    <w:rsid w:val="00F20054"/>
    <w:rsid w:val="00F2016E"/>
    <w:rsid w:val="00F212E9"/>
    <w:rsid w:val="00F21319"/>
    <w:rsid w:val="00F2276A"/>
    <w:rsid w:val="00F23610"/>
    <w:rsid w:val="00F24671"/>
    <w:rsid w:val="00F2519B"/>
    <w:rsid w:val="00F2552C"/>
    <w:rsid w:val="00F2588F"/>
    <w:rsid w:val="00F25C97"/>
    <w:rsid w:val="00F25F06"/>
    <w:rsid w:val="00F26A03"/>
    <w:rsid w:val="00F26BF5"/>
    <w:rsid w:val="00F26DFE"/>
    <w:rsid w:val="00F30204"/>
    <w:rsid w:val="00F30706"/>
    <w:rsid w:val="00F307DF"/>
    <w:rsid w:val="00F30AF5"/>
    <w:rsid w:val="00F318FC"/>
    <w:rsid w:val="00F31ACA"/>
    <w:rsid w:val="00F31FA7"/>
    <w:rsid w:val="00F3266B"/>
    <w:rsid w:val="00F32835"/>
    <w:rsid w:val="00F329A9"/>
    <w:rsid w:val="00F32E50"/>
    <w:rsid w:val="00F32FFB"/>
    <w:rsid w:val="00F33B72"/>
    <w:rsid w:val="00F34231"/>
    <w:rsid w:val="00F3446A"/>
    <w:rsid w:val="00F3452C"/>
    <w:rsid w:val="00F34A1C"/>
    <w:rsid w:val="00F34E3C"/>
    <w:rsid w:val="00F34E9F"/>
    <w:rsid w:val="00F35454"/>
    <w:rsid w:val="00F35D0C"/>
    <w:rsid w:val="00F36166"/>
    <w:rsid w:val="00F36244"/>
    <w:rsid w:val="00F375B6"/>
    <w:rsid w:val="00F37F5F"/>
    <w:rsid w:val="00F412ED"/>
    <w:rsid w:val="00F412FB"/>
    <w:rsid w:val="00F428D5"/>
    <w:rsid w:val="00F42D0D"/>
    <w:rsid w:val="00F44B88"/>
    <w:rsid w:val="00F44E05"/>
    <w:rsid w:val="00F456B6"/>
    <w:rsid w:val="00F4574A"/>
    <w:rsid w:val="00F45A53"/>
    <w:rsid w:val="00F45FF4"/>
    <w:rsid w:val="00F467AE"/>
    <w:rsid w:val="00F470EA"/>
    <w:rsid w:val="00F4719A"/>
    <w:rsid w:val="00F472F6"/>
    <w:rsid w:val="00F47D23"/>
    <w:rsid w:val="00F50362"/>
    <w:rsid w:val="00F5049F"/>
    <w:rsid w:val="00F50A2C"/>
    <w:rsid w:val="00F50C17"/>
    <w:rsid w:val="00F51758"/>
    <w:rsid w:val="00F517C0"/>
    <w:rsid w:val="00F51AF2"/>
    <w:rsid w:val="00F51B17"/>
    <w:rsid w:val="00F52A65"/>
    <w:rsid w:val="00F530EA"/>
    <w:rsid w:val="00F53A15"/>
    <w:rsid w:val="00F541CB"/>
    <w:rsid w:val="00F543DF"/>
    <w:rsid w:val="00F54D70"/>
    <w:rsid w:val="00F5561D"/>
    <w:rsid w:val="00F57812"/>
    <w:rsid w:val="00F603B2"/>
    <w:rsid w:val="00F605D5"/>
    <w:rsid w:val="00F608F4"/>
    <w:rsid w:val="00F60A73"/>
    <w:rsid w:val="00F614F3"/>
    <w:rsid w:val="00F61A8E"/>
    <w:rsid w:val="00F61D84"/>
    <w:rsid w:val="00F6220C"/>
    <w:rsid w:val="00F642B1"/>
    <w:rsid w:val="00F643EF"/>
    <w:rsid w:val="00F649C9"/>
    <w:rsid w:val="00F65026"/>
    <w:rsid w:val="00F6507C"/>
    <w:rsid w:val="00F65ADB"/>
    <w:rsid w:val="00F65D36"/>
    <w:rsid w:val="00F65F4D"/>
    <w:rsid w:val="00F6673F"/>
    <w:rsid w:val="00F671E6"/>
    <w:rsid w:val="00F67600"/>
    <w:rsid w:val="00F701DE"/>
    <w:rsid w:val="00F70383"/>
    <w:rsid w:val="00F70DB4"/>
    <w:rsid w:val="00F71959"/>
    <w:rsid w:val="00F71A76"/>
    <w:rsid w:val="00F71B62"/>
    <w:rsid w:val="00F71C83"/>
    <w:rsid w:val="00F72003"/>
    <w:rsid w:val="00F723B1"/>
    <w:rsid w:val="00F72685"/>
    <w:rsid w:val="00F731DF"/>
    <w:rsid w:val="00F73272"/>
    <w:rsid w:val="00F73F14"/>
    <w:rsid w:val="00F7410D"/>
    <w:rsid w:val="00F748A8"/>
    <w:rsid w:val="00F748F2"/>
    <w:rsid w:val="00F74E31"/>
    <w:rsid w:val="00F75827"/>
    <w:rsid w:val="00F760A2"/>
    <w:rsid w:val="00F769B2"/>
    <w:rsid w:val="00F7716E"/>
    <w:rsid w:val="00F77243"/>
    <w:rsid w:val="00F7797A"/>
    <w:rsid w:val="00F80BA2"/>
    <w:rsid w:val="00F80DB4"/>
    <w:rsid w:val="00F811FE"/>
    <w:rsid w:val="00F815AC"/>
    <w:rsid w:val="00F8191B"/>
    <w:rsid w:val="00F81A6E"/>
    <w:rsid w:val="00F8252D"/>
    <w:rsid w:val="00F82C60"/>
    <w:rsid w:val="00F82D34"/>
    <w:rsid w:val="00F8336C"/>
    <w:rsid w:val="00F834B2"/>
    <w:rsid w:val="00F835F6"/>
    <w:rsid w:val="00F8363F"/>
    <w:rsid w:val="00F83E7C"/>
    <w:rsid w:val="00F8412C"/>
    <w:rsid w:val="00F841CD"/>
    <w:rsid w:val="00F843C8"/>
    <w:rsid w:val="00F847A1"/>
    <w:rsid w:val="00F848DD"/>
    <w:rsid w:val="00F84A4B"/>
    <w:rsid w:val="00F84E47"/>
    <w:rsid w:val="00F85DA2"/>
    <w:rsid w:val="00F85F72"/>
    <w:rsid w:val="00F865FC"/>
    <w:rsid w:val="00F875F1"/>
    <w:rsid w:val="00F876FE"/>
    <w:rsid w:val="00F903E7"/>
    <w:rsid w:val="00F90C33"/>
    <w:rsid w:val="00F91FFB"/>
    <w:rsid w:val="00F923EF"/>
    <w:rsid w:val="00F92923"/>
    <w:rsid w:val="00F937A2"/>
    <w:rsid w:val="00F942B4"/>
    <w:rsid w:val="00F944C6"/>
    <w:rsid w:val="00F94C60"/>
    <w:rsid w:val="00F95477"/>
    <w:rsid w:val="00F9582D"/>
    <w:rsid w:val="00F95901"/>
    <w:rsid w:val="00F95B8D"/>
    <w:rsid w:val="00F9644C"/>
    <w:rsid w:val="00F964BE"/>
    <w:rsid w:val="00F972ED"/>
    <w:rsid w:val="00F977BE"/>
    <w:rsid w:val="00F978FD"/>
    <w:rsid w:val="00F97D98"/>
    <w:rsid w:val="00F97E75"/>
    <w:rsid w:val="00FA0161"/>
    <w:rsid w:val="00FA01D2"/>
    <w:rsid w:val="00FA0D3C"/>
    <w:rsid w:val="00FA0FEA"/>
    <w:rsid w:val="00FA10EC"/>
    <w:rsid w:val="00FA1333"/>
    <w:rsid w:val="00FA13FC"/>
    <w:rsid w:val="00FA18F9"/>
    <w:rsid w:val="00FA1914"/>
    <w:rsid w:val="00FA1D36"/>
    <w:rsid w:val="00FA32DA"/>
    <w:rsid w:val="00FA3A75"/>
    <w:rsid w:val="00FA3E85"/>
    <w:rsid w:val="00FA48AE"/>
    <w:rsid w:val="00FA4A65"/>
    <w:rsid w:val="00FA4C32"/>
    <w:rsid w:val="00FA5091"/>
    <w:rsid w:val="00FA52B3"/>
    <w:rsid w:val="00FA74CF"/>
    <w:rsid w:val="00FA7CD6"/>
    <w:rsid w:val="00FB01EA"/>
    <w:rsid w:val="00FB0452"/>
    <w:rsid w:val="00FB0BEB"/>
    <w:rsid w:val="00FB0E25"/>
    <w:rsid w:val="00FB1734"/>
    <w:rsid w:val="00FB18BA"/>
    <w:rsid w:val="00FB1F1D"/>
    <w:rsid w:val="00FB21C6"/>
    <w:rsid w:val="00FB25C6"/>
    <w:rsid w:val="00FB2EE9"/>
    <w:rsid w:val="00FB3AB3"/>
    <w:rsid w:val="00FB3C6E"/>
    <w:rsid w:val="00FB4A7A"/>
    <w:rsid w:val="00FB4D3B"/>
    <w:rsid w:val="00FB600B"/>
    <w:rsid w:val="00FB65DC"/>
    <w:rsid w:val="00FB756E"/>
    <w:rsid w:val="00FC00CE"/>
    <w:rsid w:val="00FC023F"/>
    <w:rsid w:val="00FC0637"/>
    <w:rsid w:val="00FC127C"/>
    <w:rsid w:val="00FC13FE"/>
    <w:rsid w:val="00FC1FF2"/>
    <w:rsid w:val="00FC24A1"/>
    <w:rsid w:val="00FC422D"/>
    <w:rsid w:val="00FC4373"/>
    <w:rsid w:val="00FC43B9"/>
    <w:rsid w:val="00FC4D38"/>
    <w:rsid w:val="00FC4E8C"/>
    <w:rsid w:val="00FC4F15"/>
    <w:rsid w:val="00FC5372"/>
    <w:rsid w:val="00FC5752"/>
    <w:rsid w:val="00FC5DF3"/>
    <w:rsid w:val="00FC5E67"/>
    <w:rsid w:val="00FC6404"/>
    <w:rsid w:val="00FC6BDB"/>
    <w:rsid w:val="00FC714A"/>
    <w:rsid w:val="00FC73D2"/>
    <w:rsid w:val="00FC7591"/>
    <w:rsid w:val="00FC7E41"/>
    <w:rsid w:val="00FC7E8E"/>
    <w:rsid w:val="00FC7EFB"/>
    <w:rsid w:val="00FD0B2C"/>
    <w:rsid w:val="00FD13AF"/>
    <w:rsid w:val="00FD25DC"/>
    <w:rsid w:val="00FD2D1E"/>
    <w:rsid w:val="00FD35C7"/>
    <w:rsid w:val="00FD399B"/>
    <w:rsid w:val="00FD4755"/>
    <w:rsid w:val="00FD5352"/>
    <w:rsid w:val="00FD5B54"/>
    <w:rsid w:val="00FD66B2"/>
    <w:rsid w:val="00FD7FD8"/>
    <w:rsid w:val="00FE034E"/>
    <w:rsid w:val="00FE0384"/>
    <w:rsid w:val="00FE06A2"/>
    <w:rsid w:val="00FE07B6"/>
    <w:rsid w:val="00FE0C83"/>
    <w:rsid w:val="00FE0F48"/>
    <w:rsid w:val="00FE0FBE"/>
    <w:rsid w:val="00FE2324"/>
    <w:rsid w:val="00FE2387"/>
    <w:rsid w:val="00FE319D"/>
    <w:rsid w:val="00FE32AB"/>
    <w:rsid w:val="00FE3A5D"/>
    <w:rsid w:val="00FE3B01"/>
    <w:rsid w:val="00FE3D3D"/>
    <w:rsid w:val="00FE3FD8"/>
    <w:rsid w:val="00FE433B"/>
    <w:rsid w:val="00FE554B"/>
    <w:rsid w:val="00FE5A1F"/>
    <w:rsid w:val="00FE63DA"/>
    <w:rsid w:val="00FE668C"/>
    <w:rsid w:val="00FE69BC"/>
    <w:rsid w:val="00FE7EF6"/>
    <w:rsid w:val="00FF06E3"/>
    <w:rsid w:val="00FF0ABE"/>
    <w:rsid w:val="00FF0ADC"/>
    <w:rsid w:val="00FF0F1F"/>
    <w:rsid w:val="00FF174E"/>
    <w:rsid w:val="00FF19D2"/>
    <w:rsid w:val="00FF24EC"/>
    <w:rsid w:val="00FF253B"/>
    <w:rsid w:val="00FF2DD9"/>
    <w:rsid w:val="00FF3D9A"/>
    <w:rsid w:val="00FF4079"/>
    <w:rsid w:val="00FF43E4"/>
    <w:rsid w:val="00FF47A5"/>
    <w:rsid w:val="00FF4C25"/>
    <w:rsid w:val="00FF5ABC"/>
    <w:rsid w:val="00FF5AD9"/>
    <w:rsid w:val="00FF5D90"/>
    <w:rsid w:val="00FF5E0F"/>
    <w:rsid w:val="00FF6025"/>
    <w:rsid w:val="00FF69B6"/>
    <w:rsid w:val="00FF6DAD"/>
    <w:rsid w:val="00FF6EE0"/>
    <w:rsid w:val="00FF7AB5"/>
    <w:rsid w:val="00FF7C84"/>
    <w:rsid w:val="00FF7FB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f49100" strokecolor="#f49100">
      <v:fill color="#f49100" on="f"/>
      <v:stroke color="#f49100"/>
      <o:colormru v:ext="edit" colors="#f49100,#8f9286"/>
    </o:shapedefaults>
    <o:shapelayout v:ext="edit">
      <o:idmap v:ext="edit" data="1"/>
    </o:shapelayout>
  </w:shapeDefaults>
  <w:decimalSymbol w:val="."/>
  <w:listSeparator w:val=","/>
  <w14:docId w14:val="6D342550"/>
  <w15:chartTrackingRefBased/>
  <w15:docId w15:val="{EC84E6D1-83FE-4A87-9FE6-D6D5F952B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20"/>
      <w:szCs w:val="20"/>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D1636"/>
    <w:rPr>
      <w:rFonts w:ascii="Arial" w:hAnsi="Arial" w:cs="Times New Roman"/>
      <w:b/>
      <w:bCs/>
      <w:i/>
      <w:iCs/>
      <w:sz w:val="18"/>
      <w:szCs w:val="18"/>
      <w:u w:val="single"/>
      <w:shd w:val="solid" w:color="FFFFFF" w:fill="FFFFFF"/>
    </w:rPr>
  </w:style>
  <w:style w:type="character" w:customStyle="1" w:styleId="Heading2Char">
    <w:name w:val="Heading 2 Char"/>
    <w:link w:val="Heading2"/>
    <w:rsid w:val="006D1636"/>
    <w:rPr>
      <w:rFonts w:ascii="Arial" w:hAnsi="Arial" w:cs="Times New Roman"/>
      <w:b/>
      <w:bCs/>
      <w:i/>
      <w:iCs/>
      <w:sz w:val="18"/>
      <w:szCs w:val="18"/>
      <w:lang w:val="en-US" w:eastAsia="en-US" w:bidi="th-TH"/>
    </w:rPr>
  </w:style>
  <w:style w:type="character" w:customStyle="1" w:styleId="Heading3Char">
    <w:name w:val="Heading 3 Char"/>
    <w:link w:val="Heading3"/>
    <w:rsid w:val="006D1636"/>
    <w:rPr>
      <w:rFonts w:ascii="Arial" w:hAnsi="Arial" w:cs="Times New Roman"/>
      <w:i/>
      <w:iCs/>
      <w:sz w:val="18"/>
      <w:szCs w:val="18"/>
      <w:lang w:val="en-US" w:eastAsia="en-US" w:bidi="th-TH"/>
    </w:rPr>
  </w:style>
  <w:style w:type="character" w:customStyle="1" w:styleId="BodyTextChar">
    <w:name w:val="Body Text Char"/>
    <w:aliases w:val="bt Char,body text Char,Body Char,Body Char Char Char Char,Body Char Char Char1"/>
    <w:link w:val="BodyText"/>
    <w:rsid w:val="00210BC6"/>
    <w:rPr>
      <w:rFonts w:ascii="Arial" w:hAnsi="Arial" w:cs="Angsana New"/>
      <w:sz w:val="18"/>
      <w:szCs w:val="18"/>
      <w:lang w:val="en-US" w:eastAsia="en-US" w:bidi="th-TH"/>
    </w:rPr>
  </w:style>
  <w:style w:type="paragraph" w:styleId="BodyText">
    <w:name w:val="Body Text"/>
    <w:aliases w:val="bt,body text,Body,Body Char Char Char,Body Char Char"/>
    <w:basedOn w:val="Normal"/>
    <w:link w:val="BodyTextChar"/>
    <w:pPr>
      <w:spacing w:after="120"/>
    </w:pPr>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3E46B4"/>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540" w:right="29" w:hanging="540"/>
      <w:jc w:val="both"/>
    </w:pPr>
    <w:rPr>
      <w:rFonts w:cs="Times New Roman"/>
      <w:sz w:val="20"/>
      <w:szCs w:val="2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93"/>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0">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table" w:styleId="TableGrid">
    <w:name w:val="Table Grid"/>
    <w:basedOn w:val="TableNormal"/>
    <w:uiPriority w:val="39"/>
    <w:rsid w:val="00640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C24EE"/>
    <w:rPr>
      <w:rFonts w:ascii="Tahoma" w:hAnsi="Tahoma" w:cs="Tahoma"/>
      <w:sz w:val="16"/>
      <w:szCs w:val="16"/>
    </w:rPr>
  </w:style>
  <w:style w:type="paragraph" w:customStyle="1" w:styleId="AccPolicyHeading">
    <w:name w:val="Acc Policy Heading"/>
    <w:basedOn w:val="BodyText"/>
    <w:link w:val="AccPolicyHeadingCharChar"/>
    <w:autoRedefine/>
    <w:rsid w:val="00D8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D873B3"/>
    <w:rPr>
      <w:bCs/>
      <w:sz w:val="22"/>
      <w:szCs w:val="22"/>
      <w:lang w:val="en-US" w:eastAsia="en-GB" w:bidi="th-TH"/>
    </w:rPr>
  </w:style>
  <w:style w:type="paragraph" w:customStyle="1" w:styleId="NormalTimesNewRoman">
    <w:name w:val="Normal + Times New Roman"/>
    <w:aliases w:val="12 pt,Justified"/>
    <w:basedOn w:val="BodyText"/>
    <w:rsid w:val="00945A28"/>
    <w:pPr>
      <w:spacing w:after="0"/>
      <w:jc w:val="both"/>
    </w:pPr>
    <w:rPr>
      <w:rFonts w:ascii="Times New Roman" w:hAnsi="Times New Roman" w:cs="Times New Roman"/>
      <w:sz w:val="24"/>
      <w:szCs w:val="24"/>
    </w:rPr>
  </w:style>
  <w:style w:type="paragraph" w:customStyle="1" w:styleId="IndexHeading1">
    <w:name w:val="Index Heading1"/>
    <w:aliases w:val="ixh"/>
    <w:basedOn w:val="BodyText"/>
    <w:rsid w:val="00161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76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765F78"/>
    <w:rPr>
      <w:bCs/>
      <w:i/>
      <w:iCs/>
      <w:sz w:val="22"/>
      <w:szCs w:val="22"/>
      <w:lang w:val="en-US" w:eastAsia="en-GB" w:bidi="th-TH"/>
    </w:rPr>
  </w:style>
  <w:style w:type="paragraph" w:customStyle="1" w:styleId="acctstatementsub-heading">
    <w:name w:val="acct statement sub-heading"/>
    <w:aliases w:val="ass"/>
    <w:basedOn w:val="Normal"/>
    <w:next w:val="Normal"/>
    <w:rsid w:val="00586E9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586E90"/>
    <w:pPr>
      <w:ind w:left="1134"/>
    </w:pPr>
  </w:style>
  <w:style w:type="character" w:customStyle="1" w:styleId="AccPolicyalternativeChar">
    <w:name w:val="Acc Policy alternative Char"/>
    <w:basedOn w:val="AccPolicysubheadChar"/>
    <w:link w:val="AccPolicyalternative"/>
    <w:rsid w:val="00586E90"/>
    <w:rPr>
      <w:bCs/>
      <w:i/>
      <w:iCs/>
      <w:sz w:val="22"/>
      <w:szCs w:val="22"/>
      <w:lang w:val="en-US" w:eastAsia="en-GB" w:bidi="th-TH"/>
    </w:rPr>
  </w:style>
  <w:style w:type="paragraph" w:customStyle="1" w:styleId="block">
    <w:name w:val="block"/>
    <w:aliases w:val="b,b + Angsana New,Bold,Thai Distributed Justification,Left:  0....,Normal + Angsana New,15 pt,Left:  1 cm,Rig..."/>
    <w:basedOn w:val="BodyText"/>
    <w:link w:val="blockChar"/>
    <w:rsid w:val="0012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E1">
    <w:name w:val="?????????? E"/>
    <w:basedOn w:val="Normal"/>
    <w:rsid w:val="00AF1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cctfourfigures">
    <w:name w:val="acct four figures"/>
    <w:aliases w:val="a4,a4 + 8 pt,(Complex) + 8 pt,(Complex),Thai Distribute...,a4 + Angsana New,Before:  3 pt,Line spacing:  At l...,Left:  -0.05&quot;,Right:  -0.05&quot;,Lin...,..."/>
    <w:basedOn w:val="Normal"/>
    <w:rsid w:val="004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4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RNormal">
    <w:name w:val="RNormal"/>
    <w:basedOn w:val="Normal"/>
    <w:rsid w:val="00BB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headingcentred">
    <w:name w:val="Normal heading centred"/>
    <w:aliases w:val="nhc"/>
    <w:basedOn w:val="Normal"/>
    <w:rsid w:val="00AE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DocumentMap">
    <w:name w:val="Document Map"/>
    <w:basedOn w:val="Normal"/>
    <w:semiHidden/>
    <w:rsid w:val="002A6441"/>
    <w:pPr>
      <w:shd w:val="clear" w:color="auto" w:fill="000080"/>
    </w:pPr>
    <w:rPr>
      <w:rFonts w:ascii="Tahoma" w:hAnsi="Tahoma" w:cs="Tahoma"/>
      <w:sz w:val="20"/>
      <w:szCs w:val="20"/>
    </w:rPr>
  </w:style>
  <w:style w:type="table" w:customStyle="1" w:styleId="TableGrid1">
    <w:name w:val="Table Grid1"/>
    <w:basedOn w:val="TableNormal"/>
    <w:next w:val="TableGrid"/>
    <w:rsid w:val="00EF70F1"/>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list">
    <w:name w:val="block list"/>
    <w:aliases w:val="blist"/>
    <w:basedOn w:val="block"/>
    <w:rsid w:val="002F273D"/>
    <w:pPr>
      <w:ind w:left="1134" w:hanging="567"/>
    </w:pPr>
  </w:style>
  <w:style w:type="paragraph" w:customStyle="1" w:styleId="E2">
    <w:name w:val="?????? E"/>
    <w:basedOn w:val="Normal"/>
    <w:rsid w:val="002F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styleId="FootnoteText">
    <w:name w:val="footnote text"/>
    <w:aliases w:val="ft"/>
    <w:basedOn w:val="Normal"/>
    <w:link w:val="FootnoteTextCha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rsid w:val="006D1636"/>
    <w:rPr>
      <w:rFonts w:cs="Times New Roman"/>
      <w:sz w:val="18"/>
      <w:lang w:val="en-GB" w:bidi="ar-SA"/>
    </w:rPr>
  </w:style>
  <w:style w:type="paragraph" w:customStyle="1" w:styleId="Graphic">
    <w:name w:val="Graphic"/>
    <w:basedOn w:val="Signature"/>
    <w:rsid w:val="006D163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6D1636"/>
    <w:rPr>
      <w:rFonts w:cs="Times New Roman"/>
      <w:sz w:val="22"/>
      <w:lang w:val="en-GB" w:bidi="ar-SA"/>
    </w:rPr>
  </w:style>
  <w:style w:type="paragraph" w:customStyle="1" w:styleId="acctcolumnheading">
    <w:name w:val="acct column heading"/>
    <w:aliases w:val="ac"/>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6D1636"/>
    <w:pPr>
      <w:spacing w:after="0"/>
    </w:pPr>
  </w:style>
  <w:style w:type="paragraph" w:customStyle="1" w:styleId="acctdividends">
    <w:name w:val="acct dividends"/>
    <w:aliases w:val="a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6D1636"/>
  </w:style>
  <w:style w:type="paragraph" w:customStyle="1" w:styleId="acctindent">
    <w:name w:val="acct indent"/>
    <w:aliases w:val="ai"/>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6D1636"/>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6D163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6D1636"/>
  </w:style>
  <w:style w:type="paragraph" w:customStyle="1" w:styleId="acctstatementsub-headingbolditalic">
    <w:name w:val="acct statement sub-heading bold italic"/>
    <w:aliases w:val="asbi"/>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6D1636"/>
  </w:style>
  <w:style w:type="paragraph" w:customStyle="1" w:styleId="block2">
    <w:name w:val="block2"/>
    <w:aliases w:val="b2"/>
    <w:basedOn w:val="block"/>
    <w:rsid w:val="006D1636"/>
    <w:pPr>
      <w:ind w:left="1134"/>
    </w:pPr>
  </w:style>
  <w:style w:type="paragraph" w:customStyle="1" w:styleId="acctstatementsub-sub-sub-heading">
    <w:name w:val="acct statement sub-sub-sub-heading"/>
    <w:aliases w:val="assss"/>
    <w:basedOn w:val="acctstatementsub-sub-heading"/>
    <w:rsid w:val="006D1636"/>
  </w:style>
  <w:style w:type="paragraph" w:customStyle="1" w:styleId="accttwofigureslongernumber">
    <w:name w:val="acct two figures longer number"/>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6D1636"/>
    <w:pPr>
      <w:spacing w:after="0"/>
    </w:pPr>
  </w:style>
  <w:style w:type="paragraph" w:customStyle="1" w:styleId="block2nospaceafter">
    <w:name w:val="block2 no space after"/>
    <w:aliases w:val="b2n,block2 no sp"/>
    <w:basedOn w:val="block2"/>
    <w:rsid w:val="006D1636"/>
  </w:style>
  <w:style w:type="paragraph" w:customStyle="1" w:styleId="List1a">
    <w:name w:val="List 1a"/>
    <w:aliases w:val="1a"/>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6D163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6D1636"/>
    <w:rPr>
      <w:rFonts w:ascii="Courier New" w:hAnsi="Courier New" w:cs="Times New Roman"/>
      <w:lang w:val="en-AU" w:eastAsia="en-US" w:bidi="ar-SA"/>
    </w:rPr>
  </w:style>
  <w:style w:type="paragraph" w:customStyle="1" w:styleId="zcompanyname">
    <w:name w:val="zcompany name"/>
    <w:aliases w:val="cn"/>
    <w:basedOn w:val="Normal"/>
    <w:rsid w:val="006D163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6D1636"/>
  </w:style>
  <w:style w:type="paragraph" w:customStyle="1" w:styleId="zreportaddinfo">
    <w:name w:val="zreport addinfo"/>
    <w:basedOn w:val="Normal"/>
    <w:rsid w:val="006D163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6D163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6D163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6D1636"/>
    <w:pPr>
      <w:framePr w:wrap="around"/>
      <w:spacing w:line="360" w:lineRule="exact"/>
    </w:pPr>
    <w:rPr>
      <w:sz w:val="32"/>
    </w:rPr>
  </w:style>
  <w:style w:type="paragraph" w:customStyle="1" w:styleId="BodyTexthalfspaceafter">
    <w:name w:val="Body Text half space after"/>
    <w:aliases w:val="hs"/>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6D1636"/>
  </w:style>
  <w:style w:type="paragraph" w:customStyle="1" w:styleId="keeptogethernormal">
    <w:name w:val="keep together normal"/>
    <w:aliases w:val="ktn"/>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6D1636"/>
    <w:rPr>
      <w:b/>
      <w:bCs/>
    </w:rPr>
  </w:style>
  <w:style w:type="paragraph" w:customStyle="1" w:styleId="nineptbodytext">
    <w:name w:val="nine pt body text"/>
    <w:aliases w:val="9bt"/>
    <w:basedOn w:val="nineptnormal"/>
    <w:rsid w:val="006D1636"/>
    <w:pPr>
      <w:spacing w:after="220"/>
    </w:pPr>
  </w:style>
  <w:style w:type="paragraph" w:customStyle="1" w:styleId="nineptnormal">
    <w:name w:val="nine pt normal"/>
    <w:aliases w:val="9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6D1636"/>
    <w:pPr>
      <w:jc w:val="center"/>
    </w:pPr>
  </w:style>
  <w:style w:type="paragraph" w:customStyle="1" w:styleId="heading">
    <w:name w:val="heading"/>
    <w:aliases w:val="h"/>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6D1636"/>
    <w:pPr>
      <w:jc w:val="center"/>
    </w:pPr>
  </w:style>
  <w:style w:type="paragraph" w:customStyle="1" w:styleId="Normalcentred">
    <w:name w:val="Normal centred"/>
    <w:aliases w:val="nc"/>
    <w:basedOn w:val="acctcolumnheadingnospaceafter"/>
    <w:rsid w:val="006D1636"/>
  </w:style>
  <w:style w:type="paragraph" w:customStyle="1" w:styleId="nineptheadingcentredbold">
    <w:name w:val="nine pt heading centred bold"/>
    <w:aliases w:val="9hc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6D1636"/>
    <w:pPr>
      <w:ind w:left="-57" w:right="-57"/>
    </w:pPr>
  </w:style>
  <w:style w:type="paragraph" w:customStyle="1" w:styleId="nineptnormalheadinghalfspace">
    <w:name w:val="nine pt normal heading half space"/>
    <w:aliases w:val="9nhhs"/>
    <w:basedOn w:val="nineptnormalheading"/>
    <w:rsid w:val="006D1636"/>
    <w:pPr>
      <w:spacing w:after="80"/>
    </w:pPr>
  </w:style>
  <w:style w:type="paragraph" w:customStyle="1" w:styleId="nineptnormalheading">
    <w:name w:val="nine pt normal heading"/>
    <w:aliases w:val="9nh"/>
    <w:basedOn w:val="nineptnormal"/>
    <w:rsid w:val="006D1636"/>
    <w:rPr>
      <w:b/>
    </w:rPr>
  </w:style>
  <w:style w:type="paragraph" w:customStyle="1" w:styleId="nineptcolumntab1">
    <w:name w:val="nine pt column tab1"/>
    <w:aliases w:val="a91"/>
    <w:basedOn w:val="nineptnormal"/>
    <w:rsid w:val="006D1636"/>
    <w:pPr>
      <w:tabs>
        <w:tab w:val="decimal" w:pos="737"/>
      </w:tabs>
    </w:pPr>
  </w:style>
  <w:style w:type="paragraph" w:customStyle="1" w:styleId="nineptnormalitalicheading">
    <w:name w:val="nine pt normal italic heading"/>
    <w:aliases w:val="9nith"/>
    <w:basedOn w:val="nineptnormalheading"/>
    <w:rsid w:val="006D1636"/>
    <w:rPr>
      <w:i/>
      <w:iCs/>
    </w:rPr>
  </w:style>
  <w:style w:type="paragraph" w:customStyle="1" w:styleId="Normalheading">
    <w:name w:val="Normal heading"/>
    <w:aliases w:val="nh"/>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6D163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6D16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6D16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6D1636"/>
    <w:pPr>
      <w:spacing w:after="130"/>
    </w:pPr>
  </w:style>
  <w:style w:type="paragraph" w:customStyle="1" w:styleId="BodyTextIndentitalic">
    <w:name w:val="Body Text Indent italic"/>
    <w:aliases w:val="iital"/>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6D1636"/>
    <w:rPr>
      <w:position w:val="6"/>
      <w:sz w:val="14"/>
    </w:rPr>
  </w:style>
  <w:style w:type="paragraph" w:customStyle="1" w:styleId="tabletext">
    <w:name w:val="table text"/>
    <w:aliases w:val="tt"/>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6D1636"/>
    <w:pPr>
      <w:spacing w:after="0"/>
    </w:pPr>
  </w:style>
  <w:style w:type="paragraph" w:customStyle="1" w:styleId="acctnotecolumndecimal">
    <w:name w:val="acct note column decimal"/>
    <w:aliases w:val="an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6D1636"/>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6D1636"/>
    <w:pPr>
      <w:tabs>
        <w:tab w:val="num" w:pos="284"/>
      </w:tabs>
      <w:spacing w:after="180"/>
      <w:ind w:left="284" w:hanging="284"/>
    </w:pPr>
  </w:style>
  <w:style w:type="paragraph" w:customStyle="1" w:styleId="nineptnormalbullet">
    <w:name w:val="nine pt normal bullet"/>
    <w:aliases w:val="9nb"/>
    <w:basedOn w:val="nineptnormal"/>
    <w:rsid w:val="006D1636"/>
    <w:pPr>
      <w:tabs>
        <w:tab w:val="num" w:pos="284"/>
      </w:tabs>
      <w:ind w:left="284" w:hanging="284"/>
    </w:pPr>
  </w:style>
  <w:style w:type="paragraph" w:customStyle="1" w:styleId="ninepttabletextblockbullet">
    <w:name w:val="nine pt table text block bullet"/>
    <w:aliases w:val="9ttbb"/>
    <w:basedOn w:val="ninepttabletextblock"/>
    <w:rsid w:val="006D1636"/>
    <w:pPr>
      <w:tabs>
        <w:tab w:val="num" w:pos="652"/>
      </w:tabs>
      <w:ind w:left="652" w:hanging="227"/>
    </w:pPr>
  </w:style>
  <w:style w:type="paragraph" w:customStyle="1" w:styleId="ninepttabletextblock">
    <w:name w:val="nine pt table text block"/>
    <w:aliases w:val="9ttbk"/>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6D1636"/>
  </w:style>
  <w:style w:type="paragraph" w:customStyle="1" w:styleId="tabletextheading">
    <w:name w:val="table text heading"/>
    <w:aliases w:val="tth"/>
    <w:basedOn w:val="tabletext"/>
    <w:rsid w:val="006D1636"/>
    <w:rPr>
      <w:b/>
      <w:bCs/>
    </w:rPr>
  </w:style>
  <w:style w:type="paragraph" w:customStyle="1" w:styleId="acctfourfiguresyears">
    <w:name w:val="acct four figures years"/>
    <w:aliases w:val="a4y"/>
    <w:basedOn w:val="Normal"/>
    <w:rsid w:val="006D163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6D1636"/>
    <w:pPr>
      <w:ind w:left="1701"/>
    </w:pPr>
  </w:style>
  <w:style w:type="paragraph" w:customStyle="1" w:styleId="acctfourfigureslongernumber">
    <w:name w:val="acct four figures longer number"/>
    <w:aliases w:val="a4+"/>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6D1636"/>
    <w:pPr>
      <w:keepNext/>
      <w:keepLines/>
      <w:spacing w:before="70"/>
    </w:pPr>
    <w:rPr>
      <w:b/>
    </w:rPr>
  </w:style>
  <w:style w:type="paragraph" w:customStyle="1" w:styleId="blockheadingitalicnosp">
    <w:name w:val="block heading italic no sp"/>
    <w:aliases w:val="bhin"/>
    <w:basedOn w:val="blockheadingitalic"/>
    <w:rsid w:val="006D1636"/>
    <w:pPr>
      <w:spacing w:after="0"/>
    </w:pPr>
    <w:rPr>
      <w:b w:val="0"/>
    </w:rPr>
  </w:style>
  <w:style w:type="paragraph" w:customStyle="1" w:styleId="blockheadingitalic">
    <w:name w:val="block heading italic"/>
    <w:aliases w:val="bhi"/>
    <w:basedOn w:val="blockheadingitalicbold"/>
    <w:rsid w:val="006D1636"/>
  </w:style>
  <w:style w:type="paragraph" w:customStyle="1" w:styleId="blockheadingitalicbold">
    <w:name w:val="block heading italic bold"/>
    <w:aliases w:val="bhib"/>
    <w:basedOn w:val="blockheading"/>
    <w:rsid w:val="006D1636"/>
    <w:rPr>
      <w:i/>
    </w:rPr>
  </w:style>
  <w:style w:type="paragraph" w:customStyle="1" w:styleId="blockheadingnosp">
    <w:name w:val="block heading no sp"/>
    <w:aliases w:val="bhn,block heading no space after"/>
    <w:basedOn w:val="blockheading"/>
    <w:rsid w:val="006D1636"/>
    <w:pPr>
      <w:spacing w:after="0"/>
    </w:pPr>
  </w:style>
  <w:style w:type="paragraph" w:customStyle="1" w:styleId="smallreturn">
    <w:name w:val="small return"/>
    <w:aliases w:val="sr"/>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6D1636"/>
    <w:pPr>
      <w:spacing w:after="0"/>
    </w:pPr>
  </w:style>
  <w:style w:type="paragraph" w:customStyle="1" w:styleId="headingbolditalic">
    <w:name w:val="heading bold italic"/>
    <w:aliases w:val="hbi"/>
    <w:basedOn w:val="heading"/>
    <w:rsid w:val="006D1636"/>
    <w:rPr>
      <w:i/>
    </w:rPr>
  </w:style>
  <w:style w:type="paragraph" w:customStyle="1" w:styleId="acctstatementheadingashorter">
    <w:name w:val="acct statement heading (a) shorter"/>
    <w:aliases w:val="asas"/>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6D1636"/>
  </w:style>
  <w:style w:type="paragraph" w:customStyle="1" w:styleId="acctindenttabsnospaceafter">
    <w:name w:val="acct indent+tabs no space after"/>
    <w:aliases w:val="aitn"/>
    <w:basedOn w:val="acctindenttabs"/>
    <w:rsid w:val="006D1636"/>
    <w:pPr>
      <w:tabs>
        <w:tab w:val="left" w:pos="851"/>
        <w:tab w:val="left" w:pos="1134"/>
      </w:tabs>
      <w:spacing w:after="0"/>
    </w:pPr>
  </w:style>
  <w:style w:type="paragraph" w:customStyle="1" w:styleId="blockbullet">
    <w:name w:val="block bullet"/>
    <w:aliases w:val="bb"/>
    <w:basedOn w:val="block"/>
    <w:rsid w:val="006D1636"/>
    <w:pPr>
      <w:numPr>
        <w:numId w:val="18"/>
      </w:numPr>
      <w:tabs>
        <w:tab w:val="clear" w:pos="340"/>
        <w:tab w:val="num" w:pos="907"/>
      </w:tabs>
      <w:ind w:left="907"/>
    </w:pPr>
  </w:style>
  <w:style w:type="paragraph" w:customStyle="1" w:styleId="acctfourfigureslongernumber3">
    <w:name w:val="acct four figures longer number3"/>
    <w:aliases w:val="a4+3"/>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6D1636"/>
    <w:rPr>
      <w:b w:val="0"/>
      <w:bCs/>
      <w:iCs/>
    </w:rPr>
  </w:style>
  <w:style w:type="paragraph" w:customStyle="1" w:styleId="blocklistnospaceafter">
    <w:name w:val="block list no space after"/>
    <w:aliases w:val="blistn"/>
    <w:basedOn w:val="blocklist"/>
    <w:rsid w:val="006D1636"/>
    <w:pPr>
      <w:spacing w:after="0"/>
    </w:pPr>
  </w:style>
  <w:style w:type="paragraph" w:customStyle="1" w:styleId="eightptnormal">
    <w:name w:val="eight pt normal"/>
    <w:aliases w:val="8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6D1636"/>
    <w:pPr>
      <w:jc w:val="center"/>
    </w:pPr>
  </w:style>
  <w:style w:type="paragraph" w:customStyle="1" w:styleId="eightptnormalheadingcentred">
    <w:name w:val="eight pt normal heading centred"/>
    <w:aliases w:val="8nhc"/>
    <w:basedOn w:val="eightptnormalheading"/>
    <w:rsid w:val="006D1636"/>
    <w:pPr>
      <w:jc w:val="center"/>
    </w:pPr>
    <w:rPr>
      <w:bCs w:val="0"/>
    </w:rPr>
  </w:style>
  <w:style w:type="paragraph" w:customStyle="1" w:styleId="eightptnormalheading">
    <w:name w:val="eight pt normal heading"/>
    <w:aliases w:val="8nh"/>
    <w:basedOn w:val="eightptnormal"/>
    <w:rsid w:val="006D1636"/>
    <w:rPr>
      <w:b/>
      <w:bCs/>
    </w:rPr>
  </w:style>
  <w:style w:type="paragraph" w:customStyle="1" w:styleId="eightptbodytextheading">
    <w:name w:val="eight pt body text heading"/>
    <w:aliases w:val="8h"/>
    <w:basedOn w:val="eightptbodytext"/>
    <w:rsid w:val="006D1636"/>
  </w:style>
  <w:style w:type="paragraph" w:customStyle="1" w:styleId="eightptbodytext">
    <w:name w:val="eight pt body text"/>
    <w:aliases w:val="8bt"/>
    <w:basedOn w:val="eightptnormal"/>
    <w:rsid w:val="006D1636"/>
    <w:pPr>
      <w:spacing w:after="200"/>
    </w:pPr>
  </w:style>
  <w:style w:type="paragraph" w:customStyle="1" w:styleId="eightptcolumntabs">
    <w:name w:val="eight pt column tabs"/>
    <w:aliases w:val="a8"/>
    <w:basedOn w:val="eightptnormal"/>
    <w:rsid w:val="006D1636"/>
    <w:pPr>
      <w:tabs>
        <w:tab w:val="decimal" w:pos="482"/>
      </w:tabs>
      <w:ind w:left="-57" w:right="-57"/>
    </w:pPr>
  </w:style>
  <w:style w:type="paragraph" w:customStyle="1" w:styleId="eightpthalfspaceafter">
    <w:name w:val="eight pt half space after"/>
    <w:aliases w:val="8hs"/>
    <w:basedOn w:val="eightptnormal"/>
    <w:rsid w:val="006D1636"/>
    <w:pPr>
      <w:spacing w:after="100"/>
    </w:pPr>
  </w:style>
  <w:style w:type="paragraph" w:customStyle="1" w:styleId="eightptcolumnheadingspace">
    <w:name w:val="eight pt column heading+space"/>
    <w:aliases w:val="8chs"/>
    <w:basedOn w:val="eightptcolumnheading"/>
    <w:rsid w:val="006D1636"/>
    <w:pPr>
      <w:spacing w:after="200"/>
    </w:pPr>
  </w:style>
  <w:style w:type="paragraph" w:customStyle="1" w:styleId="eightptblocknosp">
    <w:name w:val="eight pt block no sp"/>
    <w:aliases w:val="8bn"/>
    <w:basedOn w:val="eightptblock"/>
    <w:rsid w:val="006D1636"/>
    <w:pPr>
      <w:spacing w:after="0"/>
    </w:pPr>
  </w:style>
  <w:style w:type="paragraph" w:customStyle="1" w:styleId="eightptblock">
    <w:name w:val="eight pt block"/>
    <w:aliases w:val="8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6D1636"/>
    <w:pPr>
      <w:spacing w:before="80" w:after="80"/>
    </w:pPr>
  </w:style>
  <w:style w:type="paragraph" w:customStyle="1" w:styleId="eightptcolumntabs2">
    <w:name w:val="eight pt column tabs2"/>
    <w:aliases w:val="a82"/>
    <w:basedOn w:val="eightptnormal"/>
    <w:rsid w:val="006D1636"/>
    <w:pPr>
      <w:tabs>
        <w:tab w:val="decimal" w:pos="539"/>
      </w:tabs>
      <w:ind w:left="-57" w:right="-57"/>
    </w:pPr>
  </w:style>
  <w:style w:type="paragraph" w:customStyle="1" w:styleId="acctstatementheadingshorter2">
    <w:name w:val="acct statement heading shorter2"/>
    <w:aliases w:val="as-2"/>
    <w:basedOn w:val="acctstatementheading"/>
    <w:rsid w:val="006D1636"/>
  </w:style>
  <w:style w:type="paragraph" w:customStyle="1" w:styleId="accttwofigureslongernumber2">
    <w:name w:val="acct two figures longer number2"/>
    <w:aliases w:val="a2+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6D1636"/>
    <w:pPr>
      <w:spacing w:after="0"/>
    </w:pPr>
  </w:style>
  <w:style w:type="paragraph" w:customStyle="1" w:styleId="blockindent">
    <w:name w:val="block indent"/>
    <w:aliases w:val="bi"/>
    <w:basedOn w:val="block"/>
    <w:rsid w:val="006D1636"/>
    <w:pPr>
      <w:ind w:left="737" w:hanging="170"/>
    </w:pPr>
  </w:style>
  <w:style w:type="paragraph" w:customStyle="1" w:styleId="nineptnormalcentred">
    <w:name w:val="nine pt normal centred"/>
    <w:aliases w:val="9nc"/>
    <w:basedOn w:val="nineptnormal"/>
    <w:rsid w:val="006D1636"/>
    <w:pPr>
      <w:jc w:val="center"/>
    </w:pPr>
  </w:style>
  <w:style w:type="paragraph" w:customStyle="1" w:styleId="nineptcol">
    <w:name w:val="nine pt %col"/>
    <w:aliases w:val="9%"/>
    <w:basedOn w:val="nineptnormal"/>
    <w:rsid w:val="006D1636"/>
    <w:pPr>
      <w:tabs>
        <w:tab w:val="decimal" w:pos="340"/>
      </w:tabs>
    </w:pPr>
  </w:style>
  <w:style w:type="paragraph" w:customStyle="1" w:styleId="nineptcolumntab">
    <w:name w:val="nine pt column tab"/>
    <w:aliases w:val="a9,nine pt column tabs"/>
    <w:basedOn w:val="nineptnormal"/>
    <w:rsid w:val="006D1636"/>
    <w:pPr>
      <w:tabs>
        <w:tab w:val="decimal" w:pos="624"/>
      </w:tabs>
      <w:spacing w:line="200" w:lineRule="atLeast"/>
    </w:pPr>
  </w:style>
  <w:style w:type="paragraph" w:customStyle="1" w:styleId="nineptnormalitalic">
    <w:name w:val="nine pt normal italic"/>
    <w:aliases w:val="9nit"/>
    <w:basedOn w:val="nineptnormal"/>
    <w:rsid w:val="006D1636"/>
    <w:rPr>
      <w:i/>
      <w:iCs/>
    </w:rPr>
  </w:style>
  <w:style w:type="paragraph" w:customStyle="1" w:styleId="nineptblocklistnospaceafter">
    <w:name w:val="nine pt block list no space after"/>
    <w:aliases w:val="9bln"/>
    <w:basedOn w:val="nineptblocklist"/>
    <w:rsid w:val="006D1636"/>
    <w:pPr>
      <w:spacing w:after="0"/>
    </w:pPr>
  </w:style>
  <w:style w:type="paragraph" w:customStyle="1" w:styleId="nineptblocklist">
    <w:name w:val="nine pt block list"/>
    <w:aliases w:val="9bl"/>
    <w:basedOn w:val="nineptblock"/>
    <w:rsid w:val="006D1636"/>
    <w:pPr>
      <w:ind w:left="992" w:hanging="425"/>
    </w:pPr>
  </w:style>
  <w:style w:type="paragraph" w:customStyle="1" w:styleId="nineptblock">
    <w:name w:val="nine pt block"/>
    <w:aliases w:val="9b"/>
    <w:basedOn w:val="nineptnormal"/>
    <w:rsid w:val="006D1636"/>
    <w:pPr>
      <w:spacing w:after="220"/>
      <w:ind w:left="567"/>
    </w:pPr>
  </w:style>
  <w:style w:type="paragraph" w:customStyle="1" w:styleId="acctfourfiguresshorternumber2">
    <w:name w:val="acct four figures shorter number2"/>
    <w:aliases w:val="a4-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6D1636"/>
    <w:pPr>
      <w:jc w:val="center"/>
    </w:pPr>
  </w:style>
  <w:style w:type="paragraph" w:customStyle="1" w:styleId="nineptheadingcentredspace">
    <w:name w:val="nine pt heading centred + space"/>
    <w:aliases w:val="9hcs"/>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6D1636"/>
    <w:pPr>
      <w:tabs>
        <w:tab w:val="decimal" w:pos="227"/>
      </w:tabs>
    </w:pPr>
  </w:style>
  <w:style w:type="paragraph" w:customStyle="1" w:styleId="nineptcolumntab2">
    <w:name w:val="nine pt column tab2"/>
    <w:aliases w:val="a92,nine pt column tabs2"/>
    <w:basedOn w:val="nineptnormal"/>
    <w:rsid w:val="006D1636"/>
    <w:pPr>
      <w:tabs>
        <w:tab w:val="decimal" w:pos="510"/>
      </w:tabs>
    </w:pPr>
  </w:style>
  <w:style w:type="paragraph" w:customStyle="1" w:styleId="nineptonepointafter">
    <w:name w:val="nine pt one point after"/>
    <w:aliases w:val="9n1"/>
    <w:basedOn w:val="nineptnormal"/>
    <w:rsid w:val="006D1636"/>
    <w:pPr>
      <w:spacing w:after="20"/>
    </w:pPr>
  </w:style>
  <w:style w:type="paragraph" w:customStyle="1" w:styleId="nineptblockind">
    <w:name w:val="nine pt block *ind"/>
    <w:aliases w:val="9b*ind"/>
    <w:basedOn w:val="nineptblock"/>
    <w:rsid w:val="006D1636"/>
    <w:pPr>
      <w:ind w:left="851" w:hanging="284"/>
    </w:pPr>
  </w:style>
  <w:style w:type="paragraph" w:customStyle="1" w:styleId="headingonepointafter">
    <w:name w:val="heading one point after"/>
    <w:aliases w:val="h1p"/>
    <w:basedOn w:val="heading"/>
    <w:rsid w:val="006D1636"/>
    <w:pPr>
      <w:spacing w:after="20"/>
    </w:pPr>
  </w:style>
  <w:style w:type="paragraph" w:customStyle="1" w:styleId="blockbulletnospaceafter">
    <w:name w:val="block bullet no space after"/>
    <w:aliases w:val="bbn,block bullet no sp"/>
    <w:basedOn w:val="blockbullet"/>
    <w:rsid w:val="006D1636"/>
    <w:pPr>
      <w:spacing w:after="0"/>
    </w:pPr>
  </w:style>
  <w:style w:type="paragraph" w:customStyle="1" w:styleId="acctstatementheadingaitalicbold">
    <w:name w:val="acct statement heading (a) italic bold"/>
    <w:aliases w:val="asaib"/>
    <w:basedOn w:val="acctstatementheadinga"/>
    <w:rsid w:val="006D1636"/>
    <w:pPr>
      <w:spacing w:before="0" w:after="260" w:line="260" w:lineRule="atLeast"/>
    </w:pPr>
    <w:rPr>
      <w:i w:val="0"/>
    </w:rPr>
  </w:style>
  <w:style w:type="paragraph" w:customStyle="1" w:styleId="nineptblocknosp">
    <w:name w:val="nine pt block no sp"/>
    <w:aliases w:val="9b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6D1636"/>
    <w:rPr>
      <w:i/>
      <w:iCs/>
    </w:rPr>
  </w:style>
  <w:style w:type="paragraph" w:customStyle="1" w:styleId="nineptnormalhalfspace">
    <w:name w:val="nine pt normal half space"/>
    <w:aliases w:val="9nhs"/>
    <w:basedOn w:val="nineptnormal"/>
    <w:rsid w:val="006D1636"/>
    <w:pPr>
      <w:spacing w:after="80"/>
    </w:pPr>
  </w:style>
  <w:style w:type="paragraph" w:customStyle="1" w:styleId="nineptratecol">
    <w:name w:val="nine pt rate col"/>
    <w:aliases w:val="a9r"/>
    <w:basedOn w:val="nineptnormal"/>
    <w:rsid w:val="006D1636"/>
    <w:pPr>
      <w:tabs>
        <w:tab w:val="decimal" w:pos="397"/>
      </w:tabs>
    </w:pPr>
  </w:style>
  <w:style w:type="paragraph" w:customStyle="1" w:styleId="nineptblockitalics">
    <w:name w:val="nine pt block italics"/>
    <w:aliases w:val="9bit"/>
    <w:basedOn w:val="nineptblock"/>
    <w:rsid w:val="006D163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D1636"/>
    <w:pPr>
      <w:spacing w:after="80"/>
    </w:pPr>
  </w:style>
  <w:style w:type="paragraph" w:customStyle="1" w:styleId="nineptbodytextheading">
    <w:name w:val="nine pt body text heading"/>
    <w:aliases w:val="9bth"/>
    <w:basedOn w:val="Foote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6D1636"/>
    <w:pPr>
      <w:jc w:val="center"/>
    </w:pPr>
  </w:style>
  <w:style w:type="paragraph" w:customStyle="1" w:styleId="nineptnormalheadingcentredwider">
    <w:name w:val="nine pt normal heading centred wider"/>
    <w:aliases w:val="9nhcw"/>
    <w:basedOn w:val="nineptnormalheadingcentred"/>
    <w:rsid w:val="006D1636"/>
    <w:pPr>
      <w:ind w:left="-85" w:right="-85"/>
    </w:pPr>
  </w:style>
  <w:style w:type="paragraph" w:customStyle="1" w:styleId="nineptcolumntabs5">
    <w:name w:val="nine pt column tabs5"/>
    <w:aliases w:val="a95,nine pt column tab5"/>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6D1636"/>
    <w:pPr>
      <w:spacing w:after="180"/>
      <w:jc w:val="center"/>
    </w:pPr>
  </w:style>
  <w:style w:type="paragraph" w:customStyle="1" w:styleId="nineptbodytextheadingcentredwider">
    <w:name w:val="nine pt body text heading centred wider"/>
    <w:aliases w:val="9bthcw,a9bthcw"/>
    <w:basedOn w:val="nineptbodytextheadingcentred"/>
    <w:rsid w:val="006D1636"/>
    <w:pPr>
      <w:ind w:left="-85" w:right="-85"/>
    </w:pPr>
  </w:style>
  <w:style w:type="paragraph" w:customStyle="1" w:styleId="nineptcolumntabdecimal2">
    <w:name w:val="nine pt column tab decimal2"/>
    <w:aliases w:val="a9d2,nine pt column tabs decimal2"/>
    <w:basedOn w:val="nineptnormal"/>
    <w:rsid w:val="006D1636"/>
    <w:pPr>
      <w:tabs>
        <w:tab w:val="decimal" w:pos="284"/>
      </w:tabs>
    </w:pPr>
  </w:style>
  <w:style w:type="paragraph" w:customStyle="1" w:styleId="nineptcolumntab4">
    <w:name w:val="nine pt column tab4"/>
    <w:aliases w:val="a94,nine pt column tabs4"/>
    <w:basedOn w:val="nineptnormal"/>
    <w:rsid w:val="006D1636"/>
    <w:pPr>
      <w:tabs>
        <w:tab w:val="decimal" w:pos="680"/>
      </w:tabs>
    </w:pPr>
  </w:style>
  <w:style w:type="paragraph" w:customStyle="1" w:styleId="nineptcolumntab3">
    <w:name w:val="nine pt column tab3"/>
    <w:aliases w:val="a93,nine pt column tabs3"/>
    <w:basedOn w:val="nineptnormal"/>
    <w:rsid w:val="006D1636"/>
    <w:pPr>
      <w:tabs>
        <w:tab w:val="decimal" w:pos="567"/>
      </w:tabs>
    </w:pPr>
  </w:style>
  <w:style w:type="paragraph" w:customStyle="1" w:styleId="nineptindent">
    <w:name w:val="nine pt indent"/>
    <w:aliases w:val="9i"/>
    <w:basedOn w:val="nineptnormal"/>
    <w:rsid w:val="006D1636"/>
    <w:pPr>
      <w:ind w:left="425" w:hanging="425"/>
    </w:pPr>
  </w:style>
  <w:style w:type="paragraph" w:customStyle="1" w:styleId="blockind">
    <w:name w:val="block *ind"/>
    <w:aliases w:val="b*,block star ind"/>
    <w:basedOn w:val="block"/>
    <w:rsid w:val="006D1636"/>
    <w:pPr>
      <w:ind w:left="907" w:hanging="340"/>
    </w:pPr>
  </w:style>
  <w:style w:type="paragraph" w:customStyle="1" w:styleId="List3i">
    <w:name w:val="List 3i"/>
    <w:aliases w:val="3i"/>
    <w:basedOn w:val="List2i"/>
    <w:rsid w:val="006D1636"/>
    <w:pPr>
      <w:ind w:left="1701"/>
    </w:pPr>
  </w:style>
  <w:style w:type="paragraph" w:customStyle="1" w:styleId="acctindentonepointafter">
    <w:name w:val="acct indent one point after"/>
    <w:aliases w:val="ai1p"/>
    <w:basedOn w:val="acctindent"/>
    <w:rsid w:val="006D1636"/>
  </w:style>
  <w:style w:type="paragraph" w:customStyle="1" w:styleId="eightptnormalheadingitalic">
    <w:name w:val="eight pt normal heading italic"/>
    <w:aliases w:val="8nhbi"/>
    <w:basedOn w:val="eightptnormalheading"/>
    <w:rsid w:val="006D1636"/>
    <w:rPr>
      <w:i/>
      <w:iCs/>
    </w:rPr>
  </w:style>
  <w:style w:type="paragraph" w:customStyle="1" w:styleId="eightptcolumntabs3">
    <w:name w:val="eight pt column tabs3"/>
    <w:aliases w:val="a83"/>
    <w:basedOn w:val="eightptnormal"/>
    <w:rsid w:val="006D1636"/>
    <w:pPr>
      <w:tabs>
        <w:tab w:val="decimal" w:pos="794"/>
      </w:tabs>
    </w:pPr>
  </w:style>
  <w:style w:type="paragraph" w:customStyle="1" w:styleId="eightptbodytextheadingmiddleline">
    <w:name w:val="eight pt body text heading middle line"/>
    <w:aliases w:val="8hml"/>
    <w:basedOn w:val="eightptbodytextheading"/>
    <w:rsid w:val="006D1636"/>
    <w:pPr>
      <w:spacing w:before="80" w:after="80"/>
    </w:pPr>
    <w:rPr>
      <w:b/>
      <w:bCs/>
    </w:rPr>
  </w:style>
  <w:style w:type="paragraph" w:customStyle="1" w:styleId="eightptbodytextheadingmiddlelinecentred">
    <w:name w:val="eight pt body text heading middle line centred"/>
    <w:aliases w:val="8hmlc"/>
    <w:basedOn w:val="eightptbodytextheadingmiddleline"/>
    <w:rsid w:val="006D1636"/>
    <w:pPr>
      <w:jc w:val="center"/>
    </w:pPr>
  </w:style>
  <w:style w:type="paragraph" w:customStyle="1" w:styleId="eightpt4ptspacebefore">
    <w:name w:val="eight pt 4pt space before"/>
    <w:aliases w:val="8n4sp"/>
    <w:basedOn w:val="eightptnormal"/>
    <w:rsid w:val="006D1636"/>
    <w:pPr>
      <w:spacing w:before="80"/>
    </w:pPr>
  </w:style>
  <w:style w:type="paragraph" w:customStyle="1" w:styleId="eightpt4ptspaceafter">
    <w:name w:val="eight pt 4 pt space after"/>
    <w:aliases w:val="8n4sa"/>
    <w:basedOn w:val="eightptnormal"/>
    <w:rsid w:val="006D1636"/>
    <w:pPr>
      <w:spacing w:after="80"/>
    </w:pPr>
  </w:style>
  <w:style w:type="paragraph" w:customStyle="1" w:styleId="blockbullet2">
    <w:name w:val="block bullet 2"/>
    <w:aliases w:val="bb2"/>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6D1636"/>
    <w:pPr>
      <w:jc w:val="center"/>
    </w:pPr>
  </w:style>
  <w:style w:type="paragraph" w:customStyle="1" w:styleId="acctfourfigureslongernumber2">
    <w:name w:val="acct four figures longer number2"/>
    <w:aliases w:val="a4+2"/>
    <w:basedOn w:val="Normal"/>
    <w:rsid w:val="006D163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6D1636"/>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6D1636"/>
    <w:pPr>
      <w:spacing w:after="0" w:line="440" w:lineRule="exact"/>
      <w:jc w:val="center"/>
    </w:pPr>
    <w:rPr>
      <w:sz w:val="32"/>
      <w:u w:val="none"/>
    </w:rPr>
  </w:style>
  <w:style w:type="paragraph" w:customStyle="1" w:styleId="CoverDate">
    <w:name w:val="Cover Date"/>
    <w:basedOn w:val="Single"/>
    <w:rsid w:val="006D1636"/>
    <w:pPr>
      <w:spacing w:after="0" w:line="440" w:lineRule="exact"/>
      <w:jc w:val="center"/>
    </w:pPr>
    <w:rPr>
      <w:sz w:val="32"/>
      <w:u w:val="none"/>
    </w:rPr>
  </w:style>
  <w:style w:type="paragraph" w:customStyle="1" w:styleId="Default">
    <w:name w:val="Default"/>
    <w:rsid w:val="006D163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6D1636"/>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6D1636"/>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6D1636"/>
    <w:rPr>
      <w:rFonts w:ascii="Univers 45 Light" w:hAnsi="Univers 45 Light"/>
      <w:i/>
      <w:color w:val="0C2D83"/>
      <w:sz w:val="16"/>
    </w:rPr>
  </w:style>
  <w:style w:type="character" w:customStyle="1" w:styleId="Footnote">
    <w:name w:val="Footnote"/>
    <w:rsid w:val="006D1636"/>
    <w:rPr>
      <w:rFonts w:ascii="Univers 45 Light" w:hAnsi="Univers 45 Light"/>
      <w:color w:val="0C2D83"/>
      <w:position w:val="2"/>
      <w:sz w:val="20"/>
      <w:vertAlign w:val="superscript"/>
    </w:rPr>
  </w:style>
  <w:style w:type="character" w:customStyle="1" w:styleId="Bullet">
    <w:name w:val="Bullet"/>
    <w:rsid w:val="006D1636"/>
    <w:rPr>
      <w:rFonts w:ascii="ZapfDingbats BT" w:hAnsi="ZapfDingbats BT"/>
      <w:color w:val="0C2D83"/>
      <w:position w:val="2"/>
      <w:sz w:val="10"/>
    </w:rPr>
  </w:style>
  <w:style w:type="paragraph" w:customStyle="1" w:styleId="CM32">
    <w:name w:val="CM32"/>
    <w:basedOn w:val="Default"/>
    <w:next w:val="Default"/>
    <w:rsid w:val="006D1636"/>
  </w:style>
  <w:style w:type="paragraph" w:customStyle="1" w:styleId="CM139">
    <w:name w:val="CM139"/>
    <w:basedOn w:val="Default"/>
    <w:next w:val="Default"/>
    <w:rsid w:val="006D1636"/>
  </w:style>
  <w:style w:type="paragraph" w:customStyle="1" w:styleId="CM38">
    <w:name w:val="CM38"/>
    <w:basedOn w:val="Default"/>
    <w:next w:val="Default"/>
    <w:rsid w:val="006D1636"/>
  </w:style>
  <w:style w:type="paragraph" w:customStyle="1" w:styleId="CM31">
    <w:name w:val="CM31"/>
    <w:basedOn w:val="Default"/>
    <w:next w:val="Default"/>
    <w:rsid w:val="006D1636"/>
  </w:style>
  <w:style w:type="paragraph" w:customStyle="1" w:styleId="CM48">
    <w:name w:val="CM48"/>
    <w:basedOn w:val="Default"/>
    <w:next w:val="Default"/>
    <w:rsid w:val="006D1636"/>
  </w:style>
  <w:style w:type="paragraph" w:customStyle="1" w:styleId="CM74">
    <w:name w:val="CM74"/>
    <w:basedOn w:val="Default"/>
    <w:next w:val="Default"/>
    <w:rsid w:val="006D1636"/>
  </w:style>
  <w:style w:type="paragraph" w:styleId="ListParagraph">
    <w:name w:val="List Paragraph"/>
    <w:basedOn w:val="Normal"/>
    <w:link w:val="ListParagraphChar"/>
    <w:uiPriority w:val="34"/>
    <w:qForma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uiPriority w:val="99"/>
    <w:rsid w:val="006D1636"/>
    <w:rPr>
      <w:sz w:val="16"/>
      <w:szCs w:val="16"/>
    </w:rPr>
  </w:style>
  <w:style w:type="paragraph" w:styleId="CommentText">
    <w:name w:val="annotation text"/>
    <w:basedOn w:val="Normal"/>
    <w:link w:val="CommentTextChar"/>
    <w:uiPriority w:val="99"/>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uiPriority w:val="99"/>
    <w:rsid w:val="006D1636"/>
    <w:rPr>
      <w:rFonts w:cs="Times New Roman"/>
      <w:lang w:val="en-GB" w:bidi="ar-SA"/>
    </w:rPr>
  </w:style>
  <w:style w:type="paragraph" w:styleId="CommentSubject">
    <w:name w:val="annotation subject"/>
    <w:basedOn w:val="CommentText"/>
    <w:next w:val="CommentText"/>
    <w:link w:val="CommentSubjectChar"/>
    <w:rsid w:val="006D1636"/>
    <w:rPr>
      <w:b/>
      <w:bCs/>
    </w:rPr>
  </w:style>
  <w:style w:type="character" w:customStyle="1" w:styleId="CommentSubjectChar">
    <w:name w:val="Comment Subject Char"/>
    <w:link w:val="CommentSubject"/>
    <w:rsid w:val="006D1636"/>
    <w:rPr>
      <w:rFonts w:cs="Times New Roman"/>
      <w:b/>
      <w:bCs/>
      <w:lang w:val="en-GB" w:bidi="ar-SA"/>
    </w:rPr>
  </w:style>
  <w:style w:type="character" w:customStyle="1" w:styleId="hps">
    <w:name w:val="hps"/>
    <w:rsid w:val="0046578A"/>
    <w:rPr>
      <w:rFonts w:ascii="Times New Roman" w:hAnsi="Times New Roman" w:cs="Times New Roman" w:hint="default"/>
    </w:rPr>
  </w:style>
  <w:style w:type="paragraph" w:customStyle="1" w:styleId="Pa18">
    <w:name w:val="Pa18"/>
    <w:basedOn w:val="Normal"/>
    <w:next w:val="Normal"/>
    <w:uiPriority w:val="99"/>
    <w:rsid w:val="0040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0E23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66">
    <w:name w:val="Pa66"/>
    <w:basedOn w:val="Normal"/>
    <w:next w:val="Normal"/>
    <w:uiPriority w:val="99"/>
    <w:rsid w:val="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NormalIndent10">
    <w:name w:val="Normal Indent1"/>
    <w:basedOn w:val="Normal"/>
    <w:rsid w:val="002F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Emphasis">
    <w:name w:val="Emphasis"/>
    <w:uiPriority w:val="20"/>
    <w:qFormat/>
    <w:rsid w:val="002F25A0"/>
    <w:rPr>
      <w:i/>
      <w:iCs/>
    </w:rPr>
  </w:style>
  <w:style w:type="paragraph" w:customStyle="1" w:styleId="TableParagraph">
    <w:name w:val="Table Paragraph"/>
    <w:basedOn w:val="Normal"/>
    <w:uiPriority w:val="1"/>
    <w:qFormat/>
    <w:rsid w:val="002F25A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2F25A0"/>
    <w:rPr>
      <w:color w:val="0000FF"/>
      <w:u w:val="single"/>
    </w:rPr>
  </w:style>
  <w:style w:type="paragraph" w:customStyle="1" w:styleId="Pa20">
    <w:name w:val="Pa20"/>
    <w:basedOn w:val="Default"/>
    <w:next w:val="Default"/>
    <w:uiPriority w:val="99"/>
    <w:rsid w:val="002F25A0"/>
    <w:pPr>
      <w:spacing w:line="191" w:lineRule="atLeast"/>
    </w:pPr>
    <w:rPr>
      <w:rFonts w:ascii="Univers LT Std 45 Light" w:eastAsia="Times New Roman" w:hAnsi="Univers LT Std 45 Light" w:cs="Angsana New"/>
      <w:color w:val="auto"/>
      <w:lang w:eastAsia="en-GB"/>
    </w:rPr>
  </w:style>
  <w:style w:type="paragraph" w:customStyle="1" w:styleId="Pa47">
    <w:name w:val="Pa47"/>
    <w:basedOn w:val="Normal"/>
    <w:next w:val="Normal"/>
    <w:uiPriority w:val="99"/>
    <w:rsid w:val="0074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ListParagraphChar">
    <w:name w:val="List Paragraph Char"/>
    <w:link w:val="ListParagraph"/>
    <w:uiPriority w:val="34"/>
    <w:locked/>
    <w:rsid w:val="009C2747"/>
    <w:rPr>
      <w:rFonts w:cs="Times New Roman"/>
      <w:sz w:val="22"/>
      <w:lang w:val="en-GB" w:bidi="ar-SA"/>
    </w:rPr>
  </w:style>
  <w:style w:type="character" w:customStyle="1" w:styleId="blockChar">
    <w:name w:val="block Char"/>
    <w:aliases w:val="b Char"/>
    <w:link w:val="block"/>
    <w:locked/>
    <w:rsid w:val="00A25383"/>
    <w:rPr>
      <w:rFonts w:cs="Times New Roman"/>
      <w:sz w:val="22"/>
      <w:lang w:val="en-GB" w:bidi="ar-SA"/>
    </w:rPr>
  </w:style>
  <w:style w:type="character" w:customStyle="1" w:styleId="HeaderChar">
    <w:name w:val="Header Char"/>
    <w:basedOn w:val="DefaultParagraphFont"/>
    <w:link w:val="Header"/>
    <w:rsid w:val="00571753"/>
    <w:rPr>
      <w:rFonts w:ascii="Arial" w:hAnsi="Arial"/>
      <w:sz w:val="18"/>
      <w:szCs w:val="18"/>
    </w:rPr>
  </w:style>
  <w:style w:type="paragraph" w:styleId="HTMLPreformatted">
    <w:name w:val="HTML Preformatted"/>
    <w:basedOn w:val="Normal"/>
    <w:link w:val="HTMLPreformattedChar"/>
    <w:rsid w:val="00020D01"/>
    <w:pPr>
      <w:spacing w:line="240" w:lineRule="auto"/>
    </w:pPr>
    <w:rPr>
      <w:rFonts w:ascii="Consolas" w:hAnsi="Consolas"/>
      <w:sz w:val="20"/>
      <w:szCs w:val="25"/>
    </w:rPr>
  </w:style>
  <w:style w:type="character" w:customStyle="1" w:styleId="HTMLPreformattedChar">
    <w:name w:val="HTML Preformatted Char"/>
    <w:basedOn w:val="DefaultParagraphFont"/>
    <w:link w:val="HTMLPreformatted"/>
    <w:rsid w:val="00020D01"/>
    <w:rPr>
      <w:rFonts w:ascii="Consolas" w:hAnsi="Consola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91560">
      <w:bodyDiv w:val="1"/>
      <w:marLeft w:val="0"/>
      <w:marRight w:val="0"/>
      <w:marTop w:val="0"/>
      <w:marBottom w:val="0"/>
      <w:divBdr>
        <w:top w:val="none" w:sz="0" w:space="0" w:color="auto"/>
        <w:left w:val="none" w:sz="0" w:space="0" w:color="auto"/>
        <w:bottom w:val="none" w:sz="0" w:space="0" w:color="auto"/>
        <w:right w:val="none" w:sz="0" w:space="0" w:color="auto"/>
      </w:divBdr>
    </w:div>
    <w:div w:id="181362694">
      <w:bodyDiv w:val="1"/>
      <w:marLeft w:val="0"/>
      <w:marRight w:val="0"/>
      <w:marTop w:val="0"/>
      <w:marBottom w:val="0"/>
      <w:divBdr>
        <w:top w:val="none" w:sz="0" w:space="0" w:color="auto"/>
        <w:left w:val="none" w:sz="0" w:space="0" w:color="auto"/>
        <w:bottom w:val="none" w:sz="0" w:space="0" w:color="auto"/>
        <w:right w:val="none" w:sz="0" w:space="0" w:color="auto"/>
      </w:divBdr>
    </w:div>
    <w:div w:id="185599771">
      <w:bodyDiv w:val="1"/>
      <w:marLeft w:val="0"/>
      <w:marRight w:val="0"/>
      <w:marTop w:val="0"/>
      <w:marBottom w:val="0"/>
      <w:divBdr>
        <w:top w:val="none" w:sz="0" w:space="0" w:color="auto"/>
        <w:left w:val="none" w:sz="0" w:space="0" w:color="auto"/>
        <w:bottom w:val="none" w:sz="0" w:space="0" w:color="auto"/>
        <w:right w:val="none" w:sz="0" w:space="0" w:color="auto"/>
      </w:divBdr>
    </w:div>
    <w:div w:id="262031896">
      <w:bodyDiv w:val="1"/>
      <w:marLeft w:val="0"/>
      <w:marRight w:val="0"/>
      <w:marTop w:val="0"/>
      <w:marBottom w:val="0"/>
      <w:divBdr>
        <w:top w:val="none" w:sz="0" w:space="0" w:color="auto"/>
        <w:left w:val="none" w:sz="0" w:space="0" w:color="auto"/>
        <w:bottom w:val="none" w:sz="0" w:space="0" w:color="auto"/>
        <w:right w:val="none" w:sz="0" w:space="0" w:color="auto"/>
      </w:divBdr>
    </w:div>
    <w:div w:id="370420383">
      <w:bodyDiv w:val="1"/>
      <w:marLeft w:val="0"/>
      <w:marRight w:val="0"/>
      <w:marTop w:val="0"/>
      <w:marBottom w:val="0"/>
      <w:divBdr>
        <w:top w:val="none" w:sz="0" w:space="0" w:color="auto"/>
        <w:left w:val="none" w:sz="0" w:space="0" w:color="auto"/>
        <w:bottom w:val="none" w:sz="0" w:space="0" w:color="auto"/>
        <w:right w:val="none" w:sz="0" w:space="0" w:color="auto"/>
      </w:divBdr>
    </w:div>
    <w:div w:id="419453143">
      <w:bodyDiv w:val="1"/>
      <w:marLeft w:val="0"/>
      <w:marRight w:val="0"/>
      <w:marTop w:val="0"/>
      <w:marBottom w:val="0"/>
      <w:divBdr>
        <w:top w:val="none" w:sz="0" w:space="0" w:color="auto"/>
        <w:left w:val="none" w:sz="0" w:space="0" w:color="auto"/>
        <w:bottom w:val="none" w:sz="0" w:space="0" w:color="auto"/>
        <w:right w:val="none" w:sz="0" w:space="0" w:color="auto"/>
      </w:divBdr>
    </w:div>
    <w:div w:id="465242326">
      <w:bodyDiv w:val="1"/>
      <w:marLeft w:val="0"/>
      <w:marRight w:val="0"/>
      <w:marTop w:val="0"/>
      <w:marBottom w:val="0"/>
      <w:divBdr>
        <w:top w:val="none" w:sz="0" w:space="0" w:color="auto"/>
        <w:left w:val="none" w:sz="0" w:space="0" w:color="auto"/>
        <w:bottom w:val="none" w:sz="0" w:space="0" w:color="auto"/>
        <w:right w:val="none" w:sz="0" w:space="0" w:color="auto"/>
      </w:divBdr>
    </w:div>
    <w:div w:id="529952750">
      <w:bodyDiv w:val="1"/>
      <w:marLeft w:val="0"/>
      <w:marRight w:val="0"/>
      <w:marTop w:val="0"/>
      <w:marBottom w:val="0"/>
      <w:divBdr>
        <w:top w:val="none" w:sz="0" w:space="0" w:color="auto"/>
        <w:left w:val="none" w:sz="0" w:space="0" w:color="auto"/>
        <w:bottom w:val="none" w:sz="0" w:space="0" w:color="auto"/>
        <w:right w:val="none" w:sz="0" w:space="0" w:color="auto"/>
      </w:divBdr>
      <w:divsChild>
        <w:div w:id="159545300">
          <w:marLeft w:val="0"/>
          <w:marRight w:val="0"/>
          <w:marTop w:val="272"/>
          <w:marBottom w:val="0"/>
          <w:divBdr>
            <w:top w:val="none" w:sz="0" w:space="0" w:color="auto"/>
            <w:left w:val="none" w:sz="0" w:space="0" w:color="auto"/>
            <w:bottom w:val="none" w:sz="0" w:space="0" w:color="auto"/>
            <w:right w:val="none" w:sz="0" w:space="0" w:color="auto"/>
          </w:divBdr>
          <w:divsChild>
            <w:div w:id="1416826881">
              <w:marLeft w:val="0"/>
              <w:marRight w:val="0"/>
              <w:marTop w:val="0"/>
              <w:marBottom w:val="0"/>
              <w:divBdr>
                <w:top w:val="none" w:sz="0" w:space="0" w:color="auto"/>
                <w:left w:val="none" w:sz="0" w:space="0" w:color="auto"/>
                <w:bottom w:val="none" w:sz="0" w:space="0" w:color="auto"/>
                <w:right w:val="none" w:sz="0" w:space="0" w:color="auto"/>
              </w:divBdr>
              <w:divsChild>
                <w:div w:id="95755698">
                  <w:marLeft w:val="0"/>
                  <w:marRight w:val="-3260"/>
                  <w:marTop w:val="0"/>
                  <w:marBottom w:val="0"/>
                  <w:divBdr>
                    <w:top w:val="none" w:sz="0" w:space="0" w:color="auto"/>
                    <w:left w:val="none" w:sz="0" w:space="0" w:color="auto"/>
                    <w:bottom w:val="none" w:sz="0" w:space="0" w:color="auto"/>
                    <w:right w:val="none" w:sz="0" w:space="0" w:color="auto"/>
                  </w:divBdr>
                  <w:divsChild>
                    <w:div w:id="329258292">
                      <w:marLeft w:val="272"/>
                      <w:marRight w:val="3804"/>
                      <w:marTop w:val="0"/>
                      <w:marBottom w:val="489"/>
                      <w:divBdr>
                        <w:top w:val="none" w:sz="0" w:space="0" w:color="auto"/>
                        <w:left w:val="none" w:sz="0" w:space="0" w:color="auto"/>
                        <w:bottom w:val="none" w:sz="0" w:space="0" w:color="auto"/>
                        <w:right w:val="none" w:sz="0" w:space="0" w:color="auto"/>
                      </w:divBdr>
                      <w:divsChild>
                        <w:div w:id="1302153158">
                          <w:marLeft w:val="0"/>
                          <w:marRight w:val="0"/>
                          <w:marTop w:val="0"/>
                          <w:marBottom w:val="0"/>
                          <w:divBdr>
                            <w:top w:val="none" w:sz="0" w:space="0" w:color="auto"/>
                            <w:left w:val="none" w:sz="0" w:space="0" w:color="auto"/>
                            <w:bottom w:val="none" w:sz="0" w:space="0" w:color="auto"/>
                            <w:right w:val="none" w:sz="0" w:space="0" w:color="auto"/>
                          </w:divBdr>
                          <w:divsChild>
                            <w:div w:id="57632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6580087">
      <w:bodyDiv w:val="1"/>
      <w:marLeft w:val="0"/>
      <w:marRight w:val="0"/>
      <w:marTop w:val="0"/>
      <w:marBottom w:val="0"/>
      <w:divBdr>
        <w:top w:val="none" w:sz="0" w:space="0" w:color="auto"/>
        <w:left w:val="none" w:sz="0" w:space="0" w:color="auto"/>
        <w:bottom w:val="none" w:sz="0" w:space="0" w:color="auto"/>
        <w:right w:val="none" w:sz="0" w:space="0" w:color="auto"/>
      </w:divBdr>
    </w:div>
    <w:div w:id="1154641313">
      <w:bodyDiv w:val="1"/>
      <w:marLeft w:val="0"/>
      <w:marRight w:val="0"/>
      <w:marTop w:val="0"/>
      <w:marBottom w:val="0"/>
      <w:divBdr>
        <w:top w:val="none" w:sz="0" w:space="0" w:color="auto"/>
        <w:left w:val="none" w:sz="0" w:space="0" w:color="auto"/>
        <w:bottom w:val="none" w:sz="0" w:space="0" w:color="auto"/>
        <w:right w:val="none" w:sz="0" w:space="0" w:color="auto"/>
      </w:divBdr>
    </w:div>
    <w:div w:id="1336418565">
      <w:bodyDiv w:val="1"/>
      <w:marLeft w:val="0"/>
      <w:marRight w:val="0"/>
      <w:marTop w:val="0"/>
      <w:marBottom w:val="0"/>
      <w:divBdr>
        <w:top w:val="none" w:sz="0" w:space="0" w:color="auto"/>
        <w:left w:val="none" w:sz="0" w:space="0" w:color="auto"/>
        <w:bottom w:val="none" w:sz="0" w:space="0" w:color="auto"/>
        <w:right w:val="none" w:sz="0" w:space="0" w:color="auto"/>
      </w:divBdr>
    </w:div>
    <w:div w:id="1409230741">
      <w:bodyDiv w:val="1"/>
      <w:marLeft w:val="0"/>
      <w:marRight w:val="0"/>
      <w:marTop w:val="0"/>
      <w:marBottom w:val="0"/>
      <w:divBdr>
        <w:top w:val="none" w:sz="0" w:space="0" w:color="auto"/>
        <w:left w:val="none" w:sz="0" w:space="0" w:color="auto"/>
        <w:bottom w:val="none" w:sz="0" w:space="0" w:color="auto"/>
        <w:right w:val="none" w:sz="0" w:space="0" w:color="auto"/>
      </w:divBdr>
    </w:div>
    <w:div w:id="1569800876">
      <w:bodyDiv w:val="1"/>
      <w:marLeft w:val="0"/>
      <w:marRight w:val="0"/>
      <w:marTop w:val="0"/>
      <w:marBottom w:val="0"/>
      <w:divBdr>
        <w:top w:val="none" w:sz="0" w:space="0" w:color="auto"/>
        <w:left w:val="none" w:sz="0" w:space="0" w:color="auto"/>
        <w:bottom w:val="none" w:sz="0" w:space="0" w:color="auto"/>
        <w:right w:val="none" w:sz="0" w:space="0" w:color="auto"/>
      </w:divBdr>
    </w:div>
    <w:div w:id="1663191090">
      <w:bodyDiv w:val="1"/>
      <w:marLeft w:val="0"/>
      <w:marRight w:val="0"/>
      <w:marTop w:val="0"/>
      <w:marBottom w:val="0"/>
      <w:divBdr>
        <w:top w:val="none" w:sz="0" w:space="0" w:color="auto"/>
        <w:left w:val="none" w:sz="0" w:space="0" w:color="auto"/>
        <w:bottom w:val="none" w:sz="0" w:space="0" w:color="auto"/>
        <w:right w:val="none" w:sz="0" w:space="0" w:color="auto"/>
      </w:divBdr>
    </w:div>
    <w:div w:id="1746873529">
      <w:bodyDiv w:val="1"/>
      <w:marLeft w:val="0"/>
      <w:marRight w:val="0"/>
      <w:marTop w:val="0"/>
      <w:marBottom w:val="0"/>
      <w:divBdr>
        <w:top w:val="none" w:sz="0" w:space="0" w:color="auto"/>
        <w:left w:val="none" w:sz="0" w:space="0" w:color="auto"/>
        <w:bottom w:val="none" w:sz="0" w:space="0" w:color="auto"/>
        <w:right w:val="none" w:sz="0" w:space="0" w:color="auto"/>
      </w:divBdr>
      <w:divsChild>
        <w:div w:id="657658097">
          <w:marLeft w:val="0"/>
          <w:marRight w:val="0"/>
          <w:marTop w:val="0"/>
          <w:marBottom w:val="0"/>
          <w:divBdr>
            <w:top w:val="none" w:sz="0" w:space="0" w:color="auto"/>
            <w:left w:val="none" w:sz="0" w:space="0" w:color="auto"/>
            <w:bottom w:val="none" w:sz="0" w:space="0" w:color="auto"/>
            <w:right w:val="none" w:sz="0" w:space="0" w:color="auto"/>
          </w:divBdr>
        </w:div>
      </w:divsChild>
    </w:div>
    <w:div w:id="1940602523">
      <w:bodyDiv w:val="1"/>
      <w:marLeft w:val="0"/>
      <w:marRight w:val="0"/>
      <w:marTop w:val="0"/>
      <w:marBottom w:val="0"/>
      <w:divBdr>
        <w:top w:val="none" w:sz="0" w:space="0" w:color="auto"/>
        <w:left w:val="none" w:sz="0" w:space="0" w:color="auto"/>
        <w:bottom w:val="none" w:sz="0" w:space="0" w:color="auto"/>
        <w:right w:val="none" w:sz="0" w:space="0" w:color="auto"/>
      </w:divBdr>
    </w:div>
    <w:div w:id="210010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8EF5DE-2D2B-42BF-89CC-EFF4053E6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4</TotalTime>
  <Pages>9</Pages>
  <Words>2298</Words>
  <Characters>13102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LIGHTING AND EQUIPMENT CO</vt:lpstr>
    </vt:vector>
  </TitlesOfParts>
  <Company>KPMG</Company>
  <LinksUpToDate>false</LinksUpToDate>
  <CharactersWithSpaces>15370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LIGHTING AND EQUIPMENT CO</dc:title>
  <dc:subject/>
  <dc:creator>AA</dc:creator>
  <cp:keywords/>
  <cp:lastModifiedBy>Anchittha, Choojitngamwong</cp:lastModifiedBy>
  <cp:revision>4</cp:revision>
  <cp:lastPrinted>2022-08-08T12:19:00Z</cp:lastPrinted>
  <dcterms:created xsi:type="dcterms:W3CDTF">2022-08-09T09:17:00Z</dcterms:created>
  <dcterms:modified xsi:type="dcterms:W3CDTF">2022-08-09T09:29:00Z</dcterms:modified>
</cp:coreProperties>
</file>