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FE1E01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757074DA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FE1E01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FE1E01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FE1E01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0746D6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0746D6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5048BB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0746D6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0746D6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5048BB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0746D6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0746D6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FE1E01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0746D6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0746D6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0746D6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FE1E01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  <w:shd w:val="clear" w:color="auto" w:fill="auto"/>
          </w:tcPr>
          <w:p w14:paraId="7B6C9697" w14:textId="2C43F55E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  <w:shd w:val="clear" w:color="auto" w:fill="auto"/>
          </w:tcPr>
          <w:p w14:paraId="0FDA06B6" w14:textId="77777777" w:rsidR="003B7587" w:rsidRPr="00A27030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27030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FE1E01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8D753ED" w14:textId="35B39455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  <w:shd w:val="clear" w:color="auto" w:fill="auto"/>
          </w:tcPr>
          <w:p w14:paraId="07BB90C7" w14:textId="77777777" w:rsidR="003B7587" w:rsidRPr="00A27030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FE1E01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7BA7809" w14:textId="7DB3A15E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  <w:shd w:val="clear" w:color="auto" w:fill="auto"/>
          </w:tcPr>
          <w:p w14:paraId="579BD453" w14:textId="5D43F59E" w:rsidR="003B7587" w:rsidRPr="00A27030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="006747B6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บริษัทร่วมและ</w:t>
            </w: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FE1E01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D39269" w14:textId="4E05C4DB" w:rsidR="003B7587" w:rsidRPr="00A27030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  <w:shd w:val="clear" w:color="auto" w:fill="auto"/>
          </w:tcPr>
          <w:p w14:paraId="10A49C17" w14:textId="77777777" w:rsidR="003B7587" w:rsidRPr="00A27030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A2703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043D0" w:rsidRPr="00BB1BF3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687DAFE5" w14:textId="029B2ECC" w:rsidR="005043D0" w:rsidRPr="00BB1BF3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  <w:shd w:val="clear" w:color="auto" w:fill="auto"/>
          </w:tcPr>
          <w:p w14:paraId="38D1CAD8" w14:textId="2FB43636" w:rsidR="005043D0" w:rsidRPr="00BB1BF3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BB1BF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F782D" w:rsidRPr="00BB1BF3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DCFB8C6" w14:textId="11728F80" w:rsidR="001F782D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  <w:shd w:val="clear" w:color="auto" w:fill="auto"/>
          </w:tcPr>
          <w:p w14:paraId="14F055AE" w14:textId="5C6ADF0C" w:rsidR="001F782D" w:rsidRPr="00BB1BF3" w:rsidRDefault="009D5B49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4A2DCB" w:rsidRPr="00BB1BF3" w14:paraId="7E92CDD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E2CBD37" w14:textId="50379904" w:rsidR="004A2DCB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451" w:type="dxa"/>
            <w:shd w:val="clear" w:color="auto" w:fill="auto"/>
          </w:tcPr>
          <w:p w14:paraId="2563BE93" w14:textId="1F7ECDA7" w:rsidR="004A2DCB" w:rsidRDefault="004A2DCB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A2DCB" w:rsidRPr="00FE1E01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6711182" w14:textId="76537B22" w:rsidR="004A2DCB" w:rsidRPr="00A27030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451" w:type="dxa"/>
            <w:shd w:val="clear" w:color="auto" w:fill="auto"/>
          </w:tcPr>
          <w:p w14:paraId="4AB98B0F" w14:textId="230222CD" w:rsidR="004A2DCB" w:rsidRPr="00A27030" w:rsidRDefault="004A2DCB" w:rsidP="004A2DCB">
            <w:pPr>
              <w:pStyle w:val="index"/>
              <w:tabs>
                <w:tab w:val="clear" w:pos="1134"/>
                <w:tab w:val="num" w:pos="1080"/>
                <w:tab w:val="left" w:pos="3735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A2DCB" w:rsidRPr="00FE1E01" w14:paraId="6118480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4EB80BB" w14:textId="66D3BE38" w:rsidR="004A2DCB" w:rsidRPr="00A27030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451" w:type="dxa"/>
            <w:shd w:val="clear" w:color="auto" w:fill="auto"/>
          </w:tcPr>
          <w:p w14:paraId="79B648EB" w14:textId="784B89E0" w:rsidR="004A2DCB" w:rsidRPr="00A27030" w:rsidRDefault="004A2DCB" w:rsidP="004A2DC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ภาระผูกพัน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ประมาณการหนี้สินและหนี้สินที่อาจเกิดขึ้น</w:t>
            </w:r>
            <w:r w:rsidRPr="00A27030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กับบุคคลหรือกิจการที่ไม่เกี่ยวข้องกัน</w:t>
            </w:r>
          </w:p>
        </w:tc>
      </w:tr>
      <w:tr w:rsidR="00A16D12" w:rsidRPr="00FD65A6" w14:paraId="7F73C9E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992A120" w14:textId="27A871E4" w:rsidR="00A16D12" w:rsidRPr="00FD65A6" w:rsidRDefault="00A16D12" w:rsidP="00A1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8451" w:type="dxa"/>
          </w:tcPr>
          <w:p w14:paraId="293C0AB7" w14:textId="069B2197" w:rsidR="00A16D12" w:rsidRPr="00A16D12" w:rsidRDefault="00A16D12" w:rsidP="00A16D1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A16D12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238CA212" w14:textId="1B2EBF75" w:rsidR="005F0C29" w:rsidRPr="00FE1E01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FE1E01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3C439B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3C439B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56538ABE" w:rsidR="00492877" w:rsidRPr="003C439B" w:rsidRDefault="00492877" w:rsidP="0049287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16990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916990" w:rsidRPr="00916990">
        <w:rPr>
          <w:rFonts w:asciiTheme="majorBidi" w:hAnsiTheme="majorBidi" w:cstheme="majorBidi"/>
          <w:sz w:val="30"/>
          <w:szCs w:val="30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9</w:t>
      </w:r>
      <w:r w:rsidR="009144D6" w:rsidRPr="00916990">
        <w:rPr>
          <w:rFonts w:asciiTheme="majorBidi" w:hAnsiTheme="majorBidi" w:cstheme="majorBidi" w:hint="cs"/>
          <w:sz w:val="30"/>
          <w:szCs w:val="30"/>
          <w:cs/>
        </w:rPr>
        <w:t xml:space="preserve"> สิงหาคม</w:t>
      </w:r>
      <w:r w:rsidR="00304B4E" w:rsidRPr="009169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</w:p>
    <w:p w14:paraId="5C4BCD8E" w14:textId="77777777" w:rsidR="00492877" w:rsidRPr="003C439B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199D32" w14:textId="306C6AE4" w:rsidR="00492877" w:rsidRPr="003C439B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C439B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3C439B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4C3BFA54" w:rsidR="00492877" w:rsidRPr="003C439B" w:rsidRDefault="00E17563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 (มหาชน) (“บริษัท”) ได้จดทะเบียนจัดตั้งบริษัทขึ้นเมื่อวันที่</w:t>
      </w:r>
      <w:r w:rsidR="00BB1BF3"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="00293F30"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="00293F30" w:rsidRPr="003C439B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2560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ภายใต้พระราชบัญญัติบริษัทมหาชนจำกัด พ.ศ. </w:t>
      </w:r>
      <w:r w:rsidR="00AA1075" w:rsidRPr="00AA1075">
        <w:rPr>
          <w:rFonts w:asciiTheme="majorBidi" w:hAnsiTheme="majorBidi" w:cstheme="majorBidi"/>
          <w:sz w:val="30"/>
          <w:szCs w:val="30"/>
        </w:rPr>
        <w:t>2535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โดยคณะกรรมการตลาดหลักทรัพย์แห่งประเทศไทย</w:t>
      </w:r>
      <w:r w:rsidR="00BB1BF3" w:rsidRPr="003C439B">
        <w:rPr>
          <w:rFonts w:asciiTheme="majorBidi" w:hAnsiTheme="majorBidi" w:cstheme="majorBidi"/>
          <w:sz w:val="30"/>
          <w:szCs w:val="30"/>
        </w:rPr>
        <w:br/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รับหลักทรัพย์ของบริษัทเป็นหลักทรัพย์จดทะเบียนตั้งแต่วันที่นายทะเบียนรับจดทะเบียนเมื่อวันที่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พฤษภาคม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2560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 และมีที่อยู่จดทะเบียนดังนี้</w:t>
      </w:r>
    </w:p>
    <w:p w14:paraId="60A7B64D" w14:textId="77777777" w:rsidR="00E17563" w:rsidRPr="003C439B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3C439B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3C439B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3C439B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3C439B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20363915" w:rsidR="00AE2B82" w:rsidRPr="003C439B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3C439B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D8799F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3C439B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3C439B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3C439B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3C439B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3C439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0BC8F4F6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D28674" w14:textId="718EBBD6" w:rsidR="00AF3BB8" w:rsidRPr="003C439B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3C439B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3C439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C439B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3C439B">
        <w:rPr>
          <w:rFonts w:asciiTheme="majorBidi" w:hAnsiTheme="majorBidi" w:cstheme="majorBidi"/>
          <w:sz w:val="30"/>
          <w:szCs w:val="30"/>
        </w:rPr>
        <w:t xml:space="preserve"> </w:t>
      </w:r>
      <w:r w:rsidRPr="003C439B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3C439B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3C439B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3C439B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3C439B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3C439B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3C439B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3C439B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3C439B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3C439B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3C439B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3C439B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F86EC8A" w14:textId="77777777" w:rsidR="00492877" w:rsidRPr="003C439B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3C439B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439B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3C439B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9B05F28" w14:textId="657B8DE1" w:rsidR="008B0900" w:rsidRPr="003C439B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CA768A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CA768A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AA1075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3C439B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3C439B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3C439B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3C439B">
        <w:rPr>
          <w:rFonts w:ascii="Angsana New" w:hAnsi="Angsana New"/>
          <w:sz w:val="30"/>
          <w:szCs w:val="30"/>
        </w:rPr>
        <w:t xml:space="preserve"> </w:t>
      </w:r>
      <w:r w:rsidR="00AA1075" w:rsidRPr="00AA1075">
        <w:rPr>
          <w:rFonts w:ascii="Angsana New" w:hAnsi="Angsana New"/>
          <w:sz w:val="30"/>
          <w:szCs w:val="30"/>
        </w:rPr>
        <w:t>31</w:t>
      </w:r>
      <w:r w:rsidR="00594BFC" w:rsidRPr="003C439B">
        <w:rPr>
          <w:rFonts w:ascii="Angsana New" w:hAnsi="Angsana New"/>
          <w:sz w:val="30"/>
          <w:szCs w:val="30"/>
        </w:rPr>
        <w:t xml:space="preserve"> </w:t>
      </w:r>
      <w:r w:rsidR="00594BFC" w:rsidRPr="003C439B">
        <w:rPr>
          <w:rFonts w:ascii="Angsana New" w:hAnsi="Angsana New"/>
          <w:sz w:val="30"/>
          <w:szCs w:val="30"/>
          <w:cs/>
        </w:rPr>
        <w:t>ธันวาคม</w:t>
      </w:r>
      <w:r w:rsidR="00594BFC" w:rsidRPr="003C439B">
        <w:rPr>
          <w:rFonts w:ascii="Angsana New" w:hAnsi="Angsana New"/>
          <w:sz w:val="30"/>
          <w:szCs w:val="30"/>
        </w:rPr>
        <w:t xml:space="preserve"> </w:t>
      </w:r>
      <w:r w:rsidR="00AA1075" w:rsidRPr="00AA1075">
        <w:rPr>
          <w:rFonts w:ascii="Angsana New" w:hAnsi="Angsana New"/>
          <w:sz w:val="30"/>
          <w:szCs w:val="30"/>
        </w:rPr>
        <w:t>2564</w:t>
      </w:r>
    </w:p>
    <w:p w14:paraId="3E3F4B30" w14:textId="4252A44A" w:rsidR="008B0900" w:rsidRPr="003C439B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7801514" w14:textId="00B932E2" w:rsidR="008B0900" w:rsidRPr="003C439B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AA1075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AA1075">
        <w:rPr>
          <w:rFonts w:asciiTheme="majorBidi" w:eastAsia="Times New Roman" w:hAnsiTheme="majorBidi" w:cstheme="majorBidi"/>
          <w:color w:val="242424"/>
          <w:sz w:val="30"/>
          <w:szCs w:val="30"/>
        </w:rPr>
        <w:t>2564</w:t>
      </w:r>
      <w:r w:rsidR="007E11F1"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</w:p>
    <w:p w14:paraId="0255ED60" w14:textId="77777777" w:rsidR="00645477" w:rsidRPr="003C439B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2529C" w14:textId="6A2703DA" w:rsidR="002C53B8" w:rsidRPr="001D4B3C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D4B3C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F81F8F4" w14:textId="696086C0" w:rsidR="003C439B" w:rsidRPr="003C439B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และการร่วมค้าที่มีการเปลี่ยนแปลงอย่างมีสาระสำคัญได้เปิดเผยในหมายเหตุข้อ</w:t>
      </w:r>
      <w:r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AA1075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717D47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AA1075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A72F5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สำหรับบุคคลหรือกิจการอื่นที่เกี่ยวข้องกันที่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กลุ่มบริษัทมีรายการระหว่างกัน</w:t>
      </w:r>
      <w:r w:rsidR="00A72F55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ใหม่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ที่มีนัยสำคัญในระหว่างงวดมีดังต่อไปนี้</w:t>
      </w:r>
    </w:p>
    <w:p w14:paraId="7CECAE8B" w14:textId="7122549D" w:rsidR="008C2504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92"/>
        <w:gridCol w:w="1548"/>
        <w:gridCol w:w="4932"/>
      </w:tblGrid>
      <w:tr w:rsidR="003C439B" w:rsidRPr="00DA5925" w14:paraId="19EAD35E" w14:textId="77777777" w:rsidTr="00505474">
        <w:trPr>
          <w:trHeight w:val="20"/>
          <w:tblHeader/>
        </w:trPr>
        <w:tc>
          <w:tcPr>
            <w:tcW w:w="2592" w:type="dxa"/>
          </w:tcPr>
          <w:p w14:paraId="1AB91AB3" w14:textId="44A54F49" w:rsidR="003C439B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hanging="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548" w:type="dxa"/>
          </w:tcPr>
          <w:p w14:paraId="4A41FC79" w14:textId="77777777" w:rsidR="003C439B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A5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932" w:type="dxa"/>
          </w:tcPr>
          <w:p w14:paraId="607F97AE" w14:textId="77777777" w:rsidR="003C439B" w:rsidRPr="00DA5925" w:rsidRDefault="003C439B" w:rsidP="00DA5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10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A592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C439B" w:rsidRPr="00DA5925" w14:paraId="687DE507" w14:textId="77777777" w:rsidTr="00505474">
        <w:trPr>
          <w:trHeight w:val="20"/>
        </w:trPr>
        <w:tc>
          <w:tcPr>
            <w:tcW w:w="2592" w:type="dxa"/>
          </w:tcPr>
          <w:p w14:paraId="60BB78DD" w14:textId="5C88635C" w:rsidR="003C439B" w:rsidRPr="005E3054" w:rsidRDefault="005E3054" w:rsidP="005E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" w:hanging="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054">
              <w:rPr>
                <w:rFonts w:ascii="Angsana New" w:hAnsi="Angsana New"/>
                <w:sz w:val="30"/>
                <w:szCs w:val="30"/>
                <w:cs/>
              </w:rPr>
              <w:t>พีทีที อาซาฮี เคมิคอล จำกัด</w:t>
            </w:r>
          </w:p>
        </w:tc>
        <w:tc>
          <w:tcPr>
            <w:tcW w:w="1548" w:type="dxa"/>
          </w:tcPr>
          <w:p w14:paraId="1318AD93" w14:textId="77777777" w:rsidR="003C439B" w:rsidRPr="005E3054" w:rsidRDefault="003C439B" w:rsidP="005E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E3054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932" w:type="dxa"/>
          </w:tcPr>
          <w:p w14:paraId="34C79A79" w14:textId="63F6F94D" w:rsidR="003C439B" w:rsidRPr="005E3054" w:rsidRDefault="005E3054" w:rsidP="005E3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6" w:right="-10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E3054">
              <w:rPr>
                <w:rFonts w:ascii="Angsana New" w:hAnsi="Angsana New"/>
                <w:sz w:val="30"/>
                <w:szCs w:val="30"/>
                <w:cs/>
              </w:rPr>
              <w:t>เป็น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กิจการร่วมค้า</w:t>
            </w:r>
            <w:r w:rsidRPr="005E3054">
              <w:rPr>
                <w:rFonts w:ascii="Angsana New" w:hAnsi="Angsana New"/>
                <w:sz w:val="30"/>
                <w:szCs w:val="30"/>
                <w:cs/>
              </w:rPr>
              <w:t>ของบริษัทใหญ่</w:t>
            </w:r>
          </w:p>
        </w:tc>
      </w:tr>
    </w:tbl>
    <w:p w14:paraId="4D14FB5A" w14:textId="38FB9053" w:rsidR="003C439B" w:rsidRPr="003C439B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957"/>
        <w:gridCol w:w="361"/>
        <w:gridCol w:w="1051"/>
        <w:gridCol w:w="237"/>
        <w:gridCol w:w="1084"/>
        <w:gridCol w:w="237"/>
        <w:gridCol w:w="1077"/>
      </w:tblGrid>
      <w:tr w:rsidR="002065CF" w:rsidRPr="00A57F81" w14:paraId="0C7183FF" w14:textId="77777777" w:rsidTr="00A57F81">
        <w:trPr>
          <w:trHeight w:val="119"/>
          <w:tblHeader/>
        </w:trPr>
        <w:tc>
          <w:tcPr>
            <w:tcW w:w="2258" w:type="pct"/>
            <w:shd w:val="clear" w:color="auto" w:fill="auto"/>
          </w:tcPr>
          <w:p w14:paraId="4A1133BA" w14:textId="77777777" w:rsidR="002065CF" w:rsidRPr="00A57F81" w:rsidRDefault="002065CF" w:rsidP="00A57F81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7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  <w:shd w:val="clear" w:color="auto" w:fill="auto"/>
          </w:tcPr>
          <w:p w14:paraId="10FA33F9" w14:textId="77777777" w:rsidR="002065CF" w:rsidRPr="00A57F81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69A8A348" w14:textId="77777777" w:rsidR="002065CF" w:rsidRPr="00A57F81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058CFA78" w14:textId="77777777" w:rsidR="002065CF" w:rsidRPr="00A57F81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065CF" w:rsidRPr="00DA5925" w14:paraId="0530DFBF" w14:textId="77777777" w:rsidTr="001D4B3C">
        <w:trPr>
          <w:tblHeader/>
        </w:trPr>
        <w:tc>
          <w:tcPr>
            <w:tcW w:w="2258" w:type="pct"/>
            <w:shd w:val="clear" w:color="auto" w:fill="auto"/>
          </w:tcPr>
          <w:p w14:paraId="79E17C2A" w14:textId="2FDFB8AC" w:rsidR="002065CF" w:rsidRPr="00DA5925" w:rsidRDefault="002065CF" w:rsidP="00A57F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24" w:type="pct"/>
            <w:shd w:val="clear" w:color="auto" w:fill="auto"/>
          </w:tcPr>
          <w:p w14:paraId="5A654FBE" w14:textId="1F20128E" w:rsidR="002065CF" w:rsidRPr="00DA5925" w:rsidRDefault="00AA1075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98" w:type="pct"/>
            <w:shd w:val="clear" w:color="auto" w:fill="auto"/>
          </w:tcPr>
          <w:p w14:paraId="7BB108DB" w14:textId="77777777" w:rsidR="002065CF" w:rsidRPr="00DA5925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1ADBBC9" w14:textId="0F0192E4" w:rsidR="002065CF" w:rsidRPr="00DA5925" w:rsidRDefault="00AA1075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1109DC2C" w14:textId="77777777" w:rsidR="002065CF" w:rsidRPr="00DA5925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25048C5" w14:textId="4F60A6C6" w:rsidR="002065CF" w:rsidRPr="00DA5925" w:rsidRDefault="00AA1075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1D047DAB" w14:textId="77777777" w:rsidR="002065CF" w:rsidRPr="00DA5925" w:rsidRDefault="002065CF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055C344" w14:textId="52888A31" w:rsidR="002065CF" w:rsidRPr="00DA5925" w:rsidRDefault="00AA1075" w:rsidP="00A57F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2065CF" w:rsidRPr="00DA5925" w14:paraId="3ABFB673" w14:textId="77777777" w:rsidTr="00F173ED">
        <w:trPr>
          <w:trHeight w:val="63"/>
          <w:tblHeader/>
        </w:trPr>
        <w:tc>
          <w:tcPr>
            <w:tcW w:w="2258" w:type="pct"/>
            <w:shd w:val="clear" w:color="auto" w:fill="auto"/>
          </w:tcPr>
          <w:p w14:paraId="3F046646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  <w:shd w:val="clear" w:color="auto" w:fill="auto"/>
          </w:tcPr>
          <w:p w14:paraId="26D454A3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065CF" w:rsidRPr="00DA5925" w14:paraId="5B5223C6" w14:textId="77777777" w:rsidTr="001D4B3C">
        <w:tc>
          <w:tcPr>
            <w:tcW w:w="2258" w:type="pct"/>
            <w:shd w:val="clear" w:color="auto" w:fill="auto"/>
          </w:tcPr>
          <w:p w14:paraId="67C72D52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24" w:type="pct"/>
            <w:shd w:val="clear" w:color="auto" w:fill="auto"/>
          </w:tcPr>
          <w:p w14:paraId="5F2290EF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" w:type="pct"/>
            <w:shd w:val="clear" w:color="auto" w:fill="auto"/>
          </w:tcPr>
          <w:p w14:paraId="4C1EFB1D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B945CA7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5B359B1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C84D223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7E7E65B3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2106DD3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2065CF" w:rsidRPr="00DA5925" w14:paraId="719E2722" w14:textId="77777777" w:rsidTr="001D4B3C">
        <w:tc>
          <w:tcPr>
            <w:tcW w:w="2258" w:type="pct"/>
            <w:shd w:val="clear" w:color="auto" w:fill="auto"/>
          </w:tcPr>
          <w:p w14:paraId="793340E3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24" w:type="pct"/>
            <w:shd w:val="clear" w:color="auto" w:fill="auto"/>
          </w:tcPr>
          <w:p w14:paraId="3E4D3C20" w14:textId="3337BC27" w:rsidR="002065CF" w:rsidRPr="00A1352E" w:rsidRDefault="00A1352E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135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3408749D" w14:textId="77777777" w:rsidR="002065CF" w:rsidRPr="001D4B3C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76" w:type="pct"/>
            <w:shd w:val="clear" w:color="auto" w:fill="auto"/>
          </w:tcPr>
          <w:p w14:paraId="436E6E79" w14:textId="0D096FE5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51</w:t>
            </w:r>
          </w:p>
        </w:tc>
        <w:tc>
          <w:tcPr>
            <w:tcW w:w="130" w:type="pct"/>
            <w:shd w:val="clear" w:color="auto" w:fill="auto"/>
          </w:tcPr>
          <w:p w14:paraId="7E90DDB6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6969372" w14:textId="29DC4C68" w:rsidR="002065CF" w:rsidRPr="00DA5925" w:rsidRDefault="00A1352E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9A32780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32F1DFB" w14:textId="7BC91A4C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51</w:t>
            </w:r>
          </w:p>
        </w:tc>
      </w:tr>
      <w:tr w:rsidR="002065CF" w:rsidRPr="00DA5925" w14:paraId="5E929210" w14:textId="77777777" w:rsidTr="001D4B3C">
        <w:tc>
          <w:tcPr>
            <w:tcW w:w="2258" w:type="pct"/>
            <w:shd w:val="clear" w:color="auto" w:fill="auto"/>
          </w:tcPr>
          <w:p w14:paraId="5B50346B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4" w:type="pct"/>
            <w:shd w:val="clear" w:color="auto" w:fill="auto"/>
          </w:tcPr>
          <w:p w14:paraId="2EF7CA75" w14:textId="3B2E0A14" w:rsidR="002065CF" w:rsidRPr="00DA5925" w:rsidRDefault="004626B9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731EBF52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D9E9E4D" w14:textId="14652D72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492BF75E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6BDB3AE" w14:textId="704571E3" w:rsidR="002065CF" w:rsidRPr="00DA5925" w:rsidRDefault="004626B9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6A2EE95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3A791D6" w14:textId="2D2E2D67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</w:tr>
      <w:tr w:rsidR="002065CF" w:rsidRPr="006910B2" w14:paraId="280F183A" w14:textId="77777777" w:rsidTr="001D4B3C">
        <w:tc>
          <w:tcPr>
            <w:tcW w:w="2258" w:type="pct"/>
            <w:shd w:val="clear" w:color="auto" w:fill="auto"/>
          </w:tcPr>
          <w:p w14:paraId="14B479CA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6AB0F7E6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auto"/>
          </w:tcPr>
          <w:p w14:paraId="22231144" w14:textId="77777777" w:rsidR="002065CF" w:rsidRPr="006910B2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365A27F5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BBBBC11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2C2ABEC1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7EE4BF23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2885976E" w14:textId="77777777" w:rsidR="002065CF" w:rsidRPr="006910B2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A57F81" w:rsidRPr="006910B2" w14:paraId="70613BB3" w14:textId="77777777" w:rsidTr="001D4B3C">
        <w:tc>
          <w:tcPr>
            <w:tcW w:w="2258" w:type="pct"/>
            <w:shd w:val="clear" w:color="auto" w:fill="auto"/>
          </w:tcPr>
          <w:p w14:paraId="7423B951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19895496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auto"/>
          </w:tcPr>
          <w:p w14:paraId="447EB138" w14:textId="77777777" w:rsidR="00A57F81" w:rsidRPr="006910B2" w:rsidRDefault="00A57F81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4B618A0F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7FA3DAF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561D536A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3E15F8A0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6BEFFA46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A57F81" w:rsidRPr="006910B2" w14:paraId="7DD0F9EC" w14:textId="77777777" w:rsidTr="001D4B3C">
        <w:tc>
          <w:tcPr>
            <w:tcW w:w="2258" w:type="pct"/>
            <w:shd w:val="clear" w:color="auto" w:fill="auto"/>
          </w:tcPr>
          <w:p w14:paraId="7D69F679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65218148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auto"/>
          </w:tcPr>
          <w:p w14:paraId="516994C7" w14:textId="77777777" w:rsidR="00A57F81" w:rsidRPr="006910B2" w:rsidRDefault="00A57F81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5A7D662A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7C54B3A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06E3AE1D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679B514B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4C8AA461" w14:textId="77777777" w:rsidR="00A57F81" w:rsidRPr="006910B2" w:rsidRDefault="00A57F81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</w:tr>
      <w:tr w:rsidR="002065CF" w:rsidRPr="00DA5925" w14:paraId="2873E4D7" w14:textId="77777777" w:rsidTr="001D4B3C">
        <w:tc>
          <w:tcPr>
            <w:tcW w:w="2258" w:type="pct"/>
            <w:shd w:val="clear" w:color="auto" w:fill="auto"/>
          </w:tcPr>
          <w:p w14:paraId="66212490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</w:p>
        </w:tc>
        <w:tc>
          <w:tcPr>
            <w:tcW w:w="524" w:type="pct"/>
            <w:shd w:val="clear" w:color="auto" w:fill="auto"/>
          </w:tcPr>
          <w:p w14:paraId="20848AB2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17C99519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B69B008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092F57B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0E0299A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2A8E271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403FFAB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626B9" w:rsidRPr="00DA5925" w14:paraId="652D31FA" w14:textId="77777777" w:rsidTr="001D4B3C">
        <w:tc>
          <w:tcPr>
            <w:tcW w:w="2258" w:type="pct"/>
            <w:shd w:val="clear" w:color="auto" w:fill="auto"/>
          </w:tcPr>
          <w:p w14:paraId="011EDBE9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" w:type="pct"/>
            <w:shd w:val="clear" w:color="auto" w:fill="auto"/>
          </w:tcPr>
          <w:p w14:paraId="17E717EB" w14:textId="3BD04FF5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="004626B9" w:rsidRPr="004626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767</w:t>
            </w:r>
          </w:p>
        </w:tc>
        <w:tc>
          <w:tcPr>
            <w:tcW w:w="198" w:type="pct"/>
            <w:shd w:val="clear" w:color="auto" w:fill="auto"/>
          </w:tcPr>
          <w:p w14:paraId="178D5489" w14:textId="77777777" w:rsidR="004626B9" w:rsidRPr="00DA5925" w:rsidRDefault="004626B9" w:rsidP="0046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3F0D9A9" w14:textId="5FC72038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  <w:tc>
          <w:tcPr>
            <w:tcW w:w="130" w:type="pct"/>
            <w:shd w:val="clear" w:color="auto" w:fill="auto"/>
          </w:tcPr>
          <w:p w14:paraId="69DAE7F8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E0206CD" w14:textId="0A90A645" w:rsidR="004626B9" w:rsidRPr="00A4064E" w:rsidRDefault="00AA1075" w:rsidP="00A4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="004626B9" w:rsidRPr="00A4064E">
              <w:rPr>
                <w:rFonts w:asciiTheme="majorBidi" w:hAnsi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767</w:t>
            </w:r>
          </w:p>
        </w:tc>
        <w:tc>
          <w:tcPr>
            <w:tcW w:w="130" w:type="pct"/>
            <w:shd w:val="clear" w:color="auto" w:fill="auto"/>
          </w:tcPr>
          <w:p w14:paraId="7ECB9F44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4A9E7C4" w14:textId="3787C2A4" w:rsidR="004626B9" w:rsidRPr="00DA5925" w:rsidRDefault="000473FD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891</w:t>
            </w:r>
          </w:p>
        </w:tc>
      </w:tr>
      <w:tr w:rsidR="004626B9" w:rsidRPr="00DA5925" w14:paraId="77FB0678" w14:textId="77777777" w:rsidTr="001D4B3C">
        <w:tc>
          <w:tcPr>
            <w:tcW w:w="2258" w:type="pct"/>
            <w:shd w:val="clear" w:color="auto" w:fill="auto"/>
          </w:tcPr>
          <w:p w14:paraId="11E3339E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24" w:type="pct"/>
            <w:shd w:val="clear" w:color="auto" w:fill="auto"/>
          </w:tcPr>
          <w:p w14:paraId="543FE82C" w14:textId="33A90CB0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98" w:type="pct"/>
            <w:shd w:val="clear" w:color="auto" w:fill="auto"/>
          </w:tcPr>
          <w:p w14:paraId="32BACD88" w14:textId="77777777" w:rsidR="004626B9" w:rsidRPr="00DA5925" w:rsidRDefault="004626B9" w:rsidP="0046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36BA350" w14:textId="1CF53F47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89</w:t>
            </w:r>
          </w:p>
        </w:tc>
        <w:tc>
          <w:tcPr>
            <w:tcW w:w="130" w:type="pct"/>
            <w:shd w:val="clear" w:color="auto" w:fill="auto"/>
          </w:tcPr>
          <w:p w14:paraId="136503CA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54F1A0D" w14:textId="017BD653" w:rsidR="004626B9" w:rsidRPr="00A4064E" w:rsidRDefault="00AA1075" w:rsidP="00A4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88</w:t>
            </w:r>
          </w:p>
        </w:tc>
        <w:tc>
          <w:tcPr>
            <w:tcW w:w="130" w:type="pct"/>
            <w:shd w:val="clear" w:color="auto" w:fill="auto"/>
          </w:tcPr>
          <w:p w14:paraId="66A72B01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629ADBD" w14:textId="70ABC3E8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83</w:t>
            </w:r>
          </w:p>
        </w:tc>
      </w:tr>
      <w:tr w:rsidR="004626B9" w:rsidRPr="00DA5925" w14:paraId="5106620B" w14:textId="77777777" w:rsidTr="001D4B3C">
        <w:tc>
          <w:tcPr>
            <w:tcW w:w="2258" w:type="pct"/>
            <w:shd w:val="clear" w:color="auto" w:fill="auto"/>
          </w:tcPr>
          <w:p w14:paraId="74342F7D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4" w:type="pct"/>
            <w:shd w:val="clear" w:color="auto" w:fill="auto"/>
          </w:tcPr>
          <w:p w14:paraId="110EBF08" w14:textId="6AF9B909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98" w:type="pct"/>
            <w:shd w:val="clear" w:color="auto" w:fill="auto"/>
          </w:tcPr>
          <w:p w14:paraId="7DC349AE" w14:textId="77777777" w:rsidR="004626B9" w:rsidRPr="00DA5925" w:rsidRDefault="004626B9" w:rsidP="0046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7EE85C2" w14:textId="6E758047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248E2C89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D4F3B10" w14:textId="6BDFC049" w:rsidR="004626B9" w:rsidRPr="00A4064E" w:rsidRDefault="00AA1075" w:rsidP="00A4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6399D6F6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FD888D7" w14:textId="20594407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</w:tr>
      <w:tr w:rsidR="004626B9" w:rsidRPr="00DA5925" w14:paraId="72DB447D" w14:textId="77777777" w:rsidTr="001D4B3C">
        <w:tc>
          <w:tcPr>
            <w:tcW w:w="2258" w:type="pct"/>
            <w:shd w:val="clear" w:color="auto" w:fill="auto"/>
          </w:tcPr>
          <w:p w14:paraId="7CEC13D6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4" w:type="pct"/>
            <w:shd w:val="clear" w:color="auto" w:fill="auto"/>
          </w:tcPr>
          <w:p w14:paraId="07C202C4" w14:textId="4E111EAF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98" w:type="pct"/>
            <w:shd w:val="clear" w:color="auto" w:fill="auto"/>
          </w:tcPr>
          <w:p w14:paraId="38F0BCCB" w14:textId="77777777" w:rsidR="004626B9" w:rsidRPr="00DA5925" w:rsidRDefault="004626B9" w:rsidP="0046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6879C4E" w14:textId="01371C96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33</w:t>
            </w:r>
          </w:p>
        </w:tc>
        <w:tc>
          <w:tcPr>
            <w:tcW w:w="130" w:type="pct"/>
            <w:shd w:val="clear" w:color="auto" w:fill="auto"/>
          </w:tcPr>
          <w:p w14:paraId="1B8406AC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300C003" w14:textId="30474CD9" w:rsidR="004626B9" w:rsidRPr="00A4064E" w:rsidRDefault="00AA1075" w:rsidP="00A4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33</w:t>
            </w:r>
          </w:p>
        </w:tc>
        <w:tc>
          <w:tcPr>
            <w:tcW w:w="130" w:type="pct"/>
            <w:shd w:val="clear" w:color="auto" w:fill="auto"/>
          </w:tcPr>
          <w:p w14:paraId="3ED31087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22DD1ED" w14:textId="38142927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29</w:t>
            </w:r>
          </w:p>
        </w:tc>
      </w:tr>
      <w:tr w:rsidR="004626B9" w:rsidRPr="00DA5925" w14:paraId="58F640CA" w14:textId="77777777" w:rsidTr="001D4B3C">
        <w:tc>
          <w:tcPr>
            <w:tcW w:w="2258" w:type="pct"/>
            <w:shd w:val="clear" w:color="auto" w:fill="auto"/>
          </w:tcPr>
          <w:p w14:paraId="60DF75FB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24" w:type="pct"/>
            <w:shd w:val="clear" w:color="auto" w:fill="auto"/>
          </w:tcPr>
          <w:p w14:paraId="77BE00B6" w14:textId="34CAE286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98" w:type="pct"/>
            <w:shd w:val="clear" w:color="auto" w:fill="auto"/>
          </w:tcPr>
          <w:p w14:paraId="4F2E40D9" w14:textId="77777777" w:rsidR="004626B9" w:rsidRPr="00DA5925" w:rsidRDefault="004626B9" w:rsidP="004626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C7AB30D" w14:textId="346B1E29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30" w:type="pct"/>
            <w:shd w:val="clear" w:color="auto" w:fill="auto"/>
          </w:tcPr>
          <w:p w14:paraId="4A33DAFB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264A02E" w14:textId="61011D9B" w:rsidR="004626B9" w:rsidRPr="00A4064E" w:rsidRDefault="00AA1075" w:rsidP="00A40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259</w:t>
            </w:r>
          </w:p>
        </w:tc>
        <w:tc>
          <w:tcPr>
            <w:tcW w:w="130" w:type="pct"/>
            <w:shd w:val="clear" w:color="auto" w:fill="auto"/>
          </w:tcPr>
          <w:p w14:paraId="2961EC1D" w14:textId="77777777" w:rsidR="004626B9" w:rsidRPr="00DA5925" w:rsidRDefault="004626B9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CABE17D" w14:textId="75346105" w:rsidR="004626B9" w:rsidRPr="00DA5925" w:rsidRDefault="00AA1075" w:rsidP="004626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</w:tr>
      <w:tr w:rsidR="002065CF" w:rsidRPr="00A4064E" w14:paraId="34ED6328" w14:textId="77777777" w:rsidTr="001D4B3C">
        <w:tc>
          <w:tcPr>
            <w:tcW w:w="2258" w:type="pct"/>
            <w:shd w:val="clear" w:color="auto" w:fill="auto"/>
          </w:tcPr>
          <w:p w14:paraId="7A20710D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499E0099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auto"/>
          </w:tcPr>
          <w:p w14:paraId="4D89D79B" w14:textId="77777777" w:rsidR="002065CF" w:rsidRPr="00A4064E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3C212FF9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603A350D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34122C82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38424993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620D57C7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65CF" w:rsidRPr="00DA5925" w14:paraId="454EB9D2" w14:textId="77777777" w:rsidTr="001D4B3C">
        <w:tc>
          <w:tcPr>
            <w:tcW w:w="2258" w:type="pct"/>
            <w:shd w:val="clear" w:color="auto" w:fill="auto"/>
          </w:tcPr>
          <w:p w14:paraId="1201C4A9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24" w:type="pct"/>
            <w:shd w:val="clear" w:color="auto" w:fill="auto"/>
          </w:tcPr>
          <w:p w14:paraId="68E233AD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" w:type="pct"/>
            <w:shd w:val="clear" w:color="auto" w:fill="auto"/>
          </w:tcPr>
          <w:p w14:paraId="48E55B19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1E4B376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DC5867D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DC55454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6412270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BD2E958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62780" w:rsidRPr="00DA5925" w14:paraId="09B001CA" w14:textId="77777777" w:rsidTr="001D4B3C">
        <w:tc>
          <w:tcPr>
            <w:tcW w:w="2258" w:type="pct"/>
            <w:shd w:val="clear" w:color="auto" w:fill="auto"/>
          </w:tcPr>
          <w:p w14:paraId="783B99DB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" w:type="pct"/>
            <w:shd w:val="clear" w:color="auto" w:fill="auto"/>
          </w:tcPr>
          <w:p w14:paraId="218A6E55" w14:textId="09B4741A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56B76B73" w14:textId="77777777" w:rsidR="00862780" w:rsidRPr="00DA5925" w:rsidRDefault="00862780" w:rsidP="0086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5A1F9EF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1FE39E3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50FFA12A" w14:textId="550FE992" w:rsidR="00862780" w:rsidRPr="00DA5925" w:rsidRDefault="00AA1075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4</w:t>
            </w:r>
            <w:r w:rsidR="00862780" w:rsidRPr="008627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480</w:t>
            </w:r>
          </w:p>
        </w:tc>
        <w:tc>
          <w:tcPr>
            <w:tcW w:w="130" w:type="pct"/>
            <w:shd w:val="clear" w:color="auto" w:fill="auto"/>
          </w:tcPr>
          <w:p w14:paraId="79D6B114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C5450E4" w14:textId="7F581BFB" w:rsidR="00862780" w:rsidRPr="00DA5925" w:rsidRDefault="00AA1075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627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856</w:t>
            </w:r>
          </w:p>
        </w:tc>
      </w:tr>
      <w:tr w:rsidR="00862780" w:rsidRPr="00DA5925" w14:paraId="1F99AC5F" w14:textId="77777777" w:rsidTr="001D4B3C">
        <w:tc>
          <w:tcPr>
            <w:tcW w:w="2258" w:type="pct"/>
            <w:shd w:val="clear" w:color="auto" w:fill="auto"/>
          </w:tcPr>
          <w:p w14:paraId="40415662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4" w:type="pct"/>
            <w:shd w:val="clear" w:color="auto" w:fill="auto"/>
          </w:tcPr>
          <w:p w14:paraId="259BC9B1" w14:textId="4C792BA1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649547D7" w14:textId="77777777" w:rsidR="00862780" w:rsidRPr="00DA5925" w:rsidRDefault="00862780" w:rsidP="0086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DF1FA51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71CCEE4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0739D606" w14:textId="0ED38E6C" w:rsidR="00862780" w:rsidRPr="00DA5925" w:rsidRDefault="00AA1075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30" w:type="pct"/>
            <w:shd w:val="clear" w:color="auto" w:fill="auto"/>
          </w:tcPr>
          <w:p w14:paraId="50D46BCF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038D6EB" w14:textId="09AE587A" w:rsidR="00862780" w:rsidRPr="00DA5925" w:rsidRDefault="00AA1075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862780" w:rsidRPr="00DA5925" w14:paraId="0DC056A0" w14:textId="77777777" w:rsidTr="001D4B3C">
        <w:tc>
          <w:tcPr>
            <w:tcW w:w="2258" w:type="pct"/>
            <w:shd w:val="clear" w:color="auto" w:fill="auto"/>
          </w:tcPr>
          <w:p w14:paraId="7AF8B17A" w14:textId="425BF7DC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4" w:type="pct"/>
            <w:shd w:val="clear" w:color="auto" w:fill="auto"/>
          </w:tcPr>
          <w:p w14:paraId="31BD7D19" w14:textId="5F8B94D4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4D74F196" w14:textId="77777777" w:rsidR="00862780" w:rsidRPr="00DA5925" w:rsidRDefault="00862780" w:rsidP="008627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A64E89A" w14:textId="4EBF39E1" w:rsidR="00862780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C3C1F02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97E5902" w14:textId="2EE5ACBF" w:rsidR="00862780" w:rsidRPr="00DA5925" w:rsidRDefault="00AA1075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30" w:type="pct"/>
            <w:shd w:val="clear" w:color="auto" w:fill="auto"/>
          </w:tcPr>
          <w:p w14:paraId="1F296DEE" w14:textId="77777777" w:rsidR="00862780" w:rsidRPr="00DA5925" w:rsidRDefault="00862780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36B12E3" w14:textId="33D0818F" w:rsidR="00862780" w:rsidRDefault="00AA1075" w:rsidP="008627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</w:tr>
      <w:tr w:rsidR="002065CF" w:rsidRPr="00A4064E" w14:paraId="7BD788F3" w14:textId="77777777" w:rsidTr="001D4B3C">
        <w:tc>
          <w:tcPr>
            <w:tcW w:w="2258" w:type="pct"/>
            <w:shd w:val="clear" w:color="auto" w:fill="auto"/>
          </w:tcPr>
          <w:p w14:paraId="6576786D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0CF6D381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741CB089" w14:textId="77777777" w:rsidR="002065CF" w:rsidRPr="00A4064E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0BAD6C36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71D1196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51386349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7B45BF68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3DCCFB75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65CF" w:rsidRPr="00DA5925" w14:paraId="636A713E" w14:textId="77777777" w:rsidTr="001D4B3C">
        <w:tc>
          <w:tcPr>
            <w:tcW w:w="2258" w:type="pct"/>
            <w:shd w:val="clear" w:color="auto" w:fill="auto"/>
          </w:tcPr>
          <w:p w14:paraId="16ADBD21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24" w:type="pct"/>
            <w:shd w:val="clear" w:color="auto" w:fill="auto"/>
          </w:tcPr>
          <w:p w14:paraId="223D4F5E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251A7B5A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3FAFA00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4E557E5B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0DD5747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066A200E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05C63B9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065CF" w:rsidRPr="00DA5925" w14:paraId="44B9CB61" w14:textId="77777777" w:rsidTr="001D4B3C">
        <w:tc>
          <w:tcPr>
            <w:tcW w:w="2258" w:type="pct"/>
            <w:shd w:val="clear" w:color="auto" w:fill="auto"/>
          </w:tcPr>
          <w:p w14:paraId="05874AD8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" w:type="pct"/>
            <w:shd w:val="clear" w:color="auto" w:fill="auto"/>
          </w:tcPr>
          <w:p w14:paraId="324EE27D" w14:textId="0ABA060E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0436CA" w:rsidRPr="000436CA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194</w:t>
            </w:r>
          </w:p>
        </w:tc>
        <w:tc>
          <w:tcPr>
            <w:tcW w:w="198" w:type="pct"/>
            <w:shd w:val="clear" w:color="auto" w:fill="auto"/>
          </w:tcPr>
          <w:p w14:paraId="17539AB9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D635F5B" w14:textId="6D5709F0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664</w:t>
            </w:r>
          </w:p>
        </w:tc>
        <w:tc>
          <w:tcPr>
            <w:tcW w:w="130" w:type="pct"/>
            <w:shd w:val="clear" w:color="auto" w:fill="auto"/>
          </w:tcPr>
          <w:p w14:paraId="684E1014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5CBD05F" w14:textId="1B90183A" w:rsidR="002065CF" w:rsidRPr="00DA5925" w:rsidRDefault="000436CA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7057EB7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8DB00C8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2065CF" w:rsidRPr="00DA5925" w14:paraId="5D0EECCB" w14:textId="77777777" w:rsidTr="001D4B3C">
        <w:tc>
          <w:tcPr>
            <w:tcW w:w="2258" w:type="pct"/>
            <w:shd w:val="clear" w:color="auto" w:fill="auto"/>
          </w:tcPr>
          <w:p w14:paraId="26BC1019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24" w:type="pct"/>
            <w:shd w:val="clear" w:color="auto" w:fill="auto"/>
          </w:tcPr>
          <w:p w14:paraId="17C249FA" w14:textId="12487CFA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98" w:type="pct"/>
            <w:shd w:val="clear" w:color="auto" w:fill="auto"/>
          </w:tcPr>
          <w:p w14:paraId="139CCCD2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016A5555" w14:textId="574A054B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30" w:type="pct"/>
            <w:shd w:val="clear" w:color="auto" w:fill="auto"/>
          </w:tcPr>
          <w:p w14:paraId="67584477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404777FA" w14:textId="53A654E4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10D28299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6E8D3B6" w14:textId="71A1934C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2065CF" w:rsidRPr="00DA5925" w14:paraId="75A09E96" w14:textId="77777777" w:rsidTr="001D4B3C">
        <w:tc>
          <w:tcPr>
            <w:tcW w:w="2258" w:type="pct"/>
            <w:shd w:val="clear" w:color="auto" w:fill="auto"/>
          </w:tcPr>
          <w:p w14:paraId="209F155E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24" w:type="pct"/>
            <w:shd w:val="clear" w:color="auto" w:fill="auto"/>
          </w:tcPr>
          <w:p w14:paraId="12038706" w14:textId="66DDEC10" w:rsidR="002065CF" w:rsidRPr="00DA5925" w:rsidRDefault="000436CA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2C5FBCC9" w14:textId="77777777" w:rsidR="002065CF" w:rsidRPr="00DA5925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6FDA290F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F660D93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9239440" w14:textId="030B805D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102</w:t>
            </w:r>
          </w:p>
        </w:tc>
        <w:tc>
          <w:tcPr>
            <w:tcW w:w="130" w:type="pct"/>
            <w:shd w:val="clear" w:color="auto" w:fill="auto"/>
          </w:tcPr>
          <w:p w14:paraId="54FB188A" w14:textId="77777777" w:rsidR="002065CF" w:rsidRPr="00DA5925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FE9564D" w14:textId="610A63AC" w:rsidR="002065CF" w:rsidRPr="00DA5925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91</w:t>
            </w:r>
          </w:p>
        </w:tc>
      </w:tr>
      <w:tr w:rsidR="002065CF" w:rsidRPr="00A4064E" w14:paraId="62B52BCB" w14:textId="77777777" w:rsidTr="001D4B3C">
        <w:tc>
          <w:tcPr>
            <w:tcW w:w="2258" w:type="pct"/>
            <w:shd w:val="clear" w:color="auto" w:fill="auto"/>
          </w:tcPr>
          <w:p w14:paraId="2DF0DFCC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0CC65FF7" w14:textId="682FA60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pct"/>
            <w:shd w:val="clear" w:color="auto" w:fill="auto"/>
          </w:tcPr>
          <w:p w14:paraId="315C4BD1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3CD55689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5F6595CB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57306649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" w:type="pct"/>
            <w:shd w:val="clear" w:color="auto" w:fill="auto"/>
          </w:tcPr>
          <w:p w14:paraId="76D0DAAE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45622F16" w14:textId="77777777" w:rsidR="002065CF" w:rsidRPr="00A4064E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065CF" w:rsidRPr="00686947" w14:paraId="1F7C6954" w14:textId="77777777" w:rsidTr="001D4B3C">
        <w:tc>
          <w:tcPr>
            <w:tcW w:w="2258" w:type="pct"/>
            <w:shd w:val="clear" w:color="auto" w:fill="auto"/>
          </w:tcPr>
          <w:p w14:paraId="5B5DEB8D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24" w:type="pct"/>
            <w:shd w:val="clear" w:color="auto" w:fill="auto"/>
          </w:tcPr>
          <w:p w14:paraId="3D227423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6DCE3C7A" w14:textId="77777777" w:rsidR="002065CF" w:rsidRPr="00686947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BF30564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522848D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843EA0B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0767326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B2C59C2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065CF" w:rsidRPr="00686947" w14:paraId="66ECB069" w14:textId="77777777" w:rsidTr="001D4B3C">
        <w:tc>
          <w:tcPr>
            <w:tcW w:w="2258" w:type="pct"/>
            <w:shd w:val="clear" w:color="auto" w:fill="auto"/>
          </w:tcPr>
          <w:p w14:paraId="02E18D1E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24" w:type="pct"/>
            <w:shd w:val="clear" w:color="auto" w:fill="auto"/>
          </w:tcPr>
          <w:p w14:paraId="21EF63F5" w14:textId="181E4D82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  <w:r w:rsidR="000436CA" w:rsidRPr="000436CA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407</w:t>
            </w:r>
          </w:p>
        </w:tc>
        <w:tc>
          <w:tcPr>
            <w:tcW w:w="198" w:type="pct"/>
            <w:shd w:val="clear" w:color="auto" w:fill="auto"/>
          </w:tcPr>
          <w:p w14:paraId="77DA8059" w14:textId="77777777" w:rsidR="002065CF" w:rsidRPr="00686947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47ADF14" w14:textId="740C4F76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  <w:r w:rsidR="002065CF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599</w:t>
            </w:r>
          </w:p>
        </w:tc>
        <w:tc>
          <w:tcPr>
            <w:tcW w:w="130" w:type="pct"/>
            <w:shd w:val="clear" w:color="auto" w:fill="auto"/>
          </w:tcPr>
          <w:p w14:paraId="48CCC8C6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33F2AD8" w14:textId="7E500D10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  <w:r w:rsidR="001E271C" w:rsidRPr="001E271C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375</w:t>
            </w:r>
          </w:p>
        </w:tc>
        <w:tc>
          <w:tcPr>
            <w:tcW w:w="130" w:type="pct"/>
            <w:shd w:val="clear" w:color="auto" w:fill="auto"/>
          </w:tcPr>
          <w:p w14:paraId="595B9548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297ACBE4" w14:textId="7C332CEC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  <w:r w:rsidR="00FF4EDE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577</w:t>
            </w:r>
          </w:p>
        </w:tc>
      </w:tr>
      <w:tr w:rsidR="002065CF" w:rsidRPr="00686947" w14:paraId="3FDB00DD" w14:textId="77777777" w:rsidTr="001D4B3C">
        <w:tc>
          <w:tcPr>
            <w:tcW w:w="2258" w:type="pct"/>
            <w:shd w:val="clear" w:color="auto" w:fill="auto"/>
          </w:tcPr>
          <w:p w14:paraId="21388A08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24" w:type="pct"/>
            <w:shd w:val="clear" w:color="auto" w:fill="auto"/>
          </w:tcPr>
          <w:p w14:paraId="11141F3D" w14:textId="2F01B5AB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434</w:t>
            </w:r>
          </w:p>
        </w:tc>
        <w:tc>
          <w:tcPr>
            <w:tcW w:w="198" w:type="pct"/>
            <w:shd w:val="clear" w:color="auto" w:fill="auto"/>
          </w:tcPr>
          <w:p w14:paraId="4BFF21D4" w14:textId="77777777" w:rsidR="002065CF" w:rsidRPr="00686947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5C1A479" w14:textId="5F935528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314</w:t>
            </w:r>
          </w:p>
        </w:tc>
        <w:tc>
          <w:tcPr>
            <w:tcW w:w="130" w:type="pct"/>
            <w:shd w:val="clear" w:color="auto" w:fill="auto"/>
          </w:tcPr>
          <w:p w14:paraId="40CF835C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3EF2C3F" w14:textId="3E9670E6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368</w:t>
            </w:r>
          </w:p>
        </w:tc>
        <w:tc>
          <w:tcPr>
            <w:tcW w:w="130" w:type="pct"/>
            <w:shd w:val="clear" w:color="auto" w:fill="auto"/>
          </w:tcPr>
          <w:p w14:paraId="39816632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343A6900" w14:textId="3BA970D0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261</w:t>
            </w:r>
          </w:p>
        </w:tc>
      </w:tr>
      <w:tr w:rsidR="002065CF" w:rsidRPr="00686947" w14:paraId="14518AF5" w14:textId="77777777" w:rsidTr="001D4B3C">
        <w:tc>
          <w:tcPr>
            <w:tcW w:w="2258" w:type="pct"/>
            <w:shd w:val="clear" w:color="auto" w:fill="auto"/>
          </w:tcPr>
          <w:p w14:paraId="17120081" w14:textId="77777777" w:rsidR="002065CF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24" w:type="pct"/>
            <w:shd w:val="clear" w:color="auto" w:fill="auto"/>
          </w:tcPr>
          <w:p w14:paraId="28AA0DA9" w14:textId="60CD3432" w:rsidR="002065CF" w:rsidRPr="00686947" w:rsidRDefault="000436CA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98" w:type="pct"/>
            <w:shd w:val="clear" w:color="auto" w:fill="auto"/>
          </w:tcPr>
          <w:p w14:paraId="1EDADA19" w14:textId="77777777" w:rsidR="002065CF" w:rsidRPr="00686947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CEDB26B" w14:textId="72B6CD7A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55E29BB2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717BD9EC" w14:textId="77E1BC38" w:rsidR="002065CF" w:rsidRPr="00686947" w:rsidRDefault="001E271C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7641FE8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1728D3C9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2065CF" w:rsidRPr="00686947" w14:paraId="0AD344BD" w14:textId="77777777" w:rsidTr="001D4B3C">
        <w:tc>
          <w:tcPr>
            <w:tcW w:w="2258" w:type="pct"/>
            <w:shd w:val="clear" w:color="auto" w:fill="auto"/>
          </w:tcPr>
          <w:p w14:paraId="174C90AE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24" w:type="pct"/>
            <w:shd w:val="clear" w:color="auto" w:fill="auto"/>
          </w:tcPr>
          <w:p w14:paraId="6F57151C" w14:textId="7A10308F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24</w:t>
            </w:r>
          </w:p>
        </w:tc>
        <w:tc>
          <w:tcPr>
            <w:tcW w:w="198" w:type="pct"/>
            <w:shd w:val="clear" w:color="auto" w:fill="auto"/>
          </w:tcPr>
          <w:p w14:paraId="7AD1D252" w14:textId="77777777" w:rsidR="002065CF" w:rsidRPr="00686947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5E7E9D6E" w14:textId="4AE66A97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27</w:t>
            </w:r>
          </w:p>
        </w:tc>
        <w:tc>
          <w:tcPr>
            <w:tcW w:w="130" w:type="pct"/>
            <w:shd w:val="clear" w:color="auto" w:fill="auto"/>
          </w:tcPr>
          <w:p w14:paraId="3A6A78BA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1A64366" w14:textId="009718DB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16</w:t>
            </w:r>
          </w:p>
        </w:tc>
        <w:tc>
          <w:tcPr>
            <w:tcW w:w="130" w:type="pct"/>
            <w:shd w:val="clear" w:color="auto" w:fill="auto"/>
          </w:tcPr>
          <w:p w14:paraId="02747301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486CA3C3" w14:textId="2A4B2FBB" w:rsidR="002065CF" w:rsidRPr="00686947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24</w:t>
            </w:r>
          </w:p>
        </w:tc>
      </w:tr>
      <w:tr w:rsidR="002065CF" w:rsidRPr="00686947" w14:paraId="0EC25B11" w14:textId="77777777" w:rsidTr="001D4B3C">
        <w:tc>
          <w:tcPr>
            <w:tcW w:w="2258" w:type="pct"/>
            <w:shd w:val="clear" w:color="auto" w:fill="auto"/>
          </w:tcPr>
          <w:p w14:paraId="6600C96B" w14:textId="77777777" w:rsidR="002065CF" w:rsidRPr="000436CA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highlight w:val="yellow"/>
                <w:cs/>
              </w:rPr>
            </w:pPr>
            <w:r w:rsidRPr="005F2805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24" w:type="pct"/>
            <w:shd w:val="clear" w:color="auto" w:fill="auto"/>
          </w:tcPr>
          <w:p w14:paraId="473C0801" w14:textId="22FADDE2" w:rsidR="002065CF" w:rsidRPr="001E271C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98" w:type="pct"/>
            <w:shd w:val="clear" w:color="auto" w:fill="auto"/>
          </w:tcPr>
          <w:p w14:paraId="650BEB0C" w14:textId="77777777" w:rsidR="002065CF" w:rsidRPr="001E271C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15451FA7" w14:textId="782F1DD5" w:rsidR="002065CF" w:rsidRPr="001E271C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  <w:shd w:val="clear" w:color="auto" w:fill="auto"/>
          </w:tcPr>
          <w:p w14:paraId="17DBF98D" w14:textId="77777777" w:rsidR="002065CF" w:rsidRPr="001E271C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D014C52" w14:textId="6E782164" w:rsidR="002065CF" w:rsidRPr="001E271C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30" w:type="pct"/>
            <w:shd w:val="clear" w:color="auto" w:fill="auto"/>
          </w:tcPr>
          <w:p w14:paraId="65D9C52C" w14:textId="77777777" w:rsidR="002065CF" w:rsidRPr="001E271C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6E6E0BAA" w14:textId="1A67DDE3" w:rsidR="002065CF" w:rsidRPr="001E271C" w:rsidRDefault="00BC163C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</w:tr>
      <w:tr w:rsidR="00A4064E" w:rsidRPr="00A4064E" w14:paraId="35EE0D5B" w14:textId="77777777" w:rsidTr="001D4B3C">
        <w:tc>
          <w:tcPr>
            <w:tcW w:w="2258" w:type="pct"/>
            <w:shd w:val="clear" w:color="auto" w:fill="auto"/>
          </w:tcPr>
          <w:p w14:paraId="203B2D12" w14:textId="77777777" w:rsidR="00A4064E" w:rsidRPr="00A4064E" w:rsidRDefault="00A4064E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24"/>
                <w:szCs w:val="24"/>
                <w:cs/>
              </w:rPr>
            </w:pPr>
          </w:p>
        </w:tc>
        <w:tc>
          <w:tcPr>
            <w:tcW w:w="524" w:type="pct"/>
            <w:shd w:val="clear" w:color="auto" w:fill="auto"/>
          </w:tcPr>
          <w:p w14:paraId="193CCA1B" w14:textId="77777777" w:rsidR="00A4064E" w:rsidRPr="00A4064E" w:rsidRDefault="00A4064E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4C223AFC" w14:textId="77777777" w:rsidR="00A4064E" w:rsidRPr="00A4064E" w:rsidRDefault="00A4064E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76" w:type="pct"/>
            <w:shd w:val="clear" w:color="auto" w:fill="auto"/>
          </w:tcPr>
          <w:p w14:paraId="583DB2D5" w14:textId="77777777" w:rsidR="00A4064E" w:rsidRPr="00A4064E" w:rsidRDefault="00A4064E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20274B0" w14:textId="77777777" w:rsidR="00A4064E" w:rsidRPr="00A4064E" w:rsidRDefault="00A4064E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94" w:type="pct"/>
            <w:shd w:val="clear" w:color="auto" w:fill="auto"/>
          </w:tcPr>
          <w:p w14:paraId="43435F93" w14:textId="77777777" w:rsidR="00A4064E" w:rsidRPr="00A4064E" w:rsidRDefault="00A4064E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0AB669DD" w14:textId="77777777" w:rsidR="00A4064E" w:rsidRPr="00A4064E" w:rsidRDefault="00A4064E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590" w:type="pct"/>
            <w:shd w:val="clear" w:color="auto" w:fill="auto"/>
          </w:tcPr>
          <w:p w14:paraId="13080680" w14:textId="77777777" w:rsidR="00A4064E" w:rsidRPr="00A4064E" w:rsidRDefault="00A4064E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24"/>
                <w:szCs w:val="24"/>
                <w:lang w:eastAsia="zh-CN"/>
              </w:rPr>
            </w:pPr>
          </w:p>
        </w:tc>
      </w:tr>
      <w:tr w:rsidR="002065CF" w:rsidRPr="00686947" w14:paraId="0E5BFC97" w14:textId="77777777" w:rsidTr="001D4B3C">
        <w:tc>
          <w:tcPr>
            <w:tcW w:w="2258" w:type="pct"/>
            <w:shd w:val="clear" w:color="auto" w:fill="auto"/>
          </w:tcPr>
          <w:p w14:paraId="1640B04A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24" w:type="pct"/>
            <w:shd w:val="clear" w:color="auto" w:fill="auto"/>
          </w:tcPr>
          <w:p w14:paraId="4AB7B351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0466F941" w14:textId="77777777" w:rsidR="002065CF" w:rsidRPr="00686947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D74E962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092A4C57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6BF6346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67503AB6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BE9407F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065CF" w:rsidRPr="00686947" w14:paraId="113F4AD4" w14:textId="77777777" w:rsidTr="001D4B3C">
        <w:tc>
          <w:tcPr>
            <w:tcW w:w="2258" w:type="pct"/>
            <w:shd w:val="clear" w:color="auto" w:fill="auto"/>
          </w:tcPr>
          <w:p w14:paraId="79F5E606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24" w:type="pct"/>
            <w:shd w:val="clear" w:color="auto" w:fill="auto"/>
          </w:tcPr>
          <w:p w14:paraId="698664B8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98" w:type="pct"/>
            <w:shd w:val="clear" w:color="auto" w:fill="auto"/>
          </w:tcPr>
          <w:p w14:paraId="63D2E073" w14:textId="77777777" w:rsidR="002065CF" w:rsidRPr="00686947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2BF9946A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20BF6AEB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A758CFD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AAEBB06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5C49AB59" w14:textId="77777777" w:rsidR="002065CF" w:rsidRPr="00686947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2065CF" w:rsidRPr="00686947" w14:paraId="2521C9AA" w14:textId="77777777" w:rsidTr="001D4B3C">
        <w:tc>
          <w:tcPr>
            <w:tcW w:w="2258" w:type="pct"/>
            <w:shd w:val="clear" w:color="auto" w:fill="auto"/>
          </w:tcPr>
          <w:p w14:paraId="44266428" w14:textId="77777777" w:rsidR="002065CF" w:rsidRPr="001E271C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24" w:type="pct"/>
            <w:shd w:val="clear" w:color="auto" w:fill="auto"/>
          </w:tcPr>
          <w:p w14:paraId="0FDD34C4" w14:textId="24ED63BD" w:rsidR="002065CF" w:rsidRPr="001E271C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49</w:t>
            </w:r>
          </w:p>
        </w:tc>
        <w:tc>
          <w:tcPr>
            <w:tcW w:w="198" w:type="pct"/>
            <w:shd w:val="clear" w:color="auto" w:fill="auto"/>
          </w:tcPr>
          <w:p w14:paraId="343DFBB3" w14:textId="77777777" w:rsidR="002065CF" w:rsidRPr="001E271C" w:rsidRDefault="002065CF" w:rsidP="00D74F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48EDDA38" w14:textId="0193CF80" w:rsidR="002065CF" w:rsidRPr="001E271C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40</w:t>
            </w:r>
          </w:p>
        </w:tc>
        <w:tc>
          <w:tcPr>
            <w:tcW w:w="130" w:type="pct"/>
            <w:shd w:val="clear" w:color="auto" w:fill="auto"/>
          </w:tcPr>
          <w:p w14:paraId="67D9682A" w14:textId="77777777" w:rsidR="002065CF" w:rsidRPr="001E271C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1A7DFA96" w14:textId="2F9E7F23" w:rsidR="002065CF" w:rsidRPr="001E271C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49</w:t>
            </w:r>
          </w:p>
        </w:tc>
        <w:tc>
          <w:tcPr>
            <w:tcW w:w="130" w:type="pct"/>
            <w:shd w:val="clear" w:color="auto" w:fill="auto"/>
          </w:tcPr>
          <w:p w14:paraId="6E031279" w14:textId="77777777" w:rsidR="002065CF" w:rsidRPr="001E271C" w:rsidRDefault="002065CF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6E89ED3" w14:textId="7A559AC0" w:rsidR="002065CF" w:rsidRPr="001E271C" w:rsidRDefault="00AA1075" w:rsidP="00D74F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40</w:t>
            </w:r>
          </w:p>
        </w:tc>
      </w:tr>
      <w:tr w:rsidR="0001584E" w:rsidRPr="00686947" w14:paraId="01E39B09" w14:textId="77777777" w:rsidTr="001D4B3C">
        <w:tc>
          <w:tcPr>
            <w:tcW w:w="2258" w:type="pct"/>
            <w:shd w:val="clear" w:color="auto" w:fill="auto"/>
          </w:tcPr>
          <w:p w14:paraId="6D146E69" w14:textId="03741377" w:rsidR="0001584E" w:rsidRPr="001E271C" w:rsidRDefault="0001584E" w:rsidP="006E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</w:t>
            </w:r>
            <w:r w:rsidRPr="001E271C">
              <w:rPr>
                <w:rFonts w:asciiTheme="majorBidi" w:hAnsi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24" w:type="pct"/>
            <w:shd w:val="clear" w:color="auto" w:fill="auto"/>
          </w:tcPr>
          <w:p w14:paraId="43DCA6E2" w14:textId="3E9823A8" w:rsidR="0001584E" w:rsidRPr="001E271C" w:rsidRDefault="00AA1075" w:rsidP="006E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98" w:type="pct"/>
            <w:shd w:val="clear" w:color="auto" w:fill="auto"/>
          </w:tcPr>
          <w:p w14:paraId="02FB05F2" w14:textId="77777777" w:rsidR="0001584E" w:rsidRPr="001E271C" w:rsidRDefault="0001584E" w:rsidP="006E51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31FC038" w14:textId="2D581546" w:rsidR="0001584E" w:rsidRPr="001E271C" w:rsidRDefault="0001584E" w:rsidP="006E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1E271C">
              <w:rPr>
                <w:rFonts w:asciiTheme="majorBidi" w:hAnsi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41E241A" w14:textId="77777777" w:rsidR="0001584E" w:rsidRPr="001E271C" w:rsidRDefault="0001584E" w:rsidP="006E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335BB850" w14:textId="31B11FBC" w:rsidR="0001584E" w:rsidRPr="001E271C" w:rsidRDefault="00AA1075" w:rsidP="00015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60BA97BF" w14:textId="77777777" w:rsidR="0001584E" w:rsidRPr="001E271C" w:rsidRDefault="0001584E" w:rsidP="006E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715C6D8C" w14:textId="31935560" w:rsidR="0001584E" w:rsidRPr="001E271C" w:rsidRDefault="0001584E" w:rsidP="006E51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1E271C">
              <w:rPr>
                <w:rFonts w:asciiTheme="majorBidi" w:hAnsiTheme="majorBidi" w:hint="cs"/>
                <w:sz w:val="30"/>
                <w:szCs w:val="30"/>
                <w:cs/>
                <w:lang w:eastAsia="zh-CN"/>
              </w:rPr>
              <w:t>-</w:t>
            </w:r>
          </w:p>
        </w:tc>
      </w:tr>
    </w:tbl>
    <w:p w14:paraId="5BCA5C29" w14:textId="77777777" w:rsidR="00F173ED" w:rsidRPr="00A57F81" w:rsidRDefault="00F173ED" w:rsidP="00F1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12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22"/>
        <w:gridCol w:w="1082"/>
        <w:gridCol w:w="236"/>
        <w:gridCol w:w="1051"/>
        <w:gridCol w:w="237"/>
        <w:gridCol w:w="1084"/>
        <w:gridCol w:w="237"/>
        <w:gridCol w:w="1077"/>
      </w:tblGrid>
      <w:tr w:rsidR="0008695E" w:rsidRPr="00686947" w14:paraId="5D93A087" w14:textId="77777777" w:rsidTr="00F173ED">
        <w:trPr>
          <w:tblHeader/>
        </w:trPr>
        <w:tc>
          <w:tcPr>
            <w:tcW w:w="2258" w:type="pct"/>
          </w:tcPr>
          <w:p w14:paraId="10F1E382" w14:textId="6AAF52C4" w:rsidR="0008695E" w:rsidRPr="00686947" w:rsidRDefault="0008695E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  <w:shd w:val="clear" w:color="auto" w:fill="auto"/>
          </w:tcPr>
          <w:p w14:paraId="1BECA149" w14:textId="24C96C96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5FF43E5E" w14:textId="77777777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22C0E811" w14:textId="5B15FA6D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8695E" w:rsidRPr="00686947" w14:paraId="6D588961" w14:textId="77777777" w:rsidTr="00F173ED">
        <w:trPr>
          <w:tblHeader/>
        </w:trPr>
        <w:tc>
          <w:tcPr>
            <w:tcW w:w="2258" w:type="pct"/>
          </w:tcPr>
          <w:p w14:paraId="0BB1519D" w14:textId="7E6C8EC2" w:rsidR="002C53B8" w:rsidRPr="00686947" w:rsidRDefault="0008695E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593" w:type="pct"/>
            <w:shd w:val="clear" w:color="auto" w:fill="auto"/>
          </w:tcPr>
          <w:p w14:paraId="2C94A650" w14:textId="5CAE9D2D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30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A5B6F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9" w:type="pct"/>
            <w:shd w:val="clear" w:color="auto" w:fill="auto"/>
          </w:tcPr>
          <w:p w14:paraId="5DBD2054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3B8E2B7B" w14:textId="2D796C74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C53B8" w:rsidRPr="00686947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0" w:type="pct"/>
            <w:shd w:val="clear" w:color="auto" w:fill="auto"/>
          </w:tcPr>
          <w:p w14:paraId="5826D5EA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64E94FBE" w14:textId="5D0D805B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30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5A5B6F"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  <w:shd w:val="clear" w:color="auto" w:fill="auto"/>
          </w:tcPr>
          <w:p w14:paraId="65A50EC7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834D192" w14:textId="6D382838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2C53B8" w:rsidRPr="00686947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08695E" w:rsidRPr="00686947" w14:paraId="01322071" w14:textId="77777777" w:rsidTr="00F173ED">
        <w:trPr>
          <w:tblHeader/>
        </w:trPr>
        <w:tc>
          <w:tcPr>
            <w:tcW w:w="2258" w:type="pct"/>
          </w:tcPr>
          <w:p w14:paraId="789B490B" w14:textId="5EF1D45B" w:rsidR="002C53B8" w:rsidRPr="00686947" w:rsidRDefault="002C53B8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784E201B" w14:textId="2719DAAB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9" w:type="pct"/>
            <w:shd w:val="clear" w:color="auto" w:fill="auto"/>
          </w:tcPr>
          <w:p w14:paraId="6832A86A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shd w:val="clear" w:color="auto" w:fill="auto"/>
          </w:tcPr>
          <w:p w14:paraId="7A73C70A" w14:textId="1CA4F673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46A7D759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shd w:val="clear" w:color="auto" w:fill="auto"/>
          </w:tcPr>
          <w:p w14:paraId="2FFD4FF8" w14:textId="37686A3A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23F1A062" w14:textId="77777777" w:rsidR="002C53B8" w:rsidRPr="00686947" w:rsidRDefault="002C53B8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shd w:val="clear" w:color="auto" w:fill="auto"/>
          </w:tcPr>
          <w:p w14:paraId="07A2876D" w14:textId="4F71B2B3" w:rsidR="002C53B8" w:rsidRPr="00686947" w:rsidRDefault="00AA1075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2564</w:t>
            </w:r>
          </w:p>
        </w:tc>
      </w:tr>
      <w:tr w:rsidR="0008695E" w:rsidRPr="00686947" w14:paraId="18137B86" w14:textId="77777777" w:rsidTr="00F173ED">
        <w:trPr>
          <w:tblHeader/>
        </w:trPr>
        <w:tc>
          <w:tcPr>
            <w:tcW w:w="2258" w:type="pct"/>
          </w:tcPr>
          <w:p w14:paraId="3E2310A1" w14:textId="77777777" w:rsidR="0008695E" w:rsidRPr="00686947" w:rsidRDefault="0008695E" w:rsidP="006910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42" w:type="pct"/>
            <w:gridSpan w:val="7"/>
            <w:shd w:val="clear" w:color="auto" w:fill="auto"/>
          </w:tcPr>
          <w:p w14:paraId="53DB1DCF" w14:textId="58CF45F1" w:rsidR="0008695E" w:rsidRPr="00686947" w:rsidRDefault="0008695E" w:rsidP="0068694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8695E" w:rsidRPr="00E637E7" w14:paraId="14160DA1" w14:textId="77777777" w:rsidTr="00F173ED">
        <w:tc>
          <w:tcPr>
            <w:tcW w:w="2258" w:type="pct"/>
          </w:tcPr>
          <w:p w14:paraId="5B8FD32D" w14:textId="77777777" w:rsidR="002C53B8" w:rsidRPr="00E637E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593" w:type="pct"/>
          </w:tcPr>
          <w:p w14:paraId="37A55152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C2D86D0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999B31A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7878C89B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4CB4CC2F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F09F3E0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BDDB92F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686947" w14:paraId="4A0AEDF7" w14:textId="77777777" w:rsidTr="00F173ED">
        <w:tc>
          <w:tcPr>
            <w:tcW w:w="2258" w:type="pct"/>
          </w:tcPr>
          <w:p w14:paraId="2D158CE4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ECAD188" w14:textId="44DB7FFA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158</w:t>
            </w:r>
          </w:p>
        </w:tc>
        <w:tc>
          <w:tcPr>
            <w:tcW w:w="129" w:type="pct"/>
          </w:tcPr>
          <w:p w14:paraId="35D52BE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E02A439" w14:textId="51F79736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155</w:t>
            </w:r>
          </w:p>
        </w:tc>
        <w:tc>
          <w:tcPr>
            <w:tcW w:w="130" w:type="pct"/>
          </w:tcPr>
          <w:p w14:paraId="5662EDF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C5096C5" w14:textId="5321C3A9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158</w:t>
            </w:r>
          </w:p>
        </w:tc>
        <w:tc>
          <w:tcPr>
            <w:tcW w:w="130" w:type="pct"/>
          </w:tcPr>
          <w:p w14:paraId="2AB4BC37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2A549BE" w14:textId="074B63B0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155</w:t>
            </w:r>
          </w:p>
        </w:tc>
      </w:tr>
      <w:tr w:rsidR="0008695E" w:rsidRPr="00686947" w14:paraId="723CA255" w14:textId="77777777" w:rsidTr="00F173ED">
        <w:tc>
          <w:tcPr>
            <w:tcW w:w="2258" w:type="pct"/>
          </w:tcPr>
          <w:p w14:paraId="205804F5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6BC2F7E1" w14:textId="2DD40B81" w:rsidR="002C53B8" w:rsidRPr="00686947" w:rsidRDefault="001123A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1AC5A84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C19437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03DC09D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C130A18" w14:textId="43C51E72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897</w:t>
            </w:r>
          </w:p>
        </w:tc>
        <w:tc>
          <w:tcPr>
            <w:tcW w:w="130" w:type="pct"/>
          </w:tcPr>
          <w:p w14:paraId="11772A5D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23A0FDFD" w14:textId="2B19E2BB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003</w:t>
            </w:r>
          </w:p>
        </w:tc>
      </w:tr>
      <w:tr w:rsidR="0008695E" w:rsidRPr="00686947" w14:paraId="0B485545" w14:textId="77777777" w:rsidTr="00F173ED">
        <w:tc>
          <w:tcPr>
            <w:tcW w:w="2258" w:type="pct"/>
          </w:tcPr>
          <w:p w14:paraId="1B2C8567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160670E6" w14:textId="0B836941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472</w:t>
            </w:r>
          </w:p>
        </w:tc>
        <w:tc>
          <w:tcPr>
            <w:tcW w:w="129" w:type="pct"/>
          </w:tcPr>
          <w:p w14:paraId="1025EF0A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1A50110D" w14:textId="27A12162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348</w:t>
            </w:r>
          </w:p>
        </w:tc>
        <w:tc>
          <w:tcPr>
            <w:tcW w:w="130" w:type="pct"/>
          </w:tcPr>
          <w:p w14:paraId="0CAADEF7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23868E6" w14:textId="24030334" w:rsidR="002C53B8" w:rsidRPr="00686947" w:rsidRDefault="006D2792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191CF7C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759636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08695E" w:rsidRPr="00686947" w14:paraId="73C34ECD" w14:textId="77777777" w:rsidTr="00F173ED">
        <w:tc>
          <w:tcPr>
            <w:tcW w:w="2258" w:type="pct"/>
          </w:tcPr>
          <w:p w14:paraId="70FBF787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D53F07B" w14:textId="2F5343A3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670</w:t>
            </w:r>
          </w:p>
        </w:tc>
        <w:tc>
          <w:tcPr>
            <w:tcW w:w="129" w:type="pct"/>
          </w:tcPr>
          <w:p w14:paraId="683D4AAA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2664D81" w14:textId="1C81C1B4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724</w:t>
            </w:r>
          </w:p>
        </w:tc>
        <w:tc>
          <w:tcPr>
            <w:tcW w:w="130" w:type="pct"/>
          </w:tcPr>
          <w:p w14:paraId="79B7F6F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18B8A20" w14:textId="7583B3DF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645</w:t>
            </w:r>
          </w:p>
        </w:tc>
        <w:tc>
          <w:tcPr>
            <w:tcW w:w="130" w:type="pct"/>
          </w:tcPr>
          <w:p w14:paraId="013EC046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F62FE51" w14:textId="08D63751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724</w:t>
            </w:r>
          </w:p>
        </w:tc>
      </w:tr>
      <w:tr w:rsidR="0008695E" w:rsidRPr="00686947" w14:paraId="50C2AF23" w14:textId="77777777" w:rsidTr="00F173ED">
        <w:trPr>
          <w:trHeight w:val="145"/>
        </w:trPr>
        <w:tc>
          <w:tcPr>
            <w:tcW w:w="2258" w:type="pct"/>
          </w:tcPr>
          <w:p w14:paraId="26B310ED" w14:textId="3E8D574F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E9D10B7" w14:textId="0214CEE3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="001123A0" w:rsidRPr="001123A0">
              <w:rPr>
                <w:rFonts w:asciiTheme="majorBidi" w:hAnsi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300</w:t>
            </w:r>
          </w:p>
        </w:tc>
        <w:tc>
          <w:tcPr>
            <w:tcW w:w="129" w:type="pct"/>
          </w:tcPr>
          <w:p w14:paraId="2A97144C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00F27CF5" w14:textId="40CE5339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227</w:t>
            </w:r>
          </w:p>
        </w:tc>
        <w:tc>
          <w:tcPr>
            <w:tcW w:w="130" w:type="pct"/>
          </w:tcPr>
          <w:p w14:paraId="71B0723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191A45BB" w14:textId="3FCBF9A1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="006D2792">
              <w:rPr>
                <w:rFonts w:asciiTheme="majorBidi" w:hAnsi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700</w:t>
            </w:r>
          </w:p>
        </w:tc>
        <w:tc>
          <w:tcPr>
            <w:tcW w:w="130" w:type="pct"/>
          </w:tcPr>
          <w:p w14:paraId="1FF1DA4C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C505467" w14:textId="06FCF0F9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882</w:t>
            </w:r>
          </w:p>
        </w:tc>
      </w:tr>
      <w:tr w:rsidR="0008695E" w:rsidRPr="00686947" w14:paraId="555FF035" w14:textId="77777777" w:rsidTr="00F173ED">
        <w:tc>
          <w:tcPr>
            <w:tcW w:w="2258" w:type="pct"/>
          </w:tcPr>
          <w:p w14:paraId="57C5A2A3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หัก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3FD27A6" w14:textId="3ACA3139" w:rsidR="002C53B8" w:rsidRPr="00686947" w:rsidRDefault="001123A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31E6DC6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0A13D40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B762B8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A52F59A" w14:textId="7A9ED339" w:rsidR="002C53B8" w:rsidRPr="00686947" w:rsidRDefault="006D2792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6BA4E232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F867C6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08695E" w:rsidRPr="00686947" w14:paraId="545D9833" w14:textId="77777777" w:rsidTr="00F173ED">
        <w:tc>
          <w:tcPr>
            <w:tcW w:w="2258" w:type="pct"/>
          </w:tcPr>
          <w:p w14:paraId="5C8F0B33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6AD9D95" w14:textId="19801695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1123A0" w:rsidRPr="001123A0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29" w:type="pct"/>
          </w:tcPr>
          <w:p w14:paraId="7D83593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33023EAA" w14:textId="67E22F3B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30" w:type="pct"/>
          </w:tcPr>
          <w:p w14:paraId="782AD5B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E551AFB" w14:textId="4C3478D0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6D2792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30" w:type="pct"/>
          </w:tcPr>
          <w:p w14:paraId="41F8D8D7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2A378CA" w14:textId="0E8B1AE2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2C53B8" w:rsidRPr="00686947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b/>
                <w:bCs/>
                <w:sz w:val="30"/>
                <w:szCs w:val="30"/>
              </w:rPr>
              <w:t>882</w:t>
            </w:r>
          </w:p>
        </w:tc>
      </w:tr>
      <w:tr w:rsidR="0008695E" w:rsidRPr="00795228" w14:paraId="06355616" w14:textId="77777777" w:rsidTr="00F173ED">
        <w:tc>
          <w:tcPr>
            <w:tcW w:w="2258" w:type="pct"/>
          </w:tcPr>
          <w:p w14:paraId="25A4CCED" w14:textId="77777777" w:rsidR="002C53B8" w:rsidRPr="00795228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3E5655E6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112A1C11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178384E8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B8E6BC2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11C8C327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0" w:type="pct"/>
          </w:tcPr>
          <w:p w14:paraId="5DF36231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D0AE663" w14:textId="77777777" w:rsidR="002C53B8" w:rsidRPr="00795228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1BF13CB4" w14:textId="77777777" w:rsidTr="00F173ED">
        <w:tc>
          <w:tcPr>
            <w:tcW w:w="2258" w:type="pct"/>
          </w:tcPr>
          <w:p w14:paraId="47342F9B" w14:textId="77777777" w:rsidR="002C53B8" w:rsidRPr="00E637E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93" w:type="pct"/>
          </w:tcPr>
          <w:p w14:paraId="38132E31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2DFE252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71FA396E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77A2267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1386A38F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130" w:type="pct"/>
          </w:tcPr>
          <w:p w14:paraId="2F3D6C22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626A1D41" w14:textId="77777777" w:rsidR="002C53B8" w:rsidRPr="00E637E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686947" w14:paraId="39590054" w14:textId="77777777" w:rsidTr="00F173ED">
        <w:tc>
          <w:tcPr>
            <w:tcW w:w="2258" w:type="pct"/>
          </w:tcPr>
          <w:p w14:paraId="10B2830F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2B5A9CBC" w14:textId="44BF2CD2" w:rsidR="002C53B8" w:rsidRPr="00686947" w:rsidRDefault="00C73939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</w:tcPr>
          <w:p w14:paraId="4E3B9A4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76" w:type="pct"/>
          </w:tcPr>
          <w:p w14:paraId="5F9BA383" w14:textId="790D15B6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130" w:type="pct"/>
          </w:tcPr>
          <w:p w14:paraId="70DCB81F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4" w:type="pct"/>
          </w:tcPr>
          <w:p w14:paraId="5E906DCD" w14:textId="1B168260" w:rsidR="002C53B8" w:rsidRPr="00686947" w:rsidRDefault="00626302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65D14B14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293A36E7" w14:textId="4EB7A223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</w:t>
            </w:r>
          </w:p>
        </w:tc>
      </w:tr>
      <w:tr w:rsidR="0008695E" w:rsidRPr="00686947" w14:paraId="079D3A40" w14:textId="77777777" w:rsidTr="00F173ED">
        <w:tc>
          <w:tcPr>
            <w:tcW w:w="2258" w:type="pct"/>
          </w:tcPr>
          <w:p w14:paraId="266E6A23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74EA8F76" w14:textId="7527511F" w:rsidR="002C53B8" w:rsidRPr="00686947" w:rsidRDefault="00C73939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658E9E65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76" w:type="pct"/>
          </w:tcPr>
          <w:p w14:paraId="2B5F84B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686947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0A72921C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4" w:type="pct"/>
          </w:tcPr>
          <w:p w14:paraId="685BEFCC" w14:textId="36456587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</w:tcPr>
          <w:p w14:paraId="2A0B44B8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0D5817FF" w14:textId="111BAD94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</w:tr>
      <w:tr w:rsidR="0008695E" w:rsidRPr="00686947" w14:paraId="3A755AC6" w14:textId="77777777" w:rsidTr="00F173ED">
        <w:tc>
          <w:tcPr>
            <w:tcW w:w="2258" w:type="pct"/>
          </w:tcPr>
          <w:p w14:paraId="35D06DF6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93" w:type="pct"/>
          </w:tcPr>
          <w:p w14:paraId="18173F80" w14:textId="1830A4F1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29" w:type="pct"/>
          </w:tcPr>
          <w:p w14:paraId="4EEBCFC4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76" w:type="pct"/>
          </w:tcPr>
          <w:p w14:paraId="478E69DE" w14:textId="6AC5F65D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8</w:t>
            </w:r>
          </w:p>
        </w:tc>
        <w:tc>
          <w:tcPr>
            <w:tcW w:w="130" w:type="pct"/>
          </w:tcPr>
          <w:p w14:paraId="3D80576B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94" w:type="pct"/>
          </w:tcPr>
          <w:p w14:paraId="7FA681AE" w14:textId="023C1F5E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</w:tcPr>
          <w:p w14:paraId="31C9D9F0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27BA8B0E" w14:textId="75C19FD9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8</w:t>
            </w:r>
          </w:p>
        </w:tc>
      </w:tr>
      <w:tr w:rsidR="0008695E" w:rsidRPr="00686947" w14:paraId="7F698B4A" w14:textId="77777777" w:rsidTr="00F173ED">
        <w:tc>
          <w:tcPr>
            <w:tcW w:w="2258" w:type="pct"/>
          </w:tcPr>
          <w:p w14:paraId="43282ABB" w14:textId="77777777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76FC28BD" w14:textId="2CA7FB19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29" w:type="pct"/>
          </w:tcPr>
          <w:p w14:paraId="42B3CE9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708B73F" w14:textId="3F1484C1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30" w:type="pct"/>
          </w:tcPr>
          <w:p w14:paraId="746A973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3837328E" w14:textId="52C472FD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130" w:type="pct"/>
          </w:tcPr>
          <w:p w14:paraId="389B3FE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36EEBA30" w14:textId="17D171FA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3</w:t>
            </w:r>
          </w:p>
        </w:tc>
      </w:tr>
      <w:tr w:rsidR="0008695E" w:rsidRPr="00686947" w14:paraId="06B559FC" w14:textId="77777777" w:rsidTr="00F173ED">
        <w:tc>
          <w:tcPr>
            <w:tcW w:w="2258" w:type="pct"/>
          </w:tcPr>
          <w:p w14:paraId="0F119D82" w14:textId="36498C04" w:rsidR="002C53B8" w:rsidRPr="00686947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1D42F03" w14:textId="1BD91325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341C5511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</w:tcPr>
          <w:p w14:paraId="3DF831E3" w14:textId="315E1B0D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12</w:t>
            </w:r>
          </w:p>
        </w:tc>
        <w:tc>
          <w:tcPr>
            <w:tcW w:w="130" w:type="pct"/>
          </w:tcPr>
          <w:p w14:paraId="759E9A98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</w:tcPr>
          <w:p w14:paraId="609D9DD9" w14:textId="62D2CBBE" w:rsidR="002C53B8" w:rsidRPr="00626302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11</w:t>
            </w:r>
          </w:p>
        </w:tc>
        <w:tc>
          <w:tcPr>
            <w:tcW w:w="130" w:type="pct"/>
          </w:tcPr>
          <w:p w14:paraId="19BD6593" w14:textId="77777777" w:rsidR="002C53B8" w:rsidRPr="00686947" w:rsidRDefault="002C53B8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</w:tcBorders>
          </w:tcPr>
          <w:p w14:paraId="11EE86C8" w14:textId="67F5C13F" w:rsidR="002C53B8" w:rsidRPr="00686947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16</w:t>
            </w:r>
          </w:p>
        </w:tc>
      </w:tr>
      <w:tr w:rsidR="0008695E" w:rsidRPr="0008695E" w14:paraId="1AC4C592" w14:textId="77777777" w:rsidTr="00F173ED">
        <w:tc>
          <w:tcPr>
            <w:tcW w:w="2258" w:type="pct"/>
          </w:tcPr>
          <w:p w14:paraId="7649DC47" w14:textId="77777777" w:rsidR="002C53B8" w:rsidRPr="0008695E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08695E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A9497CB" w14:textId="00FECD91" w:rsidR="002C53B8" w:rsidRPr="0008695E" w:rsidRDefault="00C73939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29" w:type="pct"/>
          </w:tcPr>
          <w:p w14:paraId="018FEDF0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09A7C398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04074290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59150F7" w14:textId="2FD71055" w:rsidR="002C53B8" w:rsidRPr="00626302" w:rsidRDefault="00626302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26302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</w:tcPr>
          <w:p w14:paraId="52DBC9DE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54DC1955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</w:tr>
      <w:tr w:rsidR="0008695E" w:rsidRPr="0008695E" w14:paraId="7C39FD88" w14:textId="77777777" w:rsidTr="00F173ED">
        <w:tc>
          <w:tcPr>
            <w:tcW w:w="2258" w:type="pct"/>
          </w:tcPr>
          <w:p w14:paraId="09DC36E7" w14:textId="77777777" w:rsidR="002C53B8" w:rsidRPr="0008695E" w:rsidRDefault="002C53B8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6032EC9F" w14:textId="7666D86A" w:rsidR="002C53B8" w:rsidRPr="0008695E" w:rsidRDefault="00AA1075" w:rsidP="00C73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9" w:type="pct"/>
          </w:tcPr>
          <w:p w14:paraId="1CAC6C27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DBDC639" w14:textId="0240E4A3" w:rsidR="002C53B8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30" w:type="pct"/>
          </w:tcPr>
          <w:p w14:paraId="146A3913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4A1C4280" w14:textId="45CB31E0" w:rsidR="002C53B8" w:rsidRPr="00626302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30" w:type="pct"/>
          </w:tcPr>
          <w:p w14:paraId="393015F9" w14:textId="77777777" w:rsidR="002C53B8" w:rsidRPr="0008695E" w:rsidRDefault="002C53B8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4C7B366" w14:textId="5058B49C" w:rsidR="002C53B8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</w:tr>
      <w:tr w:rsidR="0008695E" w:rsidRPr="00686947" w14:paraId="2A48FD63" w14:textId="77777777" w:rsidTr="00F173ED">
        <w:tc>
          <w:tcPr>
            <w:tcW w:w="2258" w:type="pct"/>
          </w:tcPr>
          <w:p w14:paraId="437FECF6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1DB26845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6056DCCE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7F61BE72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3D42608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5CC3DC3E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60E52078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11B95A7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1C865302" w14:textId="77777777" w:rsidTr="00F173ED">
        <w:tc>
          <w:tcPr>
            <w:tcW w:w="2258" w:type="pct"/>
          </w:tcPr>
          <w:p w14:paraId="4D2D9103" w14:textId="1F21B1B0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3" w:type="pct"/>
          </w:tcPr>
          <w:p w14:paraId="6820F5F5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38897FC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3A3B9289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A717281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0D428573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C06444C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2777084E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08695E" w14:paraId="391186E1" w14:textId="77777777" w:rsidTr="00F173ED">
        <w:tc>
          <w:tcPr>
            <w:tcW w:w="2258" w:type="pct"/>
            <w:vAlign w:val="center"/>
          </w:tcPr>
          <w:p w14:paraId="682B2FD1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  <w:vAlign w:val="center"/>
          </w:tcPr>
          <w:p w14:paraId="5BD658B0" w14:textId="4396F3E0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129" w:type="pct"/>
            <w:vAlign w:val="center"/>
          </w:tcPr>
          <w:p w14:paraId="49154A2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vAlign w:val="center"/>
          </w:tcPr>
          <w:p w14:paraId="50C9A6EF" w14:textId="4AC5C5BA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0" w:type="pct"/>
            <w:vAlign w:val="center"/>
          </w:tcPr>
          <w:p w14:paraId="6315FB95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vAlign w:val="center"/>
          </w:tcPr>
          <w:p w14:paraId="5D617E62" w14:textId="3080DD6D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</w:p>
        </w:tc>
        <w:tc>
          <w:tcPr>
            <w:tcW w:w="130" w:type="pct"/>
            <w:vAlign w:val="center"/>
          </w:tcPr>
          <w:p w14:paraId="003A6E17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vAlign w:val="center"/>
          </w:tcPr>
          <w:p w14:paraId="5C9E1ED4" w14:textId="358CA189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8695E" w:rsidRPr="0008695E" w14:paraId="498DC285" w14:textId="77777777" w:rsidTr="00F173ED">
        <w:tc>
          <w:tcPr>
            <w:tcW w:w="2258" w:type="pct"/>
          </w:tcPr>
          <w:p w14:paraId="7070421F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</w:tcPr>
          <w:p w14:paraId="1DA59E0B" w14:textId="663FCBDF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71</w:t>
            </w:r>
          </w:p>
        </w:tc>
        <w:tc>
          <w:tcPr>
            <w:tcW w:w="129" w:type="pct"/>
          </w:tcPr>
          <w:p w14:paraId="75ACCC5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0128C064" w14:textId="68AD25AF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30" w:type="pct"/>
          </w:tcPr>
          <w:p w14:paraId="13695D3A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4C2A2395" w14:textId="055AF04A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59</w:t>
            </w:r>
          </w:p>
        </w:tc>
        <w:tc>
          <w:tcPr>
            <w:tcW w:w="130" w:type="pct"/>
          </w:tcPr>
          <w:p w14:paraId="07A3E23D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352AE486" w14:textId="45062FB5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08695E" w:rsidRPr="0008695E" w14:paraId="204C479F" w14:textId="77777777" w:rsidTr="00F173ED">
        <w:tc>
          <w:tcPr>
            <w:tcW w:w="2258" w:type="pct"/>
          </w:tcPr>
          <w:p w14:paraId="5E6C39FD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78F9784C" w14:textId="6245ED9C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29" w:type="pct"/>
          </w:tcPr>
          <w:p w14:paraId="1588F03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173A048" w14:textId="3A2C0E32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</w:t>
            </w:r>
          </w:p>
        </w:tc>
        <w:tc>
          <w:tcPr>
            <w:tcW w:w="130" w:type="pct"/>
          </w:tcPr>
          <w:p w14:paraId="0BD8B62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3D0173D" w14:textId="762CBE95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30" w:type="pct"/>
          </w:tcPr>
          <w:p w14:paraId="31182D5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078F5213" w14:textId="4B65D676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</w:t>
            </w:r>
          </w:p>
        </w:tc>
      </w:tr>
      <w:tr w:rsidR="0008695E" w:rsidRPr="00A57F81" w14:paraId="4674C062" w14:textId="77777777" w:rsidTr="00F173ED">
        <w:tc>
          <w:tcPr>
            <w:tcW w:w="2258" w:type="pct"/>
          </w:tcPr>
          <w:p w14:paraId="29645264" w14:textId="77777777" w:rsidR="00897566" w:rsidRPr="00A57F81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08B97F94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9" w:type="pct"/>
          </w:tcPr>
          <w:p w14:paraId="4F5FFB8D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30421F33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73B3AC3C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4EE3694A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" w:type="pct"/>
          </w:tcPr>
          <w:p w14:paraId="054B2084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2E2B1942" w14:textId="77777777" w:rsidR="00897566" w:rsidRPr="00A57F81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08695E" w:rsidRPr="00E637E7" w14:paraId="31D9DFDA" w14:textId="77777777" w:rsidTr="00F173ED">
        <w:tc>
          <w:tcPr>
            <w:tcW w:w="2258" w:type="pct"/>
          </w:tcPr>
          <w:p w14:paraId="6CB8AC8B" w14:textId="77777777" w:rsidR="00BB05EE" w:rsidRDefault="00BB05EE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454CFCF" w14:textId="77777777" w:rsidR="00BB05EE" w:rsidRDefault="00BB05EE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CB0B2C8" w14:textId="77777777" w:rsidR="00BB05EE" w:rsidRDefault="00BB05EE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329FECE" w14:textId="77777777" w:rsidR="00BB05EE" w:rsidRDefault="00BB05EE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08054D6A" w14:textId="51C7A5A1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เจ้าหนี้อื่น</w:t>
            </w:r>
          </w:p>
        </w:tc>
        <w:tc>
          <w:tcPr>
            <w:tcW w:w="593" w:type="pct"/>
          </w:tcPr>
          <w:p w14:paraId="4E779EDE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E168FCD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2978D8E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B1E5183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4529C8A9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F03CC77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7FC7DF99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08695E" w14:paraId="58E86359" w14:textId="77777777" w:rsidTr="00F173ED">
        <w:tc>
          <w:tcPr>
            <w:tcW w:w="2258" w:type="pct"/>
          </w:tcPr>
          <w:p w14:paraId="0E6D7DFF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93" w:type="pct"/>
          </w:tcPr>
          <w:p w14:paraId="19876446" w14:textId="63B3AE55" w:rsidR="00897566" w:rsidRPr="0008695E" w:rsidRDefault="004477D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29" w:type="pct"/>
          </w:tcPr>
          <w:p w14:paraId="7A1E9397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76" w:type="pct"/>
          </w:tcPr>
          <w:p w14:paraId="0210F09C" w14:textId="21637637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5EEB41C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94" w:type="pct"/>
          </w:tcPr>
          <w:p w14:paraId="02463B9F" w14:textId="3EA77612" w:rsidR="00897566" w:rsidRPr="0008695E" w:rsidRDefault="004477D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5B69F736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590" w:type="pct"/>
          </w:tcPr>
          <w:p w14:paraId="0B3DB228" w14:textId="3DDABFFC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8695E" w:rsidRPr="0008695E" w14:paraId="2FEEB83E" w14:textId="77777777" w:rsidTr="00F173ED">
        <w:tc>
          <w:tcPr>
            <w:tcW w:w="2258" w:type="pct"/>
          </w:tcPr>
          <w:p w14:paraId="66383DB9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16A4CDBB" w14:textId="48CE40A0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19</w:t>
            </w:r>
          </w:p>
        </w:tc>
        <w:tc>
          <w:tcPr>
            <w:tcW w:w="129" w:type="pct"/>
          </w:tcPr>
          <w:p w14:paraId="4B754B8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6DDEAC7D" w14:textId="0B4549B4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30" w:type="pct"/>
          </w:tcPr>
          <w:p w14:paraId="128C37B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28413394" w14:textId="648074C1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17</w:t>
            </w:r>
          </w:p>
        </w:tc>
        <w:tc>
          <w:tcPr>
            <w:tcW w:w="130" w:type="pct"/>
          </w:tcPr>
          <w:p w14:paraId="68648A08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741049DE" w14:textId="26A02CE1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</w:tr>
      <w:tr w:rsidR="0008695E" w:rsidRPr="0008695E" w14:paraId="02D600A9" w14:textId="77777777" w:rsidTr="00F173ED">
        <w:tc>
          <w:tcPr>
            <w:tcW w:w="2258" w:type="pct"/>
          </w:tcPr>
          <w:p w14:paraId="741F0042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0869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6459C6BB" w14:textId="5314A733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51</w:t>
            </w:r>
          </w:p>
        </w:tc>
        <w:tc>
          <w:tcPr>
            <w:tcW w:w="129" w:type="pct"/>
          </w:tcPr>
          <w:p w14:paraId="6329DD5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581DDBB3" w14:textId="7B3CD7B8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30" w:type="pct"/>
          </w:tcPr>
          <w:p w14:paraId="0C825499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7EF41AA4" w14:textId="7E189BB8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40</w:t>
            </w:r>
          </w:p>
        </w:tc>
        <w:tc>
          <w:tcPr>
            <w:tcW w:w="130" w:type="pct"/>
          </w:tcPr>
          <w:p w14:paraId="75AEF418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53D739EC" w14:textId="501F4F84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</w:tr>
      <w:tr w:rsidR="0008695E" w:rsidRPr="0008695E" w14:paraId="0C979F6F" w14:textId="77777777" w:rsidTr="00F173ED">
        <w:tc>
          <w:tcPr>
            <w:tcW w:w="2258" w:type="pct"/>
          </w:tcPr>
          <w:p w14:paraId="66E3F26A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1D7ADFE" w14:textId="11FEB810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70</w:t>
            </w:r>
          </w:p>
        </w:tc>
        <w:tc>
          <w:tcPr>
            <w:tcW w:w="129" w:type="pct"/>
          </w:tcPr>
          <w:p w14:paraId="5A3ABFD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ADD86E6" w14:textId="3CEA80D8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30" w:type="pct"/>
          </w:tcPr>
          <w:p w14:paraId="3F8CF47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1D8AEA3F" w14:textId="2451535C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57</w:t>
            </w:r>
          </w:p>
        </w:tc>
        <w:tc>
          <w:tcPr>
            <w:tcW w:w="130" w:type="pct"/>
          </w:tcPr>
          <w:p w14:paraId="7549402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62E62F9" w14:textId="5E48F55D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</w:t>
            </w:r>
          </w:p>
        </w:tc>
      </w:tr>
      <w:tr w:rsidR="0008695E" w:rsidRPr="00686947" w14:paraId="1A9D53E3" w14:textId="77777777" w:rsidTr="00F173ED">
        <w:tc>
          <w:tcPr>
            <w:tcW w:w="2258" w:type="pct"/>
          </w:tcPr>
          <w:p w14:paraId="2FCC28E9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64A4657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A794D53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0A983B34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0D23E966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35BDA7AD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47D66579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06FFB3B1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701ACB12" w14:textId="77777777" w:rsidTr="00F173ED">
        <w:tc>
          <w:tcPr>
            <w:tcW w:w="2258" w:type="pct"/>
          </w:tcPr>
          <w:p w14:paraId="20A7E2FD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เจ้าหนี้ผู้รับเหมาก่อสร้าง </w:t>
            </w:r>
          </w:p>
        </w:tc>
        <w:tc>
          <w:tcPr>
            <w:tcW w:w="593" w:type="pct"/>
          </w:tcPr>
          <w:p w14:paraId="63BBCE3D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6E3DB31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5E5CC941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28A1B661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5EDE7310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16F12620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C505006" w14:textId="77777777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08695E" w:rsidRPr="0008695E" w14:paraId="13BF3B68" w14:textId="77777777" w:rsidTr="00F173ED">
        <w:tc>
          <w:tcPr>
            <w:tcW w:w="2258" w:type="pct"/>
          </w:tcPr>
          <w:p w14:paraId="45D2697B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08695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593" w:type="pct"/>
          </w:tcPr>
          <w:p w14:paraId="34257C22" w14:textId="4A821314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1D18062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3DB021C4" w14:textId="5CEC98C7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290C26C2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5237B00D" w14:textId="7FDD15B8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3D69B8D1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1BE3F874" w14:textId="5A073329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08695E" w:rsidRPr="0008695E" w14:paraId="7C734534" w14:textId="77777777" w:rsidTr="00F173ED">
        <w:tc>
          <w:tcPr>
            <w:tcW w:w="2258" w:type="pct"/>
          </w:tcPr>
          <w:p w14:paraId="2A56C047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D1B1FCF" w14:textId="4419A01C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29" w:type="pct"/>
          </w:tcPr>
          <w:p w14:paraId="74A034FE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11DEA96" w14:textId="4FE3510A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33BD4F2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0091D8F8" w14:textId="3BCC5AAF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30" w:type="pct"/>
          </w:tcPr>
          <w:p w14:paraId="763D611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2BC33FCC" w14:textId="0A23B508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08695E" w:rsidRPr="00686947" w14:paraId="647413D4" w14:textId="77777777" w:rsidTr="00F173ED">
        <w:tc>
          <w:tcPr>
            <w:tcW w:w="2258" w:type="pct"/>
          </w:tcPr>
          <w:p w14:paraId="6D32E2C2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54322AE1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23A3E410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617109FC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4898F006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</w:tcPr>
          <w:p w14:paraId="2E3CEA1A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1EDABB4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</w:tcPr>
          <w:p w14:paraId="45E10470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67F86BE4" w14:textId="77777777" w:rsidTr="00F173ED">
        <w:tc>
          <w:tcPr>
            <w:tcW w:w="2258" w:type="pct"/>
          </w:tcPr>
          <w:p w14:paraId="54298F5F" w14:textId="0F2DD08F" w:rsidR="00897566" w:rsidRPr="00E637E7" w:rsidRDefault="006910B2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="00897566"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หนี้สินตามสัญญาเช่า    </w:t>
            </w:r>
          </w:p>
          <w:p w14:paraId="596E03CE" w14:textId="6BA6B34C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="006910B2"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</w:t>
            </w: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ชำระภายในหนึ่งปี</w:t>
            </w:r>
          </w:p>
        </w:tc>
        <w:tc>
          <w:tcPr>
            <w:tcW w:w="593" w:type="pct"/>
          </w:tcPr>
          <w:p w14:paraId="6C94DCEF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25ECBAA1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05C08B6F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46B1C5BD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2CFBC824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5239D6CF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0FF292DA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08695E" w:rsidRPr="0008695E" w14:paraId="42DEE91A" w14:textId="77777777" w:rsidTr="00F173ED">
        <w:tc>
          <w:tcPr>
            <w:tcW w:w="2258" w:type="pct"/>
          </w:tcPr>
          <w:p w14:paraId="404FFA98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574D8138" w14:textId="216D3B96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29" w:type="pct"/>
          </w:tcPr>
          <w:p w14:paraId="53631FAD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1CC323FD" w14:textId="70DE82EC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30" w:type="pct"/>
          </w:tcPr>
          <w:p w14:paraId="05486938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45F947AF" w14:textId="1A2A2E8D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30" w:type="pct"/>
          </w:tcPr>
          <w:p w14:paraId="073FE336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38FC51E7" w14:textId="091F87E4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08695E" w:rsidRPr="0008695E" w14:paraId="5F7E4B21" w14:textId="77777777" w:rsidTr="00F173ED">
        <w:tc>
          <w:tcPr>
            <w:tcW w:w="2258" w:type="pct"/>
          </w:tcPr>
          <w:p w14:paraId="7CA170A5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586B60DA" w14:textId="5D8BA58C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12</w:t>
            </w:r>
          </w:p>
        </w:tc>
        <w:tc>
          <w:tcPr>
            <w:tcW w:w="129" w:type="pct"/>
          </w:tcPr>
          <w:p w14:paraId="2A6F6F3A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100ACA5B" w14:textId="24AF5B0F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30" w:type="pct"/>
          </w:tcPr>
          <w:p w14:paraId="0901C713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243ED85B" w14:textId="19B004D0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19FED43B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6020A59C" w14:textId="7D3D03DA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08695E" w:rsidRPr="0008695E" w14:paraId="00C36C45" w14:textId="77777777" w:rsidTr="00F173ED">
        <w:tc>
          <w:tcPr>
            <w:tcW w:w="2258" w:type="pct"/>
          </w:tcPr>
          <w:p w14:paraId="0B151BB1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43D3FB97" w14:textId="1CAFDF8E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129" w:type="pct"/>
          </w:tcPr>
          <w:p w14:paraId="3667A2BA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40DA8F5D" w14:textId="1CAB7021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130" w:type="pct"/>
          </w:tcPr>
          <w:p w14:paraId="1BBABBCD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5C37938" w14:textId="1F0ED127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19</w:t>
            </w:r>
          </w:p>
        </w:tc>
        <w:tc>
          <w:tcPr>
            <w:tcW w:w="130" w:type="pct"/>
          </w:tcPr>
          <w:p w14:paraId="170E39B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17C8787F" w14:textId="7724D910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08695E" w:rsidRPr="00686947" w14:paraId="7523D7E5" w14:textId="77777777" w:rsidTr="00F173ED">
        <w:tc>
          <w:tcPr>
            <w:tcW w:w="2258" w:type="pct"/>
          </w:tcPr>
          <w:p w14:paraId="641D3528" w14:textId="77777777" w:rsidR="00897566" w:rsidRPr="0068694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</w:tcPr>
          <w:p w14:paraId="4F8D322C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9" w:type="pct"/>
          </w:tcPr>
          <w:p w14:paraId="76CAA3D6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double" w:sz="4" w:space="0" w:color="auto"/>
            </w:tcBorders>
          </w:tcPr>
          <w:p w14:paraId="56FC517C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28CEEEEB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</w:tcPr>
          <w:p w14:paraId="25B0844A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" w:type="pct"/>
          </w:tcPr>
          <w:p w14:paraId="7FCFD954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63D17289" w14:textId="77777777" w:rsidR="00897566" w:rsidRPr="0068694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8695E" w:rsidRPr="00E637E7" w14:paraId="5C3477F7" w14:textId="77777777" w:rsidTr="00F173ED">
        <w:tc>
          <w:tcPr>
            <w:tcW w:w="2258" w:type="pct"/>
          </w:tcPr>
          <w:p w14:paraId="7B1E5C22" w14:textId="50BA5E53" w:rsidR="00897566" w:rsidRPr="00E637E7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637E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593" w:type="pct"/>
          </w:tcPr>
          <w:p w14:paraId="56C16C93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56F36B7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692F93A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" w:type="pct"/>
          </w:tcPr>
          <w:p w14:paraId="6F6FEB60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4" w:type="pct"/>
          </w:tcPr>
          <w:p w14:paraId="33A5C2C1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0" w:type="pct"/>
          </w:tcPr>
          <w:p w14:paraId="792D29C5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90" w:type="pct"/>
          </w:tcPr>
          <w:p w14:paraId="54A86B98" w14:textId="77777777" w:rsidR="00897566" w:rsidRPr="00E637E7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</w:tr>
      <w:tr w:rsidR="005752F1" w:rsidRPr="00E637E7" w14:paraId="5CFE00DF" w14:textId="77777777" w:rsidTr="00F173ED">
        <w:tc>
          <w:tcPr>
            <w:tcW w:w="2258" w:type="pct"/>
          </w:tcPr>
          <w:p w14:paraId="6D68E2C1" w14:textId="5105EE73" w:rsidR="005752F1" w:rsidRPr="005752F1" w:rsidRDefault="005752F1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93" w:type="pct"/>
          </w:tcPr>
          <w:p w14:paraId="6BCFF2E8" w14:textId="7B1A68BA" w:rsidR="005752F1" w:rsidRPr="005752F1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23A6A498" w14:textId="77777777" w:rsidR="005752F1" w:rsidRPr="005752F1" w:rsidRDefault="005752F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6" w:type="pct"/>
          </w:tcPr>
          <w:p w14:paraId="4B052DDD" w14:textId="0478A80E" w:rsidR="005752F1" w:rsidRPr="005752F1" w:rsidRDefault="005752F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</w:tcPr>
          <w:p w14:paraId="20BD5E8A" w14:textId="77777777" w:rsidR="005752F1" w:rsidRPr="005752F1" w:rsidRDefault="005752F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</w:tcPr>
          <w:p w14:paraId="1BE09326" w14:textId="46B59EB7" w:rsidR="005752F1" w:rsidRPr="005752F1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130" w:type="pct"/>
          </w:tcPr>
          <w:p w14:paraId="1179E96E" w14:textId="77777777" w:rsidR="005752F1" w:rsidRPr="005752F1" w:rsidRDefault="005752F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0" w:type="pct"/>
          </w:tcPr>
          <w:p w14:paraId="0CFCE586" w14:textId="11C1FC26" w:rsidR="005752F1" w:rsidRPr="005752F1" w:rsidRDefault="005752F1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08695E" w:rsidRPr="0008695E" w14:paraId="21F480A8" w14:textId="77777777" w:rsidTr="00F173ED">
        <w:tc>
          <w:tcPr>
            <w:tcW w:w="2258" w:type="pct"/>
          </w:tcPr>
          <w:p w14:paraId="63EB1F16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593" w:type="pct"/>
          </w:tcPr>
          <w:p w14:paraId="4E147F76" w14:textId="182E0D93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245</w:t>
            </w:r>
          </w:p>
        </w:tc>
        <w:tc>
          <w:tcPr>
            <w:tcW w:w="129" w:type="pct"/>
          </w:tcPr>
          <w:p w14:paraId="036A9E00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</w:tcPr>
          <w:p w14:paraId="2C3C0818" w14:textId="4D93ABA0" w:rsidR="00897566" w:rsidRPr="00DC654B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30" w:type="pct"/>
          </w:tcPr>
          <w:p w14:paraId="160F4D00" w14:textId="77777777" w:rsidR="00897566" w:rsidRPr="00DC654B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</w:tcPr>
          <w:p w14:paraId="6409A907" w14:textId="3919FA8D" w:rsidR="00897566" w:rsidRPr="00DC654B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  <w:tc>
          <w:tcPr>
            <w:tcW w:w="130" w:type="pct"/>
          </w:tcPr>
          <w:p w14:paraId="61A65BF0" w14:textId="77777777" w:rsidR="00897566" w:rsidRPr="00DC654B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</w:tcPr>
          <w:p w14:paraId="462203B1" w14:textId="5DE491AE" w:rsidR="00897566" w:rsidRPr="00DC654B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08695E" w:rsidRPr="0008695E" w14:paraId="25547FE2" w14:textId="77777777" w:rsidTr="00F173ED">
        <w:tc>
          <w:tcPr>
            <w:tcW w:w="2258" w:type="pct"/>
          </w:tcPr>
          <w:p w14:paraId="3BF88153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47863441" w14:textId="2DCDA8B1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9" w:type="pct"/>
          </w:tcPr>
          <w:p w14:paraId="028F790F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5523E6F3" w14:textId="24846CA2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30" w:type="pct"/>
          </w:tcPr>
          <w:p w14:paraId="5D5FE27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427F5561" w14:textId="7D104FDE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0" w:type="pct"/>
          </w:tcPr>
          <w:p w14:paraId="29FB50E4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295B0ED3" w14:textId="41473063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08695E" w:rsidRPr="0008695E" w14:paraId="5BCC47B2" w14:textId="77777777" w:rsidTr="00F173ED">
        <w:tc>
          <w:tcPr>
            <w:tcW w:w="2258" w:type="pct"/>
          </w:tcPr>
          <w:p w14:paraId="35BAC2AA" w14:textId="77777777" w:rsidR="00897566" w:rsidRPr="0008695E" w:rsidRDefault="00897566" w:rsidP="006910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695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58CACB1F" w14:textId="7228DE7F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129" w:type="pct"/>
          </w:tcPr>
          <w:p w14:paraId="76DF5C85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71ED489C" w14:textId="40234054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263</w:t>
            </w:r>
          </w:p>
        </w:tc>
        <w:tc>
          <w:tcPr>
            <w:tcW w:w="130" w:type="pct"/>
          </w:tcPr>
          <w:p w14:paraId="370770E6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382F482" w14:textId="74745AFF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243</w:t>
            </w:r>
          </w:p>
        </w:tc>
        <w:tc>
          <w:tcPr>
            <w:tcW w:w="130" w:type="pct"/>
          </w:tcPr>
          <w:p w14:paraId="41EAE79C" w14:textId="77777777" w:rsidR="00897566" w:rsidRPr="0008695E" w:rsidRDefault="00897566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right="-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BC410FA" w14:textId="228523D9" w:rsidR="00897566" w:rsidRPr="0008695E" w:rsidRDefault="00AA1075" w:rsidP="000869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8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</w:tr>
    </w:tbl>
    <w:p w14:paraId="581DC5AF" w14:textId="6D036941" w:rsidR="00CA768A" w:rsidRPr="00F173ED" w:rsidRDefault="00CA768A" w:rsidP="00F17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7F4F5DF8" w14:textId="77777777" w:rsidR="00A57F81" w:rsidRDefault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59B779A" w14:textId="766E44B9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A107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  <w:r w:rsidRPr="0008695E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721546EA" w14:textId="47868E98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8695E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30</w:t>
      </w:r>
      <w:r w:rsidR="00F173ED">
        <w:rPr>
          <w:rFonts w:asciiTheme="majorBidi" w:hAnsiTheme="majorBidi" w:cstheme="majorBidi"/>
          <w:sz w:val="30"/>
          <w:szCs w:val="30"/>
        </w:rPr>
        <w:t xml:space="preserve"> </w:t>
      </w:r>
      <w:r w:rsidR="00F173ED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08695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08695E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354E77B8" w14:textId="77777777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1E53994D" w14:textId="0FD7EC09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8695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08695E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08695E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82CCF15" w14:textId="4039C2EB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บริษัทมีสัญญาซื้อขายเมทิลเอสเทอร์รวม</w:t>
      </w:r>
      <w:r w:rsidRPr="00795228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4</w:t>
      </w:r>
      <w:r w:rsidRPr="00795228">
        <w:rPr>
          <w:rFonts w:ascii="Angsana New" w:hAnsi="Angsana New"/>
          <w:color w:val="000000"/>
          <w:sz w:val="30"/>
          <w:szCs w:val="30"/>
          <w:cs/>
        </w:rPr>
        <w:t xml:space="preserve"> ฉบับ กั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บบริษัทใหญ่และกิจการที่เกี่ยวข้องกัน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3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100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08695E">
        <w:rPr>
          <w:rFonts w:ascii="Angsana New" w:hAnsi="Angsana New"/>
          <w:color w:val="000000"/>
          <w:sz w:val="30"/>
          <w:szCs w:val="30"/>
        </w:rPr>
        <w:br/>
      </w:r>
      <w:r w:rsidRPr="0008695E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br/>
      </w:r>
      <w:r w:rsidR="00AA1075" w:rsidRPr="00AA1075">
        <w:rPr>
          <w:rFonts w:ascii="Angsana New" w:hAnsi="Angsana New"/>
          <w:color w:val="000000"/>
          <w:sz w:val="30"/>
          <w:szCs w:val="30"/>
        </w:rPr>
        <w:t>3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1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</w:t>
      </w:r>
      <w:r w:rsidR="00576CA2" w:rsidRPr="0008695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AD102F">
        <w:rPr>
          <w:rFonts w:ascii="Angsana New" w:hAnsi="Angsana New" w:hint="cs"/>
          <w:color w:val="000000"/>
          <w:sz w:val="30"/>
          <w:szCs w:val="30"/>
          <w:cs/>
        </w:rPr>
        <w:t>กันยายน</w:t>
      </w:r>
      <w:r w:rsidR="00576CA2" w:rsidRPr="000869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2565</w:t>
      </w:r>
      <w:r w:rsidR="00576CA2" w:rsidRPr="000869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2565</w:t>
      </w:r>
      <w:r w:rsidR="003803B5">
        <w:rPr>
          <w:rFonts w:ascii="Angsana New" w:hAnsi="Angsana New"/>
          <w:color w:val="000000"/>
          <w:sz w:val="30"/>
          <w:szCs w:val="30"/>
        </w:rPr>
        <w:t xml:space="preserve"> </w:t>
      </w:r>
      <w:r w:rsidR="003803B5">
        <w:rPr>
          <w:rFonts w:ascii="Angsana New" w:hAnsi="Angsana New" w:hint="cs"/>
          <w:color w:val="000000"/>
          <w:sz w:val="30"/>
          <w:szCs w:val="30"/>
          <w:cs/>
        </w:rPr>
        <w:t xml:space="preserve">และมีนาคม </w:t>
      </w:r>
      <w:r w:rsidR="00AA1075" w:rsidRPr="00AA1075">
        <w:rPr>
          <w:rFonts w:ascii="Angsana New" w:hAnsi="Angsana New" w:hint="cs"/>
          <w:color w:val="000000"/>
          <w:sz w:val="30"/>
          <w:szCs w:val="30"/>
        </w:rPr>
        <w:t>2566</w:t>
      </w:r>
      <w:r w:rsidR="003803B5">
        <w:rPr>
          <w:rFonts w:ascii="Angsana New" w:hAnsi="Angsana New" w:hint="cs"/>
          <w:color w:val="000000"/>
          <w:sz w:val="30"/>
          <w:szCs w:val="30"/>
          <w:cs/>
        </w:rPr>
        <w:t xml:space="preserve"> ตามลำดับ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</w:p>
    <w:p w14:paraId="3E59D12F" w14:textId="77777777" w:rsidR="00686947" w:rsidRPr="00686947" w:rsidRDefault="00686947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3A10FD45" w14:textId="6F0F9621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8695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สัญญาซื้อขายแฟตตี้แอลกอฮอล์</w:t>
      </w:r>
    </w:p>
    <w:p w14:paraId="555C9B48" w14:textId="77777777" w:rsidR="002B7C4B" w:rsidRPr="00686947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38D11316" w14:textId="137DD3A0" w:rsidR="002C53B8" w:rsidRPr="002E6EE7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6EE7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บริษัทมีสัญญาซื้อขายแฟตตี้แอลกอฮอลส์รวมจำนวน </w:t>
      </w:r>
      <w:r w:rsidR="00AA1075" w:rsidRPr="002E6EE7">
        <w:rPr>
          <w:rFonts w:ascii="Angsana New" w:hAnsi="Angsana New"/>
          <w:color w:val="000000"/>
          <w:sz w:val="30"/>
          <w:szCs w:val="30"/>
        </w:rPr>
        <w:t>1</w:t>
      </w:r>
      <w:r w:rsidRPr="002E6EE7">
        <w:rPr>
          <w:rFonts w:ascii="Angsana New" w:hAnsi="Angsana New"/>
          <w:color w:val="000000"/>
          <w:sz w:val="30"/>
          <w:szCs w:val="30"/>
        </w:rPr>
        <w:t xml:space="preserve"> </w:t>
      </w:r>
      <w:r w:rsidRPr="002E6EE7">
        <w:rPr>
          <w:rFonts w:ascii="Angsana New" w:hAnsi="Angsana New"/>
          <w:color w:val="000000"/>
          <w:sz w:val="30"/>
          <w:szCs w:val="30"/>
          <w:cs/>
        </w:rPr>
        <w:t>ฉบับกับบริษัทย่อยแห่ง</w:t>
      </w:r>
      <w:r w:rsidR="00E637E7" w:rsidRPr="002E6EE7">
        <w:rPr>
          <w:rFonts w:ascii="Angsana New" w:hAnsi="Angsana New"/>
          <w:color w:val="000000"/>
          <w:sz w:val="30"/>
          <w:szCs w:val="30"/>
          <w:cs/>
        </w:rPr>
        <w:t>หนึ่ง</w:t>
      </w:r>
      <w:r w:rsidRPr="002E6EE7">
        <w:rPr>
          <w:rFonts w:ascii="Angsana New" w:hAnsi="Angsana New"/>
          <w:color w:val="000000"/>
          <w:sz w:val="30"/>
          <w:szCs w:val="30"/>
          <w:cs/>
        </w:rPr>
        <w:t xml:space="preserve"> โดยตามสัญญากำหนดราคาขายแฟตตี้แอลกอฮอลส์อ้างอิงจากประกาศรายสัปดาห์เฉลี่ยของ </w:t>
      </w:r>
      <w:r w:rsidRPr="002E6EE7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2E6EE7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ปรับปรุงด้วยส่วนต่างตามที่ระบุในสัญญา</w:t>
      </w:r>
      <w:r w:rsidRPr="002E6EE7">
        <w:rPr>
          <w:rFonts w:ascii="Angsana New" w:hAnsi="Angsana New"/>
          <w:color w:val="000000"/>
          <w:sz w:val="30"/>
          <w:szCs w:val="30"/>
        </w:rPr>
        <w:t xml:space="preserve"> </w:t>
      </w:r>
      <w:r w:rsidRPr="002E6EE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2E6EE7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2E6EE7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2E6EE7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2E6EE7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2E6EE7">
        <w:rPr>
          <w:rFonts w:ascii="Angsana New" w:hAnsi="Angsana New"/>
          <w:spacing w:val="-2"/>
          <w:sz w:val="30"/>
          <w:szCs w:val="30"/>
        </w:rPr>
        <w:t xml:space="preserve"> </w:t>
      </w:r>
    </w:p>
    <w:p w14:paraId="604DC487" w14:textId="77777777" w:rsidR="0008695E" w:rsidRPr="002E6EE7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7D616B9" w14:textId="0B9368A5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E6EE7">
        <w:rPr>
          <w:rFonts w:ascii="Angsana New" w:hAnsi="Angsana New"/>
          <w:sz w:val="30"/>
          <w:szCs w:val="30"/>
          <w:cs/>
        </w:rPr>
        <w:t>กลุ่มบริษัทมีสัญญาซื้อขายแฟตตี้แอลกอฮอล์รวมจำนวน</w:t>
      </w:r>
      <w:r w:rsidRPr="002E6EE7">
        <w:rPr>
          <w:rFonts w:ascii="Angsana New" w:hAnsi="Angsana New"/>
          <w:sz w:val="30"/>
          <w:szCs w:val="30"/>
        </w:rPr>
        <w:t xml:space="preserve"> </w:t>
      </w:r>
      <w:r w:rsidR="00AA1075" w:rsidRPr="002E6EE7">
        <w:rPr>
          <w:rFonts w:ascii="Angsana New" w:hAnsi="Angsana New"/>
          <w:sz w:val="30"/>
          <w:szCs w:val="30"/>
        </w:rPr>
        <w:t>1</w:t>
      </w:r>
      <w:r w:rsidRPr="002E6EE7">
        <w:rPr>
          <w:rFonts w:ascii="Angsana New" w:hAnsi="Angsana New"/>
          <w:sz w:val="30"/>
          <w:szCs w:val="30"/>
          <w:cs/>
        </w:rPr>
        <w:t xml:space="preserve"> ฉบับกับบริษัทร่วมค้าแห่ง</w:t>
      </w:r>
      <w:r w:rsidR="00E637E7" w:rsidRPr="002E6EE7">
        <w:rPr>
          <w:rFonts w:ascii="Angsana New" w:hAnsi="Angsana New"/>
          <w:sz w:val="30"/>
          <w:szCs w:val="30"/>
          <w:cs/>
        </w:rPr>
        <w:t>หนึ่ง</w:t>
      </w:r>
      <w:r w:rsidRPr="002E6EE7">
        <w:rPr>
          <w:rFonts w:ascii="Angsana New" w:hAnsi="Angsana New"/>
          <w:sz w:val="30"/>
          <w:szCs w:val="30"/>
          <w:cs/>
        </w:rPr>
        <w:t xml:space="preserve"> โดยตามสัญญากำหนดราคาขายเฉลี่ยแฟตตี้</w:t>
      </w:r>
      <w:r w:rsidRPr="0008695E">
        <w:rPr>
          <w:rFonts w:ascii="Angsana New" w:hAnsi="Angsana New"/>
          <w:sz w:val="30"/>
          <w:szCs w:val="30"/>
          <w:cs/>
        </w:rPr>
        <w:t xml:space="preserve">แอลกอฮอล์โดยอ้างอิงจากประกาศ </w:t>
      </w:r>
      <w:r w:rsidRPr="0008695E">
        <w:rPr>
          <w:rFonts w:ascii="Angsana New" w:hAnsi="Angsana New"/>
          <w:sz w:val="30"/>
          <w:szCs w:val="30"/>
        </w:rPr>
        <w:t xml:space="preserve">ICIS </w:t>
      </w:r>
      <w:r w:rsidRPr="0008695E">
        <w:rPr>
          <w:rFonts w:ascii="Angsana New" w:hAnsi="Angsana New"/>
          <w:sz w:val="30"/>
          <w:szCs w:val="30"/>
          <w:cs/>
        </w:rPr>
        <w:t>ปรับปรุงด้วยส่วนต่างตามที่ระบุในสัญญาตามประเภทการขนส่ง โดยสัญญามีระยะเวลา</w:t>
      </w:r>
      <w:r w:rsidRPr="0008695E">
        <w:rPr>
          <w:rFonts w:ascii="Angsana New" w:hAnsi="Angsana New"/>
          <w:sz w:val="30"/>
          <w:szCs w:val="30"/>
        </w:rPr>
        <w:t xml:space="preserve"> </w:t>
      </w:r>
      <w:r w:rsidR="00AA1075" w:rsidRPr="00AA1075">
        <w:rPr>
          <w:rFonts w:ascii="Angsana New" w:hAnsi="Angsana New"/>
          <w:sz w:val="30"/>
          <w:szCs w:val="30"/>
        </w:rPr>
        <w:t>1</w:t>
      </w:r>
      <w:r w:rsidRPr="0008695E">
        <w:rPr>
          <w:rFonts w:ascii="Angsana New" w:hAnsi="Angsana New"/>
          <w:sz w:val="30"/>
          <w:szCs w:val="30"/>
        </w:rPr>
        <w:t xml:space="preserve"> </w:t>
      </w:r>
      <w:r w:rsidRPr="0008695E">
        <w:rPr>
          <w:rFonts w:ascii="Angsana New" w:hAnsi="Angsana New"/>
          <w:sz w:val="30"/>
          <w:szCs w:val="30"/>
          <w:cs/>
        </w:rPr>
        <w:t>ปีนับจากวันที่ที่มีผลบังคับตามที่ระบุไว้ในสัญญา และจะมีผลสิ้นสุดในเดือนตุลาคม</w:t>
      </w:r>
      <w:r w:rsidRPr="0008695E">
        <w:rPr>
          <w:rFonts w:ascii="Angsana New" w:hAnsi="Angsana New"/>
          <w:sz w:val="30"/>
          <w:szCs w:val="30"/>
        </w:rPr>
        <w:t xml:space="preserve"> </w:t>
      </w:r>
      <w:r w:rsidR="00AA1075" w:rsidRPr="00AA1075">
        <w:rPr>
          <w:rFonts w:ascii="Angsana New" w:hAnsi="Angsana New"/>
          <w:sz w:val="30"/>
          <w:szCs w:val="30"/>
        </w:rPr>
        <w:t>2565</w:t>
      </w:r>
    </w:p>
    <w:p w14:paraId="654F023B" w14:textId="77777777" w:rsidR="00A57F81" w:rsidRPr="00A57F81" w:rsidRDefault="00A57F81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7B3287FA" w14:textId="46BDBD00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8695E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7D7D89A6" w14:textId="77777777" w:rsidR="002B7C4B" w:rsidRPr="00A57F81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5C977AAE" w14:textId="58CBBF2D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1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E637E7" w:rsidRPr="0008695E">
        <w:rPr>
          <w:rFonts w:ascii="Angsana New" w:hAnsi="Angsana New"/>
          <w:sz w:val="30"/>
          <w:szCs w:val="30"/>
          <w:cs/>
        </w:rPr>
        <w:t>แห่ง</w:t>
      </w:r>
      <w:r w:rsidR="00E637E7">
        <w:rPr>
          <w:rFonts w:ascii="Angsana New" w:hAnsi="Angsana New"/>
          <w:sz w:val="30"/>
          <w:szCs w:val="30"/>
          <w:cs/>
        </w:rPr>
        <w:t>หนึ่ง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="00AA1075">
        <w:rPr>
          <w:rFonts w:ascii="Angsana New" w:hAnsi="Angsana New"/>
          <w:color w:val="000000"/>
          <w:sz w:val="30"/>
          <w:szCs w:val="30"/>
        </w:rPr>
        <w:br/>
      </w:r>
      <w:r w:rsidRPr="0008695E">
        <w:rPr>
          <w:rFonts w:ascii="Angsana New" w:hAnsi="Angsana New"/>
          <w:color w:val="000000"/>
          <w:sz w:val="30"/>
          <w:szCs w:val="30"/>
          <w:cs/>
        </w:rPr>
        <w:t>ในรูปแบบบรรจุภัณฑ์ดรัม แบบส่งถึงท่าเรือต้นทาง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3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</w:t>
      </w:r>
      <w:r w:rsidRPr="00AA107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ไว้ในสัญญา และจะมีผลสิ้นสุดในเดือนธันวาคม </w:t>
      </w:r>
      <w:r w:rsidR="00AA1075" w:rsidRPr="00AA1075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AA1075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โดยสัญญาทั้งหมดสามารถต่ออายุได้จนกระทั่งฝ่ายหนึ่งฝ่ายใด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บอกเลิกสัญญา</w:t>
      </w:r>
    </w:p>
    <w:p w14:paraId="15A34476" w14:textId="77777777" w:rsidR="0008695E" w:rsidRPr="00F173ED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2"/>
          <w:szCs w:val="22"/>
        </w:rPr>
      </w:pPr>
    </w:p>
    <w:p w14:paraId="4085E3CB" w14:textId="77777777" w:rsidR="00A57F81" w:rsidRDefault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3A4A3E9A" w14:textId="5EBE2B09" w:rsidR="002C53B8" w:rsidRP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08695E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สัญญาซื้อขายสาธารณูปการและบริการอื่นๆ</w:t>
      </w:r>
    </w:p>
    <w:p w14:paraId="04B2B426" w14:textId="77777777" w:rsidR="002B7C4B" w:rsidRPr="00A57F81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D50682C" w14:textId="2765CA00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9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6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2571</w:t>
      </w:r>
    </w:p>
    <w:p w14:paraId="3E38AFEB" w14:textId="77777777" w:rsidR="0008695E" w:rsidRPr="00A57F81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0B92BBD" w14:textId="740EDE6A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3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15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2566</w:t>
      </w:r>
    </w:p>
    <w:p w14:paraId="307D096E" w14:textId="77777777" w:rsidR="0008695E" w:rsidRPr="00A57F81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7ACFBDA2" w14:textId="32DD8D14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20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2582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A57F81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EAAF71A" w14:textId="7A59F923" w:rsidR="002C53B8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15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2565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28E47EC7" w14:textId="77777777" w:rsidR="0008695E" w:rsidRPr="00A57F81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FD64EAD" w14:textId="13283DE2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15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803B5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AA1075" w:rsidRPr="00AA1075">
        <w:rPr>
          <w:rFonts w:ascii="Angsana New" w:hAnsi="Angsana New" w:hint="cs"/>
          <w:color w:val="000000"/>
          <w:sz w:val="30"/>
          <w:szCs w:val="30"/>
        </w:rPr>
        <w:t>7</w:t>
      </w:r>
      <w:r w:rsidR="003803B5">
        <w:rPr>
          <w:rFonts w:ascii="Angsana New" w:hAnsi="Angsana New" w:hint="cs"/>
          <w:color w:val="000000"/>
          <w:sz w:val="30"/>
          <w:szCs w:val="30"/>
          <w:cs/>
        </w:rPr>
        <w:t xml:space="preserve"> เดือน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นับแต่วันที่ที่มีผลบังคับตามที่ระบุไว้ในสัญญา และจะมีผลสิ้นสุดในเดือน</w:t>
      </w:r>
      <w:r w:rsidR="00DF57DB">
        <w:rPr>
          <w:rFonts w:ascii="Angsana New" w:hAnsi="Angsana New" w:hint="cs"/>
          <w:color w:val="000000"/>
          <w:sz w:val="30"/>
          <w:szCs w:val="30"/>
          <w:cs/>
        </w:rPr>
        <w:t>ธันวาคม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2580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81CB867" w14:textId="77777777" w:rsidR="0008695E" w:rsidRPr="00A57F81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6B951F75" w14:textId="5A99BD24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08695E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กิจการที่เกี่ยวข้องกันแห่งหนึ่ง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</w:t>
      </w:r>
      <w:r w:rsidRPr="0008695E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และจะมีการต่ออายุอัตโนมัติทุกๆ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</w:t>
      </w:r>
      <w:r w:rsidRPr="0008695E">
        <w:rPr>
          <w:rFonts w:ascii="Angsana New" w:hAnsi="Angsana New"/>
          <w:color w:val="000000"/>
          <w:sz w:val="30"/>
          <w:szCs w:val="30"/>
        </w:rPr>
        <w:t xml:space="preserve"> </w:t>
      </w:r>
      <w:r w:rsidRPr="0008695E">
        <w:rPr>
          <w:rFonts w:ascii="Angsana New" w:hAnsi="Angsana New"/>
          <w:color w:val="000000"/>
          <w:sz w:val="30"/>
          <w:szCs w:val="30"/>
          <w:cs/>
        </w:rPr>
        <w:t>ปีจนกระทั่งทั้งสองฝ่ายตกลงยกเลิกร่วมกัน โดยมีอัตราค่าบริการตามเงื่อนไขที่ระบุไว้ในสัญญา</w:t>
      </w:r>
    </w:p>
    <w:p w14:paraId="42D2CF0E" w14:textId="77777777" w:rsidR="00A57F81" w:rsidRPr="00A57F81" w:rsidRDefault="00A57F81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52E4B8D3" w14:textId="0574D9FD" w:rsidR="002C53B8" w:rsidRPr="00680707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80707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17004071" w14:textId="77777777" w:rsidR="002B7C4B" w:rsidRPr="00A57F81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B935118" w14:textId="705F4D60" w:rsidR="002C53B8" w:rsidRPr="006910B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1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C92D6C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และจะมีผลสิ้นสุดในเดือนธันวาคม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2565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66A1A90C" w14:textId="77777777" w:rsidR="0008695E" w:rsidRPr="00EF66FF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4"/>
          <w:szCs w:val="24"/>
          <w:cs/>
        </w:rPr>
      </w:pPr>
    </w:p>
    <w:p w14:paraId="4D9AC269" w14:textId="68185618" w:rsidR="002C53B8" w:rsidRPr="006910B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กลุ่มบริษัทมีสัญญาบริการกับบริษัทใหญ่ เพื่อรับบริการด้านงานสำนักงาน การทดสอบคุณภาพผลิตภัณฑ์ </w:t>
      </w:r>
      <w:r w:rsidR="006910B2">
        <w:rPr>
          <w:rFonts w:ascii="Angsana New" w:hAnsi="Angsana New"/>
          <w:color w:val="000000"/>
          <w:sz w:val="30"/>
          <w:szCs w:val="30"/>
          <w:cs/>
        </w:rPr>
        <w:br/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และด้านต่างๆ 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1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2565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225D2318" w14:textId="77777777" w:rsidR="0008695E" w:rsidRPr="00A57F81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452114EE" w14:textId="09DAD10F" w:rsidR="002C53B8" w:rsidRPr="006910B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บริษัทมีสัญญาบริการซ่อมแซมบำรุงรักษาอาคารสถานที่กับกิจการที่เกี่ยวข้องกันแห่งหนึ่ง โดยสัญญามีระยะเวลา </w:t>
      </w:r>
      <w:r w:rsidR="00AA1075" w:rsidRPr="00AA1075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และจะมีผลสิ้นสุดในเดือนมิถุนายน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2566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39F3FC29" w14:textId="77777777" w:rsidR="0008695E" w:rsidRPr="00A57F81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  <w:cs/>
        </w:rPr>
      </w:pPr>
    </w:p>
    <w:p w14:paraId="212CBFAF" w14:textId="4755476F" w:rsidR="002C53B8" w:rsidRDefault="002C53B8" w:rsidP="006910B2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>
        <w:rPr>
          <w:rFonts w:ascii="Angsana New" w:hAnsi="Angsana New"/>
          <w:color w:val="000000"/>
          <w:sz w:val="30"/>
          <w:szCs w:val="30"/>
          <w:cs/>
        </w:rPr>
        <w:br/>
      </w:r>
      <w:r w:rsidRPr="006910B2">
        <w:rPr>
          <w:rFonts w:ascii="Angsana New" w:hAnsi="Angsana New"/>
          <w:color w:val="000000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2565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EE0A8FC" w14:textId="77777777" w:rsidR="006910B2" w:rsidRPr="00A57F81" w:rsidRDefault="006910B2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4CC27284" w14:textId="44409710" w:rsidR="002C53B8" w:rsidRPr="006910B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2565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>
        <w:rPr>
          <w:rFonts w:ascii="Angsana New" w:hAnsi="Angsana New"/>
          <w:color w:val="000000"/>
          <w:sz w:val="30"/>
          <w:szCs w:val="30"/>
          <w:cs/>
        </w:rPr>
        <w:br/>
      </w:r>
      <w:r w:rsidRPr="006910B2">
        <w:rPr>
          <w:rFonts w:ascii="Angsana New" w:hAnsi="Angsana New"/>
          <w:color w:val="000000"/>
          <w:sz w:val="30"/>
          <w:szCs w:val="30"/>
          <w:cs/>
        </w:rPr>
        <w:t>ในสัญญา</w:t>
      </w:r>
    </w:p>
    <w:p w14:paraId="65B9BE7D" w14:textId="77777777" w:rsidR="0008695E" w:rsidRPr="00A57F81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347DAB1A" w14:textId="393E753C" w:rsidR="0008695E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บริษัทมีสัญญาบริหารจัดการควบคุมภาวะฉุกเฉินกับกิจการที่เกี่ยวข้องกันแห่งหนึ่งจำนวน </w:t>
      </w:r>
      <w:r w:rsidR="00AA1075" w:rsidRPr="00AA1075">
        <w:rPr>
          <w:rFonts w:ascii="Angsana New" w:hAnsi="Angsana New"/>
          <w:color w:val="000000"/>
          <w:spacing w:val="-2"/>
          <w:sz w:val="30"/>
          <w:szCs w:val="30"/>
        </w:rPr>
        <w:t>2</w:t>
      </w:r>
      <w:r w:rsidRPr="006910B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ฉบับ ซึ่งจะให้บริการที่ปรึกษาและจัดฝึกอบรมด้านความปลอดภัย อาชีวอนามัยและสิ่งแวดล้อม และจัดตั้งศูนย์ควบคุมภาวะฉุกเฉิน โดยสัญญามีระยะเวลา </w:t>
      </w:r>
      <w:r w:rsidR="00AA1075" w:rsidRPr="00AA1075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6910B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 และ</w:t>
      </w:r>
      <w:r w:rsidRPr="00A63669">
        <w:rPr>
          <w:rFonts w:ascii="Angsana New" w:hAnsi="Angsana New"/>
          <w:color w:val="000000"/>
          <w:spacing w:val="-2"/>
          <w:sz w:val="30"/>
          <w:szCs w:val="30"/>
          <w:cs/>
        </w:rPr>
        <w:t>จะมีผลสิ้นสุดในเดือน</w:t>
      </w:r>
      <w:r w:rsidRPr="00A63669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2566</w:t>
      </w:r>
      <w:r w:rsidRPr="00A63669">
        <w:rPr>
          <w:rFonts w:ascii="Angsana New" w:hAnsi="Angsana New"/>
          <w:color w:val="000000"/>
          <w:sz w:val="30"/>
          <w:szCs w:val="30"/>
        </w:rPr>
        <w:t xml:space="preserve"> </w:t>
      </w:r>
      <w:r w:rsidR="00D030CE">
        <w:rPr>
          <w:rFonts w:ascii="Angsana New" w:hAnsi="Angsana New" w:hint="cs"/>
          <w:color w:val="000000"/>
          <w:sz w:val="30"/>
          <w:szCs w:val="30"/>
          <w:cs/>
        </w:rPr>
        <w:t xml:space="preserve">และเดือนมีนาคม </w:t>
      </w:r>
      <w:r w:rsidR="00AA1075" w:rsidRPr="00AA1075">
        <w:rPr>
          <w:rFonts w:ascii="Angsana New" w:hAnsi="Angsana New" w:hint="cs"/>
          <w:color w:val="000000"/>
          <w:sz w:val="30"/>
          <w:szCs w:val="30"/>
        </w:rPr>
        <w:t>2568</w:t>
      </w:r>
      <w:r w:rsidR="00D030CE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7D399B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</w:t>
      </w:r>
      <w:r w:rsidRPr="00A63669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E637E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25574B2" w14:textId="77777777" w:rsidR="00A57F81" w:rsidRPr="00A57F81" w:rsidRDefault="00A57F81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06A5D740" w14:textId="2A92EAA4" w:rsidR="0008695E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6910B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AA1075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6910B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และจะมีผลสิ้นสุดในเดือนมกราคม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2568</w:t>
      </w:r>
      <w:r w:rsidRPr="006910B2">
        <w:rPr>
          <w:rFonts w:ascii="Angsana New" w:hAnsi="Angsana New"/>
          <w:color w:val="000000"/>
          <w:sz w:val="30"/>
          <w:szCs w:val="30"/>
        </w:rPr>
        <w:t xml:space="preserve"> </w:t>
      </w:r>
      <w:r w:rsidRPr="006910B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5ECE3478" w14:textId="77777777" w:rsidR="00795228" w:rsidRPr="00A57F81" w:rsidRDefault="00795228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6"/>
          <w:szCs w:val="26"/>
        </w:rPr>
      </w:pPr>
    </w:p>
    <w:p w14:paraId="430A5396" w14:textId="7EA07D51" w:rsidR="0008695E" w:rsidRPr="00A57F81" w:rsidRDefault="002C53B8" w:rsidP="00A57F81">
      <w:pPr>
        <w:spacing w:line="240" w:lineRule="auto"/>
        <w:ind w:left="540"/>
        <w:jc w:val="thaiDistribute"/>
        <w:rPr>
          <w:rFonts w:asciiTheme="majorBidi" w:hAnsiTheme="majorBidi" w:cstheme="majorBidi"/>
          <w:sz w:val="4"/>
          <w:szCs w:val="4"/>
        </w:rPr>
      </w:pPr>
      <w:r w:rsidRPr="00680707">
        <w:rPr>
          <w:rFonts w:ascii="Angsana New" w:hAnsi="Angsana New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680707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707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680707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680707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1</w:t>
      </w:r>
      <w:r w:rsidRPr="00680707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707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680707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680707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AA1075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680707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80707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680707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80707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680707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2577</w:t>
      </w:r>
      <w:r w:rsidRPr="00680707">
        <w:rPr>
          <w:rFonts w:ascii="Angsana New" w:hAnsi="Angsana New"/>
          <w:color w:val="000000"/>
          <w:sz w:val="30"/>
          <w:szCs w:val="30"/>
        </w:rPr>
        <w:t xml:space="preserve"> </w:t>
      </w:r>
      <w:r w:rsidRPr="00680707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B09BF37" w14:textId="77777777" w:rsidR="00CF261C" w:rsidRDefault="00CF261C" w:rsidP="0008695E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24FE20D" w14:textId="4119EF9A" w:rsidR="002C53B8" w:rsidRPr="006F3460" w:rsidRDefault="002C53B8" w:rsidP="0008695E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3460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5D375A9D" w14:textId="77777777" w:rsidR="002B7C4B" w:rsidRPr="00A57F81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6FCBF533" w14:textId="6DF49039" w:rsidR="0008695E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C140E9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กลุ่มบริษัทมีสัญญาเช่าที่ดินกับบริษัทใหญ่</w:t>
      </w:r>
      <w:r w:rsidRPr="00C140E9">
        <w:rPr>
          <w:rFonts w:ascii="Angsana New" w:hAnsi="Angsana New"/>
          <w:color w:val="000000"/>
          <w:sz w:val="30"/>
          <w:szCs w:val="30"/>
        </w:rPr>
        <w:t xml:space="preserve"> 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30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A53B42">
        <w:rPr>
          <w:rFonts w:ascii="Angsana New" w:hAnsi="Angsana New"/>
          <w:color w:val="000000"/>
          <w:sz w:val="30"/>
          <w:szCs w:val="30"/>
          <w:cs/>
        </w:rPr>
        <w:br/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2579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โดยมีอัตราค่าเช่าตามที่ระบุไว้ในสัญญา</w:t>
      </w:r>
      <w:r w:rsidRPr="00C140E9">
        <w:rPr>
          <w:rFonts w:ascii="Angsana New" w:hAnsi="Angsana New"/>
          <w:color w:val="000000"/>
          <w:sz w:val="30"/>
          <w:szCs w:val="30"/>
        </w:rPr>
        <w:t xml:space="preserve"> 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20</w:t>
      </w:r>
      <w:r w:rsidRPr="00C140E9">
        <w:rPr>
          <w:rFonts w:ascii="Angsana New" w:hAnsi="Angsana New"/>
          <w:color w:val="000000"/>
          <w:sz w:val="30"/>
          <w:szCs w:val="30"/>
        </w:rPr>
        <w:t xml:space="preserve"> 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1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  <w:r w:rsidRPr="00C140E9">
        <w:rPr>
          <w:rFonts w:ascii="Angsana New" w:hAnsi="Angsana New"/>
          <w:sz w:val="30"/>
          <w:szCs w:val="30"/>
          <w:cs/>
        </w:rPr>
        <w:t xml:space="preserve"> </w:t>
      </w:r>
    </w:p>
    <w:p w14:paraId="05188F35" w14:textId="77777777" w:rsidR="0008695E" w:rsidRPr="00A57F81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7E1B091" w14:textId="26AC9877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3</w:t>
      </w:r>
      <w:r w:rsidRPr="00C140E9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C140E9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="00A53B42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CF4B4E">
        <w:rPr>
          <w:rFonts w:ascii="Angsana New" w:hAnsi="Angsana New"/>
          <w:color w:val="000000"/>
          <w:sz w:val="30"/>
          <w:szCs w:val="30"/>
          <w:cs/>
        </w:rPr>
        <w:t xml:space="preserve">ผลสิ้นสุดในเดือนกันยายน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2565</w:t>
      </w:r>
      <w:r w:rsidRPr="00CF4B4E">
        <w:rPr>
          <w:rFonts w:ascii="Angsana New" w:hAnsi="Angsana New"/>
          <w:color w:val="000000"/>
          <w:sz w:val="30"/>
          <w:szCs w:val="30"/>
        </w:rPr>
        <w:t xml:space="preserve"> </w:t>
      </w:r>
      <w:r w:rsidRPr="00CF4B4E">
        <w:rPr>
          <w:rFonts w:ascii="Angsana New" w:hAnsi="Angsana New"/>
          <w:color w:val="000000"/>
          <w:sz w:val="30"/>
          <w:szCs w:val="30"/>
          <w:cs/>
        </w:rPr>
        <w:t xml:space="preserve">และเดือนสิงหาคม </w:t>
      </w:r>
      <w:r w:rsidR="00AA1075" w:rsidRPr="00AA1075">
        <w:rPr>
          <w:rFonts w:ascii="Angsana New" w:hAnsi="Angsana New"/>
          <w:color w:val="000000"/>
          <w:sz w:val="30"/>
          <w:szCs w:val="30"/>
        </w:rPr>
        <w:t>2566</w:t>
      </w:r>
      <w:r w:rsidRPr="00CF4B4E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D399B">
        <w:rPr>
          <w:rFonts w:ascii="Angsana New" w:hAnsi="Angsana New" w:hint="cs"/>
          <w:color w:val="000000"/>
          <w:sz w:val="30"/>
          <w:szCs w:val="30"/>
          <w:cs/>
        </w:rPr>
        <w:t xml:space="preserve">ตามลำดับ </w:t>
      </w:r>
      <w:r w:rsidRPr="00CF4B4E">
        <w:rPr>
          <w:rFonts w:ascii="Angsana New" w:hAnsi="Angsana New"/>
          <w:color w:val="000000"/>
          <w:sz w:val="30"/>
          <w:szCs w:val="30"/>
          <w:cs/>
        </w:rPr>
        <w:t>โดยมีอัตราค่าเช่าและค่าบริการ และเงื่อนไข</w:t>
      </w:r>
      <w:r w:rsidR="007D399B">
        <w:rPr>
          <w:rFonts w:ascii="Angsana New" w:hAnsi="Angsana New"/>
          <w:color w:val="000000"/>
          <w:sz w:val="30"/>
          <w:szCs w:val="30"/>
          <w:cs/>
        </w:rPr>
        <w:br/>
      </w:r>
      <w:r w:rsidRPr="00CF4B4E">
        <w:rPr>
          <w:rFonts w:ascii="Angsana New" w:hAnsi="Angsana New"/>
          <w:color w:val="000000"/>
          <w:sz w:val="30"/>
          <w:szCs w:val="30"/>
          <w:cs/>
        </w:rPr>
        <w:t>ข้อผูกพันเป็นไปตามที่กำหนดในสัญญา</w:t>
      </w:r>
    </w:p>
    <w:p w14:paraId="55C76800" w14:textId="77777777" w:rsidR="0008695E" w:rsidRPr="00A57F81" w:rsidRDefault="0008695E" w:rsidP="00EF66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  <w:cs/>
        </w:rPr>
      </w:pPr>
    </w:p>
    <w:p w14:paraId="183F7A2D" w14:textId="5DEDA8BB" w:rsidR="002C53B8" w:rsidRPr="006F3460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F3460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สัญญาเงินกู้ยืมและสัญญาเงินให้กู้ยืม</w:t>
      </w:r>
    </w:p>
    <w:p w14:paraId="139DD541" w14:textId="77777777" w:rsidR="002B7C4B" w:rsidRPr="00A57F81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32F9902" w14:textId="06CACAE3" w:rsidR="00594BFC" w:rsidRDefault="002C53B8" w:rsidP="0008695E">
      <w:pPr>
        <w:pStyle w:val="block"/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bidi="th-TH"/>
        </w:rPr>
      </w:pP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บริษัทมีสัญญาเงินกู้ยืมและเงินให้กู้ยืมระยะสั้น ชนิดไม่ผูกพันและไม่มีหลักประกันกับบริษัทย่อย เป็นวงเงินกู้ยืมและวงเงินให้กู้ยืมจำนวน </w:t>
      </w:r>
      <w:r w:rsidR="00AA1075" w:rsidRPr="00AA1075">
        <w:rPr>
          <w:rFonts w:ascii="Angsana New" w:hAnsi="Angsana New"/>
          <w:color w:val="000000"/>
          <w:sz w:val="30"/>
          <w:szCs w:val="30"/>
          <w:lang w:val="en-US" w:bidi="th-TH"/>
        </w:rPr>
        <w:t>500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ล้านบาท และ </w:t>
      </w:r>
      <w:r w:rsidR="00AA1075" w:rsidRPr="00AA1075">
        <w:rPr>
          <w:rFonts w:ascii="Angsana New" w:hAnsi="Angsana New"/>
          <w:color w:val="000000"/>
          <w:sz w:val="30"/>
          <w:szCs w:val="30"/>
          <w:lang w:val="en-US" w:bidi="th-TH"/>
        </w:rPr>
        <w:t>200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ล้านบาท ตามลำดับ โดยสัญญามีระยะเวลา </w:t>
      </w:r>
      <w:r w:rsidR="00AA1075" w:rsidRPr="00AA1075">
        <w:rPr>
          <w:rFonts w:ascii="Angsana New" w:hAnsi="Angsana New"/>
          <w:color w:val="000000"/>
          <w:sz w:val="30"/>
          <w:szCs w:val="30"/>
          <w:lang w:val="en-US" w:bidi="th-TH"/>
        </w:rPr>
        <w:t>3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ปี และจะมีผลสิ้นสุดในเดือนธันวาคม </w:t>
      </w:r>
      <w:r w:rsidR="00AA1075" w:rsidRPr="00AA1075">
        <w:rPr>
          <w:rFonts w:ascii="Angsana New" w:hAnsi="Angsana New"/>
          <w:color w:val="000000"/>
          <w:sz w:val="30"/>
          <w:szCs w:val="30"/>
          <w:lang w:val="en-US" w:bidi="th-TH"/>
        </w:rPr>
        <w:t>2566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เงินกู้ยืมและเงินให้กู้ยืมดังกล่าวมีอัตราดอกเบี้ยอ้างอิงตามตลาด โดยใช้อัตราดอกเบี้ยเงินกู้ยืมระยะสั้น </w:t>
      </w:r>
      <w:r w:rsidRPr="006F3460">
        <w:rPr>
          <w:rFonts w:ascii="Angsana New" w:hAnsi="Angsana New"/>
          <w:color w:val="000000"/>
          <w:sz w:val="30"/>
          <w:szCs w:val="30"/>
        </w:rPr>
        <w:t>BIBOR</w:t>
      </w:r>
      <w:r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 xml:space="preserve"> หรือ </w:t>
      </w:r>
      <w:r w:rsidRPr="006F3460">
        <w:rPr>
          <w:rFonts w:ascii="Angsana New" w:hAnsi="Angsana New"/>
          <w:color w:val="000000"/>
          <w:sz w:val="30"/>
          <w:szCs w:val="30"/>
          <w:lang w:val="en-US" w:bidi="th-TH"/>
        </w:rPr>
        <w:t>LIBOR</w:t>
      </w:r>
      <w:r w:rsidRPr="006F3460">
        <w:rPr>
          <w:rFonts w:ascii="Angsana New" w:hAnsi="Angsana New"/>
          <w:color w:val="000000"/>
          <w:sz w:val="30"/>
          <w:szCs w:val="30"/>
          <w:cs/>
        </w:rPr>
        <w:t xml:space="preserve"> บวกส่วนต่างอัตราดอกเบี้</w:t>
      </w:r>
      <w:r w:rsidR="002B7C4B" w:rsidRPr="006F3460">
        <w:rPr>
          <w:rFonts w:ascii="Angsana New" w:hAnsi="Angsana New"/>
          <w:color w:val="000000"/>
          <w:sz w:val="30"/>
          <w:szCs w:val="30"/>
          <w:cs/>
          <w:lang w:bidi="th-TH"/>
        </w:rPr>
        <w:t>ย</w:t>
      </w:r>
    </w:p>
    <w:p w14:paraId="766D4EDC" w14:textId="77777777" w:rsidR="0008695E" w:rsidRPr="00A57F81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0CBBA8EE" w14:textId="77777777" w:rsidR="00686947" w:rsidRDefault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A30FAA1" w14:textId="38C5863D" w:rsidR="00C648E7" w:rsidRPr="00686947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ลูกหนี้การค้า</w:t>
      </w:r>
    </w:p>
    <w:p w14:paraId="23FCC4E9" w14:textId="77777777" w:rsidR="001548A1" w:rsidRPr="00686947" w:rsidRDefault="001548A1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80"/>
        <w:gridCol w:w="144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5043D0" w:rsidRPr="005B4056" w14:paraId="2996A40C" w14:textId="77777777" w:rsidTr="005043D0">
        <w:tc>
          <w:tcPr>
            <w:tcW w:w="2880" w:type="dxa"/>
          </w:tcPr>
          <w:p w14:paraId="2F31A3BE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5EE3E0E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936" w:type="dxa"/>
          </w:tcPr>
          <w:p w14:paraId="5E5780C5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0B511688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6F476E90" w14:textId="1C8A93B4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22698C04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017CBE21" w14:textId="7BB28F23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5043D0" w:rsidRPr="005B4056" w14:paraId="5B4AF631" w14:textId="77777777" w:rsidTr="005043D0">
        <w:tc>
          <w:tcPr>
            <w:tcW w:w="2880" w:type="dxa"/>
          </w:tcPr>
          <w:p w14:paraId="10D3EB5C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E0CC216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3F5FA9A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78DBB4D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F8D71B" w14:textId="0380BE94" w:rsidR="005043D0" w:rsidRPr="000F65CE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 w:rsidR="00B60D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0D5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160E080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C918975" w14:textId="34DEAC0A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 w:rsidR="005043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43D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56532A1D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8387DB" w14:textId="4914FA64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 w:rsidR="00B60D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0D5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FFB6ED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41957D3" w14:textId="7C0973C1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 w:rsidR="005043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043D0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5043D0" w:rsidRPr="005B4056" w14:paraId="26E836FC" w14:textId="77777777" w:rsidTr="005043D0">
        <w:tc>
          <w:tcPr>
            <w:tcW w:w="2880" w:type="dxa"/>
          </w:tcPr>
          <w:p w14:paraId="3D97E1A1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CAE7C19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97DC3BA" w14:textId="18C53432" w:rsidR="005043D0" w:rsidRPr="005043D0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043D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2293267A" w14:textId="77777777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6B7A426" w14:textId="2A50EF73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E21044B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3AE9DD1" w14:textId="320312A0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</w:tcPr>
          <w:p w14:paraId="3CE93C55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ABC67D0" w14:textId="6558613F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E775BA" w14:textId="77777777" w:rsidR="005043D0" w:rsidRPr="00160F2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29C07E9" w14:textId="744424F6" w:rsidR="005043D0" w:rsidRPr="00160F2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043D0" w:rsidRPr="005B4056" w14:paraId="42E3D183" w14:textId="77777777" w:rsidTr="005043D0">
        <w:tc>
          <w:tcPr>
            <w:tcW w:w="2880" w:type="dxa"/>
          </w:tcPr>
          <w:p w14:paraId="3BAA4869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529D741" w14:textId="77777777" w:rsidR="005043D0" w:rsidRPr="007D3307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42F545B6" w14:textId="77777777" w:rsidR="005043D0" w:rsidRPr="007D3307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343F2683" w14:textId="77777777" w:rsidR="005043D0" w:rsidRPr="007D3307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6BC6C0EA" w14:textId="0237DDA8" w:rsidR="005043D0" w:rsidRPr="003C439B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D330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043D0" w:rsidRPr="005B4056" w14:paraId="3BC6B529" w14:textId="77777777" w:rsidTr="005043D0">
        <w:tc>
          <w:tcPr>
            <w:tcW w:w="2880" w:type="dxa"/>
          </w:tcPr>
          <w:p w14:paraId="427C3EFD" w14:textId="0424B773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34104351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CB831A4" w14:textId="5972216B" w:rsidR="005043D0" w:rsidRPr="005043D0" w:rsidRDefault="00AA1075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A1075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dxa"/>
          </w:tcPr>
          <w:p w14:paraId="440EA952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04FD46" w14:textId="5AC933AD" w:rsidR="005043D0" w:rsidRPr="00AA1075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DD233F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752466" w14:textId="77777777" w:rsidR="005043D0" w:rsidRPr="00AA1075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48014B8" w14:textId="62B30ADD" w:rsidR="005043D0" w:rsidRPr="00AA1075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5043D0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227</w:t>
            </w:r>
          </w:p>
        </w:tc>
        <w:tc>
          <w:tcPr>
            <w:tcW w:w="180" w:type="dxa"/>
          </w:tcPr>
          <w:p w14:paraId="70A7D984" w14:textId="77777777" w:rsidR="005043D0" w:rsidRPr="00AA1075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67E7C4" w14:textId="7318F1CF" w:rsidR="005043D0" w:rsidRPr="00AA1075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DD233F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330578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794351E" w14:textId="6F8F90CF" w:rsidR="005043D0" w:rsidRPr="005B405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5043D0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882</w:t>
            </w:r>
          </w:p>
        </w:tc>
      </w:tr>
      <w:tr w:rsidR="005043D0" w:rsidRPr="005B4056" w14:paraId="22EA5125" w14:textId="77777777" w:rsidTr="005043D0">
        <w:tc>
          <w:tcPr>
            <w:tcW w:w="2880" w:type="dxa"/>
          </w:tcPr>
          <w:p w14:paraId="5120C9FF" w14:textId="61F5118B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44" w:type="dxa"/>
          </w:tcPr>
          <w:p w14:paraId="08C38892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6542141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0827D582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1F22F40" w14:textId="552296CE" w:rsidR="005043D0" w:rsidRPr="00AA1075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DD233F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260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0B8E80" w14:textId="77777777" w:rsidR="005043D0" w:rsidRPr="00AA1075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D66C634" w14:textId="6D296510" w:rsidR="005043D0" w:rsidRPr="00AA1075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5043D0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80" w:type="dxa"/>
          </w:tcPr>
          <w:p w14:paraId="0ACE7C8E" w14:textId="77777777" w:rsidR="005043D0" w:rsidRPr="00AA1075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E8D07E3" w14:textId="7846D0F4" w:rsidR="005043D0" w:rsidRPr="00AA1075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491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74610F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2BC753C" w14:textId="1774AC89" w:rsidR="005043D0" w:rsidRPr="005B405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574</w:t>
            </w:r>
          </w:p>
        </w:tc>
      </w:tr>
      <w:tr w:rsidR="005043D0" w:rsidRPr="005B4056" w14:paraId="6542DC7D" w14:textId="77777777" w:rsidTr="005043D0">
        <w:tc>
          <w:tcPr>
            <w:tcW w:w="2880" w:type="dxa"/>
          </w:tcPr>
          <w:p w14:paraId="1237C3D3" w14:textId="77777777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4B7F7DAE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7C6AC2E0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7E6018B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0601ECB" w14:textId="43ED891F" w:rsidR="005043D0" w:rsidRPr="00AA1075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D233F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89FA83" w14:textId="77777777" w:rsidR="005043D0" w:rsidRPr="00AA1075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25C1FE1" w14:textId="0525A185" w:rsidR="005043D0" w:rsidRPr="00AA1075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043D0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</w:tcPr>
          <w:p w14:paraId="233FA3A4" w14:textId="77777777" w:rsidR="005043D0" w:rsidRPr="00AA1075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B7584E9" w14:textId="3C9888BC" w:rsidR="005043D0" w:rsidRPr="00AA1075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D233F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78B4ED" w14:textId="77777777" w:rsidR="005043D0" w:rsidRPr="005043D0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FC1B4D4" w14:textId="73337364" w:rsidR="005043D0" w:rsidRPr="005043D0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043D0" w:rsidRPr="005043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  <w:tr w:rsidR="005043D0" w:rsidRPr="005B4056" w14:paraId="3898CE33" w14:textId="77777777" w:rsidTr="005043D0">
        <w:tc>
          <w:tcPr>
            <w:tcW w:w="2880" w:type="dxa"/>
          </w:tcPr>
          <w:p w14:paraId="51119F72" w14:textId="34CABDC2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68950476" w14:textId="77777777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23E6E59" w14:textId="77777777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B9404EA" w14:textId="77777777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1EB1CE" w14:textId="4DD6269C" w:rsidR="005043D0" w:rsidRPr="00AA1075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097FA10" w14:textId="77777777" w:rsidR="005043D0" w:rsidRPr="00AA1075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1610390" w14:textId="77777777" w:rsidR="005043D0" w:rsidRPr="00AA1075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11D29DA8" w14:textId="77777777" w:rsidR="005043D0" w:rsidRPr="00AA1075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7F6F08D" w14:textId="77777777" w:rsidR="005043D0" w:rsidRPr="00AA1075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77725BE" w14:textId="77777777" w:rsidR="005043D0" w:rsidRPr="005B4056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0EFBFAA" w14:textId="77777777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3D0" w:rsidRPr="005B4056" w14:paraId="73BB22D2" w14:textId="77777777" w:rsidTr="005043D0">
        <w:tc>
          <w:tcPr>
            <w:tcW w:w="2880" w:type="dxa"/>
          </w:tcPr>
          <w:p w14:paraId="592B54AA" w14:textId="60DE7851" w:rsidR="005043D0" w:rsidRPr="005B4056" w:rsidRDefault="005043D0" w:rsidP="00686947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1E79CE5A" w14:textId="77777777" w:rsid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E598C8D" w14:textId="77777777" w:rsid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12E117FB" w14:textId="77777777" w:rsid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E5BEB4D" w14:textId="3F072A05" w:rsidR="005043D0" w:rsidRPr="00AA1075" w:rsidRDefault="00DD233F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5ED83D" w14:textId="77777777" w:rsidR="005043D0" w:rsidRPr="00AA1075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C9A9252" w14:textId="29A093F6" w:rsidR="005043D0" w:rsidRPr="00AA1075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0EC3ECA" w14:textId="77777777" w:rsidR="005043D0" w:rsidRPr="00AA1075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318D8C" w14:textId="64FFB052" w:rsidR="005043D0" w:rsidRPr="00AA1075" w:rsidRDefault="00DD233F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0FF63F" w14:textId="77777777" w:rsidR="005043D0" w:rsidRPr="005B4056" w:rsidRDefault="005043D0" w:rsidP="000F65CE">
            <w:pPr>
              <w:tabs>
                <w:tab w:val="clear" w:pos="907"/>
                <w:tab w:val="decimal" w:pos="903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966B1AD" w14:textId="4C002359" w:rsidR="005043D0" w:rsidRPr="005B4056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3D0" w:rsidRPr="005B4056" w14:paraId="030E5F6F" w14:textId="77777777" w:rsidTr="005043D0">
        <w:tc>
          <w:tcPr>
            <w:tcW w:w="2880" w:type="dxa"/>
          </w:tcPr>
          <w:p w14:paraId="6D33BE8F" w14:textId="77777777" w:rsidR="005043D0" w:rsidRPr="005B4056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68889CF1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5E43788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F5394F0" w14:textId="77777777" w:rsidR="005043D0" w:rsidRPr="003C439B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225FEB" w14:textId="5736D334" w:rsidR="005043D0" w:rsidRPr="00AA1075" w:rsidRDefault="00AA1075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D233F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2C6B0D5" w14:textId="77777777" w:rsidR="005043D0" w:rsidRPr="00AA1075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7ABBF6" w14:textId="3FDE1D36" w:rsidR="005043D0" w:rsidRPr="00AA1075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043D0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</w:tcPr>
          <w:p w14:paraId="0E89AB61" w14:textId="77777777" w:rsidR="005043D0" w:rsidRPr="00AA1075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06800" w14:textId="360B3D47" w:rsidR="005043D0" w:rsidRPr="00AA1075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D233F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322B7F2" w14:textId="77777777" w:rsidR="005043D0" w:rsidRPr="005B4056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F780A1" w14:textId="66C9C8F4" w:rsidR="005043D0" w:rsidRPr="005B4056" w:rsidRDefault="00AA1075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043D0"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  <w:tr w:rsidR="005043D0" w:rsidRPr="005043D0" w14:paraId="192FE687" w14:textId="77777777" w:rsidTr="005043D0">
        <w:tc>
          <w:tcPr>
            <w:tcW w:w="2880" w:type="dxa"/>
          </w:tcPr>
          <w:p w14:paraId="35799DF1" w14:textId="77777777" w:rsidR="005043D0" w:rsidRPr="005043D0" w:rsidRDefault="005043D0" w:rsidP="00686947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43FF685" w14:textId="77777777" w:rsidR="005043D0" w:rsidRP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25FAB702" w14:textId="77777777" w:rsidR="005043D0" w:rsidRP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705D459F" w14:textId="77777777" w:rsidR="005043D0" w:rsidRPr="005043D0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15ACEDF6" w14:textId="64857EC5" w:rsidR="005043D0" w:rsidRPr="00AA1075" w:rsidRDefault="005043D0" w:rsidP="006869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31ADD1" w14:textId="77777777" w:rsidR="005043D0" w:rsidRPr="00AA1075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5AE5EE49" w14:textId="77777777" w:rsidR="005043D0" w:rsidRPr="00AA1075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1F34BAC" w14:textId="77777777" w:rsidR="005043D0" w:rsidRPr="00AA1075" w:rsidRDefault="005043D0" w:rsidP="000F65CE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DAAE791" w14:textId="77777777" w:rsidR="005043D0" w:rsidRPr="00AA1075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82769A" w14:textId="77777777" w:rsidR="005043D0" w:rsidRPr="005043D0" w:rsidRDefault="005043D0" w:rsidP="000F65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780CAC03" w14:textId="77777777" w:rsidR="005043D0" w:rsidRPr="005043D0" w:rsidRDefault="005043D0" w:rsidP="007D33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43D0" w:rsidRPr="005B4056" w14:paraId="06DB73FE" w14:textId="77777777" w:rsidTr="005043D0">
        <w:tc>
          <w:tcPr>
            <w:tcW w:w="2880" w:type="dxa"/>
          </w:tcPr>
          <w:p w14:paraId="315BEC24" w14:textId="50A87278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44" w:type="dxa"/>
          </w:tcPr>
          <w:p w14:paraId="7682A343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51FB9D77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E729083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E7EF6B9" w14:textId="4544E0D8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CBE249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3B4E482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DAF2ED7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A498E4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8A31CE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5A5708C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D0" w:rsidRPr="005B4056" w14:paraId="58316084" w14:textId="77777777" w:rsidTr="005043D0">
        <w:tc>
          <w:tcPr>
            <w:tcW w:w="2880" w:type="dxa"/>
          </w:tcPr>
          <w:p w14:paraId="28250428" w14:textId="693C56F5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44" w:type="dxa"/>
          </w:tcPr>
          <w:p w14:paraId="762AEE2D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94169B8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996716D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F1D4088" w14:textId="0C1EEDD3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417E9F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BA34BBD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29D716C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D14F4F4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0621BD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E492C31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D0" w:rsidRPr="005B4056" w14:paraId="308AF9BB" w14:textId="77777777" w:rsidTr="005043D0">
        <w:tc>
          <w:tcPr>
            <w:tcW w:w="2880" w:type="dxa"/>
          </w:tcPr>
          <w:p w14:paraId="6C71F0BD" w14:textId="4AE0EE63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69F88209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99B0F3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BBFC59A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2D6C4F" w14:textId="5056774C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DD233F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284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BA0F108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4BB40C" w14:textId="709ED956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5043D0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201</w:t>
            </w:r>
          </w:p>
        </w:tc>
        <w:tc>
          <w:tcPr>
            <w:tcW w:w="180" w:type="dxa"/>
          </w:tcPr>
          <w:p w14:paraId="2B46F8D1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CC43634" w14:textId="40061673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D329B3" w:rsidRPr="00AA1075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684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603F48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68978D" w14:textId="167DC55F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5043D0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856</w:t>
            </w:r>
          </w:p>
        </w:tc>
      </w:tr>
      <w:tr w:rsidR="005043D0" w:rsidRPr="005B4056" w14:paraId="3CC64311" w14:textId="77777777" w:rsidTr="005043D0">
        <w:tc>
          <w:tcPr>
            <w:tcW w:w="2880" w:type="dxa"/>
          </w:tcPr>
          <w:p w14:paraId="414C465D" w14:textId="32262FB2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37A99CE7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04D5D52A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2A2B6A3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6343335" w14:textId="470C6C4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9D2E6D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0AF1F4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6F0D5C2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045758E" w14:textId="77777777" w:rsidR="005043D0" w:rsidRPr="00AA1075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BB88A6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C762DC2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3D0" w:rsidRPr="005B4056" w14:paraId="56A26889" w14:textId="77777777" w:rsidTr="005043D0">
        <w:tc>
          <w:tcPr>
            <w:tcW w:w="2880" w:type="dxa"/>
          </w:tcPr>
          <w:p w14:paraId="67302655" w14:textId="278E2850" w:rsidR="005043D0" w:rsidRPr="005B4056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544A7F1A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83EBD16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825B71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D3B70C9" w14:textId="017DCD83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629AB3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DD58A09" w14:textId="4135033A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26</w:t>
            </w:r>
          </w:p>
        </w:tc>
        <w:tc>
          <w:tcPr>
            <w:tcW w:w="180" w:type="dxa"/>
          </w:tcPr>
          <w:p w14:paraId="641D6045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6033193" w14:textId="374C99B5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391AD91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6BC735D" w14:textId="02C17C8C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26</w:t>
            </w:r>
          </w:p>
        </w:tc>
      </w:tr>
      <w:tr w:rsidR="005043D0" w:rsidRPr="005B4056" w14:paraId="6339BA2F" w14:textId="77777777" w:rsidTr="005043D0">
        <w:tc>
          <w:tcPr>
            <w:tcW w:w="2880" w:type="dxa"/>
          </w:tcPr>
          <w:p w14:paraId="6725FA40" w14:textId="38A87E5F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5AED717C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7BA605A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BFF4311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FE5346" w14:textId="77E8D198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D233F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300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5CD7F18" w14:textId="77777777" w:rsidR="005043D0" w:rsidRPr="00AA1075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918D51" w14:textId="45D82530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043D0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227</w:t>
            </w:r>
          </w:p>
        </w:tc>
        <w:tc>
          <w:tcPr>
            <w:tcW w:w="180" w:type="dxa"/>
          </w:tcPr>
          <w:p w14:paraId="35E72ED9" w14:textId="77777777" w:rsidR="005043D0" w:rsidRPr="00AA1075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FD0D2F" w14:textId="71EA6BBC" w:rsidR="005043D0" w:rsidRPr="00AA1075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329B3" w:rsidRPr="00AA1075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700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EF6918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F66DB" w14:textId="0F4CA6BD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043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882</w:t>
            </w:r>
          </w:p>
        </w:tc>
      </w:tr>
      <w:tr w:rsidR="005043D0" w:rsidRPr="005043D0" w14:paraId="21D45895" w14:textId="77777777" w:rsidTr="005043D0">
        <w:tc>
          <w:tcPr>
            <w:tcW w:w="2880" w:type="dxa"/>
          </w:tcPr>
          <w:p w14:paraId="6EEC2B06" w14:textId="77777777" w:rsidR="005043D0" w:rsidRPr="005043D0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1F7528E4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1BBF3D10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35C31317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53B7D5D" w14:textId="7ABCBD9C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45401D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9B95E98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476EC0B0" w14:textId="77777777" w:rsidR="005043D0" w:rsidRPr="005043D0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7EE3071C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94C1F1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3E135A8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43D0" w:rsidRPr="005B4056" w14:paraId="5B9B9C4E" w14:textId="77777777" w:rsidTr="005043D0">
        <w:tc>
          <w:tcPr>
            <w:tcW w:w="2880" w:type="dxa"/>
          </w:tcPr>
          <w:p w14:paraId="55715C75" w14:textId="17D7E18D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44" w:type="dxa"/>
          </w:tcPr>
          <w:p w14:paraId="7A2FE926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D0359D2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43C4E0B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8F4E019" w14:textId="17C0384B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54618FD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D399021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45B233F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763F8E3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4FDD81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FF16AD1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D0" w:rsidRPr="005B4056" w14:paraId="0257BBAE" w14:textId="77777777" w:rsidTr="005043D0">
        <w:tc>
          <w:tcPr>
            <w:tcW w:w="2880" w:type="dxa"/>
          </w:tcPr>
          <w:p w14:paraId="15402CB4" w14:textId="45E45496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144" w:type="dxa"/>
          </w:tcPr>
          <w:p w14:paraId="5E9BA5D0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0CB06EB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F68995D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9FFC15E" w14:textId="1570D92E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D329B3" w:rsidRPr="00D329B3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214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3AA1408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ECF4B6C" w14:textId="3CC8301B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5043D0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103</w:t>
            </w:r>
          </w:p>
        </w:tc>
        <w:tc>
          <w:tcPr>
            <w:tcW w:w="180" w:type="dxa"/>
          </w:tcPr>
          <w:p w14:paraId="218D6A3E" w14:textId="77777777" w:rsidR="005043D0" w:rsidRPr="00795228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93197AD" w14:textId="6C53C320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471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94A8CF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1CC252" w14:textId="530B4822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555</w:t>
            </w:r>
          </w:p>
        </w:tc>
      </w:tr>
      <w:tr w:rsidR="005043D0" w:rsidRPr="005B4056" w14:paraId="42610C63" w14:textId="77777777" w:rsidTr="005043D0">
        <w:tc>
          <w:tcPr>
            <w:tcW w:w="2880" w:type="dxa"/>
          </w:tcPr>
          <w:p w14:paraId="4CF83248" w14:textId="562C49F8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47DD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D47DD3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144" w:type="dxa"/>
          </w:tcPr>
          <w:p w14:paraId="53B48759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948DEE9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09D7EF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ADDD0E" w14:textId="4AD06D9C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064750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8EAB11D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E99727C" w14:textId="77777777" w:rsidR="005043D0" w:rsidRPr="00795228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FC9EDCA" w14:textId="6676846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B44A34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F8F9556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043D0" w:rsidRPr="005B4056" w14:paraId="6C23801C" w14:textId="77777777" w:rsidTr="005043D0">
        <w:tc>
          <w:tcPr>
            <w:tcW w:w="2880" w:type="dxa"/>
          </w:tcPr>
          <w:p w14:paraId="0BE6C089" w14:textId="437D9A2A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D47D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44" w:type="dxa"/>
          </w:tcPr>
          <w:p w14:paraId="14168B02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D4E8A75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7AABD48" w14:textId="77777777" w:rsidR="005043D0" w:rsidRPr="00795228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E74FAB9" w14:textId="7C192CFE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46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C35276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83F6F1A" w14:textId="5CCA617A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</w:tcPr>
          <w:p w14:paraId="14962A6A" w14:textId="77777777" w:rsidR="005043D0" w:rsidRPr="00795228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5FE5E28C" w14:textId="7158F217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30FDFD" w14:textId="77777777" w:rsidR="005043D0" w:rsidRPr="00795228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F8C8052" w14:textId="2D1A4665" w:rsidR="005043D0" w:rsidRPr="00795228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5043D0" w:rsidRPr="005B4056" w14:paraId="4942A4C7" w14:textId="77777777" w:rsidTr="005043D0">
        <w:tc>
          <w:tcPr>
            <w:tcW w:w="2880" w:type="dxa"/>
          </w:tcPr>
          <w:p w14:paraId="5A7E0875" w14:textId="1CB850EB" w:rsidR="005043D0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47D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" w:type="dxa"/>
          </w:tcPr>
          <w:p w14:paraId="7C845B08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B617F78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2665546B" w14:textId="77777777" w:rsid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174C24" w14:textId="6834CE1F" w:rsidR="005043D0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329B3" w:rsidRPr="00D329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D0E08A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2D158" w14:textId="3A3BDF2F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043D0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154</w:t>
            </w:r>
          </w:p>
        </w:tc>
        <w:tc>
          <w:tcPr>
            <w:tcW w:w="180" w:type="dxa"/>
          </w:tcPr>
          <w:p w14:paraId="2E65F430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559966" w14:textId="24535CF8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491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EAAE3B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ACE8D" w14:textId="730278E8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</w:tr>
      <w:tr w:rsidR="005043D0" w:rsidRPr="005043D0" w14:paraId="75F1D4FE" w14:textId="77777777" w:rsidTr="005043D0">
        <w:tc>
          <w:tcPr>
            <w:tcW w:w="2880" w:type="dxa"/>
          </w:tcPr>
          <w:p w14:paraId="7DDE468F" w14:textId="77777777" w:rsidR="005043D0" w:rsidRPr="005043D0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" w:type="dxa"/>
          </w:tcPr>
          <w:p w14:paraId="6C364EB6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36" w:type="dxa"/>
          </w:tcPr>
          <w:p w14:paraId="151EC1FD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" w:type="dxa"/>
          </w:tcPr>
          <w:p w14:paraId="5E7A6926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5345E96A" w14:textId="186464C4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185EF3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DFF6925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14:paraId="1A717441" w14:textId="77777777" w:rsidR="005043D0" w:rsidRPr="005043D0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D85A3DA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EBAB8C" w14:textId="77777777" w:rsidR="005043D0" w:rsidRPr="005043D0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1E211365" w14:textId="77777777" w:rsidR="005043D0" w:rsidRPr="005043D0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5043D0" w:rsidRPr="005B4056" w14:paraId="20D79618" w14:textId="77777777" w:rsidTr="005043D0">
        <w:tc>
          <w:tcPr>
            <w:tcW w:w="2880" w:type="dxa"/>
          </w:tcPr>
          <w:p w14:paraId="084C140A" w14:textId="44E9A90F" w:rsidR="005043D0" w:rsidRPr="00D47DD3" w:rsidRDefault="005043D0" w:rsidP="005043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0F2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</w:tcPr>
          <w:p w14:paraId="3004EDD1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73BA779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1AA347E3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9A9826C" w14:textId="1920CE9E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6FD4B51" w14:textId="77777777" w:rsidR="005043D0" w:rsidRPr="005B4056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E3F3359" w14:textId="77777777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39A1BDC4" w14:textId="77777777" w:rsidR="005043D0" w:rsidRPr="005B4056" w:rsidRDefault="005043D0" w:rsidP="005043D0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CF9D947" w14:textId="77777777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81140CC" w14:textId="77777777" w:rsidR="005043D0" w:rsidRPr="005B4056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EFC14D" w14:textId="77777777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5043D0" w:rsidRPr="005B4056" w14:paraId="6B2D1E37" w14:textId="77777777" w:rsidTr="005043D0">
        <w:tc>
          <w:tcPr>
            <w:tcW w:w="2880" w:type="dxa"/>
          </w:tcPr>
          <w:p w14:paraId="00FA56ED" w14:textId="62EBFE63" w:rsidR="005043D0" w:rsidRPr="00D47DD3" w:rsidRDefault="005043D0" w:rsidP="005043D0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44" w:type="dxa"/>
          </w:tcPr>
          <w:p w14:paraId="3240E6F2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2295B1D7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90DE7EE" w14:textId="77777777" w:rsidR="005043D0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E58443" w14:textId="742EEE1B" w:rsidR="005043D0" w:rsidRDefault="00D329B3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0FC0BA" w14:textId="77777777" w:rsidR="005043D0" w:rsidRPr="005B4056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561825E" w14:textId="218D3866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08D30367" w14:textId="77777777" w:rsidR="005043D0" w:rsidRPr="005B4056" w:rsidRDefault="005043D0" w:rsidP="005043D0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2364330" w14:textId="4838EEEB" w:rsidR="005043D0" w:rsidRPr="003C439B" w:rsidRDefault="00D329B3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6BC47D4" w14:textId="77777777" w:rsidR="005043D0" w:rsidRPr="005B4056" w:rsidRDefault="005043D0" w:rsidP="005043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501C5D1E" w14:textId="01848DB3" w:rsidR="005043D0" w:rsidRPr="003C439B" w:rsidRDefault="005043D0" w:rsidP="005043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043D0" w:rsidRPr="005B4056" w14:paraId="3DE1A6E1" w14:textId="77777777" w:rsidTr="005043D0">
        <w:tc>
          <w:tcPr>
            <w:tcW w:w="2880" w:type="dxa"/>
          </w:tcPr>
          <w:p w14:paraId="6B90AE5A" w14:textId="553CB0AB" w:rsidR="005043D0" w:rsidRPr="00D47DD3" w:rsidRDefault="005043D0" w:rsidP="00795228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4" w:type="dxa"/>
          </w:tcPr>
          <w:p w14:paraId="3D62B02F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62293FAB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7473456" w14:textId="77777777" w:rsidR="005043D0" w:rsidRPr="003C439B" w:rsidRDefault="005043D0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D972D" w14:textId="09B1CE09" w:rsidR="005043D0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329B3" w:rsidRPr="00DD23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1D6326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71A5CA" w14:textId="05851E47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043D0"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80" w:type="dxa"/>
          </w:tcPr>
          <w:p w14:paraId="39F1E8F6" w14:textId="77777777" w:rsidR="005043D0" w:rsidRPr="005B4056" w:rsidRDefault="005043D0" w:rsidP="00795228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2F026" w14:textId="1A8973E4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329B3" w:rsidRPr="00DD233F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191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439FED" w14:textId="77777777" w:rsidR="005043D0" w:rsidRPr="005B4056" w:rsidRDefault="005043D0" w:rsidP="00795228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5AEA76" w14:textId="167DA4ED" w:rsidR="005043D0" w:rsidRPr="003C439B" w:rsidRDefault="00AA1075" w:rsidP="007952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5043D0" w:rsidRPr="005B4056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456</w:t>
            </w:r>
          </w:p>
        </w:tc>
      </w:tr>
    </w:tbl>
    <w:p w14:paraId="12E69CCC" w14:textId="77777777" w:rsidR="00F7140D" w:rsidRPr="005A20B6" w:rsidRDefault="00F7140D" w:rsidP="005A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455FB2D3" w14:textId="6D4238C6" w:rsidR="00694F3E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FE1E01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FE1E0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AA1075" w:rsidRPr="00AA1075">
        <w:rPr>
          <w:rFonts w:asciiTheme="majorBidi" w:hAnsiTheme="majorBidi" w:cstheme="majorBidi"/>
          <w:sz w:val="30"/>
          <w:szCs w:val="30"/>
        </w:rPr>
        <w:t>60</w:t>
      </w:r>
      <w:r w:rsidRPr="00FE1E01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667D5EE2" w14:textId="77777777" w:rsidR="004301B1" w:rsidRPr="00FE1E01" w:rsidRDefault="004301B1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035C1CCD" w14:textId="6372F557" w:rsidR="00C974F3" w:rsidRPr="00686947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2CEE85A8" w14:textId="43D27735" w:rsidR="001548A1" w:rsidRPr="00AB5C0F" w:rsidRDefault="001548A1" w:rsidP="005A20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"/>
        <w:gridCol w:w="1161"/>
        <w:gridCol w:w="9"/>
        <w:gridCol w:w="171"/>
        <w:gridCol w:w="9"/>
        <w:gridCol w:w="1161"/>
        <w:gridCol w:w="9"/>
        <w:gridCol w:w="171"/>
        <w:gridCol w:w="9"/>
        <w:gridCol w:w="1071"/>
        <w:gridCol w:w="9"/>
        <w:gridCol w:w="171"/>
        <w:gridCol w:w="9"/>
        <w:gridCol w:w="1161"/>
        <w:gridCol w:w="9"/>
      </w:tblGrid>
      <w:tr w:rsidR="0024416E" w:rsidRPr="005B4056" w14:paraId="5747385C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70D52FAB" w14:textId="77777777" w:rsidR="0024416E" w:rsidRPr="005B4056" w:rsidRDefault="0024416E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6"/>
          </w:tcPr>
          <w:p w14:paraId="3D92998C" w14:textId="77777777" w:rsidR="0024416E" w:rsidRPr="005B4056" w:rsidRDefault="0024416E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3C197563" w14:textId="77777777" w:rsidR="0024416E" w:rsidRPr="005B4056" w:rsidRDefault="0024416E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6"/>
          </w:tcPr>
          <w:p w14:paraId="37B93586" w14:textId="77777777" w:rsidR="0024416E" w:rsidRPr="005B4056" w:rsidRDefault="0024416E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A46884" w:rsidRPr="005B4056" w14:paraId="04ABE59E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53A1DD9F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3C00058" w14:textId="66FDF708" w:rsidR="00A46884" w:rsidRPr="0024416E" w:rsidRDefault="00AA1075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 w:rsidR="00B60D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0D5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7D9F2CD" w14:textId="77777777" w:rsidR="00A46884" w:rsidRPr="0024416E" w:rsidRDefault="00A46884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F44A392" w14:textId="2D09C253" w:rsidR="00A46884" w:rsidRPr="0024416E" w:rsidRDefault="00AA1075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 w:rsidR="00A468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688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  <w:gridSpan w:val="2"/>
          </w:tcPr>
          <w:p w14:paraId="0744170C" w14:textId="77777777" w:rsidR="00A46884" w:rsidRPr="0024416E" w:rsidRDefault="00A46884" w:rsidP="005A20B6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A34D657" w14:textId="00DFB2AF" w:rsidR="00A46884" w:rsidRPr="0024416E" w:rsidRDefault="00AA1075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 w:rsidR="00B60D57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60D57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80F9D2D" w14:textId="77777777" w:rsidR="00A46884" w:rsidRPr="0024416E" w:rsidRDefault="00A46884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A0D8B75" w14:textId="65872736" w:rsidR="00A46884" w:rsidRPr="0024416E" w:rsidRDefault="00AA1075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 w:rsidR="00A468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4688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46884" w:rsidRPr="005B4056" w14:paraId="62E48075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624A03BA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C7DDC66" w14:textId="4364DE9E" w:rsidR="00A46884" w:rsidRPr="0024416E" w:rsidRDefault="00AA1075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137D0921" w14:textId="77777777" w:rsidR="00A46884" w:rsidRPr="0024416E" w:rsidRDefault="00A46884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ED3E2D2" w14:textId="65300958" w:rsidR="00A46884" w:rsidRPr="0024416E" w:rsidRDefault="00AA1075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</w:tcPr>
          <w:p w14:paraId="61B17618" w14:textId="77777777" w:rsidR="00A46884" w:rsidRPr="0024416E" w:rsidRDefault="00A46884" w:rsidP="005A20B6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700C4E75" w14:textId="71618C39" w:rsidR="00A46884" w:rsidRPr="0024416E" w:rsidRDefault="00AA1075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232AD33F" w14:textId="77777777" w:rsidR="00A46884" w:rsidRPr="0024416E" w:rsidRDefault="00A46884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CF6CB5D" w14:textId="1F4CEE9B" w:rsidR="00A46884" w:rsidRPr="0024416E" w:rsidRDefault="00AA1075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46884" w:rsidRPr="005B4056" w14:paraId="7881D950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60DD13BA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  <w:tcBorders>
              <w:left w:val="nil"/>
              <w:right w:val="nil"/>
            </w:tcBorders>
          </w:tcPr>
          <w:p w14:paraId="52F768F1" w14:textId="1273ADA1" w:rsidR="00A46884" w:rsidRPr="008D22D9" w:rsidRDefault="00A4688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329B3" w:rsidRPr="005B4056" w14:paraId="5B1DFB21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7320E1E4" w14:textId="77777777" w:rsidR="00D329B3" w:rsidRPr="005B4056" w:rsidRDefault="00D329B3" w:rsidP="00D329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F86DC6A" w14:textId="48F3E094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</w:t>
            </w:r>
            <w:r w:rsidR="00D329B3" w:rsidRPr="00D329B3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091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03C2C0A1" w14:textId="77777777" w:rsidR="00D329B3" w:rsidRPr="005B4056" w:rsidRDefault="00D329B3" w:rsidP="00D329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164861A" w14:textId="3E03AE41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902</w:t>
            </w:r>
          </w:p>
        </w:tc>
        <w:tc>
          <w:tcPr>
            <w:tcW w:w="180" w:type="dxa"/>
            <w:gridSpan w:val="2"/>
          </w:tcPr>
          <w:p w14:paraId="68797453" w14:textId="77777777" w:rsidR="00D329B3" w:rsidRPr="005B4056" w:rsidRDefault="00D329B3" w:rsidP="00D329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6708F0A" w14:textId="702126BF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59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72C21E9" w14:textId="77777777" w:rsidR="00D329B3" w:rsidRPr="005B4056" w:rsidRDefault="00D329B3" w:rsidP="00D329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31DD915" w14:textId="3EEFF744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565</w:t>
            </w:r>
          </w:p>
        </w:tc>
      </w:tr>
      <w:tr w:rsidR="00D329B3" w:rsidRPr="005B4056" w14:paraId="65F6187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28380E9C" w14:textId="77777777" w:rsidR="00D329B3" w:rsidRPr="005B4056" w:rsidRDefault="00D329B3" w:rsidP="00D329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995468D" w14:textId="594E5E14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EC03476" w14:textId="77777777" w:rsidR="00D329B3" w:rsidRPr="005B4056" w:rsidRDefault="00D329B3" w:rsidP="00D329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EA97745" w14:textId="36A19AD5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180" w:type="dxa"/>
            <w:gridSpan w:val="2"/>
          </w:tcPr>
          <w:p w14:paraId="76517B30" w14:textId="77777777" w:rsidR="00D329B3" w:rsidRPr="005B4056" w:rsidRDefault="00D329B3" w:rsidP="00D329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EEFDAA6" w14:textId="00A111AF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2A3CFAC" w14:textId="77777777" w:rsidR="00D329B3" w:rsidRPr="005B4056" w:rsidRDefault="00D329B3" w:rsidP="00D329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162CA42" w14:textId="368CEF26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107</w:t>
            </w:r>
          </w:p>
        </w:tc>
      </w:tr>
      <w:tr w:rsidR="00D329B3" w:rsidRPr="005B4056" w14:paraId="120D190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2D15B346" w14:textId="77777777" w:rsidR="00D329B3" w:rsidRPr="005B4056" w:rsidRDefault="00D329B3" w:rsidP="00D329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48B4BB0" w14:textId="42878B46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513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EE36ECF" w14:textId="77777777" w:rsidR="00D329B3" w:rsidRPr="005B4056" w:rsidRDefault="00D329B3" w:rsidP="00D329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61EED2A" w14:textId="63BB7051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657</w:t>
            </w:r>
          </w:p>
        </w:tc>
        <w:tc>
          <w:tcPr>
            <w:tcW w:w="180" w:type="dxa"/>
            <w:gridSpan w:val="2"/>
          </w:tcPr>
          <w:p w14:paraId="7B7D48A9" w14:textId="77777777" w:rsidR="00D329B3" w:rsidRPr="005B4056" w:rsidRDefault="00D329B3" w:rsidP="00D329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0596486" w14:textId="2724AE63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498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0721629" w14:textId="77777777" w:rsidR="00D329B3" w:rsidRPr="005B4056" w:rsidRDefault="00D329B3" w:rsidP="00D329B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3C9068D" w14:textId="09BDD633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645</w:t>
            </w:r>
          </w:p>
        </w:tc>
      </w:tr>
      <w:tr w:rsidR="00D329B3" w:rsidRPr="005B4056" w14:paraId="05AC7991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1B85F82A" w14:textId="77777777" w:rsidR="00D329B3" w:rsidRPr="005B4056" w:rsidRDefault="00D329B3" w:rsidP="00D329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D8E15D5" w14:textId="62CE63CE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EE87D85" w14:textId="77777777" w:rsidR="00D329B3" w:rsidRPr="005B4056" w:rsidRDefault="00D329B3" w:rsidP="00D329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8243BF2" w14:textId="6DD51ED9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180" w:type="dxa"/>
            <w:gridSpan w:val="2"/>
          </w:tcPr>
          <w:p w14:paraId="311C8A95" w14:textId="77777777" w:rsidR="00D329B3" w:rsidRPr="005B4056" w:rsidRDefault="00D329B3" w:rsidP="00D329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EFD3D89" w14:textId="2CADEB32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302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42E8E94" w14:textId="77777777" w:rsidR="00D329B3" w:rsidRPr="005B4056" w:rsidRDefault="00D329B3" w:rsidP="00D329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920AD7D" w14:textId="114D3E69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286</w:t>
            </w:r>
          </w:p>
        </w:tc>
      </w:tr>
      <w:tr w:rsidR="00D329B3" w:rsidRPr="005B4056" w14:paraId="38B9C4A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44C06B65" w14:textId="77777777" w:rsidR="00D329B3" w:rsidRPr="005B4056" w:rsidRDefault="00D329B3" w:rsidP="00D329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4E4D29E" w14:textId="0EBC246F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153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970B177" w14:textId="77777777" w:rsidR="00D329B3" w:rsidRPr="005B4056" w:rsidRDefault="00D329B3" w:rsidP="00D329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35519AA" w14:textId="302C5CE6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180" w:type="dxa"/>
            <w:gridSpan w:val="2"/>
          </w:tcPr>
          <w:p w14:paraId="22C67D47" w14:textId="77777777" w:rsidR="00D329B3" w:rsidRPr="005B4056" w:rsidRDefault="00D329B3" w:rsidP="00D329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C0E3A3" w14:textId="4B11EFA0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09E9ABB3" w14:textId="77777777" w:rsidR="00D329B3" w:rsidRPr="005B4056" w:rsidRDefault="00D329B3" w:rsidP="00D329B3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46CB071" w14:textId="5AD4C4BF" w:rsidR="00D329B3" w:rsidRPr="005B4056" w:rsidRDefault="00AA1075" w:rsidP="00D32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A46884" w:rsidRPr="005B4056" w14:paraId="052D62A6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49BA2032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471FCBA" w14:textId="684C6594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329B3" w:rsidRPr="00D329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23F927E4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87C11C6" w14:textId="427CA024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040</w:t>
            </w:r>
          </w:p>
        </w:tc>
        <w:tc>
          <w:tcPr>
            <w:tcW w:w="180" w:type="dxa"/>
            <w:gridSpan w:val="2"/>
          </w:tcPr>
          <w:p w14:paraId="3AC29865" w14:textId="77777777" w:rsidR="00A46884" w:rsidRPr="005B4056" w:rsidRDefault="00A46884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65D2EC3" w14:textId="3E7F6738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329B3" w:rsidRPr="00D329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FD7C109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23155A13" w14:textId="373B0710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607</w:t>
            </w:r>
          </w:p>
        </w:tc>
      </w:tr>
      <w:tr w:rsidR="00A46884" w:rsidRPr="005B4056" w14:paraId="7459CF81" w14:textId="77777777" w:rsidTr="006747B6">
        <w:trPr>
          <w:gridAfter w:val="1"/>
          <w:wAfter w:w="9" w:type="dxa"/>
          <w:trHeight w:val="370"/>
        </w:trPr>
        <w:tc>
          <w:tcPr>
            <w:tcW w:w="4050" w:type="dxa"/>
          </w:tcPr>
          <w:p w14:paraId="392E2251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416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5B405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>ค่าเผื่อการปรับมูลค่าของสินค้าคงเหลือ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9E7571E" w14:textId="5328794D" w:rsidR="00A46884" w:rsidRPr="005B4056" w:rsidRDefault="00D329B3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hAnsi="Angsana New"/>
                <w:sz w:val="30"/>
                <w:szCs w:val="30"/>
              </w:rPr>
              <w:t>3</w:t>
            </w:r>
            <w:r w:rsidR="00AA107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B05DDA1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B14717C" w14:textId="10849D11" w:rsidR="00A46884" w:rsidRPr="005B4056" w:rsidRDefault="00A4688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</w:tcPr>
          <w:p w14:paraId="4A526F99" w14:textId="77777777" w:rsidR="00A46884" w:rsidRPr="005B4056" w:rsidRDefault="00A46884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7901A58" w14:textId="07EF518B" w:rsidR="00A46884" w:rsidRPr="005B4056" w:rsidRDefault="00D329B3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hAnsi="Angsana New"/>
                <w:sz w:val="30"/>
                <w:szCs w:val="30"/>
              </w:rPr>
              <w:t>3</w:t>
            </w:r>
            <w:r w:rsidR="00AA1075">
              <w:rPr>
                <w:rFonts w:ascii="Angsana New" w:hAnsi="Angsana New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E4F9309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DC89DC7" w14:textId="374B523F" w:rsidR="00A46884" w:rsidRPr="005B4056" w:rsidRDefault="00A46884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hAnsi="Angsana New"/>
                <w:sz w:val="30"/>
                <w:szCs w:val="30"/>
              </w:rPr>
              <w:t>16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6884" w:rsidRPr="005B4056" w14:paraId="59C67778" w14:textId="77777777" w:rsidTr="006747B6">
        <w:trPr>
          <w:gridAfter w:val="1"/>
          <w:wAfter w:w="9" w:type="dxa"/>
        </w:trPr>
        <w:tc>
          <w:tcPr>
            <w:tcW w:w="4050" w:type="dxa"/>
          </w:tcPr>
          <w:p w14:paraId="347A7D80" w14:textId="77777777" w:rsidR="00A46884" w:rsidRPr="005B4056" w:rsidRDefault="00A46884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2D783B" w14:textId="3B8E6856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D329B3" w:rsidRPr="00D329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179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1D6A5C62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6D320" w14:textId="39ED46D7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024</w:t>
            </w:r>
          </w:p>
        </w:tc>
        <w:tc>
          <w:tcPr>
            <w:tcW w:w="180" w:type="dxa"/>
            <w:gridSpan w:val="2"/>
          </w:tcPr>
          <w:p w14:paraId="47BE3CF4" w14:textId="77777777" w:rsidR="00A46884" w:rsidRPr="005B4056" w:rsidRDefault="00A46884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53DAC" w14:textId="0E6F6322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D329B3" w:rsidRPr="00D329B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528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D8BD1F0" w14:textId="77777777" w:rsidR="00A46884" w:rsidRPr="005B4056" w:rsidRDefault="00A46884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01D7F3" w14:textId="42882E61" w:rsidR="00A46884" w:rsidRPr="005B4056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A4688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591</w:t>
            </w:r>
          </w:p>
        </w:tc>
      </w:tr>
      <w:tr w:rsidR="00EF66FF" w:rsidRPr="00AB5C0F" w14:paraId="477E30CC" w14:textId="77777777" w:rsidTr="00EF66FF">
        <w:trPr>
          <w:gridAfter w:val="1"/>
          <w:wAfter w:w="9" w:type="dxa"/>
        </w:trPr>
        <w:tc>
          <w:tcPr>
            <w:tcW w:w="4050" w:type="dxa"/>
          </w:tcPr>
          <w:p w14:paraId="45E51B99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16099DF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1FBB8F4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60F36AA4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0" w:type="dxa"/>
            <w:gridSpan w:val="2"/>
          </w:tcPr>
          <w:p w14:paraId="754F00A6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2D8CFCC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02A8A9BE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B848F67" w14:textId="77777777" w:rsidR="00EF66FF" w:rsidRPr="00AB5C0F" w:rsidRDefault="00EF66F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547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</w:tr>
      <w:tr w:rsidR="00EF66FF" w:rsidRPr="005B4056" w14:paraId="0447687B" w14:textId="77777777" w:rsidTr="00CA768A">
        <w:trPr>
          <w:gridAfter w:val="1"/>
          <w:wAfter w:w="9" w:type="dxa"/>
        </w:trPr>
        <w:tc>
          <w:tcPr>
            <w:tcW w:w="4050" w:type="dxa"/>
          </w:tcPr>
          <w:p w14:paraId="6E137051" w14:textId="77777777" w:rsidR="00EF66FF" w:rsidRPr="005B4056" w:rsidRDefault="00EF66FF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6"/>
            <w:tcBorders>
              <w:left w:val="nil"/>
              <w:right w:val="nil"/>
            </w:tcBorders>
          </w:tcPr>
          <w:p w14:paraId="71D1C5D7" w14:textId="7926A1FE" w:rsidR="00EF66FF" w:rsidRPr="003C439B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79FBDFF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6"/>
            <w:tcBorders>
              <w:left w:val="nil"/>
              <w:right w:val="nil"/>
            </w:tcBorders>
          </w:tcPr>
          <w:p w14:paraId="4FAB9386" w14:textId="751AE6CC" w:rsidR="00EF66FF" w:rsidRPr="003C439B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EF66FF" w:rsidRPr="005B4056" w14:paraId="33379F4E" w14:textId="77777777" w:rsidTr="006747B6">
        <w:tc>
          <w:tcPr>
            <w:tcW w:w="4059" w:type="dxa"/>
            <w:gridSpan w:val="2"/>
          </w:tcPr>
          <w:p w14:paraId="75CFF259" w14:textId="09740425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3D294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="00B60D5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 w:rsidR="00B60D57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5913B11" w14:textId="70C644F6" w:rsidR="00EF66FF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6F93C308" w14:textId="77777777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2ADEB2B" w14:textId="08C8586A" w:rsidR="00EF66FF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80" w:type="dxa"/>
            <w:gridSpan w:val="2"/>
          </w:tcPr>
          <w:p w14:paraId="35237B68" w14:textId="77777777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2D4213C2" w14:textId="2BE0583A" w:rsidR="00EF66FF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AFCBE2F" w14:textId="77777777" w:rsidR="00EF66FF" w:rsidRPr="0024416E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D190092" w14:textId="5E028441" w:rsidR="00EF66FF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EF66FF" w:rsidRPr="005B4056" w14:paraId="42EC0024" w14:textId="77777777" w:rsidTr="00EF66FF">
        <w:tc>
          <w:tcPr>
            <w:tcW w:w="4059" w:type="dxa"/>
            <w:gridSpan w:val="2"/>
          </w:tcPr>
          <w:p w14:paraId="151B5C5E" w14:textId="77777777" w:rsidR="00EF66FF" w:rsidRPr="005B4056" w:rsidRDefault="00EF66FF" w:rsidP="005A2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4"/>
            <w:tcBorders>
              <w:left w:val="nil"/>
              <w:right w:val="nil"/>
            </w:tcBorders>
          </w:tcPr>
          <w:p w14:paraId="569C3D64" w14:textId="7CED604A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66FF" w:rsidRPr="005B4056" w14:paraId="483A40A6" w14:textId="77777777" w:rsidTr="006747B6">
        <w:tc>
          <w:tcPr>
            <w:tcW w:w="4059" w:type="dxa"/>
            <w:gridSpan w:val="2"/>
          </w:tcPr>
          <w:p w14:paraId="77E74B00" w14:textId="2004D335" w:rsidR="00EF66FF" w:rsidRPr="005B4056" w:rsidRDefault="00EF66FF" w:rsidP="005A2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F352CC4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6035F74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A71AF8C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36684F7F" w14:textId="77777777" w:rsidR="00EF66FF" w:rsidRPr="005B4056" w:rsidRDefault="00EF66FF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ABE9978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D1284BB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A7AE89B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F66FF" w:rsidRPr="005B4056" w14:paraId="2F854111" w14:textId="77777777" w:rsidTr="006747B6">
        <w:tc>
          <w:tcPr>
            <w:tcW w:w="4059" w:type="dxa"/>
            <w:gridSpan w:val="2"/>
          </w:tcPr>
          <w:p w14:paraId="7DCEFEF0" w14:textId="5A2294B9" w:rsidR="00EF66FF" w:rsidRPr="005B4056" w:rsidRDefault="00EF66FF" w:rsidP="005A20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5B4056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91726D7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5839BE13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A3DD30B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70D6154D" w14:textId="77777777" w:rsidR="00EF66FF" w:rsidRPr="005B4056" w:rsidRDefault="00EF66FF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FFC0FAD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63F23E7B" w14:textId="77777777" w:rsidR="00EF66FF" w:rsidRPr="005B4056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F53DE55" w14:textId="77777777" w:rsidR="00EF66FF" w:rsidRPr="005B4056" w:rsidRDefault="00EF66FF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A10D7" w:rsidRPr="005B4056" w14:paraId="3BEE8E18" w14:textId="77777777" w:rsidTr="006747B6">
        <w:tc>
          <w:tcPr>
            <w:tcW w:w="4059" w:type="dxa"/>
            <w:gridSpan w:val="2"/>
          </w:tcPr>
          <w:p w14:paraId="261DE904" w14:textId="77777777" w:rsidR="001A10D7" w:rsidRPr="005B4056" w:rsidRDefault="001A10D7" w:rsidP="001A10D7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4810F00" w14:textId="5A32017C" w:rsidR="001A10D7" w:rsidRPr="005B4056" w:rsidRDefault="00AA1075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13</w:t>
            </w:r>
            <w:r w:rsidR="001A10D7" w:rsidRPr="001A10D7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462956F4" w14:textId="77777777" w:rsidR="001A10D7" w:rsidRPr="005B4056" w:rsidRDefault="001A10D7" w:rsidP="001A10D7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AF9B452" w14:textId="17B7009D" w:rsidR="001A10D7" w:rsidRPr="005B4056" w:rsidRDefault="00AA1075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9</w:t>
            </w:r>
            <w:r w:rsidR="001A10D7" w:rsidRPr="001A10D7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</w:tcPr>
          <w:p w14:paraId="188773ED" w14:textId="77777777" w:rsidR="001A10D7" w:rsidRPr="005B4056" w:rsidRDefault="001A10D7" w:rsidP="001A10D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1F76FF2D" w14:textId="6B55499E" w:rsidR="001A10D7" w:rsidRPr="005B4056" w:rsidRDefault="00AA1075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13</w:t>
            </w:r>
            <w:r w:rsidR="001A10D7" w:rsidRPr="001A10D7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3281E0A" w14:textId="77777777" w:rsidR="001A10D7" w:rsidRPr="005B4056" w:rsidRDefault="001A10D7" w:rsidP="001A10D7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515446B" w14:textId="18994264" w:rsidR="001A10D7" w:rsidRPr="005B4056" w:rsidRDefault="00AA1075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9</w:t>
            </w:r>
            <w:r w:rsidR="001A10D7" w:rsidRPr="001A10D7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096</w:t>
            </w:r>
          </w:p>
        </w:tc>
      </w:tr>
      <w:tr w:rsidR="001A10D7" w:rsidRPr="005B4056" w14:paraId="501563C7" w14:textId="77777777" w:rsidTr="006747B6">
        <w:tc>
          <w:tcPr>
            <w:tcW w:w="4059" w:type="dxa"/>
            <w:gridSpan w:val="2"/>
          </w:tcPr>
          <w:p w14:paraId="49CE04A9" w14:textId="03DA5B90" w:rsidR="001A10D7" w:rsidRPr="005B4056" w:rsidRDefault="001A10D7" w:rsidP="001A10D7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cs/>
              </w:rPr>
              <w:t>การปรับลด</w:t>
            </w:r>
            <w:r w:rsidRPr="005B4056">
              <w:rPr>
                <w:rFonts w:ascii="Angsana New" w:hAnsi="Angsana New"/>
                <w:sz w:val="30"/>
                <w:szCs w:val="30"/>
                <w:cs/>
              </w:rPr>
              <w:t>มูลค่าสุทธิที่จะได้รับ</w:t>
            </w: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F95AE58" w14:textId="4B6FDBD8" w:rsidR="001A10D7" w:rsidRPr="005B4056" w:rsidRDefault="00AA1075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2C4E55D7" w14:textId="77777777" w:rsidR="001A10D7" w:rsidRPr="00505376" w:rsidRDefault="001A10D7" w:rsidP="001A10D7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43FD3EC" w14:textId="4D32BD7D" w:rsidR="001A10D7" w:rsidRPr="005B4056" w:rsidRDefault="001A10D7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10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</w:tcPr>
          <w:p w14:paraId="2FB1F521" w14:textId="77777777" w:rsidR="001A10D7" w:rsidRPr="00505376" w:rsidRDefault="001A10D7" w:rsidP="001A10D7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left w:val="nil"/>
              <w:right w:val="nil"/>
            </w:tcBorders>
          </w:tcPr>
          <w:p w14:paraId="5915B825" w14:textId="153D4A3A" w:rsidR="001A10D7" w:rsidRPr="005B4056" w:rsidRDefault="00AA1075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1465662" w14:textId="77777777" w:rsidR="001A10D7" w:rsidRPr="00505376" w:rsidRDefault="001A10D7" w:rsidP="001A10D7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726CB980" w14:textId="75F21BFA" w:rsidR="001A10D7" w:rsidRPr="005B4056" w:rsidRDefault="001A10D7" w:rsidP="001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1A10D7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EF66FF" w:rsidRPr="005B4056" w14:paraId="1FE783FA" w14:textId="77777777" w:rsidTr="006747B6">
        <w:tc>
          <w:tcPr>
            <w:tcW w:w="4059" w:type="dxa"/>
            <w:gridSpan w:val="2"/>
          </w:tcPr>
          <w:p w14:paraId="5FA1A1EE" w14:textId="77777777" w:rsidR="00EF66FF" w:rsidRPr="005B4056" w:rsidRDefault="00EF66FF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CE2317" w14:textId="592B223E" w:rsidR="00EF66FF" w:rsidRPr="00A75832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1A10D7" w:rsidRPr="001A10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3D251E52" w14:textId="77777777" w:rsidR="00EF66FF" w:rsidRPr="00A75832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8F805" w14:textId="46C8D757" w:rsidR="00EF66FF" w:rsidRPr="001A10D7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A10D7" w:rsidRPr="001A10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E675B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80" w:type="dxa"/>
            <w:gridSpan w:val="2"/>
          </w:tcPr>
          <w:p w14:paraId="771FB58C" w14:textId="77777777" w:rsidR="00EF66FF" w:rsidRPr="00EF66FF" w:rsidRDefault="00EF66FF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84C4FB" w14:textId="75727C13" w:rsidR="00EF66FF" w:rsidRPr="00EF66FF" w:rsidRDefault="00AA1075" w:rsidP="005356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="001A10D7" w:rsidRPr="001A10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  <w:tc>
          <w:tcPr>
            <w:tcW w:w="180" w:type="dxa"/>
            <w:gridSpan w:val="2"/>
            <w:tcBorders>
              <w:left w:val="nil"/>
              <w:right w:val="nil"/>
            </w:tcBorders>
          </w:tcPr>
          <w:p w14:paraId="7E85943E" w14:textId="77777777" w:rsidR="00EF66FF" w:rsidRPr="00EF66FF" w:rsidRDefault="00EF66FF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94FE2A" w14:textId="505DB3A3" w:rsidR="00EF66FF" w:rsidRPr="00EF66FF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  <w:r w:rsidR="001A10D7" w:rsidRPr="001A10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096</w:t>
            </w:r>
          </w:p>
        </w:tc>
      </w:tr>
    </w:tbl>
    <w:p w14:paraId="4F543AE5" w14:textId="77777777" w:rsidR="0024416E" w:rsidRPr="00C00E1B" w:rsidRDefault="0024416E" w:rsidP="00C0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lang w:val="th-TH"/>
        </w:rPr>
      </w:pPr>
    </w:p>
    <w:p w14:paraId="6E398D7D" w14:textId="77777777" w:rsidR="00AB5C0F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0FCA321E" w14:textId="43F6CD94" w:rsidR="00E94095" w:rsidRPr="00686947" w:rsidRDefault="00E94095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7B9F1BF2" w14:textId="06C1F8D0" w:rsidR="00E94095" w:rsidRPr="00AB5C0F" w:rsidRDefault="00E94095" w:rsidP="00C00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170"/>
        <w:gridCol w:w="180"/>
        <w:gridCol w:w="1170"/>
        <w:gridCol w:w="180"/>
        <w:gridCol w:w="1080"/>
        <w:gridCol w:w="180"/>
        <w:gridCol w:w="1170"/>
      </w:tblGrid>
      <w:tr w:rsidR="006747B6" w:rsidRPr="005B4056" w14:paraId="27566FD7" w14:textId="77777777" w:rsidTr="00ED1A5F">
        <w:tc>
          <w:tcPr>
            <w:tcW w:w="4059" w:type="dxa"/>
          </w:tcPr>
          <w:p w14:paraId="6506ED5B" w14:textId="77777777" w:rsidR="006747B6" w:rsidRPr="005B4056" w:rsidRDefault="006747B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55CCAA21" w14:textId="4D919F98" w:rsidR="006747B6" w:rsidRPr="005B4056" w:rsidRDefault="006747B6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27A7874F" w14:textId="77777777" w:rsidR="006747B6" w:rsidRPr="005B4056" w:rsidRDefault="006747B6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60FEBAF0" w14:textId="77777777" w:rsidR="006747B6" w:rsidRPr="005B4056" w:rsidRDefault="006747B6" w:rsidP="005A20B6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5B405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6747B6" w:rsidRPr="005B4056" w14:paraId="09651F4C" w14:textId="77777777" w:rsidTr="00ED1A5F">
        <w:tc>
          <w:tcPr>
            <w:tcW w:w="4059" w:type="dxa"/>
          </w:tcPr>
          <w:p w14:paraId="0226F020" w14:textId="77777777" w:rsidR="006747B6" w:rsidRPr="005B4056" w:rsidRDefault="006747B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AD6A8CF" w14:textId="616E56E1" w:rsidR="006747B6" w:rsidRPr="0024416E" w:rsidRDefault="006747B6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16D4FD" w14:textId="77777777" w:rsidR="006747B6" w:rsidRPr="0024416E" w:rsidRDefault="006747B6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EF59279" w14:textId="15971E33" w:rsidR="006747B6" w:rsidRPr="0024416E" w:rsidRDefault="006747B6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E011E5F" w14:textId="77777777" w:rsidR="006747B6" w:rsidRPr="0024416E" w:rsidRDefault="006747B6" w:rsidP="005A20B6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F70A6F" w14:textId="27FD5721" w:rsidR="006747B6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58420D" w14:textId="77777777" w:rsidR="006747B6" w:rsidRPr="0024416E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7EAE521" w14:textId="6A2F241D" w:rsidR="006747B6" w:rsidRPr="0024416E" w:rsidRDefault="00AA1075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75832" w:rsidRPr="005B4056" w14:paraId="2BA0EFDE" w14:textId="77777777" w:rsidTr="00ED1A5F">
        <w:tc>
          <w:tcPr>
            <w:tcW w:w="4059" w:type="dxa"/>
          </w:tcPr>
          <w:p w14:paraId="4CF9D8A3" w14:textId="77777777" w:rsidR="00A75832" w:rsidRPr="005B4056" w:rsidRDefault="00A75832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7F8C593" w14:textId="77777777" w:rsidR="00A75832" w:rsidRPr="003C439B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DC06283" w14:textId="77777777" w:rsidR="00A75832" w:rsidRPr="0024416E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88FE15B" w14:textId="77777777" w:rsidR="00A75832" w:rsidRPr="003C439B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2C52884" w14:textId="77777777" w:rsidR="00A75832" w:rsidRPr="0024416E" w:rsidRDefault="00A75832" w:rsidP="005A20B6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6CAC5E0C" w14:textId="513DDB34" w:rsidR="00A75832" w:rsidRPr="003C439B" w:rsidRDefault="00A75832" w:rsidP="005A20B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2FE3" w:rsidRPr="005B4056" w14:paraId="5361EAB0" w14:textId="77777777" w:rsidTr="00A75832">
        <w:tc>
          <w:tcPr>
            <w:tcW w:w="4059" w:type="dxa"/>
          </w:tcPr>
          <w:p w14:paraId="50095EF7" w14:textId="1070ED44" w:rsidR="00392FE3" w:rsidRPr="005B4056" w:rsidRDefault="00392FE3" w:rsidP="00392FE3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E1E0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8CFE67" w14:textId="043A4C5D" w:rsidR="00392FE3" w:rsidRPr="005B4056" w:rsidRDefault="00392FE3" w:rsidP="0039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60872A2" w14:textId="77777777" w:rsidR="00392FE3" w:rsidRPr="005B4056" w:rsidRDefault="00392FE3" w:rsidP="00392FE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229A0D" w14:textId="6107D319" w:rsidR="00392FE3" w:rsidRPr="005B4056" w:rsidRDefault="00392FE3" w:rsidP="0039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7CBF76" w14:textId="77777777" w:rsidR="00392FE3" w:rsidRPr="005B4056" w:rsidRDefault="00392FE3" w:rsidP="00392FE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C9EA6F" w14:textId="06E4BC79" w:rsidR="00392FE3" w:rsidRPr="005B4056" w:rsidRDefault="00392FE3" w:rsidP="0039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2F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A1075" w:rsidRPr="00AA1075">
              <w:rPr>
                <w:rFonts w:ascii="Angsana New" w:hAnsi="Angsana New"/>
                <w:sz w:val="30"/>
                <w:szCs w:val="30"/>
              </w:rPr>
              <w:t>3</w:t>
            </w:r>
            <w:r w:rsidRPr="00392FE3">
              <w:rPr>
                <w:rFonts w:ascii="Angsana New" w:hAnsi="Angsana New"/>
                <w:sz w:val="30"/>
                <w:szCs w:val="30"/>
              </w:rPr>
              <w:t>,</w:t>
            </w:r>
            <w:r w:rsidR="00AA1075" w:rsidRPr="00AA1075">
              <w:rPr>
                <w:rFonts w:ascii="Angsana New" w:hAnsi="Angsana New"/>
                <w:sz w:val="30"/>
                <w:szCs w:val="30"/>
              </w:rPr>
              <w:t>006</w:t>
            </w:r>
            <w:r w:rsidRPr="00392F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3372A1" w14:textId="77777777" w:rsidR="00392FE3" w:rsidRPr="005B4056" w:rsidRDefault="00392FE3" w:rsidP="00392FE3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4C136D9" w14:textId="07CBED57" w:rsidR="00392FE3" w:rsidRPr="005B4056" w:rsidRDefault="00AA1075" w:rsidP="0039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</w:t>
            </w:r>
            <w:r w:rsidR="00392FE3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735</w:t>
            </w:r>
          </w:p>
        </w:tc>
      </w:tr>
      <w:tr w:rsidR="00392FE3" w:rsidRPr="005B4056" w14:paraId="09F89CF7" w14:textId="77777777" w:rsidTr="00ED1A5F">
        <w:tc>
          <w:tcPr>
            <w:tcW w:w="4059" w:type="dxa"/>
          </w:tcPr>
          <w:p w14:paraId="6E754331" w14:textId="305906E1" w:rsidR="00392FE3" w:rsidRPr="005B4056" w:rsidRDefault="00392FE3" w:rsidP="00392FE3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39FA62A" w14:textId="777EA305" w:rsidR="00392FE3" w:rsidRPr="005B4056" w:rsidRDefault="00392FE3" w:rsidP="0039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EB65A5F" w14:textId="77777777" w:rsidR="00392FE3" w:rsidRPr="00505376" w:rsidRDefault="00392FE3" w:rsidP="00392FE3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B5C26E" w14:textId="4B903CF0" w:rsidR="00392FE3" w:rsidRPr="005B4056" w:rsidRDefault="00392FE3" w:rsidP="0039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BF0E095" w14:textId="77777777" w:rsidR="00392FE3" w:rsidRPr="00505376" w:rsidRDefault="00392FE3" w:rsidP="00392FE3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2E4A040" w14:textId="5625A981" w:rsidR="00392FE3" w:rsidRPr="005B4056" w:rsidRDefault="00392FE3" w:rsidP="0039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92FE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A1075" w:rsidRPr="00AA1075">
              <w:rPr>
                <w:rFonts w:ascii="Angsana New" w:hAnsi="Angsana New"/>
                <w:sz w:val="30"/>
                <w:szCs w:val="30"/>
              </w:rPr>
              <w:t>54</w:t>
            </w:r>
            <w:r w:rsidRPr="00392FE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7E49548" w14:textId="77777777" w:rsidR="00392FE3" w:rsidRPr="00505376" w:rsidRDefault="00392FE3" w:rsidP="00392FE3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3FE9CA" w14:textId="14F95502" w:rsidR="00392FE3" w:rsidRPr="005B4056" w:rsidRDefault="00AA1075" w:rsidP="00392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6747B6" w:rsidRPr="005B4056" w14:paraId="13AADD49" w14:textId="77777777" w:rsidTr="00A75832">
        <w:tc>
          <w:tcPr>
            <w:tcW w:w="4059" w:type="dxa"/>
          </w:tcPr>
          <w:p w14:paraId="21AA5426" w14:textId="3187F32D" w:rsidR="006747B6" w:rsidRPr="005B4056" w:rsidRDefault="006747B6" w:rsidP="005A20B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E1E0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B60D5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B60D5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6AF3EC" w14:textId="636619C5" w:rsidR="006747B6" w:rsidRPr="000D08A1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1C6E78" w14:textId="77777777" w:rsidR="006747B6" w:rsidRPr="005B4056" w:rsidRDefault="006747B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C69AE1" w14:textId="5040DCDE" w:rsidR="006747B6" w:rsidRPr="005B4056" w:rsidRDefault="006747B6" w:rsidP="005A20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F3086CC" w14:textId="77777777" w:rsidR="006747B6" w:rsidRPr="005B4056" w:rsidRDefault="006747B6" w:rsidP="005A20B6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B030E1" w14:textId="5526E47B" w:rsidR="006747B6" w:rsidRPr="00C0618E" w:rsidRDefault="00AA1075" w:rsidP="00DE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392FE3" w:rsidRPr="00C0618E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060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94FE974" w14:textId="77777777" w:rsidR="006747B6" w:rsidRPr="00C0618E" w:rsidRDefault="006747B6" w:rsidP="005A20B6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BBC614" w14:textId="54A85793" w:rsidR="006747B6" w:rsidRPr="005B4056" w:rsidRDefault="00AA1075" w:rsidP="00DE0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A75832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897</w:t>
            </w:r>
          </w:p>
        </w:tc>
      </w:tr>
    </w:tbl>
    <w:p w14:paraId="6609A5F0" w14:textId="382F3A5D" w:rsidR="00E94095" w:rsidRPr="00AB5C0F" w:rsidRDefault="00E94095" w:rsidP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8"/>
          <w:szCs w:val="28"/>
          <w:lang w:val="th-TH"/>
        </w:rPr>
      </w:pPr>
    </w:p>
    <w:p w14:paraId="5F4F2BEF" w14:textId="5A88805C" w:rsidR="00AB5C0F" w:rsidRDefault="008A656B" w:rsidP="007D3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  <w:lang w:val="en-GB"/>
        </w:rPr>
      </w:pPr>
      <w:r w:rsidRPr="008A656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t>การเปลี่ยนแปลงของเงินลงทุนในบริษัทย่อย</w:t>
      </w:r>
    </w:p>
    <w:p w14:paraId="41B12BCE" w14:textId="77777777" w:rsidR="008A656B" w:rsidRPr="00AB5C0F" w:rsidRDefault="008A656B" w:rsidP="007D3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  <w:lang w:val="th-TH"/>
        </w:rPr>
      </w:pPr>
    </w:p>
    <w:p w14:paraId="7B5567EE" w14:textId="77777777" w:rsidR="00AB5C0F" w:rsidRPr="00AB5C0F" w:rsidRDefault="00AB5C0F" w:rsidP="007D399B">
      <w:pPr>
        <w:pStyle w:val="block"/>
        <w:spacing w:after="0" w:line="240" w:lineRule="auto"/>
        <w:ind w:left="540" w:right="380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AB5C0F">
        <w:rPr>
          <w:rFonts w:ascii="Angsana New" w:hAnsi="Angsana New"/>
          <w:i/>
          <w:iCs/>
          <w:sz w:val="30"/>
          <w:szCs w:val="30"/>
          <w:cs/>
          <w:lang w:bidi="th-TH"/>
        </w:rPr>
        <w:t>บริษัท จีจีซี ไบโอ</w:t>
      </w:r>
      <w:r w:rsidRPr="00AB5C0F">
        <w:rPr>
          <w:rFonts w:ascii="Angsana New" w:hAnsi="Angsana New"/>
          <w:i/>
          <w:iCs/>
          <w:sz w:val="30"/>
          <w:szCs w:val="30"/>
          <w:lang w:bidi="th-TH"/>
        </w:rPr>
        <w:t xml:space="preserve"> </w:t>
      </w:r>
      <w:r w:rsidRPr="00AB5C0F">
        <w:rPr>
          <w:rFonts w:ascii="Angsana New" w:hAnsi="Angsana New"/>
          <w:i/>
          <w:iCs/>
          <w:sz w:val="30"/>
          <w:szCs w:val="30"/>
          <w:cs/>
          <w:lang w:bidi="th-TH"/>
        </w:rPr>
        <w:t>เคมิคอล จำกัด</w:t>
      </w:r>
    </w:p>
    <w:p w14:paraId="638DF398" w14:textId="77777777" w:rsidR="007D399B" w:rsidRDefault="007D399B" w:rsidP="007D3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4DB042" w14:textId="0BBBB8AF" w:rsidR="007D399B" w:rsidRDefault="007D399B" w:rsidP="007D39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E154DF">
        <w:rPr>
          <w:rFonts w:ascii="Angsana New" w:hAnsi="Angsana New" w:hint="cs"/>
          <w:spacing w:val="-4"/>
          <w:sz w:val="30"/>
          <w:szCs w:val="30"/>
          <w:cs/>
        </w:rPr>
        <w:t xml:space="preserve">ในเดือนพฤษภาคม </w:t>
      </w:r>
      <w:r w:rsidRPr="00E154DF">
        <w:rPr>
          <w:rFonts w:ascii="Angsana New" w:hAnsi="Angsana New"/>
          <w:spacing w:val="-4"/>
          <w:sz w:val="30"/>
          <w:szCs w:val="30"/>
        </w:rPr>
        <w:t xml:space="preserve">2565 </w:t>
      </w:r>
      <w:r w:rsidRPr="00E154DF">
        <w:rPr>
          <w:rFonts w:ascii="Angsana New" w:hAnsi="Angsana New" w:hint="cs"/>
          <w:spacing w:val="-4"/>
          <w:sz w:val="30"/>
          <w:szCs w:val="30"/>
          <w:cs/>
        </w:rPr>
        <w:t>บริษัทได้เพิ่มเงินลงทุนใน</w:t>
      </w:r>
      <w:r w:rsidRPr="00E154DF">
        <w:rPr>
          <w:rFonts w:ascii="Angsana New" w:hAnsi="Angsana New" w:hint="cs"/>
          <w:spacing w:val="-4"/>
          <w:sz w:val="30"/>
          <w:szCs w:val="30"/>
          <w:cs/>
          <w:lang w:val="en-GB"/>
        </w:rPr>
        <w:t>บริษัท</w:t>
      </w:r>
      <w:r w:rsidRPr="00E154DF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E154DF">
        <w:rPr>
          <w:rFonts w:ascii="Angsana New" w:hAnsi="Angsana New" w:hint="cs"/>
          <w:spacing w:val="-4"/>
          <w:sz w:val="30"/>
          <w:szCs w:val="30"/>
          <w:cs/>
          <w:lang w:val="en-GB"/>
        </w:rPr>
        <w:t>จีจีซี</w:t>
      </w:r>
      <w:r w:rsidRPr="00E154DF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E154DF">
        <w:rPr>
          <w:rFonts w:ascii="Angsana New" w:hAnsi="Angsana New" w:hint="cs"/>
          <w:spacing w:val="-4"/>
          <w:sz w:val="30"/>
          <w:szCs w:val="30"/>
          <w:cs/>
          <w:lang w:val="en-GB"/>
        </w:rPr>
        <w:t>ไบโอ</w:t>
      </w:r>
      <w:r w:rsidRPr="00E154DF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E154DF">
        <w:rPr>
          <w:rFonts w:ascii="Angsana New" w:hAnsi="Angsana New" w:hint="cs"/>
          <w:spacing w:val="-4"/>
          <w:sz w:val="30"/>
          <w:szCs w:val="30"/>
          <w:cs/>
          <w:lang w:val="en-GB"/>
        </w:rPr>
        <w:t>เคมิคอล</w:t>
      </w:r>
      <w:r w:rsidRPr="00E154DF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E154DF">
        <w:rPr>
          <w:rFonts w:ascii="Angsana New" w:hAnsi="Angsana New" w:hint="cs"/>
          <w:spacing w:val="-4"/>
          <w:sz w:val="30"/>
          <w:szCs w:val="30"/>
          <w:cs/>
          <w:lang w:val="en-GB"/>
        </w:rPr>
        <w:t>จำกัด ซึ่งเป็น</w:t>
      </w:r>
      <w:r w:rsidRPr="00E154DF">
        <w:rPr>
          <w:rFonts w:ascii="Angsana New" w:hAnsi="Angsana New" w:hint="cs"/>
          <w:spacing w:val="-4"/>
          <w:sz w:val="30"/>
          <w:szCs w:val="30"/>
          <w:cs/>
        </w:rPr>
        <w:t xml:space="preserve">บริษัทย่อย </w:t>
      </w:r>
      <w:r w:rsidRPr="00E154DF">
        <w:rPr>
          <w:rFonts w:ascii="Angsana New" w:hAnsi="Angsana New"/>
          <w:spacing w:val="-4"/>
          <w:sz w:val="30"/>
          <w:szCs w:val="30"/>
          <w:cs/>
          <w:lang w:val="en-GB"/>
        </w:rPr>
        <w:t>เป็นจำนวนเงิน</w:t>
      </w:r>
      <w:r w:rsidRPr="00E573C3">
        <w:rPr>
          <w:rFonts w:ascii="Angsana New" w:hAnsi="Angsana New"/>
          <w:sz w:val="30"/>
          <w:szCs w:val="30"/>
          <w:cs/>
          <w:lang w:val="en-GB"/>
        </w:rPr>
        <w:t xml:space="preserve">รวม </w:t>
      </w:r>
      <w:r w:rsidRPr="00E573C3">
        <w:rPr>
          <w:rFonts w:ascii="Angsana New" w:hAnsi="Angsana New"/>
          <w:sz w:val="30"/>
          <w:szCs w:val="30"/>
        </w:rPr>
        <w:t>53.6</w:t>
      </w:r>
      <w:r>
        <w:rPr>
          <w:rFonts w:ascii="Angsana New" w:hAnsi="Angsana New"/>
          <w:sz w:val="30"/>
          <w:szCs w:val="30"/>
        </w:rPr>
        <w:t>3</w:t>
      </w:r>
      <w:r w:rsidRPr="00E573C3">
        <w:rPr>
          <w:rFonts w:ascii="Angsana New" w:hAnsi="Angsana New"/>
          <w:sz w:val="30"/>
          <w:szCs w:val="30"/>
          <w:cs/>
          <w:lang w:val="en-GB"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โดยการชำระค่าหุ้นเพิ่มเติม </w:t>
      </w:r>
      <w:r w:rsidRPr="00E573C3">
        <w:rPr>
          <w:rFonts w:ascii="Angsana New" w:hAnsi="Angsana New" w:hint="cs"/>
          <w:sz w:val="30"/>
          <w:szCs w:val="30"/>
          <w:cs/>
          <w:lang w:val="en-GB"/>
        </w:rPr>
        <w:t>เพื่อลงทุนในธุรกิจอ้อยและน้ำตาล</w:t>
      </w:r>
      <w:r w:rsidRPr="00E573C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>
        <w:rPr>
          <w:rFonts w:ascii="Angsana New" w:hAnsi="Angsana New" w:hint="cs"/>
          <w:sz w:val="30"/>
          <w:szCs w:val="30"/>
          <w:cs/>
          <w:lang w:val="en-GB"/>
        </w:rPr>
        <w:t>ภายใต้</w:t>
      </w:r>
      <w:r w:rsidRPr="00E573C3">
        <w:rPr>
          <w:rFonts w:ascii="Angsana New" w:hAnsi="Angsana New" w:hint="cs"/>
          <w:sz w:val="30"/>
          <w:szCs w:val="30"/>
          <w:cs/>
          <w:lang w:val="en-GB"/>
        </w:rPr>
        <w:t>การดำเนินโครงการนครสวรรค์ไบโอคอมเพล็กซ์</w:t>
      </w:r>
      <w:r>
        <w:rPr>
          <w:rFonts w:ascii="Angsana New" w:hAnsi="Angsana New" w:hint="cs"/>
          <w:sz w:val="30"/>
          <w:szCs w:val="30"/>
          <w:cs/>
          <w:lang w:val="en-GB"/>
        </w:rPr>
        <w:t>ของการร่วมค้าของบริษัทย่อย</w:t>
      </w:r>
    </w:p>
    <w:p w14:paraId="6C5CE7B2" w14:textId="77777777" w:rsidR="007D399B" w:rsidRDefault="007D399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603A35CA" w14:textId="77777777" w:rsidR="007D399B" w:rsidRDefault="007D399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B2FE47F" w14:textId="43319552" w:rsidR="007D399B" w:rsidRPr="00E573C3" w:rsidRDefault="007D399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  <w:cs/>
          <w:lang w:val="en-GB"/>
        </w:rPr>
        <w:sectPr w:rsidR="007D399B" w:rsidRPr="00E573C3" w:rsidSect="0050547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14" w:chapStyle="1"/>
          <w:cols w:space="708"/>
          <w:titlePg/>
          <w:docGrid w:linePitch="360"/>
        </w:sectPr>
      </w:pPr>
    </w:p>
    <w:p w14:paraId="175D9CBA" w14:textId="6F04ACD5" w:rsidR="009E66A1" w:rsidRPr="00CB5126" w:rsidRDefault="009E66A1" w:rsidP="00A46884">
      <w:pPr>
        <w:pStyle w:val="block"/>
        <w:tabs>
          <w:tab w:val="left" w:pos="-2835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เงินลงทุนในบริษัทย่อย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B60D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60D5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</w:t>
      </w:r>
      <w:r w:rsidR="00473CA0" w:rsidRPr="00CB5126">
        <w:rPr>
          <w:rFonts w:asciiTheme="majorBidi" w:hAnsiTheme="majorBidi" w:cstheme="majorBidi"/>
          <w:sz w:val="30"/>
          <w:szCs w:val="30"/>
          <w:cs/>
          <w:lang w:bidi="th-TH"/>
        </w:rPr>
        <w:t>สำหรับ</w:t>
      </w:r>
      <w:r w:rsidR="009871FE" w:rsidRPr="00CB5126">
        <w:rPr>
          <w:rFonts w:asciiTheme="majorBidi" w:hAnsiTheme="majorBidi" w:cstheme="majorBidi"/>
          <w:sz w:val="30"/>
          <w:szCs w:val="30"/>
          <w:cs/>
          <w:lang w:bidi="th-TH"/>
        </w:rPr>
        <w:t>งวด</w:t>
      </w:r>
      <w:r w:rsidR="00B60D57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="00E45D73" w:rsidRPr="00CB5126">
        <w:rPr>
          <w:rFonts w:asciiTheme="majorBidi" w:hAnsiTheme="majorBidi" w:cstheme="majorBidi"/>
          <w:sz w:val="30"/>
          <w:szCs w:val="30"/>
          <w:cs/>
          <w:lang w:bidi="th-TH"/>
        </w:rPr>
        <w:t>เ</w:t>
      </w:r>
      <w:r w:rsidR="00A71C87" w:rsidRPr="00CB5126">
        <w:rPr>
          <w:rFonts w:asciiTheme="majorBidi" w:hAnsiTheme="majorBidi" w:cstheme="majorBidi"/>
          <w:sz w:val="30"/>
          <w:szCs w:val="30"/>
          <w:cs/>
          <w:lang w:bidi="th-TH"/>
        </w:rPr>
        <w:t>ดือน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สิ้นสุดวันที่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B60D5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B60D5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C1559" w:rsidRPr="00CB512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2C1559" w:rsidRPr="00CB5126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CB5126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7D525512" w14:textId="5A5FEF01" w:rsidR="009E66A1" w:rsidRPr="008B0073" w:rsidRDefault="009E66A1" w:rsidP="00A46884">
      <w:pPr>
        <w:pStyle w:val="block"/>
        <w:spacing w:after="0" w:line="240" w:lineRule="auto"/>
        <w:ind w:left="0" w:right="127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1463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900"/>
        <w:gridCol w:w="900"/>
        <w:gridCol w:w="810"/>
        <w:gridCol w:w="830"/>
        <w:gridCol w:w="873"/>
        <w:gridCol w:w="180"/>
        <w:gridCol w:w="897"/>
        <w:gridCol w:w="180"/>
        <w:gridCol w:w="894"/>
        <w:gridCol w:w="181"/>
        <w:gridCol w:w="899"/>
        <w:gridCol w:w="180"/>
        <w:gridCol w:w="904"/>
        <w:gridCol w:w="183"/>
        <w:gridCol w:w="897"/>
        <w:gridCol w:w="180"/>
        <w:gridCol w:w="900"/>
        <w:gridCol w:w="180"/>
        <w:gridCol w:w="878"/>
      </w:tblGrid>
      <w:tr w:rsidR="008B0073" w:rsidRPr="00CB5126" w14:paraId="047593A2" w14:textId="77777777" w:rsidTr="00CE7CED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1727FE42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846" w:type="dxa"/>
            <w:gridSpan w:val="19"/>
            <w:shd w:val="clear" w:color="auto" w:fill="auto"/>
            <w:vAlign w:val="bottom"/>
          </w:tcPr>
          <w:p w14:paraId="7451E2C5" w14:textId="77777777" w:rsidR="008B0073" w:rsidRPr="00CB5126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B0073" w:rsidRPr="00CB5126" w:rsidDel="00685444" w14:paraId="36A7B466" w14:textId="77777777" w:rsidTr="00CE7CED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2DAD6F44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71924D21" w14:textId="117C0B80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right="-67" w:hanging="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สัดส่วน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14A5EB7E" w14:textId="2C4B3DF5" w:rsidR="008B0073" w:rsidRPr="00CB5126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50" w:type="dxa"/>
            <w:gridSpan w:val="3"/>
            <w:shd w:val="clear" w:color="auto" w:fill="auto"/>
            <w:vAlign w:val="bottom"/>
          </w:tcPr>
          <w:p w14:paraId="3C480808" w14:textId="24DF79AA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268EAC8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7E03C641" w14:textId="13970D21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1D9B661" w14:textId="77777777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4836905D" w14:textId="3E06527B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04D13A1" w14:textId="77777777" w:rsidR="008B0073" w:rsidRPr="00CB5126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bottom"/>
          </w:tcPr>
          <w:p w14:paraId="57F6EB24" w14:textId="1F19DB7F" w:rsidR="008B0073" w:rsidRPr="00CB5126" w:rsidDel="00685444" w:rsidRDefault="008B0073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</w:tr>
      <w:tr w:rsidR="00CE7CED" w:rsidRPr="00CB5126" w:rsidDel="00685444" w14:paraId="02AFE6AD" w14:textId="77777777" w:rsidTr="00CE7CED">
        <w:trPr>
          <w:cantSplit/>
          <w:tblHeader/>
        </w:trPr>
        <w:tc>
          <w:tcPr>
            <w:tcW w:w="2790" w:type="dxa"/>
            <w:shd w:val="clear" w:color="auto" w:fill="auto"/>
            <w:vAlign w:val="bottom"/>
          </w:tcPr>
          <w:p w14:paraId="78B9E6EF" w14:textId="77777777" w:rsidR="00CE7CED" w:rsidRPr="00CB5126" w:rsidDel="00685444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0EDD69BF" w14:textId="476AE25F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67" w:hanging="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640" w:type="dxa"/>
            <w:gridSpan w:val="2"/>
            <w:shd w:val="clear" w:color="auto" w:fill="auto"/>
            <w:vAlign w:val="bottom"/>
          </w:tcPr>
          <w:p w14:paraId="5F2E6EDF" w14:textId="30A369F0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ทุนที่ชำระแล้ว</w:t>
            </w:r>
          </w:p>
        </w:tc>
        <w:tc>
          <w:tcPr>
            <w:tcW w:w="1950" w:type="dxa"/>
            <w:gridSpan w:val="3"/>
            <w:shd w:val="clear" w:color="auto" w:fill="auto"/>
            <w:vAlign w:val="bottom"/>
          </w:tcPr>
          <w:p w14:paraId="13603A7B" w14:textId="0823D942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02F83" w14:textId="77777777" w:rsidR="00CE7CED" w:rsidRPr="00CB5126" w:rsidDel="00685444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74" w:type="dxa"/>
            <w:gridSpan w:val="3"/>
            <w:shd w:val="clear" w:color="auto" w:fill="auto"/>
            <w:vAlign w:val="bottom"/>
          </w:tcPr>
          <w:p w14:paraId="1B1BA296" w14:textId="62526DE0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ค่าเผื่อการด้อยค่า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3920D9" w14:textId="77777777" w:rsidR="00CE7CED" w:rsidRPr="00CB5126" w:rsidDel="00685444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40ADDBD4" w14:textId="0F4E0D5C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ราคาทุน</w:t>
            </w:r>
            <w:r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  <w:r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  <w:vAlign w:val="bottom"/>
          </w:tcPr>
          <w:p w14:paraId="68D73A4A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87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58" w:type="dxa"/>
            <w:gridSpan w:val="3"/>
            <w:shd w:val="clear" w:color="auto" w:fill="auto"/>
            <w:vAlign w:val="bottom"/>
          </w:tcPr>
          <w:p w14:paraId="23E426C4" w14:textId="406333E0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</w:tr>
      <w:tr w:rsidR="00CE7CED" w:rsidRPr="00CB5126" w14:paraId="2809E1A4" w14:textId="77777777" w:rsidTr="000A2058">
        <w:trPr>
          <w:cantSplit/>
          <w:trHeight w:val="164"/>
          <w:tblHeader/>
        </w:trPr>
        <w:tc>
          <w:tcPr>
            <w:tcW w:w="2790" w:type="dxa"/>
            <w:shd w:val="clear" w:color="auto" w:fill="auto"/>
            <w:vAlign w:val="bottom"/>
          </w:tcPr>
          <w:p w14:paraId="03A54855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D48CF6" w14:textId="2E240832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A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A205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30C063" w14:textId="4317D382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60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CE7CED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CE7CED"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0517C18" w14:textId="75383AB7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A205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21126E4D" w14:textId="478017CE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CE7CED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CE7CED"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5B1E41AF" w14:textId="565E3494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A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A205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CABBE1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6967065" w14:textId="51C6D08A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CE7CED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CE7CED"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629B5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05EF6CB3" w14:textId="209454C8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A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A205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D29B2C5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53BBFBB1" w14:textId="144BFABB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CE7CED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CE7CED"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B3A41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1FAC058B" w14:textId="118B8D56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A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A205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55D55AD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08AC9FD3" w14:textId="42C9BBD7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31</w:t>
            </w:r>
            <w:r w:rsidR="00CE7CED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 xml:space="preserve"> </w:t>
            </w:r>
            <w:r w:rsidR="00CE7CED" w:rsidRPr="00CB5126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617C0A30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E9FB78A" w14:textId="0F891597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0A205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0A205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511CC0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42C8AFB7" w14:textId="47785054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/>
              </w:rPr>
              <w:t>30</w:t>
            </w:r>
            <w:r w:rsidR="003068F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3068F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CE7CED" w:rsidRPr="00CB5126" w14:paraId="3F4341FF" w14:textId="77777777" w:rsidTr="000A2058">
        <w:trPr>
          <w:cantSplit/>
          <w:trHeight w:val="83"/>
          <w:tblHeader/>
        </w:trPr>
        <w:tc>
          <w:tcPr>
            <w:tcW w:w="2790" w:type="dxa"/>
            <w:shd w:val="clear" w:color="auto" w:fill="auto"/>
            <w:vAlign w:val="bottom"/>
          </w:tcPr>
          <w:p w14:paraId="5AC06B3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2DF2096" w14:textId="171D2F88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F1E605" w14:textId="22C1EF86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122B41" w14:textId="2014D4A8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830" w:type="dxa"/>
            <w:shd w:val="clear" w:color="auto" w:fill="auto"/>
            <w:vAlign w:val="bottom"/>
          </w:tcPr>
          <w:p w14:paraId="6712237E" w14:textId="57B89617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873" w:type="dxa"/>
            <w:shd w:val="clear" w:color="auto" w:fill="auto"/>
            <w:vAlign w:val="bottom"/>
          </w:tcPr>
          <w:p w14:paraId="3DE89288" w14:textId="6E6EF541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A4B9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2343A891" w14:textId="39297B8A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A6970B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  <w:vAlign w:val="bottom"/>
          </w:tcPr>
          <w:p w14:paraId="12FD6F12" w14:textId="351E7366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F9AB293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9" w:type="dxa"/>
            <w:shd w:val="clear" w:color="auto" w:fill="auto"/>
            <w:vAlign w:val="bottom"/>
          </w:tcPr>
          <w:p w14:paraId="0CC16B40" w14:textId="1E3A2841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3C326A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4" w:type="dxa"/>
            <w:shd w:val="clear" w:color="auto" w:fill="auto"/>
            <w:vAlign w:val="bottom"/>
          </w:tcPr>
          <w:p w14:paraId="6767073D" w14:textId="4BFAA456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8D9D60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  <w:vAlign w:val="bottom"/>
          </w:tcPr>
          <w:p w14:paraId="31DB737F" w14:textId="5331317E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  <w:tc>
          <w:tcPr>
            <w:tcW w:w="180" w:type="dxa"/>
            <w:vAlign w:val="bottom"/>
          </w:tcPr>
          <w:p w14:paraId="4AEAA049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13DF7F" w14:textId="5CE94454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71CFD8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878" w:type="dxa"/>
            <w:shd w:val="clear" w:color="auto" w:fill="auto"/>
            <w:vAlign w:val="bottom"/>
          </w:tcPr>
          <w:p w14:paraId="203F80F7" w14:textId="204CC8FE" w:rsidR="00CE7CED" w:rsidRPr="00CB5126" w:rsidRDefault="00AA1075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2564</w:t>
            </w:r>
          </w:p>
        </w:tc>
      </w:tr>
      <w:tr w:rsidR="00CE7CED" w:rsidRPr="00CB5126" w14:paraId="7068B325" w14:textId="77777777" w:rsidTr="00CE7CED">
        <w:trPr>
          <w:cantSplit/>
          <w:trHeight w:val="389"/>
          <w:tblHeader/>
        </w:trPr>
        <w:tc>
          <w:tcPr>
            <w:tcW w:w="2790" w:type="dxa"/>
            <w:shd w:val="clear" w:color="auto" w:fill="auto"/>
          </w:tcPr>
          <w:p w14:paraId="1247AB4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gridSpan w:val="2"/>
            <w:shd w:val="clear" w:color="auto" w:fill="auto"/>
          </w:tcPr>
          <w:p w14:paraId="628396BE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0046" w:type="dxa"/>
            <w:gridSpan w:val="17"/>
            <w:shd w:val="clear" w:color="auto" w:fill="auto"/>
          </w:tcPr>
          <w:p w14:paraId="6323D329" w14:textId="6C7CEA23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CB5126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CE7CED" w:rsidRPr="00CB5126" w14:paraId="4F657E8C" w14:textId="77777777" w:rsidTr="000A2058">
        <w:trPr>
          <w:cantSplit/>
        </w:trPr>
        <w:tc>
          <w:tcPr>
            <w:tcW w:w="2790" w:type="dxa"/>
            <w:shd w:val="clear" w:color="auto" w:fill="auto"/>
          </w:tcPr>
          <w:p w14:paraId="7BAD77D1" w14:textId="77777777" w:rsidR="00CE7CED" w:rsidRPr="00CB5126" w:rsidRDefault="00CE7CED" w:rsidP="00CE7CED">
            <w:pPr>
              <w:tabs>
                <w:tab w:val="clear" w:pos="227"/>
              </w:tabs>
              <w:spacing w:line="240" w:lineRule="auto"/>
              <w:ind w:left="14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shd w:val="clear" w:color="auto" w:fill="auto"/>
          </w:tcPr>
          <w:p w14:paraId="48DA83FD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02064C84" w14:textId="77777777" w:rsidR="00CE7CED" w:rsidRPr="00CB5126" w:rsidRDefault="00CE7CED" w:rsidP="00CE7CE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B221FE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30" w:type="dxa"/>
            <w:shd w:val="clear" w:color="auto" w:fill="auto"/>
          </w:tcPr>
          <w:p w14:paraId="3ACEF667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52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73" w:type="dxa"/>
            <w:shd w:val="clear" w:color="auto" w:fill="auto"/>
          </w:tcPr>
          <w:p w14:paraId="30CF91D4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61A45A3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14:paraId="58EE4CF7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90B75E6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57B6CE0C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1B0B85DE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241B5185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71313D0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41EBEAC1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1299BFF0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2F651B27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54CF6D26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349B3DAC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99B46B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878" w:type="dxa"/>
            <w:shd w:val="clear" w:color="auto" w:fill="auto"/>
          </w:tcPr>
          <w:p w14:paraId="1DAB4AE9" w14:textId="77777777" w:rsidR="00CE7CED" w:rsidRPr="00CB5126" w:rsidRDefault="00CE7CED" w:rsidP="00CE7CED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i/>
                <w:iCs/>
                <w:sz w:val="26"/>
                <w:szCs w:val="26"/>
                <w:lang w:bidi="th-TH"/>
              </w:rPr>
            </w:pPr>
          </w:p>
        </w:tc>
      </w:tr>
      <w:tr w:rsidR="000A0D7E" w:rsidRPr="00CB5126" w14:paraId="03C41178" w14:textId="77777777" w:rsidTr="000A2058">
        <w:trPr>
          <w:cantSplit/>
        </w:trPr>
        <w:tc>
          <w:tcPr>
            <w:tcW w:w="2790" w:type="dxa"/>
            <w:shd w:val="clear" w:color="auto" w:fill="auto"/>
          </w:tcPr>
          <w:p w14:paraId="03B499A7" w14:textId="406D39AD" w:rsidR="000A0D7E" w:rsidRPr="00CB5126" w:rsidRDefault="000A0D7E" w:rsidP="000A0D7E">
            <w:pPr>
              <w:spacing w:line="240" w:lineRule="auto"/>
              <w:ind w:left="14"/>
              <w:rPr>
                <w:rFonts w:ascii="Angsana New" w:hAnsi="Angsana New"/>
                <w:sz w:val="26"/>
                <w:szCs w:val="26"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 xml:space="preserve">จำกัด       </w:t>
            </w:r>
          </w:p>
        </w:tc>
        <w:tc>
          <w:tcPr>
            <w:tcW w:w="900" w:type="dxa"/>
            <w:shd w:val="clear" w:color="auto" w:fill="auto"/>
          </w:tcPr>
          <w:p w14:paraId="42775883" w14:textId="58995FD6" w:rsidR="000A0D7E" w:rsidRPr="00CB5126" w:rsidRDefault="00AA1075" w:rsidP="000A0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778B5FF2" w14:textId="54C4FAB1" w:rsidR="000A0D7E" w:rsidRPr="00CB5126" w:rsidRDefault="00AA1075" w:rsidP="000A0D7E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38ECB642" w14:textId="4AA868F9" w:rsidR="000A0D7E" w:rsidRPr="00CB5126" w:rsidRDefault="00AA1075" w:rsidP="000A0D7E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A0D7E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060</w:t>
            </w:r>
          </w:p>
        </w:tc>
        <w:tc>
          <w:tcPr>
            <w:tcW w:w="830" w:type="dxa"/>
            <w:shd w:val="clear" w:color="auto" w:fill="auto"/>
          </w:tcPr>
          <w:p w14:paraId="6C18D8D1" w14:textId="7880EB6F" w:rsidR="000A0D7E" w:rsidRPr="00CB5126" w:rsidRDefault="00AA1075" w:rsidP="000A0D7E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A0D7E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060</w:t>
            </w:r>
          </w:p>
        </w:tc>
        <w:tc>
          <w:tcPr>
            <w:tcW w:w="873" w:type="dxa"/>
            <w:shd w:val="clear" w:color="auto" w:fill="auto"/>
          </w:tcPr>
          <w:p w14:paraId="1042B7C6" w14:textId="73B276A9" w:rsidR="000A0D7E" w:rsidRPr="00CB5126" w:rsidRDefault="00AA1075" w:rsidP="000A0D7E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A0D7E" w:rsidRPr="00A642A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180" w:type="dxa"/>
            <w:shd w:val="clear" w:color="auto" w:fill="auto"/>
          </w:tcPr>
          <w:p w14:paraId="6A90E57E" w14:textId="77777777" w:rsidR="000A0D7E" w:rsidRPr="00CB5126" w:rsidRDefault="000A0D7E" w:rsidP="000A0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shd w:val="clear" w:color="auto" w:fill="auto"/>
          </w:tcPr>
          <w:p w14:paraId="53C10650" w14:textId="498A98BE" w:rsidR="000A0D7E" w:rsidRPr="00CB5126" w:rsidRDefault="00AA1075" w:rsidP="000A0D7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A0D7E"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180" w:type="dxa"/>
            <w:shd w:val="clear" w:color="auto" w:fill="auto"/>
          </w:tcPr>
          <w:p w14:paraId="2F1C0859" w14:textId="77777777" w:rsidR="000A0D7E" w:rsidRPr="00CB5126" w:rsidRDefault="000A0D7E" w:rsidP="000A0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shd w:val="clear" w:color="auto" w:fill="auto"/>
          </w:tcPr>
          <w:p w14:paraId="61791DA4" w14:textId="76919E68" w:rsidR="000A0D7E" w:rsidRPr="00CB5126" w:rsidRDefault="000A0D7E" w:rsidP="000A0D7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42A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E72F836" w14:textId="77777777" w:rsidR="000A0D7E" w:rsidRPr="00CB5126" w:rsidRDefault="000A0D7E" w:rsidP="000A0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1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shd w:val="clear" w:color="auto" w:fill="auto"/>
          </w:tcPr>
          <w:p w14:paraId="1BA93571" w14:textId="2BD3A525" w:rsidR="000A0D7E" w:rsidRPr="00CB5126" w:rsidRDefault="000A0D7E" w:rsidP="000A0D7E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405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73F369" w14:textId="77777777" w:rsidR="000A0D7E" w:rsidRPr="00CB5126" w:rsidRDefault="000A0D7E" w:rsidP="000A0D7E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shd w:val="clear" w:color="auto" w:fill="auto"/>
          </w:tcPr>
          <w:p w14:paraId="0C4DE84D" w14:textId="162C1204" w:rsidR="000A0D7E" w:rsidRPr="00CB5126" w:rsidRDefault="00AA1075" w:rsidP="000A0D7E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A0D7E" w:rsidRPr="00A642A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183" w:type="dxa"/>
            <w:shd w:val="clear" w:color="auto" w:fill="auto"/>
          </w:tcPr>
          <w:p w14:paraId="23D58DB1" w14:textId="77777777" w:rsidR="000A0D7E" w:rsidRPr="00CB5126" w:rsidRDefault="000A0D7E" w:rsidP="000A0D7E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shd w:val="clear" w:color="auto" w:fill="auto"/>
          </w:tcPr>
          <w:p w14:paraId="52A99039" w14:textId="4ACEFC00" w:rsidR="000A0D7E" w:rsidRPr="00CB5126" w:rsidRDefault="00AA1075" w:rsidP="000A0D7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0A0D7E"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685</w:t>
            </w:r>
          </w:p>
        </w:tc>
        <w:tc>
          <w:tcPr>
            <w:tcW w:w="180" w:type="dxa"/>
          </w:tcPr>
          <w:p w14:paraId="4E0EBB24" w14:textId="77777777" w:rsidR="000A0D7E" w:rsidRPr="00CB5126" w:rsidRDefault="000A0D7E" w:rsidP="000A0D7E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262E2527" w14:textId="67615D7E" w:rsidR="000A0D7E" w:rsidRPr="00CB5126" w:rsidRDefault="00AA1075" w:rsidP="000A0D7E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9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5354112C" w14:textId="77777777" w:rsidR="000A0D7E" w:rsidRPr="00CB5126" w:rsidRDefault="000A0D7E" w:rsidP="000A0D7E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shd w:val="clear" w:color="auto" w:fill="auto"/>
          </w:tcPr>
          <w:p w14:paraId="5B23B42D" w14:textId="0DA4755C" w:rsidR="000A0D7E" w:rsidRPr="00CB5126" w:rsidRDefault="00AA1075" w:rsidP="000A0D7E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11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106</w:t>
            </w:r>
          </w:p>
        </w:tc>
      </w:tr>
      <w:tr w:rsidR="008643CF" w:rsidRPr="00CB5126" w14:paraId="292203E4" w14:textId="77777777" w:rsidTr="000A2058">
        <w:trPr>
          <w:cantSplit/>
        </w:trPr>
        <w:tc>
          <w:tcPr>
            <w:tcW w:w="2790" w:type="dxa"/>
            <w:shd w:val="clear" w:color="auto" w:fill="auto"/>
          </w:tcPr>
          <w:p w14:paraId="13DEEA62" w14:textId="77777777" w:rsidR="008643CF" w:rsidRPr="00CB5126" w:rsidRDefault="008643CF" w:rsidP="008643CF">
            <w:pPr>
              <w:spacing w:line="240" w:lineRule="auto"/>
              <w:ind w:left="1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CB512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CB5126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900" w:type="dxa"/>
            <w:shd w:val="clear" w:color="auto" w:fill="auto"/>
          </w:tcPr>
          <w:p w14:paraId="69D27782" w14:textId="0C9BC1C9" w:rsidR="008643CF" w:rsidRPr="00CB5126" w:rsidRDefault="00AA1075" w:rsidP="008643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900" w:type="dxa"/>
            <w:shd w:val="clear" w:color="auto" w:fill="auto"/>
          </w:tcPr>
          <w:p w14:paraId="4A3FA21F" w14:textId="3922DB7B" w:rsidR="008643CF" w:rsidRPr="00CB5126" w:rsidRDefault="00AA1075" w:rsidP="008643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100</w:t>
            </w:r>
          </w:p>
        </w:tc>
        <w:tc>
          <w:tcPr>
            <w:tcW w:w="810" w:type="dxa"/>
            <w:shd w:val="clear" w:color="auto" w:fill="auto"/>
          </w:tcPr>
          <w:p w14:paraId="063B6EAF" w14:textId="1A4E86A4" w:rsidR="008643CF" w:rsidRPr="00CB5126" w:rsidRDefault="00AA1075" w:rsidP="008643CF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643C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375</w:t>
            </w:r>
          </w:p>
        </w:tc>
        <w:tc>
          <w:tcPr>
            <w:tcW w:w="830" w:type="dxa"/>
            <w:shd w:val="clear" w:color="auto" w:fill="auto"/>
          </w:tcPr>
          <w:p w14:paraId="3111E6DF" w14:textId="71D8AEFF" w:rsidR="008643CF" w:rsidRPr="00CB5126" w:rsidRDefault="00AA1075" w:rsidP="008643CF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643CF" w:rsidRPr="00CB5126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</w:tcPr>
          <w:p w14:paraId="16D2D4CD" w14:textId="1ADE4A14" w:rsidR="008643CF" w:rsidRPr="00CB5126" w:rsidRDefault="00AA1075" w:rsidP="008643C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643CF" w:rsidRPr="00A642A3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375</w:t>
            </w:r>
          </w:p>
        </w:tc>
        <w:tc>
          <w:tcPr>
            <w:tcW w:w="180" w:type="dxa"/>
            <w:shd w:val="clear" w:color="auto" w:fill="auto"/>
          </w:tcPr>
          <w:p w14:paraId="313A8382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2CD3CD32" w14:textId="52ECBC08" w:rsidR="008643CF" w:rsidRPr="00CB5126" w:rsidRDefault="00AA1075" w:rsidP="008643C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643CF"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180" w:type="dxa"/>
            <w:shd w:val="clear" w:color="auto" w:fill="auto"/>
          </w:tcPr>
          <w:p w14:paraId="5473CF21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</w:tcPr>
          <w:p w14:paraId="79DE0844" w14:textId="7173415F" w:rsidR="008643CF" w:rsidRPr="00CB5126" w:rsidRDefault="008643CF" w:rsidP="008643C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42A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55F00C64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11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  <w:shd w:val="clear" w:color="auto" w:fill="auto"/>
          </w:tcPr>
          <w:p w14:paraId="7518438C" w14:textId="29110BFD" w:rsidR="008643CF" w:rsidRPr="00CB5126" w:rsidRDefault="008643CF" w:rsidP="008643C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5B405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EE44F4A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14:paraId="57C2A66B" w14:textId="32DA0783" w:rsidR="008643CF" w:rsidRPr="00CB5126" w:rsidRDefault="00AA1075" w:rsidP="008643C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643CF" w:rsidRPr="008643CF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375</w:t>
            </w:r>
          </w:p>
        </w:tc>
        <w:tc>
          <w:tcPr>
            <w:tcW w:w="183" w:type="dxa"/>
            <w:shd w:val="clear" w:color="auto" w:fill="auto"/>
          </w:tcPr>
          <w:p w14:paraId="61773D39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shd w:val="clear" w:color="auto" w:fill="auto"/>
          </w:tcPr>
          <w:p w14:paraId="36749231" w14:textId="769012F5" w:rsidR="008643CF" w:rsidRPr="00CB5126" w:rsidRDefault="00AA1075" w:rsidP="008643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  <w:r w:rsidR="008643CF" w:rsidRPr="00CB5126">
              <w:rPr>
                <w:rFonts w:ascii="Angsana New" w:hAnsi="Angsana New"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180" w:type="dxa"/>
          </w:tcPr>
          <w:p w14:paraId="31193D84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3059B105" w14:textId="06E2C96A" w:rsidR="008643CF" w:rsidRPr="00CB5126" w:rsidRDefault="008643CF" w:rsidP="008643C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91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A642A3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BE8CBE7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tcBorders>
              <w:bottom w:val="single" w:sz="4" w:space="0" w:color="auto"/>
            </w:tcBorders>
            <w:shd w:val="clear" w:color="auto" w:fill="auto"/>
          </w:tcPr>
          <w:p w14:paraId="2CE35AE0" w14:textId="333A5D05" w:rsidR="008643CF" w:rsidRPr="00CB5126" w:rsidRDefault="008643CF" w:rsidP="008643CF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119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CB5126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8643CF" w:rsidRPr="00CB5126" w14:paraId="40924DCE" w14:textId="77777777" w:rsidTr="000A2058">
        <w:trPr>
          <w:cantSplit/>
        </w:trPr>
        <w:tc>
          <w:tcPr>
            <w:tcW w:w="2790" w:type="dxa"/>
            <w:shd w:val="clear" w:color="auto" w:fill="auto"/>
          </w:tcPr>
          <w:p w14:paraId="18FC045E" w14:textId="77777777" w:rsidR="008643CF" w:rsidRPr="00CB5126" w:rsidRDefault="008643CF" w:rsidP="008643CF">
            <w:pPr>
              <w:spacing w:line="240" w:lineRule="auto"/>
              <w:ind w:left="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CB512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17404904" w14:textId="77777777" w:rsidR="008643CF" w:rsidRPr="00CB5126" w:rsidRDefault="008643CF" w:rsidP="008643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00" w:type="dxa"/>
            <w:shd w:val="clear" w:color="auto" w:fill="auto"/>
          </w:tcPr>
          <w:p w14:paraId="183DE124" w14:textId="77777777" w:rsidR="008643CF" w:rsidRPr="00CB5126" w:rsidRDefault="008643CF" w:rsidP="008643C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8F2EEE2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30" w:type="dxa"/>
            <w:shd w:val="clear" w:color="auto" w:fill="auto"/>
          </w:tcPr>
          <w:p w14:paraId="3AC30E8C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298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11DE68" w14:textId="4F523FBB" w:rsidR="008643CF" w:rsidRPr="00CB5126" w:rsidRDefault="00AA1075" w:rsidP="008643C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643CF" w:rsidRPr="00A642A3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060</w:t>
            </w:r>
          </w:p>
        </w:tc>
        <w:tc>
          <w:tcPr>
            <w:tcW w:w="180" w:type="dxa"/>
            <w:shd w:val="clear" w:color="auto" w:fill="auto"/>
          </w:tcPr>
          <w:p w14:paraId="108E3BE9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9D2459" w14:textId="0ED18DF6" w:rsidR="008643CF" w:rsidRPr="00CB5126" w:rsidRDefault="00AA1075" w:rsidP="008643CF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643CF" w:rsidRPr="00CB51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006</w:t>
            </w:r>
          </w:p>
        </w:tc>
        <w:tc>
          <w:tcPr>
            <w:tcW w:w="180" w:type="dxa"/>
            <w:shd w:val="clear" w:color="auto" w:fill="auto"/>
          </w:tcPr>
          <w:p w14:paraId="168847D8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538F753" w14:textId="0E05A262" w:rsidR="008643CF" w:rsidRPr="00CB5126" w:rsidRDefault="008643CF" w:rsidP="008643C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A642A3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1" w:type="dxa"/>
            <w:shd w:val="clear" w:color="auto" w:fill="auto"/>
          </w:tcPr>
          <w:p w14:paraId="7574D40F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1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F84A66" w14:textId="0F8F84DC" w:rsidR="008643CF" w:rsidRPr="00CB5126" w:rsidRDefault="008643CF" w:rsidP="008643CF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-71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9A3B8C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94AE3C6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111007" w14:textId="64799AC2" w:rsidR="008643CF" w:rsidRPr="008643CF" w:rsidRDefault="00AA1075" w:rsidP="008643CF">
            <w:pPr>
              <w:pStyle w:val="acctfourfigures"/>
              <w:tabs>
                <w:tab w:val="clear" w:pos="765"/>
                <w:tab w:val="decimal" w:pos="708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643CF" w:rsidRPr="008643C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060</w:t>
            </w:r>
          </w:p>
        </w:tc>
        <w:tc>
          <w:tcPr>
            <w:tcW w:w="183" w:type="dxa"/>
            <w:shd w:val="clear" w:color="auto" w:fill="auto"/>
          </w:tcPr>
          <w:p w14:paraId="0EA0A201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544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9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73C273" w14:textId="42F4D62F" w:rsidR="008643CF" w:rsidRPr="00CB5126" w:rsidRDefault="00AA1075" w:rsidP="008643CF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8643CF" w:rsidRPr="00CB5126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006</w:t>
            </w:r>
          </w:p>
        </w:tc>
        <w:tc>
          <w:tcPr>
            <w:tcW w:w="180" w:type="dxa"/>
          </w:tcPr>
          <w:p w14:paraId="4AF7978F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7E245D" w14:textId="1CEFA802" w:rsidR="008643CF" w:rsidRPr="00CB5126" w:rsidRDefault="00AA1075" w:rsidP="008643CF">
            <w:pPr>
              <w:pStyle w:val="acctfourfigures"/>
              <w:tabs>
                <w:tab w:val="clear" w:pos="765"/>
                <w:tab w:val="decimal" w:pos="649"/>
              </w:tabs>
              <w:spacing w:line="240" w:lineRule="auto"/>
              <w:ind w:left="-79" w:right="-91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148</w:t>
            </w:r>
          </w:p>
        </w:tc>
        <w:tc>
          <w:tcPr>
            <w:tcW w:w="180" w:type="dxa"/>
            <w:shd w:val="clear" w:color="auto" w:fill="auto"/>
          </w:tcPr>
          <w:p w14:paraId="5D45CE56" w14:textId="77777777" w:rsidR="008643CF" w:rsidRPr="00CB5126" w:rsidRDefault="008643CF" w:rsidP="008643CF">
            <w:pPr>
              <w:pStyle w:val="acctfourfigures"/>
              <w:tabs>
                <w:tab w:val="clear" w:pos="765"/>
                <w:tab w:val="decimal" w:pos="300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8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A09AF2E" w14:textId="62F1C2E3" w:rsidR="008643CF" w:rsidRPr="00CB5126" w:rsidRDefault="00AA1075" w:rsidP="008643CF">
            <w:pPr>
              <w:pStyle w:val="acctfourfigures"/>
              <w:tabs>
                <w:tab w:val="clear" w:pos="765"/>
                <w:tab w:val="decimal" w:pos="653"/>
              </w:tabs>
              <w:spacing w:line="240" w:lineRule="auto"/>
              <w:ind w:left="-79" w:right="-119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106</w:t>
            </w:r>
          </w:p>
        </w:tc>
      </w:tr>
    </w:tbl>
    <w:p w14:paraId="4D10C37A" w14:textId="77777777" w:rsidR="008B0073" w:rsidRPr="00FE1E01" w:rsidRDefault="008B0073" w:rsidP="00A46884">
      <w:pPr>
        <w:pStyle w:val="block"/>
        <w:spacing w:after="0" w:line="240" w:lineRule="auto"/>
        <w:ind w:left="0" w:right="127"/>
        <w:rPr>
          <w:rFonts w:asciiTheme="majorBidi" w:hAnsiTheme="majorBidi" w:cstheme="majorBidi"/>
          <w:b/>
          <w:bCs/>
          <w:szCs w:val="22"/>
          <w:cs/>
          <w:lang w:val="en-US" w:bidi="th-TH"/>
        </w:rPr>
      </w:pPr>
    </w:p>
    <w:p w14:paraId="75DF0C10" w14:textId="77777777" w:rsidR="003F5A8F" w:rsidRPr="00FE1E01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FE1E01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FE1E01" w:rsidSect="00521944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3B25A984" w:rsidR="00FD399B" w:rsidRPr="00686947" w:rsidRDefault="006E5B95" w:rsidP="00AB5C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</w:t>
      </w:r>
      <w:r w:rsidR="00CB5126">
        <w:rPr>
          <w:rFonts w:asciiTheme="majorBidi" w:hAnsiTheme="majorBidi" w:cstheme="majorBidi"/>
          <w:b/>
          <w:bCs/>
          <w:sz w:val="30"/>
          <w:szCs w:val="30"/>
          <w:cs/>
        </w:rPr>
        <w:t>บริษัทร่วมและ</w:t>
      </w: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t>การร่วมค้า</w:t>
      </w:r>
    </w:p>
    <w:p w14:paraId="1F13020C" w14:textId="1879A9C7" w:rsidR="00DF63B9" w:rsidRPr="00AB5C0F" w:rsidRDefault="00DF63B9" w:rsidP="00AB5C0F">
      <w:pPr>
        <w:pStyle w:val="block"/>
        <w:spacing w:after="0" w:line="240" w:lineRule="auto"/>
        <w:ind w:right="380"/>
        <w:jc w:val="both"/>
        <w:rPr>
          <w:rFonts w:ascii="Angsana New" w:hAnsi="Angsana New"/>
          <w:sz w:val="28"/>
          <w:szCs w:val="28"/>
          <w:lang w:bidi="th-TH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9"/>
        <w:gridCol w:w="238"/>
        <w:gridCol w:w="1127"/>
        <w:gridCol w:w="241"/>
        <w:gridCol w:w="1117"/>
        <w:gridCol w:w="271"/>
        <w:gridCol w:w="1056"/>
      </w:tblGrid>
      <w:tr w:rsidR="00E94095" w:rsidRPr="00DE782B" w14:paraId="116EDC7E" w14:textId="77777777" w:rsidTr="006747B6">
        <w:trPr>
          <w:trHeight w:val="20"/>
        </w:trPr>
        <w:tc>
          <w:tcPr>
            <w:tcW w:w="2231" w:type="pct"/>
          </w:tcPr>
          <w:p w14:paraId="5F136A41" w14:textId="77777777" w:rsidR="00E94095" w:rsidRPr="00DE782B" w:rsidRDefault="00E9409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06E01A0E" w14:textId="77777777" w:rsidR="00E94095" w:rsidRPr="00DE782B" w:rsidRDefault="00E9409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5E5447C7" w14:textId="77777777" w:rsidR="00E94095" w:rsidRPr="00DE782B" w:rsidRDefault="00E9409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17" w:type="pct"/>
            <w:gridSpan w:val="3"/>
          </w:tcPr>
          <w:p w14:paraId="62527C13" w14:textId="77777777" w:rsidR="00E94095" w:rsidRPr="00DE782B" w:rsidRDefault="00E9409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4B3A" w:rsidRPr="00DE782B" w14:paraId="798533F7" w14:textId="77777777" w:rsidTr="00D85FAF">
        <w:trPr>
          <w:trHeight w:val="20"/>
        </w:trPr>
        <w:tc>
          <w:tcPr>
            <w:tcW w:w="2231" w:type="pct"/>
          </w:tcPr>
          <w:p w14:paraId="650D7D5A" w14:textId="77777777" w:rsidR="006C4B3A" w:rsidRPr="00DE782B" w:rsidRDefault="006C4B3A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18ECCA5" w14:textId="3A907035" w:rsidR="006C4B3A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</w:tcPr>
          <w:p w14:paraId="6E4DC5CF" w14:textId="77777777" w:rsidR="006C4B3A" w:rsidRPr="00DE782B" w:rsidRDefault="006C4B3A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38AA774F" w14:textId="36EC0CFA" w:rsidR="006C4B3A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0" w:type="pct"/>
          </w:tcPr>
          <w:p w14:paraId="7EAFD4C2" w14:textId="77777777" w:rsidR="006C4B3A" w:rsidRPr="00DE782B" w:rsidRDefault="006C4B3A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A82061F" w14:textId="4AA17689" w:rsidR="006C4B3A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29319F9E" w14:textId="77777777" w:rsidR="006C4B3A" w:rsidRPr="00DE782B" w:rsidRDefault="006C4B3A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FC52765" w14:textId="4085A13E" w:rsidR="006C4B3A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C4B3A" w:rsidRPr="00DE782B" w14:paraId="42B9A8FA" w14:textId="77777777" w:rsidTr="006747B6">
        <w:trPr>
          <w:trHeight w:val="20"/>
        </w:trPr>
        <w:tc>
          <w:tcPr>
            <w:tcW w:w="2231" w:type="pct"/>
          </w:tcPr>
          <w:p w14:paraId="5F492FE4" w14:textId="77777777" w:rsidR="006C4B3A" w:rsidRPr="00DE782B" w:rsidRDefault="006C4B3A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</w:tcPr>
          <w:p w14:paraId="41D926FE" w14:textId="18EDF4D6" w:rsidR="006C4B3A" w:rsidRPr="00DE782B" w:rsidRDefault="006C4B3A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85FAF" w:rsidRPr="00CB5126" w14:paraId="58668BB8" w14:textId="77777777" w:rsidTr="00D85FAF">
        <w:trPr>
          <w:trHeight w:val="20"/>
        </w:trPr>
        <w:tc>
          <w:tcPr>
            <w:tcW w:w="2231" w:type="pct"/>
          </w:tcPr>
          <w:p w14:paraId="062788B0" w14:textId="0A1ED3D1" w:rsidR="00D85FAF" w:rsidRPr="00CB5126" w:rsidRDefault="00D85FA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35B38874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43868CAD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1BCFAE14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0955F7F5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42161871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4B487DB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CCCD078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D1F06" w:rsidRPr="00DE782B" w14:paraId="31B9E983" w14:textId="77777777" w:rsidTr="00462D47">
        <w:trPr>
          <w:trHeight w:val="20"/>
        </w:trPr>
        <w:tc>
          <w:tcPr>
            <w:tcW w:w="2231" w:type="pct"/>
          </w:tcPr>
          <w:p w14:paraId="6AF17E66" w14:textId="02B72DBC" w:rsidR="006D1F06" w:rsidRPr="00DE782B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4D8B09DD" w14:textId="7E5B691C" w:rsidR="006D1F06" w:rsidRPr="00D85FAF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648</w:t>
            </w:r>
          </w:p>
        </w:tc>
        <w:tc>
          <w:tcPr>
            <w:tcW w:w="128" w:type="pct"/>
          </w:tcPr>
          <w:p w14:paraId="6A063208" w14:textId="77777777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0ABA5971" w14:textId="35DE5D09" w:rsidR="006D1F06" w:rsidRPr="00D85FAF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602</w:t>
            </w:r>
          </w:p>
        </w:tc>
        <w:tc>
          <w:tcPr>
            <w:tcW w:w="130" w:type="pct"/>
          </w:tcPr>
          <w:p w14:paraId="2A05F32F" w14:textId="77777777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414F0F37" w14:textId="46840E53" w:rsidR="006D1F06" w:rsidRPr="00D85FAF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11079337" w14:textId="77777777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AA75D79" w14:textId="003ADC19" w:rsidR="006D1F06" w:rsidRPr="00D85FAF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6D1F06" w:rsidRPr="00DE782B" w14:paraId="708E0A93" w14:textId="77777777" w:rsidTr="00462D47">
        <w:trPr>
          <w:trHeight w:val="20"/>
        </w:trPr>
        <w:tc>
          <w:tcPr>
            <w:tcW w:w="2231" w:type="pct"/>
          </w:tcPr>
          <w:p w14:paraId="5FCD8E60" w14:textId="35E7B971" w:rsidR="006D1F06" w:rsidRPr="006762F3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87" w:type="pct"/>
          </w:tcPr>
          <w:p w14:paraId="6BDBEFEF" w14:textId="4078FEE5" w:rsidR="006D1F06" w:rsidRPr="00D85FAF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73</w:t>
            </w:r>
          </w:p>
        </w:tc>
        <w:tc>
          <w:tcPr>
            <w:tcW w:w="128" w:type="pct"/>
          </w:tcPr>
          <w:p w14:paraId="6F9095B6" w14:textId="77777777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18CC6AEB" w14:textId="07B1C862" w:rsidR="006D1F06" w:rsidRPr="00D85FAF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68</w:t>
            </w:r>
          </w:p>
        </w:tc>
        <w:tc>
          <w:tcPr>
            <w:tcW w:w="130" w:type="pct"/>
          </w:tcPr>
          <w:p w14:paraId="752E8053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13FDF0E2" w14:textId="72A9F2E1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00EC3FA" w14:textId="77777777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2181184D" w14:textId="4406A50D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1F06" w:rsidRPr="00DE782B" w14:paraId="05A865D8" w14:textId="77777777" w:rsidTr="00462D47">
        <w:trPr>
          <w:trHeight w:val="20"/>
        </w:trPr>
        <w:tc>
          <w:tcPr>
            <w:tcW w:w="2231" w:type="pct"/>
          </w:tcPr>
          <w:p w14:paraId="348EFC04" w14:textId="1E0BC215" w:rsidR="006D1F06" w:rsidRPr="006762F3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C66E78A" w14:textId="218D81CB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102</w:t>
            </w:r>
            <w:r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28" w:type="pct"/>
          </w:tcPr>
          <w:p w14:paraId="42CD7AEA" w14:textId="77777777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FF13E7E" w14:textId="28E97745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30" w:type="pct"/>
          </w:tcPr>
          <w:p w14:paraId="44F75FA9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11DA1D8" w14:textId="7CD791FA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8D6D84D" w14:textId="77777777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534CCF9" w14:textId="6FBDB86C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1F06" w:rsidRPr="00DE782B" w14:paraId="6174A743" w14:textId="77777777" w:rsidTr="00D85FAF">
        <w:trPr>
          <w:trHeight w:val="20"/>
        </w:trPr>
        <w:tc>
          <w:tcPr>
            <w:tcW w:w="2231" w:type="pct"/>
          </w:tcPr>
          <w:p w14:paraId="1CC7FAE6" w14:textId="018101DE" w:rsidR="006D1F06" w:rsidRPr="00DE782B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3EF1124F" w14:textId="25AF59F1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619</w:t>
            </w:r>
          </w:p>
        </w:tc>
        <w:tc>
          <w:tcPr>
            <w:tcW w:w="128" w:type="pct"/>
          </w:tcPr>
          <w:p w14:paraId="415848DA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72EF991A" w14:textId="3147FD24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579</w:t>
            </w:r>
          </w:p>
        </w:tc>
        <w:tc>
          <w:tcPr>
            <w:tcW w:w="130" w:type="pct"/>
          </w:tcPr>
          <w:p w14:paraId="6CD16657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38500706" w14:textId="3FAC7B8B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712A4EEA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7F2249C3" w14:textId="11A76F6F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D85FAF" w:rsidRPr="00AB5C0F" w14:paraId="6DB05025" w14:textId="77777777" w:rsidTr="00D85FAF">
        <w:trPr>
          <w:trHeight w:val="20"/>
        </w:trPr>
        <w:tc>
          <w:tcPr>
            <w:tcW w:w="2231" w:type="pct"/>
          </w:tcPr>
          <w:p w14:paraId="057CCA6C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F6E3C65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630FBA24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6D64F3E8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54EDFCA6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49023F66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764716C0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040B6C4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5FAF" w:rsidRPr="00CB5126" w14:paraId="01D01154" w14:textId="77777777" w:rsidTr="00D85FAF">
        <w:trPr>
          <w:trHeight w:val="20"/>
        </w:trPr>
        <w:tc>
          <w:tcPr>
            <w:tcW w:w="2231" w:type="pct"/>
          </w:tcPr>
          <w:p w14:paraId="0B3B7948" w14:textId="4688480D" w:rsidR="00D85FAF" w:rsidRPr="00CB5126" w:rsidRDefault="00D85FAF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87" w:type="pct"/>
          </w:tcPr>
          <w:p w14:paraId="03A87EED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7219ED50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67B1FE23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326F6A18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7745EB57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0625387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672B43AC" w14:textId="77777777" w:rsidR="00D85FAF" w:rsidRPr="00CB5126" w:rsidRDefault="00D85FAF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D1F06" w:rsidRPr="00DE782B" w14:paraId="05001697" w14:textId="77777777" w:rsidTr="00D85FAF">
        <w:trPr>
          <w:trHeight w:val="20"/>
        </w:trPr>
        <w:tc>
          <w:tcPr>
            <w:tcW w:w="2231" w:type="pct"/>
          </w:tcPr>
          <w:p w14:paraId="710B030F" w14:textId="28048F3C" w:rsidR="006D1F06" w:rsidRPr="00DE782B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4E8141E5" w14:textId="6414B6C5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6D1F06"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233</w:t>
            </w:r>
          </w:p>
        </w:tc>
        <w:tc>
          <w:tcPr>
            <w:tcW w:w="128" w:type="pct"/>
          </w:tcPr>
          <w:p w14:paraId="4FC9DA50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0DC90D07" w14:textId="5A6956DA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="006D1F06" w:rsidRPr="00DE78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021</w:t>
            </w:r>
          </w:p>
        </w:tc>
        <w:tc>
          <w:tcPr>
            <w:tcW w:w="130" w:type="pct"/>
          </w:tcPr>
          <w:p w14:paraId="75057079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6CB8D53B" w14:textId="140864C6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9D91B45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68F7C9A8" w14:textId="0B1D677B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1F06" w:rsidRPr="00DE782B" w14:paraId="3ECCC08C" w14:textId="77777777" w:rsidTr="00D85FAF">
        <w:trPr>
          <w:trHeight w:val="20"/>
        </w:trPr>
        <w:tc>
          <w:tcPr>
            <w:tcW w:w="2231" w:type="pct"/>
          </w:tcPr>
          <w:p w14:paraId="6F6F4930" w14:textId="77777777" w:rsidR="006D1F06" w:rsidRPr="00DE782B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7" w:type="pct"/>
            <w:vAlign w:val="bottom"/>
          </w:tcPr>
          <w:p w14:paraId="1B57A855" w14:textId="672597B1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8" w:type="pct"/>
          </w:tcPr>
          <w:p w14:paraId="0CE17BF4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vAlign w:val="bottom"/>
          </w:tcPr>
          <w:p w14:paraId="415D0686" w14:textId="3C362559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30" w:type="pct"/>
          </w:tcPr>
          <w:p w14:paraId="28D01614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51EBB71C" w14:textId="210EB1D6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ADC8FB4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5A81C0C2" w14:textId="5F1BB235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1F06" w:rsidRPr="00DE782B" w14:paraId="5D70F867" w14:textId="77777777" w:rsidTr="00D85FAF">
        <w:trPr>
          <w:trHeight w:val="20"/>
        </w:trPr>
        <w:tc>
          <w:tcPr>
            <w:tcW w:w="2231" w:type="pct"/>
          </w:tcPr>
          <w:p w14:paraId="50038E2E" w14:textId="27205E0E" w:rsidR="006D1F06" w:rsidRPr="006762F3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 w:right="-11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337253F4" w14:textId="6CF987EA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30</w:t>
            </w:r>
            <w:r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28" w:type="pct"/>
          </w:tcPr>
          <w:p w14:paraId="440B77EE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0704B976" w14:textId="2E9F8848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15</w:t>
            </w:r>
            <w:r w:rsidRPr="00DE782B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30" w:type="pct"/>
          </w:tcPr>
          <w:p w14:paraId="5B4B88BB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7BC955DB" w14:textId="4BC9112B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5EFB049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74AD8EF" w14:textId="78613A6E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1F06" w:rsidRPr="00DE782B" w14:paraId="581955F5" w14:textId="77777777" w:rsidTr="00D85FAF">
        <w:trPr>
          <w:trHeight w:val="20"/>
        </w:trPr>
        <w:tc>
          <w:tcPr>
            <w:tcW w:w="2231" w:type="pct"/>
          </w:tcPr>
          <w:p w14:paraId="51F66E5E" w14:textId="1F119C17" w:rsidR="006D1F06" w:rsidRPr="00DE782B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75F4FC03" w14:textId="243AF8AF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="006D1F06" w:rsidRPr="006D1F0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257</w:t>
            </w:r>
          </w:p>
        </w:tc>
        <w:tc>
          <w:tcPr>
            <w:tcW w:w="128" w:type="pct"/>
          </w:tcPr>
          <w:p w14:paraId="5275068F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6E89855F" w14:textId="0D381FD4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="006D1F06"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160</w:t>
            </w:r>
          </w:p>
        </w:tc>
        <w:tc>
          <w:tcPr>
            <w:tcW w:w="130" w:type="pct"/>
          </w:tcPr>
          <w:p w14:paraId="2CCE7D28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08A433E3" w14:textId="7BA481D3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1E674277" w14:textId="77777777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7A6D8F24" w14:textId="64D0103B" w:rsidR="006D1F06" w:rsidRPr="00D85FAF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6D1F06" w:rsidRPr="00DE782B" w14:paraId="70636D17" w14:textId="77777777" w:rsidTr="00D85FAF">
        <w:trPr>
          <w:trHeight w:val="20"/>
        </w:trPr>
        <w:tc>
          <w:tcPr>
            <w:tcW w:w="2231" w:type="pct"/>
          </w:tcPr>
          <w:p w14:paraId="5F0377D6" w14:textId="5A4F0BD3" w:rsidR="006D1F06" w:rsidRPr="00DE782B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231932CC" w14:textId="08D5E5B9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="006D1F06" w:rsidRPr="006D1F0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876</w:t>
            </w:r>
          </w:p>
        </w:tc>
        <w:tc>
          <w:tcPr>
            <w:tcW w:w="128" w:type="pct"/>
          </w:tcPr>
          <w:p w14:paraId="18BE7EB9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F10450A" w14:textId="199B54FE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="006D1F06"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739</w:t>
            </w:r>
          </w:p>
        </w:tc>
        <w:tc>
          <w:tcPr>
            <w:tcW w:w="130" w:type="pct"/>
          </w:tcPr>
          <w:p w14:paraId="0E357591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3EBE27D" w14:textId="7B8ACB24" w:rsidR="006D1F06" w:rsidRPr="00F57E03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  <w:tc>
          <w:tcPr>
            <w:tcW w:w="146" w:type="pct"/>
          </w:tcPr>
          <w:p w14:paraId="7B5CB2B1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2E4035F9" w14:textId="16A2C6AB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  <w:tr w:rsidR="00D85FAF" w:rsidRPr="00AB5C0F" w14:paraId="61AA6E56" w14:textId="77777777" w:rsidTr="00D85FAF">
        <w:trPr>
          <w:trHeight w:val="20"/>
        </w:trPr>
        <w:tc>
          <w:tcPr>
            <w:tcW w:w="2231" w:type="pct"/>
          </w:tcPr>
          <w:p w14:paraId="315D112E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</w:tcBorders>
          </w:tcPr>
          <w:p w14:paraId="5A68D512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28" w:type="pct"/>
          </w:tcPr>
          <w:p w14:paraId="02C2F8B2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CCB8063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30" w:type="pct"/>
          </w:tcPr>
          <w:p w14:paraId="76090086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52660C1B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46" w:type="pct"/>
          </w:tcPr>
          <w:p w14:paraId="2FEB470B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569" w:type="pct"/>
            <w:tcBorders>
              <w:top w:val="double" w:sz="4" w:space="0" w:color="auto"/>
            </w:tcBorders>
          </w:tcPr>
          <w:p w14:paraId="701145AA" w14:textId="77777777" w:rsidR="00D85FAF" w:rsidRPr="00AB5C0F" w:rsidRDefault="00D85FAF" w:rsidP="00AB5C0F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CB5126" w:rsidRPr="00DE782B" w14:paraId="5D8E6DBC" w14:textId="77777777" w:rsidTr="00D85FAF">
        <w:trPr>
          <w:trHeight w:val="20"/>
        </w:trPr>
        <w:tc>
          <w:tcPr>
            <w:tcW w:w="2231" w:type="pct"/>
          </w:tcPr>
          <w:p w14:paraId="7BB2D168" w14:textId="0BB7C0C6" w:rsidR="00CB5126" w:rsidRPr="00DE782B" w:rsidRDefault="00CB512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</w:p>
        </w:tc>
        <w:tc>
          <w:tcPr>
            <w:tcW w:w="587" w:type="pct"/>
          </w:tcPr>
          <w:p w14:paraId="16188F59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74019E1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012DB0B2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50E05BFA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A357251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F6F7353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1A8388D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5126" w:rsidRPr="00DE782B" w14:paraId="32FE15A0" w14:textId="77777777" w:rsidTr="00D85FAF">
        <w:trPr>
          <w:trHeight w:val="20"/>
        </w:trPr>
        <w:tc>
          <w:tcPr>
            <w:tcW w:w="2231" w:type="pct"/>
          </w:tcPr>
          <w:p w14:paraId="44C36877" w14:textId="151D06BC" w:rsidR="00CB5126" w:rsidRPr="00DE782B" w:rsidRDefault="00CB512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60D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B60D57" w:rsidRPr="00B60D57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60D57" w:rsidRPr="00B60D57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7" w:type="pct"/>
          </w:tcPr>
          <w:p w14:paraId="178B768C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5C4FA01D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75BE6EC5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25AC6D89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62F2DEE2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A5D7432" w14:textId="77777777" w:rsidR="00CB5126" w:rsidRPr="00DE782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E3F71D1" w14:textId="77777777" w:rsidR="00CB5126" w:rsidRPr="003C439B" w:rsidRDefault="00CB512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D1F06" w:rsidRPr="00DE782B" w14:paraId="4D0CE1AC" w14:textId="77777777" w:rsidTr="00D85FAF">
        <w:trPr>
          <w:trHeight w:val="20"/>
        </w:trPr>
        <w:tc>
          <w:tcPr>
            <w:tcW w:w="2231" w:type="pct"/>
          </w:tcPr>
          <w:p w14:paraId="54624CB7" w14:textId="58D193C6" w:rsidR="006D1F06" w:rsidRPr="00DE782B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5A25E3BE" w14:textId="707C8C20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1F06" w:rsidRPr="006D1F0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881</w:t>
            </w:r>
          </w:p>
        </w:tc>
        <w:tc>
          <w:tcPr>
            <w:tcW w:w="128" w:type="pct"/>
          </w:tcPr>
          <w:p w14:paraId="7A9ED300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</w:tcPr>
          <w:p w14:paraId="3A11A52E" w14:textId="017817E1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D1F06" w:rsidRPr="00DE782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623</w:t>
            </w:r>
          </w:p>
        </w:tc>
        <w:tc>
          <w:tcPr>
            <w:tcW w:w="130" w:type="pct"/>
          </w:tcPr>
          <w:p w14:paraId="51FAAB0E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8810DA8" w14:textId="54CD7736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29F5AA25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508D0530" w14:textId="1B88235F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6D1F06" w:rsidRPr="00DE782B" w14:paraId="53F0C9DA" w14:textId="77777777" w:rsidTr="00D85FAF">
        <w:trPr>
          <w:trHeight w:val="20"/>
        </w:trPr>
        <w:tc>
          <w:tcPr>
            <w:tcW w:w="2231" w:type="pct"/>
          </w:tcPr>
          <w:p w14:paraId="023A5828" w14:textId="77777777" w:rsidR="006D1F06" w:rsidRPr="00DE782B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587" w:type="pct"/>
          </w:tcPr>
          <w:p w14:paraId="1354B3C0" w14:textId="2A608711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8" w:type="pct"/>
          </w:tcPr>
          <w:p w14:paraId="33808F97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66115F3B" w14:textId="785319BF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154</w:t>
            </w:r>
          </w:p>
        </w:tc>
        <w:tc>
          <w:tcPr>
            <w:tcW w:w="130" w:type="pct"/>
          </w:tcPr>
          <w:p w14:paraId="437F504C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63842BD" w14:textId="07D02A8D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3764F8F2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37AF1CCE" w14:textId="1AFFE463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1F06" w:rsidRPr="00DE782B" w14:paraId="136AD499" w14:textId="77777777" w:rsidTr="00D85FAF">
        <w:trPr>
          <w:trHeight w:val="20"/>
        </w:trPr>
        <w:tc>
          <w:tcPr>
            <w:tcW w:w="2231" w:type="pct"/>
          </w:tcPr>
          <w:p w14:paraId="5E66BCD9" w14:textId="141AF8D5" w:rsidR="006D1F06" w:rsidRPr="00DE782B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587" w:type="pct"/>
            <w:vAlign w:val="bottom"/>
          </w:tcPr>
          <w:p w14:paraId="2667B264" w14:textId="65F43DB8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43</w:t>
            </w:r>
          </w:p>
        </w:tc>
        <w:tc>
          <w:tcPr>
            <w:tcW w:w="128" w:type="pct"/>
          </w:tcPr>
          <w:p w14:paraId="73336CD5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16E324A9" w14:textId="20171C09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53</w:t>
            </w:r>
          </w:p>
        </w:tc>
        <w:tc>
          <w:tcPr>
            <w:tcW w:w="130" w:type="pct"/>
          </w:tcPr>
          <w:p w14:paraId="230235D9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26D88021" w14:textId="57FD24C9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5AB8319A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6753C2F3" w14:textId="46CC118A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1F06" w:rsidRPr="00DE782B" w14:paraId="705195B1" w14:textId="77777777" w:rsidTr="00D85FAF">
        <w:trPr>
          <w:trHeight w:val="20"/>
        </w:trPr>
        <w:tc>
          <w:tcPr>
            <w:tcW w:w="2231" w:type="pct"/>
          </w:tcPr>
          <w:p w14:paraId="03372C17" w14:textId="73D8555E" w:rsidR="006D1F06" w:rsidRPr="00DE782B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  <w:vAlign w:val="bottom"/>
          </w:tcPr>
          <w:p w14:paraId="76A32D24" w14:textId="5B0ADA59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102</w:t>
            </w:r>
            <w:r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28" w:type="pct"/>
          </w:tcPr>
          <w:p w14:paraId="6D07C686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E57EA9B" w14:textId="2FDF8D34" w:rsidR="006D1F06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91</w:t>
            </w: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30" w:type="pct"/>
          </w:tcPr>
          <w:p w14:paraId="6DD013BF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vAlign w:val="bottom"/>
          </w:tcPr>
          <w:p w14:paraId="6292859D" w14:textId="25790A63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2A1CC25C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vAlign w:val="bottom"/>
          </w:tcPr>
          <w:p w14:paraId="2C591399" w14:textId="2AFCE675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D1F06" w:rsidRPr="00FE1E01" w14:paraId="7F7C97F2" w14:textId="77777777" w:rsidTr="00D85FAF">
        <w:trPr>
          <w:trHeight w:val="20"/>
        </w:trPr>
        <w:tc>
          <w:tcPr>
            <w:tcW w:w="2231" w:type="pct"/>
          </w:tcPr>
          <w:p w14:paraId="046AAFC7" w14:textId="57801DEC" w:rsidR="006D1F06" w:rsidRPr="00DE782B" w:rsidRDefault="006D1F06" w:rsidP="00AB5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BE60FA2" w14:textId="4E279EF9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D1F06" w:rsidRPr="006D1F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128" w:type="pct"/>
          </w:tcPr>
          <w:p w14:paraId="13F25F05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5433F9E3" w14:textId="569960DD" w:rsidR="006D1F06" w:rsidRPr="00DE782B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6D1F06" w:rsidRPr="00DE78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</w:p>
        </w:tc>
        <w:tc>
          <w:tcPr>
            <w:tcW w:w="130" w:type="pct"/>
          </w:tcPr>
          <w:p w14:paraId="690666B5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59F2783" w14:textId="290C07D9" w:rsidR="006D1F06" w:rsidRPr="00F57E03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35BBACCC" w14:textId="77777777" w:rsidR="006D1F06" w:rsidRPr="00DE782B" w:rsidRDefault="006D1F06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7BE0F0A3" w14:textId="0A240951" w:rsidR="006D1F06" w:rsidRPr="00FE1E01" w:rsidRDefault="00AA1075" w:rsidP="00AB5C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</w:tbl>
    <w:p w14:paraId="1EDB7F1F" w14:textId="77777777" w:rsidR="00AB5C0F" w:rsidRDefault="00AB5C0F" w:rsidP="00AB5C0F">
      <w:pPr>
        <w:pStyle w:val="block"/>
        <w:spacing w:after="0" w:line="240" w:lineRule="auto"/>
        <w:ind w:right="380"/>
        <w:jc w:val="both"/>
        <w:rPr>
          <w:rFonts w:ascii="Angsana New" w:hAnsi="Angsana New"/>
          <w:b/>
          <w:bCs/>
          <w:i/>
          <w:iCs/>
          <w:sz w:val="30"/>
          <w:szCs w:val="30"/>
          <w:lang w:bidi="th-TH"/>
        </w:rPr>
      </w:pPr>
    </w:p>
    <w:p w14:paraId="6332CA90" w14:textId="77777777" w:rsidR="00AB5C0F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55051E1" w14:textId="1EF03BAC" w:rsidR="005C4B46" w:rsidRPr="005C4B46" w:rsidRDefault="005C4B46" w:rsidP="008A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8A656B">
        <w:rPr>
          <w:rFonts w:ascii="Angsana New" w:hAnsi="Angsana New" w:hint="cs"/>
          <w:b/>
          <w:bCs/>
          <w:i/>
          <w:iCs/>
          <w:sz w:val="30"/>
          <w:szCs w:val="30"/>
          <w:cs/>
          <w:lang w:val="en-GB"/>
        </w:rPr>
        <w:lastRenderedPageBreak/>
        <w:t>การเปลี่ยนแปลงของเงินลงทุนใน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การร่วมค้า</w:t>
      </w:r>
    </w:p>
    <w:p w14:paraId="7C716F56" w14:textId="77777777" w:rsidR="00AB5C0F" w:rsidRPr="00AB5C0F" w:rsidRDefault="00AB5C0F" w:rsidP="008A65B4">
      <w:pPr>
        <w:pStyle w:val="block"/>
        <w:spacing w:after="0" w:line="240" w:lineRule="auto"/>
        <w:ind w:left="540" w:right="380" w:firstLine="7"/>
        <w:jc w:val="both"/>
        <w:rPr>
          <w:rFonts w:ascii="Angsana New" w:hAnsi="Angsana New"/>
          <w:sz w:val="28"/>
          <w:szCs w:val="28"/>
          <w:lang w:bidi="th-TH"/>
        </w:rPr>
      </w:pPr>
    </w:p>
    <w:p w14:paraId="26C93240" w14:textId="740F959A" w:rsidR="00AB5C0F" w:rsidRPr="00AB5C0F" w:rsidRDefault="00AB5C0F" w:rsidP="008A65B4">
      <w:pPr>
        <w:pStyle w:val="block"/>
        <w:spacing w:after="0" w:line="240" w:lineRule="auto"/>
        <w:ind w:left="540" w:right="380" w:firstLine="7"/>
        <w:jc w:val="both"/>
        <w:rPr>
          <w:rFonts w:ascii="Angsana New" w:hAnsi="Angsana New"/>
          <w:i/>
          <w:iCs/>
          <w:sz w:val="30"/>
          <w:szCs w:val="30"/>
          <w:lang w:bidi="th-TH"/>
        </w:rPr>
      </w:pPr>
      <w:r w:rsidRPr="00AB5C0F">
        <w:rPr>
          <w:rFonts w:ascii="Angsana New" w:hAnsi="Angsana New"/>
          <w:i/>
          <w:iCs/>
          <w:sz w:val="30"/>
          <w:szCs w:val="30"/>
          <w:cs/>
        </w:rPr>
        <w:t>บริษัท จีจีซี เคทิส</w:t>
      </w:r>
      <w:r w:rsidRPr="00AB5C0F">
        <w:rPr>
          <w:rFonts w:ascii="Angsana New" w:hAnsi="Angsana New" w:hint="cs"/>
          <w:i/>
          <w:iCs/>
          <w:sz w:val="30"/>
          <w:szCs w:val="30"/>
          <w:cs/>
          <w:lang w:bidi="th-TH"/>
        </w:rPr>
        <w:t xml:space="preserve"> </w:t>
      </w:r>
      <w:r w:rsidRPr="00AB5C0F">
        <w:rPr>
          <w:rFonts w:ascii="Angsana New" w:hAnsi="Angsana New"/>
          <w:i/>
          <w:iCs/>
          <w:sz w:val="30"/>
          <w:szCs w:val="30"/>
          <w:cs/>
        </w:rPr>
        <w:t>ไบโออินดัสเทรียล จำกัด</w:t>
      </w:r>
    </w:p>
    <w:p w14:paraId="7F00CBA2" w14:textId="5C91059A" w:rsidR="008D173B" w:rsidRDefault="008D173B" w:rsidP="008A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7"/>
        <w:jc w:val="thaiDistribute"/>
        <w:rPr>
          <w:rFonts w:ascii="Angsana New" w:hAnsi="Angsana New"/>
          <w:sz w:val="30"/>
          <w:szCs w:val="30"/>
        </w:rPr>
      </w:pPr>
    </w:p>
    <w:p w14:paraId="22B9E730" w14:textId="32C60C88" w:rsidR="008D173B" w:rsidRDefault="008D173B" w:rsidP="008A65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firstLine="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ในเดือนพฤษภาคม </w:t>
      </w:r>
      <w:r>
        <w:rPr>
          <w:rFonts w:ascii="Angsana New" w:hAnsi="Angsana New"/>
          <w:sz w:val="30"/>
          <w:szCs w:val="30"/>
        </w:rPr>
        <w:t xml:space="preserve">2565 </w:t>
      </w:r>
      <w:r>
        <w:rPr>
          <w:rFonts w:ascii="Angsana New" w:hAnsi="Angsana New" w:hint="cs"/>
          <w:sz w:val="30"/>
          <w:szCs w:val="30"/>
          <w:cs/>
        </w:rPr>
        <w:t>กลุ่มบริษัทได้เพิ่มเงินลงทุนใน</w:t>
      </w:r>
      <w:r w:rsidR="00343DB5" w:rsidRPr="00E573C3">
        <w:rPr>
          <w:rFonts w:ascii="Angsana New" w:hAnsi="Angsana New" w:hint="cs"/>
          <w:sz w:val="30"/>
          <w:szCs w:val="30"/>
          <w:cs/>
          <w:lang w:val="en-GB"/>
        </w:rPr>
        <w:t>บริษัท จีจีซี</w:t>
      </w:r>
      <w:r w:rsidR="00343DB5" w:rsidRPr="00E573C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43DB5" w:rsidRPr="00E573C3">
        <w:rPr>
          <w:rFonts w:ascii="Angsana New" w:hAnsi="Angsana New" w:hint="cs"/>
          <w:sz w:val="30"/>
          <w:szCs w:val="30"/>
          <w:cs/>
          <w:lang w:val="en-GB"/>
        </w:rPr>
        <w:t>เคทิส</w:t>
      </w:r>
      <w:r w:rsidR="00343DB5" w:rsidRPr="00E573C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43DB5" w:rsidRPr="00E573C3">
        <w:rPr>
          <w:rFonts w:ascii="Angsana New" w:hAnsi="Angsana New" w:hint="cs"/>
          <w:sz w:val="30"/>
          <w:szCs w:val="30"/>
          <w:cs/>
          <w:lang w:val="en-GB"/>
        </w:rPr>
        <w:t>ไบโออินดัสเทรียล</w:t>
      </w:r>
      <w:r w:rsidR="00343DB5" w:rsidRPr="00E573C3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343DB5" w:rsidRPr="00E573C3">
        <w:rPr>
          <w:rFonts w:ascii="Angsana New" w:hAnsi="Angsana New" w:hint="cs"/>
          <w:sz w:val="30"/>
          <w:szCs w:val="30"/>
          <w:cs/>
          <w:lang w:val="en-GB"/>
        </w:rPr>
        <w:t>จำกัด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ซึ่งเป็น</w:t>
      </w:r>
      <w:r w:rsidR="00343DB5">
        <w:rPr>
          <w:rFonts w:ascii="Angsana New" w:hAnsi="Angsana New" w:hint="cs"/>
          <w:sz w:val="30"/>
          <w:szCs w:val="30"/>
          <w:cs/>
        </w:rPr>
        <w:t>การร่วมค้าของกลุ่มบริษัท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E573C3">
        <w:rPr>
          <w:rFonts w:ascii="Angsana New" w:hAnsi="Angsana New"/>
          <w:sz w:val="30"/>
          <w:szCs w:val="30"/>
          <w:cs/>
          <w:lang w:val="en-GB"/>
        </w:rPr>
        <w:t xml:space="preserve">เป็นจำนวนเงินรวม </w:t>
      </w:r>
      <w:r w:rsidRPr="00E573C3">
        <w:rPr>
          <w:rFonts w:ascii="Angsana New" w:hAnsi="Angsana New"/>
          <w:sz w:val="30"/>
          <w:szCs w:val="30"/>
        </w:rPr>
        <w:t>53.6</w:t>
      </w:r>
      <w:r>
        <w:rPr>
          <w:rFonts w:ascii="Angsana New" w:hAnsi="Angsana New"/>
          <w:sz w:val="30"/>
          <w:szCs w:val="30"/>
        </w:rPr>
        <w:t>3</w:t>
      </w:r>
      <w:r w:rsidRPr="00E573C3">
        <w:rPr>
          <w:rFonts w:ascii="Angsana New" w:hAnsi="Angsana New"/>
          <w:sz w:val="30"/>
          <w:szCs w:val="30"/>
          <w:cs/>
          <w:lang w:val="en-GB"/>
        </w:rPr>
        <w:t xml:space="preserve"> ล้านบาท</w:t>
      </w:r>
      <w:r>
        <w:rPr>
          <w:rFonts w:ascii="Angsana New" w:hAnsi="Angsana New" w:hint="cs"/>
          <w:sz w:val="30"/>
          <w:szCs w:val="30"/>
          <w:cs/>
          <w:lang w:val="en-GB"/>
        </w:rPr>
        <w:t xml:space="preserve"> โดยการชำระค่าหุ้นเพิ่มเติม </w:t>
      </w:r>
      <w:r w:rsidRPr="00E573C3">
        <w:rPr>
          <w:rFonts w:ascii="Angsana New" w:hAnsi="Angsana New" w:hint="cs"/>
          <w:sz w:val="30"/>
          <w:szCs w:val="30"/>
          <w:cs/>
          <w:lang w:val="en-GB"/>
        </w:rPr>
        <w:t>เพื่อการดำเนินโครงการนครสวรรค์ไบโอคอมเพล็กซ์</w:t>
      </w:r>
      <w:r>
        <w:rPr>
          <w:rFonts w:ascii="Angsana New" w:hAnsi="Angsana New" w:hint="cs"/>
          <w:sz w:val="30"/>
          <w:szCs w:val="30"/>
          <w:cs/>
          <w:lang w:val="en-GB"/>
        </w:rPr>
        <w:t>ของการร่วมค้า</w:t>
      </w:r>
    </w:p>
    <w:p w14:paraId="4290D99C" w14:textId="4674D0F7" w:rsidR="008D173B" w:rsidRDefault="008D173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A817032" w14:textId="77777777" w:rsidR="008D173B" w:rsidRDefault="008D173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1C3D28C" w14:textId="77777777" w:rsidR="008D173B" w:rsidRPr="00E573C3" w:rsidRDefault="008D173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9DE0D22" w14:textId="70BE89EE" w:rsidR="00AB5C0F" w:rsidRPr="00FE1E01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AB5C0F" w:rsidRPr="00FE1E01" w:rsidSect="00521944">
          <w:headerReference w:type="default" r:id="rId19"/>
          <w:footerReference w:type="default" r:id="rId20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06AAB2B0" w14:textId="74573DC3" w:rsidR="009E66A1" w:rsidRDefault="002279D7" w:rsidP="007E197D">
      <w:pPr>
        <w:pStyle w:val="block"/>
        <w:tabs>
          <w:tab w:val="left" w:pos="-2835"/>
        </w:tabs>
        <w:spacing w:after="0" w:line="240" w:lineRule="auto"/>
        <w:ind w:left="547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FE1E01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</w:t>
      </w:r>
      <w:r w:rsidR="00726F4B" w:rsidRPr="00FE1E01">
        <w:rPr>
          <w:rFonts w:asciiTheme="majorBidi" w:hAnsiTheme="majorBidi" w:cstheme="majorBidi"/>
          <w:sz w:val="30"/>
          <w:szCs w:val="30"/>
          <w:cs/>
          <w:lang w:bidi="th-TH"/>
        </w:rPr>
        <w:t>ใน</w:t>
      </w:r>
      <w:r w:rsidR="00DA322E" w:rsidRPr="00FE1E01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บริษัทร่วมและ</w:t>
      </w:r>
      <w:r w:rsidR="00726F4B" w:rsidRPr="00FE1E01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Pr="00FE1E01">
        <w:rPr>
          <w:rFonts w:asciiTheme="majorBidi" w:hAnsiTheme="majorBidi" w:cstheme="majorBidi"/>
          <w:sz w:val="30"/>
          <w:szCs w:val="30"/>
          <w:cs/>
          <w:lang w:bidi="th-TH"/>
        </w:rPr>
        <w:t>ร่วม</w:t>
      </w:r>
      <w:r w:rsidR="00726F4B" w:rsidRPr="00FE1E01">
        <w:rPr>
          <w:rFonts w:asciiTheme="majorBidi" w:hAnsiTheme="majorBidi" w:cstheme="majorBidi"/>
          <w:sz w:val="30"/>
          <w:szCs w:val="30"/>
          <w:cs/>
          <w:lang w:bidi="th-TH"/>
        </w:rPr>
        <w:t>ค้า</w:t>
      </w:r>
      <w:r w:rsidR="00165A2B" w:rsidRPr="00FE1E01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462D4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62D4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มิถุนายน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165A2B" w:rsidRPr="00FE1E01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="00165A2B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Pr="00FE1E01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="009E66A1" w:rsidRPr="00FE1E0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="00FE1701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</w:t>
      </w:r>
      <w:r w:rsidR="00625CF5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งวด</w:t>
      </w:r>
      <w:r w:rsidR="00131E73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หก</w:t>
      </w:r>
      <w:r w:rsidR="00A71C87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เดือน</w:t>
      </w:r>
      <w:r w:rsidR="00165A2B" w:rsidRPr="00FE1E01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สิ้นสุดวันที่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="00462D4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462D47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0A76AE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</w:t>
      </w:r>
      <w:r w:rsidR="00E45D73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2564</w:t>
      </w:r>
      <w:r w:rsidR="000A76AE" w:rsidRPr="00FE1E01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E66A1" w:rsidRPr="00FE1E01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tbl>
      <w:tblPr>
        <w:tblpPr w:leftFromText="180" w:rightFromText="180" w:vertAnchor="text" w:horzAnchor="margin" w:tblpX="-56" w:tblpY="47"/>
        <w:tblW w:w="152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32"/>
        <w:gridCol w:w="864"/>
        <w:gridCol w:w="864"/>
        <w:gridCol w:w="864"/>
        <w:gridCol w:w="864"/>
        <w:gridCol w:w="864"/>
        <w:gridCol w:w="92"/>
        <w:gridCol w:w="864"/>
        <w:gridCol w:w="99"/>
        <w:gridCol w:w="864"/>
        <w:gridCol w:w="91"/>
        <w:gridCol w:w="864"/>
        <w:gridCol w:w="94"/>
        <w:gridCol w:w="864"/>
        <w:gridCol w:w="103"/>
        <w:gridCol w:w="864"/>
        <w:gridCol w:w="90"/>
        <w:gridCol w:w="864"/>
        <w:gridCol w:w="90"/>
        <w:gridCol w:w="864"/>
        <w:gridCol w:w="90"/>
        <w:gridCol w:w="871"/>
        <w:gridCol w:w="90"/>
        <w:gridCol w:w="900"/>
      </w:tblGrid>
      <w:tr w:rsidR="00CF4E1F" w:rsidRPr="005A77E5" w14:paraId="424F0A39" w14:textId="77777777" w:rsidTr="001F34A8">
        <w:trPr>
          <w:cantSplit/>
          <w:trHeight w:val="144"/>
        </w:trPr>
        <w:tc>
          <w:tcPr>
            <w:tcW w:w="2232" w:type="dxa"/>
            <w:vAlign w:val="bottom"/>
          </w:tcPr>
          <w:p w14:paraId="2F0C0397" w14:textId="77777777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978" w:type="dxa"/>
            <w:gridSpan w:val="23"/>
            <w:vAlign w:val="bottom"/>
          </w:tcPr>
          <w:p w14:paraId="2AEC3236" w14:textId="0EE0F434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CF4E1F" w:rsidRPr="005A77E5" w14:paraId="43D01350" w14:textId="77777777" w:rsidTr="001F34A8">
        <w:trPr>
          <w:cantSplit/>
          <w:trHeight w:val="144"/>
        </w:trPr>
        <w:tc>
          <w:tcPr>
            <w:tcW w:w="2232" w:type="dxa"/>
            <w:vAlign w:val="bottom"/>
          </w:tcPr>
          <w:p w14:paraId="083F3C15" w14:textId="77777777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9F76C15" w14:textId="2C04EB4E" w:rsidR="00CF4E1F" w:rsidRPr="00CF4E1F" w:rsidRDefault="00CF4E1F" w:rsidP="00CE7CED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864" w:type="dxa"/>
            <w:vAlign w:val="bottom"/>
          </w:tcPr>
          <w:p w14:paraId="63FA24FD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E69E311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F38BEE6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  <w:vAlign w:val="bottom"/>
          </w:tcPr>
          <w:p w14:paraId="0F00281E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40FC0F9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  <w:vAlign w:val="bottom"/>
          </w:tcPr>
          <w:p w14:paraId="3B6ABB2B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9" w:type="dxa"/>
            <w:gridSpan w:val="3"/>
            <w:vAlign w:val="bottom"/>
          </w:tcPr>
          <w:p w14:paraId="18721F8C" w14:textId="2CC98674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</w:tc>
        <w:tc>
          <w:tcPr>
            <w:tcW w:w="94" w:type="dxa"/>
            <w:vAlign w:val="bottom"/>
          </w:tcPr>
          <w:p w14:paraId="6D30FFA5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0BCC4937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" w:type="dxa"/>
            <w:vAlign w:val="bottom"/>
          </w:tcPr>
          <w:p w14:paraId="37218897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C81D8E2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C6A0947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8" w:type="dxa"/>
            <w:gridSpan w:val="3"/>
            <w:vAlign w:val="bottom"/>
          </w:tcPr>
          <w:p w14:paraId="2385CAAF" w14:textId="39EA12F3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มูลค่าตาม</w:t>
            </w:r>
          </w:p>
        </w:tc>
        <w:tc>
          <w:tcPr>
            <w:tcW w:w="90" w:type="dxa"/>
            <w:vAlign w:val="bottom"/>
          </w:tcPr>
          <w:p w14:paraId="5EBD4F0C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  <w:vAlign w:val="bottom"/>
          </w:tcPr>
          <w:p w14:paraId="1F8E7766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vAlign w:val="bottom"/>
          </w:tcPr>
          <w:p w14:paraId="37873715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5958EEDA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F4E1F" w:rsidRPr="005A77E5" w14:paraId="23E5D22F" w14:textId="77777777" w:rsidTr="001F34A8">
        <w:trPr>
          <w:cantSplit/>
          <w:trHeight w:val="144"/>
        </w:trPr>
        <w:tc>
          <w:tcPr>
            <w:tcW w:w="2232" w:type="dxa"/>
            <w:vAlign w:val="bottom"/>
          </w:tcPr>
          <w:p w14:paraId="31068C87" w14:textId="77777777" w:rsidR="00CF4E1F" w:rsidRPr="005A77E5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26DBD494" w14:textId="77F5CEA1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1728" w:type="dxa"/>
            <w:gridSpan w:val="2"/>
            <w:vAlign w:val="bottom"/>
          </w:tcPr>
          <w:p w14:paraId="2397CFE6" w14:textId="19BF1CC5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ทุนที่ชำระแล้ว</w:t>
            </w:r>
          </w:p>
        </w:tc>
        <w:tc>
          <w:tcPr>
            <w:tcW w:w="1820" w:type="dxa"/>
            <w:gridSpan w:val="3"/>
            <w:vAlign w:val="bottom"/>
          </w:tcPr>
          <w:p w14:paraId="2E302D38" w14:textId="6D03993B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99" w:type="dxa"/>
            <w:vAlign w:val="bottom"/>
          </w:tcPr>
          <w:p w14:paraId="09439922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9" w:type="dxa"/>
            <w:gridSpan w:val="3"/>
            <w:vAlign w:val="bottom"/>
          </w:tcPr>
          <w:p w14:paraId="78190CCA" w14:textId="402AB0E1" w:rsidR="00CF4E1F" w:rsidRPr="00CF4E1F" w:rsidRDefault="00CB5126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</w:t>
            </w:r>
            <w:r w:rsidR="00CF4E1F"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94" w:type="dxa"/>
            <w:vAlign w:val="bottom"/>
          </w:tcPr>
          <w:p w14:paraId="740C9033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31" w:type="dxa"/>
            <w:gridSpan w:val="3"/>
            <w:vAlign w:val="bottom"/>
          </w:tcPr>
          <w:p w14:paraId="206C2E40" w14:textId="60B20216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90" w:type="dxa"/>
            <w:vAlign w:val="bottom"/>
          </w:tcPr>
          <w:p w14:paraId="713720A4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18" w:type="dxa"/>
            <w:gridSpan w:val="3"/>
            <w:vAlign w:val="bottom"/>
          </w:tcPr>
          <w:p w14:paraId="531D05AF" w14:textId="63E5D9E1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วิธีส่วนได้เสีย</w:t>
            </w:r>
            <w:r w:rsidRPr="00CF4E1F">
              <w:rPr>
                <w:rFonts w:ascii="Angsana New" w:hAnsi="Angsana New"/>
                <w:sz w:val="26"/>
                <w:szCs w:val="26"/>
              </w:rPr>
              <w:t>-</w:t>
            </w:r>
            <w:r w:rsidRPr="00CF4E1F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90" w:type="dxa"/>
            <w:vAlign w:val="bottom"/>
          </w:tcPr>
          <w:p w14:paraId="1B6FFF9D" w14:textId="77777777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861" w:type="dxa"/>
            <w:gridSpan w:val="3"/>
            <w:vAlign w:val="bottom"/>
          </w:tcPr>
          <w:p w14:paraId="32633B47" w14:textId="5F4EB4FF" w:rsidR="00CF4E1F" w:rsidRPr="00CF4E1F" w:rsidRDefault="00CF4E1F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CF4E1F" w:rsidRPr="005A77E5" w14:paraId="0C64A114" w14:textId="77777777" w:rsidTr="001F34A8">
        <w:trPr>
          <w:cantSplit/>
          <w:trHeight w:val="144"/>
        </w:trPr>
        <w:tc>
          <w:tcPr>
            <w:tcW w:w="2232" w:type="dxa"/>
            <w:vAlign w:val="bottom"/>
          </w:tcPr>
          <w:p w14:paraId="76CCB7F4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6B9F571" w14:textId="244AD4B7" w:rsidR="007E197D" w:rsidRPr="005A77E5" w:rsidRDefault="00AA1075" w:rsidP="00CE7CED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2D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64" w:type="dxa"/>
            <w:vAlign w:val="bottom"/>
          </w:tcPr>
          <w:p w14:paraId="4709B5CF" w14:textId="588EC98F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  <w:vAlign w:val="bottom"/>
          </w:tcPr>
          <w:p w14:paraId="5A90A428" w14:textId="7A38EA0E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2D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64" w:type="dxa"/>
            <w:vAlign w:val="bottom"/>
          </w:tcPr>
          <w:p w14:paraId="79F68A30" w14:textId="3E5FBBC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64" w:type="dxa"/>
            <w:vAlign w:val="bottom"/>
          </w:tcPr>
          <w:p w14:paraId="022056B7" w14:textId="6C94D751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2D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2" w:type="dxa"/>
            <w:vAlign w:val="bottom"/>
          </w:tcPr>
          <w:p w14:paraId="2DAB66F3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3994229" w14:textId="380E1AE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9" w:type="dxa"/>
            <w:vAlign w:val="bottom"/>
          </w:tcPr>
          <w:p w14:paraId="498BED1F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8148A04" w14:textId="4D9AB04B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2D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1" w:type="dxa"/>
            <w:vAlign w:val="bottom"/>
          </w:tcPr>
          <w:p w14:paraId="66FF876E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3FB67D7" w14:textId="7A05F87F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4" w:type="dxa"/>
            <w:vAlign w:val="bottom"/>
          </w:tcPr>
          <w:p w14:paraId="0ECB9DFE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3478C88E" w14:textId="732DB886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2D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03" w:type="dxa"/>
            <w:vAlign w:val="bottom"/>
          </w:tcPr>
          <w:p w14:paraId="18B2BAAB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1BAFE5C0" w14:textId="54282B9B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460DAFFF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16259AC9" w14:textId="26487E1F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2D47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3BAFDFFF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6530FE58" w14:textId="1A48E0E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31</w:t>
            </w:r>
            <w:r w:rsidR="007E197D"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7E197D" w:rsidRPr="005A77E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239A6577" w14:textId="77777777" w:rsidR="007E197D" w:rsidRPr="001F34A8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1" w:type="dxa"/>
            <w:vAlign w:val="bottom"/>
          </w:tcPr>
          <w:p w14:paraId="7533447E" w14:textId="07425C19" w:rsidR="007E197D" w:rsidRPr="001F34A8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 w:rsidRPr="001F34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2D47" w:rsidRPr="001F34A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  <w:vAlign w:val="bottom"/>
          </w:tcPr>
          <w:p w14:paraId="4AD793CD" w14:textId="77777777" w:rsidR="007E197D" w:rsidRPr="001F34A8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B4E0D64" w14:textId="35AC2A0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462D47" w:rsidRPr="001F34A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62D47" w:rsidRPr="001F34A8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CF4E1F" w:rsidRPr="005A77E5" w14:paraId="5FAC5381" w14:textId="77777777" w:rsidTr="001F34A8">
        <w:trPr>
          <w:cantSplit/>
          <w:trHeight w:val="144"/>
        </w:trPr>
        <w:tc>
          <w:tcPr>
            <w:tcW w:w="2232" w:type="dxa"/>
            <w:vAlign w:val="bottom"/>
          </w:tcPr>
          <w:p w14:paraId="456163F1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443FE6D" w14:textId="005A9DA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64" w:type="dxa"/>
            <w:vAlign w:val="bottom"/>
          </w:tcPr>
          <w:p w14:paraId="7F846852" w14:textId="563F550D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64" w:type="dxa"/>
            <w:vAlign w:val="bottom"/>
          </w:tcPr>
          <w:p w14:paraId="15A311FF" w14:textId="08EE8056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864" w:type="dxa"/>
            <w:vAlign w:val="bottom"/>
          </w:tcPr>
          <w:p w14:paraId="2BF60F06" w14:textId="5A855F78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8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864" w:type="dxa"/>
            <w:vAlign w:val="bottom"/>
          </w:tcPr>
          <w:p w14:paraId="19AB132D" w14:textId="73145424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2" w:type="dxa"/>
            <w:vAlign w:val="bottom"/>
          </w:tcPr>
          <w:p w14:paraId="530B6F73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78BF8144" w14:textId="3356F12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9" w:type="dxa"/>
            <w:vAlign w:val="bottom"/>
          </w:tcPr>
          <w:p w14:paraId="65CEFC85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50BA6D08" w14:textId="78B2944F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1" w:type="dxa"/>
            <w:vAlign w:val="bottom"/>
          </w:tcPr>
          <w:p w14:paraId="1AF5A945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5D6B7BFB" w14:textId="2A902060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4" w:type="dxa"/>
            <w:vAlign w:val="bottom"/>
          </w:tcPr>
          <w:p w14:paraId="7F8023B2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71E669DC" w14:textId="2C8E25E7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03" w:type="dxa"/>
            <w:vAlign w:val="bottom"/>
          </w:tcPr>
          <w:p w14:paraId="2F78030D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2A19D361" w14:textId="0CCAC580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  <w:vAlign w:val="bottom"/>
          </w:tcPr>
          <w:p w14:paraId="3BCEF8EB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vAlign w:val="bottom"/>
          </w:tcPr>
          <w:p w14:paraId="0E30308E" w14:textId="6B11EFA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vAlign w:val="bottom"/>
          </w:tcPr>
          <w:p w14:paraId="69C3819D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vAlign w:val="bottom"/>
          </w:tcPr>
          <w:p w14:paraId="0C504F90" w14:textId="2EC2AF05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0" w:type="dxa"/>
            <w:vAlign w:val="bottom"/>
          </w:tcPr>
          <w:p w14:paraId="0008ED88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  <w:vAlign w:val="bottom"/>
          </w:tcPr>
          <w:p w14:paraId="718D1FF1" w14:textId="75AD2848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0" w:type="dxa"/>
            <w:vAlign w:val="bottom"/>
          </w:tcPr>
          <w:p w14:paraId="4E0F60D4" w14:textId="77777777" w:rsidR="007E197D" w:rsidRPr="005A77E5" w:rsidRDefault="007E197D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3F028B71" w14:textId="0A04558A" w:rsidR="007E197D" w:rsidRPr="005A77E5" w:rsidRDefault="00AA1075" w:rsidP="00CE7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CF4E1F" w:rsidRPr="005A77E5" w14:paraId="31BF3DB6" w14:textId="77777777" w:rsidTr="001F34A8">
        <w:trPr>
          <w:cantSplit/>
          <w:trHeight w:val="144"/>
        </w:trPr>
        <w:tc>
          <w:tcPr>
            <w:tcW w:w="2232" w:type="dxa"/>
          </w:tcPr>
          <w:p w14:paraId="15770EBE" w14:textId="77777777" w:rsidR="00CF4E1F" w:rsidRPr="00CF4E1F" w:rsidRDefault="00CF4E1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28" w:type="dxa"/>
            <w:gridSpan w:val="2"/>
          </w:tcPr>
          <w:p w14:paraId="47A67796" w14:textId="0164C568" w:rsidR="00CF4E1F" w:rsidRPr="00CF4E1F" w:rsidRDefault="00CF4E1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1250" w:type="dxa"/>
            <w:gridSpan w:val="21"/>
          </w:tcPr>
          <w:p w14:paraId="56E1DBEF" w14:textId="04D9BD6E" w:rsidR="00CF4E1F" w:rsidRPr="00CF4E1F" w:rsidRDefault="00CF4E1F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CF4E1F" w:rsidRPr="005A77E5" w14:paraId="327914D8" w14:textId="77777777" w:rsidTr="001F34A8">
        <w:trPr>
          <w:cantSplit/>
          <w:trHeight w:val="144"/>
        </w:trPr>
        <w:tc>
          <w:tcPr>
            <w:tcW w:w="2232" w:type="dxa"/>
          </w:tcPr>
          <w:p w14:paraId="087F02B2" w14:textId="77777777" w:rsidR="007E197D" w:rsidRPr="00CF4E1F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64" w:type="dxa"/>
          </w:tcPr>
          <w:p w14:paraId="0B971559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E1AB10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1062E2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524D155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07F4A7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</w:tcPr>
          <w:p w14:paraId="5E58DE5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1255CC0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" w:type="dxa"/>
          </w:tcPr>
          <w:p w14:paraId="0080F307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DF7F5C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5C9CFA3C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D38A97D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4" w:type="dxa"/>
          </w:tcPr>
          <w:p w14:paraId="51CAE425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F9F411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4B904361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875B32E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2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667EED6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C425CC9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8EE6B1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D8EB302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6763E46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613FE8A8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BCD5E14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409F186E" w14:textId="77777777" w:rsidR="007E197D" w:rsidRPr="005A77E5" w:rsidRDefault="007E197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CF4E1F" w:rsidRPr="005A77E5" w14:paraId="02C87A79" w14:textId="77777777" w:rsidTr="001F34A8">
        <w:trPr>
          <w:cantSplit/>
          <w:trHeight w:val="60"/>
        </w:trPr>
        <w:tc>
          <w:tcPr>
            <w:tcW w:w="2232" w:type="dxa"/>
          </w:tcPr>
          <w:p w14:paraId="1A1E7520" w14:textId="3093A7A6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ไทยอีสเทิร์น</w:t>
            </w:r>
          </w:p>
        </w:tc>
        <w:tc>
          <w:tcPr>
            <w:tcW w:w="864" w:type="dxa"/>
          </w:tcPr>
          <w:p w14:paraId="1D800B91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4488354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CE31C8E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FCB7B2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C3F9175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2" w:type="dxa"/>
          </w:tcPr>
          <w:p w14:paraId="1DBC01A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50976C4E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" w:type="dxa"/>
          </w:tcPr>
          <w:p w14:paraId="5C22DEFA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0D0F337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2B0F4904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470F599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4" w:type="dxa"/>
          </w:tcPr>
          <w:p w14:paraId="7C8AAB9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EE4FAB2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617265D7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CB9C796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E2AC790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A36EC1A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80C86F9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3A2DD04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2A05C523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3A688BA8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57C291DC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5E6278FD" w14:textId="77777777" w:rsidR="005A77E5" w:rsidRPr="005A77E5" w:rsidRDefault="005A77E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12233" w:rsidRPr="005A77E5" w14:paraId="4BED7DB7" w14:textId="77777777" w:rsidTr="001F34A8">
        <w:trPr>
          <w:cantSplit/>
          <w:trHeight w:val="144"/>
        </w:trPr>
        <w:tc>
          <w:tcPr>
            <w:tcW w:w="2232" w:type="dxa"/>
          </w:tcPr>
          <w:p w14:paraId="6A2176FC" w14:textId="549EC541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bookmarkStart w:id="0" w:name="_Hlk63150508"/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  </w:t>
            </w:r>
            <w:r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ท้อปซีดส์ ออยล์ จำกัด</w:t>
            </w:r>
            <w:bookmarkEnd w:id="0"/>
            <w:r w:rsidRPr="005A77E5">
              <w:rPr>
                <w:rFonts w:ascii="Angsana New" w:hAnsi="Angsana New"/>
                <w:spacing w:val="-2"/>
                <w:sz w:val="26"/>
                <w:szCs w:val="26"/>
              </w:rPr>
              <w:t>*</w:t>
            </w:r>
          </w:p>
        </w:tc>
        <w:tc>
          <w:tcPr>
            <w:tcW w:w="864" w:type="dxa"/>
          </w:tcPr>
          <w:p w14:paraId="20DE9D8E" w14:textId="5A9A0DC1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174F1BAB" w14:textId="06EAA581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864" w:type="dxa"/>
          </w:tcPr>
          <w:p w14:paraId="50E522BF" w14:textId="17A2401A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64" w:type="dxa"/>
          </w:tcPr>
          <w:p w14:paraId="0172D900" w14:textId="604A8EFD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222</w:t>
            </w:r>
          </w:p>
        </w:tc>
        <w:tc>
          <w:tcPr>
            <w:tcW w:w="864" w:type="dxa"/>
          </w:tcPr>
          <w:p w14:paraId="2DFB7FC9" w14:textId="6D6C6349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" w:type="dxa"/>
          </w:tcPr>
          <w:p w14:paraId="246210F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132D6D9" w14:textId="099B00DA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99" w:type="dxa"/>
          </w:tcPr>
          <w:p w14:paraId="76691A9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92EB7AD" w14:textId="7634A88D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50493BFE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48F5871" w14:textId="049CE5CB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4" w:type="dxa"/>
          </w:tcPr>
          <w:p w14:paraId="2A40A05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C5534A2" w14:textId="32798A25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" w:type="dxa"/>
          </w:tcPr>
          <w:p w14:paraId="3BD0CF5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4AF280D" w14:textId="77E903FD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5EA066B1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A908AB0" w14:textId="6A689ECE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26255B7B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233337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014ADF9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306F3DAE" w14:textId="52634F9D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369E06A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</w:tcPr>
          <w:p w14:paraId="67734366" w14:textId="63014421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5A77E5"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B12233" w:rsidRPr="00CF4E1F" w14:paraId="4EA1C59C" w14:textId="77777777" w:rsidTr="001F34A8">
        <w:trPr>
          <w:cantSplit/>
          <w:trHeight w:val="144"/>
        </w:trPr>
        <w:tc>
          <w:tcPr>
            <w:tcW w:w="2232" w:type="dxa"/>
          </w:tcPr>
          <w:p w14:paraId="04056A11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64" w:type="dxa"/>
          </w:tcPr>
          <w:p w14:paraId="5EC2C4A6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70FEF02A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7F506F9E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4BD7040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12C31FBF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2" w:type="dxa"/>
          </w:tcPr>
          <w:p w14:paraId="62A59EA1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06C361D4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" w:type="dxa"/>
          </w:tcPr>
          <w:p w14:paraId="108CC59B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038578A5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1" w:type="dxa"/>
          </w:tcPr>
          <w:p w14:paraId="3272014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5AA892A8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4" w:type="dxa"/>
          </w:tcPr>
          <w:p w14:paraId="100F0CE7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2C6EB38A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103" w:type="dxa"/>
          </w:tcPr>
          <w:p w14:paraId="2DEA82C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18A72D36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607E373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65187D69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779015D5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6DA293C6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110BF577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 w:bidi="ar-SA"/>
              </w:rPr>
            </w:pPr>
          </w:p>
        </w:tc>
        <w:tc>
          <w:tcPr>
            <w:tcW w:w="871" w:type="dxa"/>
          </w:tcPr>
          <w:p w14:paraId="12D48451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7DE4BFB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  <w:tc>
          <w:tcPr>
            <w:tcW w:w="900" w:type="dxa"/>
          </w:tcPr>
          <w:p w14:paraId="4B9C84D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  <w:tab w:val="decimal" w:pos="645"/>
              </w:tabs>
              <w:spacing w:line="240" w:lineRule="auto"/>
              <w:rPr>
                <w:rFonts w:ascii="Angsana New" w:hAnsi="Angsana New"/>
                <w:b/>
                <w:bCs/>
                <w:sz w:val="14"/>
                <w:szCs w:val="14"/>
                <w:lang w:val="en-GB"/>
              </w:rPr>
            </w:pPr>
          </w:p>
        </w:tc>
      </w:tr>
      <w:tr w:rsidR="00B12233" w:rsidRPr="005A77E5" w14:paraId="516274DD" w14:textId="77777777" w:rsidTr="001F34A8">
        <w:trPr>
          <w:cantSplit/>
          <w:trHeight w:val="144"/>
        </w:trPr>
        <w:tc>
          <w:tcPr>
            <w:tcW w:w="2232" w:type="dxa"/>
          </w:tcPr>
          <w:p w14:paraId="5399A2E8" w14:textId="77777777" w:rsidR="00B12233" w:rsidRPr="00CF4E1F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864" w:type="dxa"/>
          </w:tcPr>
          <w:p w14:paraId="480B7DF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7BEC44D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321A03B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2B0C3C1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64" w:type="dxa"/>
          </w:tcPr>
          <w:p w14:paraId="0F6A57A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7DB1BA4B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2644CF8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" w:type="dxa"/>
          </w:tcPr>
          <w:p w14:paraId="38DA205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2316BF0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3AAC710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479C7F5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4" w:type="dxa"/>
          </w:tcPr>
          <w:p w14:paraId="4EF8B96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6EC7AA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29295BC4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2B2298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77F0B44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841E30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42AEB97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440CE53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DC3300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041722DE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6A13E5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900" w:type="dxa"/>
          </w:tcPr>
          <w:p w14:paraId="72E1897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12233" w:rsidRPr="005A77E5" w14:paraId="05DFA934" w14:textId="77777777" w:rsidTr="001F34A8">
        <w:trPr>
          <w:cantSplit/>
          <w:trHeight w:val="144"/>
        </w:trPr>
        <w:tc>
          <w:tcPr>
            <w:tcW w:w="2232" w:type="dxa"/>
          </w:tcPr>
          <w:p w14:paraId="492A20C5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  <w:r w:rsidRPr="005A77E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5A77E5">
              <w:rPr>
                <w:rFonts w:ascii="Angsana New" w:hAnsi="Angsana New"/>
                <w:sz w:val="26"/>
                <w:szCs w:val="26"/>
                <w:cs/>
              </w:rPr>
              <w:t>ไทย อีทอกซีเลท จำกัด</w:t>
            </w:r>
          </w:p>
        </w:tc>
        <w:tc>
          <w:tcPr>
            <w:tcW w:w="864" w:type="dxa"/>
          </w:tcPr>
          <w:p w14:paraId="70380147" w14:textId="5452B6D7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2F95E739" w14:textId="3C36D3A3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24D434E0" w14:textId="17C3CD4F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864" w:type="dxa"/>
          </w:tcPr>
          <w:p w14:paraId="7BFD2D91" w14:textId="41DC4387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420</w:t>
            </w:r>
          </w:p>
        </w:tc>
        <w:tc>
          <w:tcPr>
            <w:tcW w:w="864" w:type="dxa"/>
          </w:tcPr>
          <w:p w14:paraId="3ACA1CB8" w14:textId="6B67B8E6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92" w:type="dxa"/>
          </w:tcPr>
          <w:p w14:paraId="76BCA13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3D81F481" w14:textId="321B081C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691</w:t>
            </w:r>
          </w:p>
        </w:tc>
        <w:tc>
          <w:tcPr>
            <w:tcW w:w="99" w:type="dxa"/>
          </w:tcPr>
          <w:p w14:paraId="3D8DC8D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035DA623" w14:textId="3ADD57A3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91" w:type="dxa"/>
          </w:tcPr>
          <w:p w14:paraId="3ABB46A3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3D919E5A" w14:textId="6BC796DE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94" w:type="dxa"/>
          </w:tcPr>
          <w:p w14:paraId="1674B2F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1601B5FF" w14:textId="7BB5699B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" w:type="dxa"/>
          </w:tcPr>
          <w:p w14:paraId="5AAFC76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482D853" w14:textId="414AF832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4AB1AA5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1CDFA7D1" w14:textId="065F5058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619</w:t>
            </w:r>
          </w:p>
        </w:tc>
        <w:tc>
          <w:tcPr>
            <w:tcW w:w="90" w:type="dxa"/>
          </w:tcPr>
          <w:p w14:paraId="4B35ADDB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55B757C" w14:textId="3A36D195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648</w:t>
            </w:r>
          </w:p>
        </w:tc>
        <w:tc>
          <w:tcPr>
            <w:tcW w:w="90" w:type="dxa"/>
          </w:tcPr>
          <w:p w14:paraId="00B7087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08CC7EB9" w14:textId="362E8E41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90" w:type="dxa"/>
          </w:tcPr>
          <w:p w14:paraId="2826293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5B09110B" w14:textId="5B34018A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91</w:t>
            </w:r>
          </w:p>
        </w:tc>
      </w:tr>
      <w:tr w:rsidR="00B12233" w:rsidRPr="005A77E5" w14:paraId="7590B369" w14:textId="77777777" w:rsidTr="001F34A8">
        <w:trPr>
          <w:cantSplit/>
          <w:trHeight w:val="144"/>
        </w:trPr>
        <w:tc>
          <w:tcPr>
            <w:tcW w:w="2232" w:type="dxa"/>
          </w:tcPr>
          <w:p w14:paraId="6B3BFD5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64" w:type="dxa"/>
          </w:tcPr>
          <w:p w14:paraId="777258E7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78C98A94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66D648E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45B87AFF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64" w:type="dxa"/>
          </w:tcPr>
          <w:p w14:paraId="51536CBD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2" w:type="dxa"/>
          </w:tcPr>
          <w:p w14:paraId="087F8247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1EB59BB0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9" w:type="dxa"/>
          </w:tcPr>
          <w:p w14:paraId="382263C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1A5A0BDB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1" w:type="dxa"/>
          </w:tcPr>
          <w:p w14:paraId="0B85862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1C779B5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4" w:type="dxa"/>
          </w:tcPr>
          <w:p w14:paraId="338E71E1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7AB39D7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3" w:type="dxa"/>
          </w:tcPr>
          <w:p w14:paraId="57AC4760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073B1ECC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02192153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864" w:type="dxa"/>
          </w:tcPr>
          <w:p w14:paraId="19201CE2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" w:type="dxa"/>
          </w:tcPr>
          <w:p w14:paraId="0000D8A2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864" w:type="dxa"/>
          </w:tcPr>
          <w:p w14:paraId="3B8370C1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" w:type="dxa"/>
          </w:tcPr>
          <w:p w14:paraId="3C8974E8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871" w:type="dxa"/>
          </w:tcPr>
          <w:p w14:paraId="0056B2EA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75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90" w:type="dxa"/>
          </w:tcPr>
          <w:p w14:paraId="191A6B30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900" w:type="dxa"/>
          </w:tcPr>
          <w:p w14:paraId="258EE26A" w14:textId="77777777" w:rsidR="00B12233" w:rsidRPr="005043D0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  <w:tab w:val="decimal" w:pos="645"/>
              </w:tabs>
              <w:spacing w:line="240" w:lineRule="auto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</w:tr>
      <w:tr w:rsidR="00B12233" w:rsidRPr="005A77E5" w14:paraId="7B0C4B03" w14:textId="77777777" w:rsidTr="001F34A8">
        <w:trPr>
          <w:cantSplit/>
          <w:trHeight w:val="144"/>
        </w:trPr>
        <w:tc>
          <w:tcPr>
            <w:tcW w:w="2232" w:type="dxa"/>
          </w:tcPr>
          <w:p w14:paraId="706AF5B9" w14:textId="77777777" w:rsidR="00B12233" w:rsidRPr="00CF4E1F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การร่วมค้าทางอ้อม</w:t>
            </w:r>
          </w:p>
        </w:tc>
        <w:tc>
          <w:tcPr>
            <w:tcW w:w="864" w:type="dxa"/>
          </w:tcPr>
          <w:p w14:paraId="52619F2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0622CEF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006ABDF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1A0747B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2457D35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58526523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6BFED354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</w:tcPr>
          <w:p w14:paraId="29FE3D5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19842E51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7EF188A1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131372F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dxa"/>
          </w:tcPr>
          <w:p w14:paraId="6C2E258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4163786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200FBE2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16FE756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AEA895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52A4C7A5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168BDF6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F056F4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5E8B6F0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262F5721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012E62E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6B962B6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12233" w:rsidRPr="005A77E5" w14:paraId="703C6FF2" w14:textId="77777777" w:rsidTr="001F34A8">
        <w:trPr>
          <w:cantSplit/>
          <w:trHeight w:val="144"/>
        </w:trPr>
        <w:tc>
          <w:tcPr>
            <w:tcW w:w="2232" w:type="dxa"/>
          </w:tcPr>
          <w:p w14:paraId="3F08C42E" w14:textId="383FAEE3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บริษัท จีจีซี เคทิส</w:t>
            </w:r>
          </w:p>
        </w:tc>
        <w:tc>
          <w:tcPr>
            <w:tcW w:w="864" w:type="dxa"/>
          </w:tcPr>
          <w:p w14:paraId="4E5AEE34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1171246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3C8E18E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325EF49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864" w:type="dxa"/>
          </w:tcPr>
          <w:p w14:paraId="7FDA436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" w:type="dxa"/>
          </w:tcPr>
          <w:p w14:paraId="7358E4F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3454BF0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" w:type="dxa"/>
          </w:tcPr>
          <w:p w14:paraId="3232688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52E016B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79D391D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448EC384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4" w:type="dxa"/>
          </w:tcPr>
          <w:p w14:paraId="33EF73B3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4365E3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03" w:type="dxa"/>
          </w:tcPr>
          <w:p w14:paraId="34C922B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344E1C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2496645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3894174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244EB99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B31CC4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</w:tcPr>
          <w:p w14:paraId="4076F9D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</w:tcPr>
          <w:p w14:paraId="2F5B878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7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56BC28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5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2137A01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</w:tr>
      <w:tr w:rsidR="00B12233" w:rsidRPr="005A77E5" w14:paraId="0D7A15D7" w14:textId="77777777" w:rsidTr="001F34A8">
        <w:trPr>
          <w:cantSplit/>
          <w:trHeight w:val="144"/>
        </w:trPr>
        <w:tc>
          <w:tcPr>
            <w:tcW w:w="2232" w:type="dxa"/>
          </w:tcPr>
          <w:p w14:paraId="21A69ED0" w14:textId="29C81E7D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>
              <w:rPr>
                <w:rFonts w:ascii="Angsana New" w:hAnsi="Angsana New"/>
                <w:spacing w:val="-2"/>
                <w:sz w:val="26"/>
                <w:szCs w:val="26"/>
              </w:rPr>
              <w:t xml:space="preserve">   </w:t>
            </w:r>
            <w:r w:rsidRPr="005A77E5">
              <w:rPr>
                <w:rFonts w:ascii="Angsana New" w:hAnsi="Angsana New"/>
                <w:spacing w:val="-2"/>
                <w:sz w:val="26"/>
                <w:szCs w:val="26"/>
                <w:cs/>
              </w:rPr>
              <w:t>ไบโออินดัสเทรียล จำกัด</w:t>
            </w:r>
          </w:p>
        </w:tc>
        <w:tc>
          <w:tcPr>
            <w:tcW w:w="864" w:type="dxa"/>
          </w:tcPr>
          <w:p w14:paraId="10275A9F" w14:textId="2B94FC2D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50CC3D0F" w14:textId="126966E4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864" w:type="dxa"/>
          </w:tcPr>
          <w:p w14:paraId="464F443C" w14:textId="2E71535E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</w:t>
            </w:r>
            <w:r w:rsidR="00B12233" w:rsidRPr="00B12233">
              <w:rPr>
                <w:rFonts w:ascii="Angsana New" w:hAnsi="Angsana New"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726</w:t>
            </w:r>
          </w:p>
        </w:tc>
        <w:tc>
          <w:tcPr>
            <w:tcW w:w="864" w:type="dxa"/>
          </w:tcPr>
          <w:p w14:paraId="69F99F31" w14:textId="4DB639FA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2</w:t>
            </w:r>
            <w:r w:rsidR="00B12233" w:rsidRPr="005A77E5">
              <w:rPr>
                <w:rFonts w:ascii="Angsana New" w:hAnsi="Angsana New"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85CFC22" w14:textId="5BEED483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1</w:t>
            </w:r>
            <w:r w:rsidR="00B12233" w:rsidRPr="005A77E5">
              <w:rPr>
                <w:rFonts w:ascii="Angsana New" w:hAnsi="Angsana New"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363</w:t>
            </w:r>
          </w:p>
        </w:tc>
        <w:tc>
          <w:tcPr>
            <w:tcW w:w="92" w:type="dxa"/>
          </w:tcPr>
          <w:p w14:paraId="12417C5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54B12B4" w14:textId="3340707F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1</w:t>
            </w:r>
            <w:r w:rsidR="00B12233" w:rsidRPr="005A77E5">
              <w:rPr>
                <w:rFonts w:ascii="Angsana New" w:hAnsi="Angsana New"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309</w:t>
            </w:r>
          </w:p>
        </w:tc>
        <w:tc>
          <w:tcPr>
            <w:tcW w:w="99" w:type="dxa"/>
          </w:tcPr>
          <w:p w14:paraId="5C197714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57FA257D" w14:textId="7F7213B4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1</w:t>
            </w:r>
            <w:r w:rsidR="00B12233" w:rsidRPr="00B12233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91" w:type="dxa"/>
          </w:tcPr>
          <w:p w14:paraId="327D037A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00FB3BB6" w14:textId="4B78B848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1</w:t>
            </w:r>
            <w:r w:rsidR="00B12233" w:rsidRPr="005A77E5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94" w:type="dxa"/>
          </w:tcPr>
          <w:p w14:paraId="412E672B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2C38C35A" w14:textId="79A15A0A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3" w:type="dxa"/>
          </w:tcPr>
          <w:p w14:paraId="18AB13C3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0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621DEED" w14:textId="74207698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0C72280E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1277619A" w14:textId="5B6B0DA8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1</w:t>
            </w:r>
            <w:r w:rsidR="00B12233" w:rsidRPr="00B12233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257</w:t>
            </w:r>
          </w:p>
        </w:tc>
        <w:tc>
          <w:tcPr>
            <w:tcW w:w="90" w:type="dxa"/>
          </w:tcPr>
          <w:p w14:paraId="08E8137C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A403AE9" w14:textId="7D1D55CF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1</w:t>
            </w:r>
            <w:r w:rsidR="00B12233" w:rsidRPr="005A77E5">
              <w:rPr>
                <w:rFonts w:ascii="Angsana New" w:hAnsi="Angsana New"/>
                <w:sz w:val="26"/>
                <w:szCs w:val="26"/>
                <w:lang w:val="en-GB"/>
              </w:rPr>
              <w:t>,</w:t>
            </w:r>
            <w:r w:rsidRPr="00AA1075">
              <w:rPr>
                <w:rFonts w:ascii="Angsana New" w:hAnsi="Angsana New"/>
                <w:sz w:val="26"/>
                <w:szCs w:val="26"/>
              </w:rPr>
              <w:t>233</w:t>
            </w:r>
          </w:p>
        </w:tc>
        <w:tc>
          <w:tcPr>
            <w:tcW w:w="90" w:type="dxa"/>
          </w:tcPr>
          <w:p w14:paraId="1D20E5B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</w:tcPr>
          <w:p w14:paraId="1218AA78" w14:textId="78B892D3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57507809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19E52F" w14:textId="71085A4F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</w:tr>
      <w:tr w:rsidR="00B12233" w:rsidRPr="005A77E5" w14:paraId="1F5AEBA1" w14:textId="77777777" w:rsidTr="001F34A8">
        <w:trPr>
          <w:cantSplit/>
          <w:trHeight w:val="144"/>
        </w:trPr>
        <w:tc>
          <w:tcPr>
            <w:tcW w:w="2232" w:type="dxa"/>
          </w:tcPr>
          <w:p w14:paraId="0EB7A53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A77E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64" w:type="dxa"/>
          </w:tcPr>
          <w:p w14:paraId="364B2A58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CA43E3E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43F4CD47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1740745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B4799CF" w14:textId="60F52D21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6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B122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054</w:t>
            </w:r>
          </w:p>
        </w:tc>
        <w:tc>
          <w:tcPr>
            <w:tcW w:w="92" w:type="dxa"/>
          </w:tcPr>
          <w:p w14:paraId="04E49FCD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1D329DA" w14:textId="2196A805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  <w:r w:rsidR="00B12233"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067</w:t>
            </w:r>
          </w:p>
        </w:tc>
        <w:tc>
          <w:tcPr>
            <w:tcW w:w="99" w:type="dxa"/>
          </w:tcPr>
          <w:p w14:paraId="2CF97AB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79E6B019" w14:textId="0AA27179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12233" w:rsidRPr="00B122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876</w:t>
            </w:r>
          </w:p>
        </w:tc>
        <w:tc>
          <w:tcPr>
            <w:tcW w:w="91" w:type="dxa"/>
          </w:tcPr>
          <w:p w14:paraId="21FEB08F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2C832FE" w14:textId="053244FD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12233"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881</w:t>
            </w:r>
          </w:p>
        </w:tc>
        <w:tc>
          <w:tcPr>
            <w:tcW w:w="94" w:type="dxa"/>
          </w:tcPr>
          <w:p w14:paraId="15591A5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654037A" w14:textId="3E081FDA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03" w:type="dxa"/>
          </w:tcPr>
          <w:p w14:paraId="3016159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A4648FF" w14:textId="1C729CA8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22"/>
              <w:rPr>
                <w:rFonts w:ascii="Angsana New" w:hAnsi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90" w:type="dxa"/>
          </w:tcPr>
          <w:p w14:paraId="556B3900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D769117" w14:textId="6C7AF481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12233" w:rsidRPr="00B12233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876</w:t>
            </w:r>
          </w:p>
        </w:tc>
        <w:tc>
          <w:tcPr>
            <w:tcW w:w="90" w:type="dxa"/>
          </w:tcPr>
          <w:p w14:paraId="18A8DBE6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108D768" w14:textId="3A37FEA8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B12233" w:rsidRPr="005A77E5">
              <w:rPr>
                <w:rFonts w:ascii="Angsana New" w:hAnsi="Angsana New"/>
                <w:b/>
                <w:bCs/>
                <w:sz w:val="26"/>
                <w:szCs w:val="26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881</w:t>
            </w:r>
          </w:p>
        </w:tc>
        <w:tc>
          <w:tcPr>
            <w:tcW w:w="90" w:type="dxa"/>
          </w:tcPr>
          <w:p w14:paraId="6B3C63E1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</w:tcPr>
          <w:p w14:paraId="06D0AA4D" w14:textId="30C48E63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90" w:type="dxa"/>
          </w:tcPr>
          <w:p w14:paraId="0E21ED52" w14:textId="77777777" w:rsidR="00B12233" w:rsidRPr="005A77E5" w:rsidRDefault="00B12233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469A0FBF" w14:textId="0FE84758" w:rsidR="00B12233" w:rsidRPr="005A77E5" w:rsidRDefault="00AA1075" w:rsidP="00B122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A1075">
              <w:rPr>
                <w:rFonts w:ascii="Angsana New" w:hAnsi="Angsana New"/>
                <w:b/>
                <w:bCs/>
                <w:sz w:val="26"/>
                <w:szCs w:val="26"/>
              </w:rPr>
              <w:t>91</w:t>
            </w:r>
          </w:p>
        </w:tc>
      </w:tr>
    </w:tbl>
    <w:p w14:paraId="5460D80A" w14:textId="5FA99A6F" w:rsidR="007E197D" w:rsidRDefault="007E197D" w:rsidP="005A56B6">
      <w:pPr>
        <w:pStyle w:val="block"/>
        <w:spacing w:after="0" w:line="240" w:lineRule="auto"/>
        <w:ind w:left="0" w:right="-314"/>
        <w:rPr>
          <w:rFonts w:asciiTheme="majorBidi" w:hAnsiTheme="majorBidi" w:cstheme="majorBidi"/>
          <w:sz w:val="20"/>
          <w:lang w:bidi="th-TH"/>
        </w:rPr>
      </w:pPr>
    </w:p>
    <w:p w14:paraId="7A93A387" w14:textId="3CEE2980" w:rsidR="007E197D" w:rsidRPr="00392CB4" w:rsidRDefault="005043D0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2CB4">
        <w:rPr>
          <w:rFonts w:asciiTheme="majorBidi" w:hAnsiTheme="majorBidi" w:cstheme="majorBidi"/>
          <w:sz w:val="30"/>
          <w:szCs w:val="30"/>
          <w:cs/>
        </w:rPr>
        <w:t xml:space="preserve">*ในระหว่างปีสิ้นสุดวันที่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บริษัทรับรู้ผลขาดทุนจากการด้อยค่าของเงินลงทุนในบริษัท ไทยอีสเทิร์น ท้อปซีดส์ ออยล์ จำกัด ในงบการเงินรวมจำนวน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9</w:t>
      </w:r>
      <w:r w:rsidRPr="00392CB4">
        <w:rPr>
          <w:rFonts w:asciiTheme="majorBidi" w:hAnsiTheme="majorBidi" w:cstheme="majorBidi"/>
          <w:sz w:val="30"/>
          <w:szCs w:val="30"/>
          <w:cs/>
        </w:rPr>
        <w:t>.</w:t>
      </w:r>
      <w:r w:rsidR="00AA1075" w:rsidRPr="00AA1075">
        <w:rPr>
          <w:rFonts w:asciiTheme="majorBidi" w:hAnsiTheme="majorBidi" w:cstheme="majorBidi"/>
          <w:sz w:val="30"/>
          <w:szCs w:val="30"/>
        </w:rPr>
        <w:t>45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ล้านบาท เนื่องจากเงินลงทุนในบริษัทดังกล่าวมีมูลค่าที่คาดว่าจะได้รับคืนต่ำกว่ามูลค่าตามบัญชีของเงินลงทุน ต่อมา 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ที่ประชุมคณะกรรมการของบริษัทได้มีมติอนุมัติให้บริษัทขายหุ้นในบริษัท ไทยอีสเทิร์น ท้อปซีดส์ ออยล์ จำกัด ทั้งจำนวนให้แก่บริษัทแห่งหนึ่งในมูลค่ารวม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บาท โดยบริษัทได้ขายและรับชำระเงินค่าขายหุ้นเต็มจำนวนแล้ว เมื่อวันที่</w:t>
      </w:r>
      <w:r>
        <w:rPr>
          <w:rFonts w:asciiTheme="majorBidi" w:hAnsiTheme="majorBidi" w:cstheme="majorBidi"/>
          <w:sz w:val="30"/>
          <w:szCs w:val="30"/>
        </w:rPr>
        <w:br/>
      </w:r>
      <w:r w:rsidR="00AA1075" w:rsidRPr="00AA1075">
        <w:rPr>
          <w:rFonts w:asciiTheme="majorBidi" w:hAnsiTheme="majorBidi" w:cstheme="majorBidi"/>
          <w:sz w:val="30"/>
          <w:szCs w:val="30"/>
        </w:rPr>
        <w:t>13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="00166221">
        <w:rPr>
          <w:rFonts w:asciiTheme="majorBidi" w:hAnsiTheme="majorBidi" w:cstheme="majorBidi"/>
          <w:sz w:val="30"/>
          <w:szCs w:val="30"/>
        </w:rPr>
        <w:t xml:space="preserve"> </w:t>
      </w:r>
      <w:r w:rsidR="005A0891">
        <w:rPr>
          <w:rFonts w:asciiTheme="majorBidi" w:hAnsiTheme="majorBidi" w:cstheme="majorBidi"/>
          <w:sz w:val="30"/>
          <w:szCs w:val="30"/>
          <w:cs/>
        </w:rPr>
        <w:t xml:space="preserve">ดังนั้น </w:t>
      </w:r>
      <w:r w:rsidR="00166221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A0891">
        <w:rPr>
          <w:rFonts w:asciiTheme="majorBidi" w:hAnsiTheme="majorBidi" w:cstheme="majorBidi"/>
          <w:sz w:val="30"/>
          <w:szCs w:val="30"/>
          <w:cs/>
        </w:rPr>
        <w:t>ได้</w:t>
      </w:r>
      <w:r w:rsidR="00166221">
        <w:rPr>
          <w:rFonts w:asciiTheme="majorBidi" w:hAnsiTheme="majorBidi" w:cstheme="majorBidi"/>
          <w:sz w:val="30"/>
          <w:szCs w:val="30"/>
          <w:cs/>
        </w:rPr>
        <w:t xml:space="preserve">จัดประเภทของเงินลงทุนดังกล่าวเป็นเงินลงทุนเผื่อขายในงบการเงินรวม ณ 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="00166221">
        <w:rPr>
          <w:rFonts w:asciiTheme="majorBidi" w:hAnsiTheme="majorBidi" w:cstheme="majorBidi"/>
          <w:sz w:val="30"/>
          <w:szCs w:val="30"/>
        </w:rPr>
        <w:t xml:space="preserve"> </w:t>
      </w:r>
      <w:r w:rsidR="0016622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</w:p>
    <w:p w14:paraId="3FA0E942" w14:textId="77777777" w:rsidR="00716E06" w:rsidRPr="00FE1E01" w:rsidRDefault="00716E06" w:rsidP="00716E06">
      <w:pPr>
        <w:ind w:right="667"/>
        <w:rPr>
          <w:rFonts w:asciiTheme="majorBidi" w:hAnsiTheme="majorBidi" w:cstheme="majorBidi"/>
          <w:cs/>
        </w:rPr>
        <w:sectPr w:rsidR="00716E06" w:rsidRPr="00FE1E01" w:rsidSect="00660BE9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tbl>
      <w:tblPr>
        <w:tblW w:w="14805" w:type="dxa"/>
        <w:tblInd w:w="-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8"/>
        <w:gridCol w:w="900"/>
        <w:gridCol w:w="90"/>
        <w:gridCol w:w="864"/>
        <w:gridCol w:w="90"/>
        <w:gridCol w:w="907"/>
        <w:gridCol w:w="91"/>
        <w:gridCol w:w="864"/>
        <w:gridCol w:w="91"/>
        <w:gridCol w:w="907"/>
        <w:gridCol w:w="91"/>
        <w:gridCol w:w="864"/>
        <w:gridCol w:w="87"/>
        <w:gridCol w:w="907"/>
        <w:gridCol w:w="87"/>
        <w:gridCol w:w="866"/>
        <w:gridCol w:w="87"/>
        <w:gridCol w:w="907"/>
        <w:gridCol w:w="87"/>
        <w:gridCol w:w="862"/>
        <w:gridCol w:w="87"/>
        <w:gridCol w:w="907"/>
        <w:gridCol w:w="87"/>
        <w:gridCol w:w="907"/>
      </w:tblGrid>
      <w:tr w:rsidR="00846AFD" w:rsidRPr="005B4056" w14:paraId="04240AD2" w14:textId="77777777" w:rsidTr="00AF153E">
        <w:trPr>
          <w:cantSplit/>
          <w:trHeight w:val="343"/>
        </w:trPr>
        <w:tc>
          <w:tcPr>
            <w:tcW w:w="3168" w:type="dxa"/>
          </w:tcPr>
          <w:p w14:paraId="52AB671F" w14:textId="77777777" w:rsidR="00846AFD" w:rsidRPr="00CF4E1F" w:rsidRDefault="00846AF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637" w:type="dxa"/>
            <w:gridSpan w:val="23"/>
          </w:tcPr>
          <w:p w14:paraId="6E671881" w14:textId="53AB6230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846AFD" w:rsidRPr="005B4056" w14:paraId="0EDF0582" w14:textId="77777777" w:rsidTr="00003146">
        <w:trPr>
          <w:cantSplit/>
          <w:trHeight w:val="343"/>
        </w:trPr>
        <w:tc>
          <w:tcPr>
            <w:tcW w:w="3168" w:type="dxa"/>
          </w:tcPr>
          <w:p w14:paraId="2E8CA551" w14:textId="77777777" w:rsidR="00846AFD" w:rsidRPr="00CF4E1F" w:rsidRDefault="00846AF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54" w:type="dxa"/>
            <w:gridSpan w:val="3"/>
          </w:tcPr>
          <w:p w14:paraId="4F822371" w14:textId="5766AB3E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สัดส่วน</w:t>
            </w:r>
          </w:p>
        </w:tc>
        <w:tc>
          <w:tcPr>
            <w:tcW w:w="90" w:type="dxa"/>
          </w:tcPr>
          <w:p w14:paraId="4E9697F1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024FD5FE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" w:hanging="3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4BD111CB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EA46C25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74D59849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41402859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1" w:type="dxa"/>
          </w:tcPr>
          <w:p w14:paraId="5558B3AD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46F1C96A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44C8D1FB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72C684B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2DA9E47B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69AF175A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7D1FBB46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456055A1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1BC1DC3B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14:paraId="772A75A2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dxa"/>
          </w:tcPr>
          <w:p w14:paraId="32EFBC84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21FE6C0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7" w:type="dxa"/>
          </w:tcPr>
          <w:p w14:paraId="0CE42294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270F3E8A" w14:textId="77777777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46AFD" w:rsidRPr="005B4056" w14:paraId="66BE1F42" w14:textId="77777777" w:rsidTr="00A64CDE">
        <w:trPr>
          <w:cantSplit/>
          <w:trHeight w:val="343"/>
        </w:trPr>
        <w:tc>
          <w:tcPr>
            <w:tcW w:w="3168" w:type="dxa"/>
          </w:tcPr>
          <w:p w14:paraId="2EE84FA3" w14:textId="77777777" w:rsidR="00846AFD" w:rsidRPr="00CF4E1F" w:rsidRDefault="00846AF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54" w:type="dxa"/>
            <w:gridSpan w:val="3"/>
          </w:tcPr>
          <w:p w14:paraId="3B35A9E6" w14:textId="54FCDEE4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ความเป็นเจ้าของ</w:t>
            </w:r>
          </w:p>
        </w:tc>
        <w:tc>
          <w:tcPr>
            <w:tcW w:w="90" w:type="dxa"/>
          </w:tcPr>
          <w:p w14:paraId="14C3B187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2" w:type="dxa"/>
            <w:gridSpan w:val="3"/>
          </w:tcPr>
          <w:p w14:paraId="5F5D5664" w14:textId="3DFEF3BA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ทุนชำระแล้ว</w:t>
            </w:r>
          </w:p>
        </w:tc>
        <w:tc>
          <w:tcPr>
            <w:tcW w:w="91" w:type="dxa"/>
          </w:tcPr>
          <w:p w14:paraId="1AC82B2C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2" w:type="dxa"/>
            <w:gridSpan w:val="3"/>
          </w:tcPr>
          <w:p w14:paraId="43CC66B0" w14:textId="44FCA198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87" w:type="dxa"/>
          </w:tcPr>
          <w:p w14:paraId="138C5917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60" w:type="dxa"/>
            <w:gridSpan w:val="3"/>
          </w:tcPr>
          <w:p w14:paraId="46DF7953" w14:textId="1A8A9343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ค่าเผื่อการด้อยค่า</w:t>
            </w:r>
          </w:p>
        </w:tc>
        <w:tc>
          <w:tcPr>
            <w:tcW w:w="87" w:type="dxa"/>
          </w:tcPr>
          <w:p w14:paraId="063E4F68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856" w:type="dxa"/>
            <w:gridSpan w:val="3"/>
          </w:tcPr>
          <w:p w14:paraId="3C3D82F8" w14:textId="3E1E2CFB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ราคาทุน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87" w:type="dxa"/>
          </w:tcPr>
          <w:p w14:paraId="1ED62BF4" w14:textId="77777777" w:rsidR="00846AFD" w:rsidRPr="00CF4E1F" w:rsidRDefault="00846AF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901" w:type="dxa"/>
            <w:gridSpan w:val="3"/>
          </w:tcPr>
          <w:p w14:paraId="7930F89A" w14:textId="1487B488" w:rsidR="00846AFD" w:rsidRPr="00AA1075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</w:tr>
      <w:tr w:rsidR="002A4FAD" w:rsidRPr="005B4056" w14:paraId="42A4F368" w14:textId="77777777" w:rsidTr="00846AFD">
        <w:trPr>
          <w:cantSplit/>
          <w:trHeight w:val="343"/>
        </w:trPr>
        <w:tc>
          <w:tcPr>
            <w:tcW w:w="3168" w:type="dxa"/>
          </w:tcPr>
          <w:p w14:paraId="3DB9198A" w14:textId="77777777" w:rsidR="002A4FAD" w:rsidRPr="00CF4E1F" w:rsidRDefault="002A4FA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0115A85D" w14:textId="3FA9FB85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5D36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D364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0" w:type="dxa"/>
          </w:tcPr>
          <w:p w14:paraId="36E8BA79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194680C3" w14:textId="14F1B9E0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" w:type="dxa"/>
          </w:tcPr>
          <w:p w14:paraId="40C67EC0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9F95149" w14:textId="4ADD4A8D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" w:hanging="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5D36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D364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1" w:type="dxa"/>
          </w:tcPr>
          <w:p w14:paraId="0CB02694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CC4B310" w14:textId="60F32A7F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1" w:type="dxa"/>
          </w:tcPr>
          <w:p w14:paraId="0116489B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4EEC02FA" w14:textId="30484F62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5D36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D364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91" w:type="dxa"/>
          </w:tcPr>
          <w:p w14:paraId="4F3B1227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28344599" w14:textId="46BB8AA7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7" w:type="dxa"/>
          </w:tcPr>
          <w:p w14:paraId="785ED9D7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9D81672" w14:textId="0CD0B50E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5D36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D364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7" w:type="dxa"/>
          </w:tcPr>
          <w:p w14:paraId="21E211AC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78CCA96E" w14:textId="533B141F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7" w:type="dxa"/>
          </w:tcPr>
          <w:p w14:paraId="5E8CD8C5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5C64E87D" w14:textId="6C38D071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5D36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D364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7" w:type="dxa"/>
          </w:tcPr>
          <w:p w14:paraId="2637E4F8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14:paraId="4957C49A" w14:textId="0028B78A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2A4FAD"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87" w:type="dxa"/>
          </w:tcPr>
          <w:p w14:paraId="471E1EDD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992D2BC" w14:textId="1FAC61A7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5D36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D364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87" w:type="dxa"/>
          </w:tcPr>
          <w:p w14:paraId="40AB56F4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0833B49F" w14:textId="164ECA77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="Angsana New" w:hAnsi="Angsana New"/>
                <w:sz w:val="26"/>
                <w:szCs w:val="26"/>
              </w:rPr>
              <w:t>30</w:t>
            </w:r>
            <w:r w:rsidR="005D3641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D3641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2A4FAD" w:rsidRPr="005B4056" w14:paraId="1DA56B74" w14:textId="77777777" w:rsidTr="00846AFD">
        <w:trPr>
          <w:cantSplit/>
          <w:trHeight w:val="164"/>
        </w:trPr>
        <w:tc>
          <w:tcPr>
            <w:tcW w:w="3168" w:type="dxa"/>
          </w:tcPr>
          <w:p w14:paraId="366FCA0A" w14:textId="77777777" w:rsidR="002A4FAD" w:rsidRPr="00CF4E1F" w:rsidRDefault="002A4FAD" w:rsidP="00392CB4">
            <w:pPr>
              <w:tabs>
                <w:tab w:val="clear" w:pos="227"/>
              </w:tabs>
              <w:spacing w:line="240" w:lineRule="auto"/>
              <w:ind w:left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</w:tcPr>
          <w:p w14:paraId="79A6C356" w14:textId="52DBAA3B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0" w:type="dxa"/>
          </w:tcPr>
          <w:p w14:paraId="0DA0B50E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694E8278" w14:textId="3ACEBAE3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0" w:type="dxa"/>
          </w:tcPr>
          <w:p w14:paraId="03F03221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0BFCB1F" w14:textId="017E9478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" w:hanging="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48E02167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596E4EA6" w14:textId="0F006947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91" w:type="dxa"/>
          </w:tcPr>
          <w:p w14:paraId="77CC1529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B54C472" w14:textId="537BC9F2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91" w:type="dxa"/>
          </w:tcPr>
          <w:p w14:paraId="2E0141AD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014151DC" w14:textId="30602FB2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3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7" w:type="dxa"/>
          </w:tcPr>
          <w:p w14:paraId="41EE0764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39E5015" w14:textId="63CBD03A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7" w:type="dxa"/>
          </w:tcPr>
          <w:p w14:paraId="4B73293E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1C0213C8" w14:textId="291DA26C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7" w:type="dxa"/>
          </w:tcPr>
          <w:p w14:paraId="16BD947C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01F60EB3" w14:textId="45AB9CCE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7" w:type="dxa"/>
          </w:tcPr>
          <w:p w14:paraId="579E9E9A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2" w:type="dxa"/>
          </w:tcPr>
          <w:p w14:paraId="7B374EEA" w14:textId="4256061B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  <w:tc>
          <w:tcPr>
            <w:tcW w:w="87" w:type="dxa"/>
          </w:tcPr>
          <w:p w14:paraId="13DB571B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60A95018" w14:textId="02626E73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2565</w:t>
            </w:r>
          </w:p>
        </w:tc>
        <w:tc>
          <w:tcPr>
            <w:tcW w:w="87" w:type="dxa"/>
          </w:tcPr>
          <w:p w14:paraId="5A7285C7" w14:textId="77777777" w:rsidR="002A4FAD" w:rsidRPr="00CF4E1F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7683140F" w14:textId="01E64C31" w:rsidR="002A4FAD" w:rsidRPr="00CF4E1F" w:rsidRDefault="00AA1075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2564</w:t>
            </w:r>
          </w:p>
        </w:tc>
      </w:tr>
      <w:tr w:rsidR="00846AFD" w:rsidRPr="00846AFD" w14:paraId="622870EC" w14:textId="77777777" w:rsidTr="00846AFD">
        <w:trPr>
          <w:cantSplit/>
          <w:trHeight w:val="155"/>
        </w:trPr>
        <w:tc>
          <w:tcPr>
            <w:tcW w:w="3168" w:type="dxa"/>
          </w:tcPr>
          <w:p w14:paraId="7BA30066" w14:textId="77777777" w:rsidR="00846AFD" w:rsidRPr="00846AFD" w:rsidRDefault="00846AFD" w:rsidP="00846AFD">
            <w:pPr>
              <w:tabs>
                <w:tab w:val="clear" w:pos="227"/>
              </w:tabs>
              <w:spacing w:line="240" w:lineRule="auto"/>
              <w:ind w:left="18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854" w:type="dxa"/>
            <w:gridSpan w:val="3"/>
          </w:tcPr>
          <w:p w14:paraId="56DDB981" w14:textId="5019B475" w:rsidR="00846AFD" w:rsidRPr="00846AFD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46AF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" w:type="dxa"/>
          </w:tcPr>
          <w:p w14:paraId="13227670" w14:textId="77777777" w:rsidR="00846AFD" w:rsidRPr="00846AFD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693" w:type="dxa"/>
            <w:gridSpan w:val="19"/>
          </w:tcPr>
          <w:p w14:paraId="50DDA5A4" w14:textId="43BB19B0" w:rsidR="00846AFD" w:rsidRPr="00846AFD" w:rsidRDefault="00846AFD" w:rsidP="00846A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846AFD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2A4FAD" w:rsidRPr="00CB5126" w14:paraId="2F2674C1" w14:textId="77777777" w:rsidTr="00846AFD">
        <w:trPr>
          <w:cantSplit/>
          <w:trHeight w:val="207"/>
        </w:trPr>
        <w:tc>
          <w:tcPr>
            <w:tcW w:w="3168" w:type="dxa"/>
          </w:tcPr>
          <w:p w14:paraId="341E1B31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0205EA3E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37F7EBEB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3D227456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0" w:type="dxa"/>
          </w:tcPr>
          <w:p w14:paraId="6DD5C92D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D93BD8E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67DBD450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776CF832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2A7A8F06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ACDB292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00485945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64" w:type="dxa"/>
          </w:tcPr>
          <w:p w14:paraId="72955174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6562C17B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18A57AF4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1F6AB25E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5B497DD0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2D6C8136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6A5B6A1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0E5C194E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862" w:type="dxa"/>
          </w:tcPr>
          <w:p w14:paraId="7E437E81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7E590B67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9176807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551"/>
              </w:tabs>
              <w:spacing w:line="240" w:lineRule="auto"/>
              <w:ind w:left="-173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1FEA6E3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1554435" w14:textId="77777777" w:rsidR="002A4FAD" w:rsidRPr="00CB5126" w:rsidRDefault="002A4FAD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  <w:tab w:val="decimal" w:pos="551"/>
              </w:tabs>
              <w:spacing w:line="240" w:lineRule="auto"/>
              <w:ind w:left="-173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</w:tr>
      <w:tr w:rsidR="00502566" w:rsidRPr="005B4056" w14:paraId="514C810F" w14:textId="77777777" w:rsidTr="00846AFD">
        <w:trPr>
          <w:cantSplit/>
          <w:trHeight w:val="361"/>
        </w:trPr>
        <w:tc>
          <w:tcPr>
            <w:tcW w:w="3168" w:type="dxa"/>
          </w:tcPr>
          <w:p w14:paraId="7159DF3C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บริษัท ไทยอีสเทิร์น ท้อปซีดส์ ออยล์ จำกัด</w:t>
            </w:r>
            <w:r w:rsidRPr="00CF4E1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*</w:t>
            </w:r>
          </w:p>
        </w:tc>
        <w:tc>
          <w:tcPr>
            <w:tcW w:w="900" w:type="dxa"/>
          </w:tcPr>
          <w:p w14:paraId="1FD5F9CF" w14:textId="6285ED86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dxa"/>
          </w:tcPr>
          <w:p w14:paraId="6EDD3B29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833803E" w14:textId="62D28EE6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90" w:type="dxa"/>
          </w:tcPr>
          <w:p w14:paraId="2ACB972D" w14:textId="77777777" w:rsidR="00502566" w:rsidRPr="00CF4E1F" w:rsidRDefault="00502566" w:rsidP="0050256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</w:tcPr>
          <w:p w14:paraId="5F736C37" w14:textId="200E3786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6A0B7622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4BFF5BB" w14:textId="39EFFB68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222</w:t>
            </w:r>
          </w:p>
        </w:tc>
        <w:tc>
          <w:tcPr>
            <w:tcW w:w="91" w:type="dxa"/>
          </w:tcPr>
          <w:p w14:paraId="6342D8AE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67F6B92" w14:textId="030E9C11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dxa"/>
          </w:tcPr>
          <w:p w14:paraId="314E8A25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864" w:type="dxa"/>
          </w:tcPr>
          <w:p w14:paraId="2D167992" w14:textId="752D58A0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67</w:t>
            </w:r>
          </w:p>
        </w:tc>
        <w:tc>
          <w:tcPr>
            <w:tcW w:w="87" w:type="dxa"/>
          </w:tcPr>
          <w:p w14:paraId="52429E7E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60C73A69" w14:textId="3573E10E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5618CAE6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102CC3F5" w14:textId="13F7AEA5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</w:rPr>
              <w:t>67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87" w:type="dxa"/>
          </w:tcPr>
          <w:p w14:paraId="20663EC9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0D836204" w14:textId="738BC1FF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</w:tcPr>
          <w:p w14:paraId="0453E163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20FA53B5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87" w:type="dxa"/>
          </w:tcPr>
          <w:p w14:paraId="3E69F7D5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02557F3F" w14:textId="33B6CF71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</w:tcPr>
          <w:p w14:paraId="24FF57B3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72D43043" w14:textId="0A6DCFAF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</w:tr>
      <w:tr w:rsidR="00502566" w:rsidRPr="005B4056" w14:paraId="77541939" w14:textId="77777777" w:rsidTr="00846AFD">
        <w:trPr>
          <w:cantSplit/>
          <w:trHeight w:val="278"/>
        </w:trPr>
        <w:tc>
          <w:tcPr>
            <w:tcW w:w="3168" w:type="dxa"/>
          </w:tcPr>
          <w:p w14:paraId="7F000D10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0021F3D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2C754DE3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B39D86E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530BB11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985637B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2D46132B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745A15E9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dxa"/>
          </w:tcPr>
          <w:p w14:paraId="3F077BD0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D25B142" w14:textId="57974389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1" w:type="dxa"/>
          </w:tcPr>
          <w:p w14:paraId="4A0DEA85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</w:tcPr>
          <w:p w14:paraId="12EADD57" w14:textId="4DDAA275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dxa"/>
          </w:tcPr>
          <w:p w14:paraId="573A1118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69AEB24A" w14:textId="7A955494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dxa"/>
          </w:tcPr>
          <w:p w14:paraId="6DFAA24A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4330CFD1" w14:textId="4483425A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42A16429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448C4D90" w14:textId="1E628489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58870E4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</w:tcPr>
          <w:p w14:paraId="6E5FC406" w14:textId="0D8ABC32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7" w:type="dxa"/>
          </w:tcPr>
          <w:p w14:paraId="6AF01B47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85371CD" w14:textId="79E97DC4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4417474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6E1D5BB5" w14:textId="1602865E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</w:tr>
      <w:tr w:rsidR="00502566" w:rsidRPr="00CB5126" w14:paraId="5DC6CD27" w14:textId="77777777" w:rsidTr="00846AFD">
        <w:trPr>
          <w:cantSplit/>
          <w:trHeight w:val="207"/>
        </w:trPr>
        <w:tc>
          <w:tcPr>
            <w:tcW w:w="3168" w:type="dxa"/>
          </w:tcPr>
          <w:p w14:paraId="7058A441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13A237E5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</w:tcPr>
          <w:p w14:paraId="5146FD6B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2B74D8AD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" w:type="dxa"/>
          </w:tcPr>
          <w:p w14:paraId="3CA9206B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F4D6BDB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" w:type="dxa"/>
          </w:tcPr>
          <w:p w14:paraId="182F993C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7516631E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" w:type="dxa"/>
          </w:tcPr>
          <w:p w14:paraId="76E56B4F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5A52A7D0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1" w:type="dxa"/>
          </w:tcPr>
          <w:p w14:paraId="2FFCC8FB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4" w:type="dxa"/>
          </w:tcPr>
          <w:p w14:paraId="0FB706AD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7" w:type="dxa"/>
          </w:tcPr>
          <w:p w14:paraId="7B87C4E1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</w:tcPr>
          <w:p w14:paraId="2298E81F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382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5F0DB4D1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</w:tcPr>
          <w:p w14:paraId="2BDEA1AD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16ED24F8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22AFFDA3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7" w:type="dxa"/>
          </w:tcPr>
          <w:p w14:paraId="54A20AE3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  <w:tab w:val="decimal" w:pos="753"/>
              </w:tabs>
              <w:spacing w:line="240" w:lineRule="auto"/>
              <w:ind w:left="-70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62" w:type="dxa"/>
          </w:tcPr>
          <w:p w14:paraId="67889AE7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87" w:type="dxa"/>
          </w:tcPr>
          <w:p w14:paraId="7EAB7418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1291B74E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87" w:type="dxa"/>
          </w:tcPr>
          <w:p w14:paraId="7B31E51A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442F185F" w14:textId="77777777" w:rsidR="00502566" w:rsidRPr="00CB5126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GB"/>
              </w:rPr>
            </w:pPr>
          </w:p>
        </w:tc>
      </w:tr>
      <w:tr w:rsidR="00502566" w:rsidRPr="005B4056" w14:paraId="51B078AC" w14:textId="77777777" w:rsidTr="00846AFD">
        <w:trPr>
          <w:cantSplit/>
          <w:trHeight w:val="207"/>
        </w:trPr>
        <w:tc>
          <w:tcPr>
            <w:tcW w:w="3168" w:type="dxa"/>
          </w:tcPr>
          <w:p w14:paraId="2EB92670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</w:t>
            </w:r>
            <w:r w:rsidRPr="00CF4E1F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CF4E1F">
              <w:rPr>
                <w:rFonts w:asciiTheme="majorBidi" w:hAnsiTheme="majorBidi" w:cstheme="majorBidi"/>
                <w:sz w:val="26"/>
                <w:szCs w:val="26"/>
                <w:cs/>
              </w:rPr>
              <w:t>ไทย อีทอกซีเลท จำกัด</w:t>
            </w:r>
          </w:p>
        </w:tc>
        <w:tc>
          <w:tcPr>
            <w:tcW w:w="900" w:type="dxa"/>
          </w:tcPr>
          <w:p w14:paraId="1004654A" w14:textId="1C42C38B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0" w:type="dxa"/>
          </w:tcPr>
          <w:p w14:paraId="13AE901E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ADB8646" w14:textId="69E2F012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90" w:type="dxa"/>
          </w:tcPr>
          <w:p w14:paraId="42BAE7D2" w14:textId="77777777" w:rsidR="00502566" w:rsidRPr="00CF4E1F" w:rsidRDefault="00502566" w:rsidP="00502566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</w:tcPr>
          <w:p w14:paraId="175C4C91" w14:textId="45745C85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91" w:type="dxa"/>
          </w:tcPr>
          <w:p w14:paraId="4AF21205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3AA1E43" w14:textId="6A5DB865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07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91" w:type="dxa"/>
          </w:tcPr>
          <w:p w14:paraId="7057BF03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7147CBA6" w14:textId="7AEAA05C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91" w:type="dxa"/>
          </w:tcPr>
          <w:p w14:paraId="6A5C9F5B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7E5A503A" w14:textId="04DD159B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69C4D008" w14:textId="77777777" w:rsidR="00502566" w:rsidRPr="00CF4E1F" w:rsidRDefault="00502566" w:rsidP="00502566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3E6DB2A0" w14:textId="398DB911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116A774C" w14:textId="77777777" w:rsidR="00502566" w:rsidRPr="00CF4E1F" w:rsidRDefault="00502566" w:rsidP="00502566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3C6F69EA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210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sz w:val="26"/>
                <w:szCs w:val="26"/>
                <w:lang w:val="en-GB"/>
              </w:rPr>
              <w:t>-</w:t>
            </w:r>
          </w:p>
        </w:tc>
        <w:tc>
          <w:tcPr>
            <w:tcW w:w="87" w:type="dxa"/>
          </w:tcPr>
          <w:p w14:paraId="193EFE8B" w14:textId="77777777" w:rsidR="00502566" w:rsidRPr="00CF4E1F" w:rsidRDefault="00502566" w:rsidP="00502566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20B7C761" w14:textId="7FA23C07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4568A682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  <w:tcBorders>
              <w:bottom w:val="single" w:sz="4" w:space="0" w:color="auto"/>
            </w:tcBorders>
          </w:tcPr>
          <w:p w14:paraId="5AC8B400" w14:textId="44125C12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60AE379E" w14:textId="77777777" w:rsidR="00502566" w:rsidRPr="00CF4E1F" w:rsidRDefault="00502566" w:rsidP="00502566">
            <w:pPr>
              <w:tabs>
                <w:tab w:val="clear" w:pos="680"/>
              </w:tabs>
              <w:spacing w:line="240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16989D84" w14:textId="79DDFA66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102</w:t>
            </w:r>
          </w:p>
        </w:tc>
        <w:tc>
          <w:tcPr>
            <w:tcW w:w="87" w:type="dxa"/>
          </w:tcPr>
          <w:p w14:paraId="77DF80C1" w14:textId="77777777" w:rsidR="00502566" w:rsidRPr="00CF4E1F" w:rsidRDefault="00502566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335"/>
                <w:tab w:val="decimal" w:pos="559"/>
              </w:tabs>
              <w:spacing w:line="240" w:lineRule="auto"/>
              <w:ind w:left="-425" w:right="382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</w:tcPr>
          <w:p w14:paraId="545B67F8" w14:textId="619AA186" w:rsidR="00502566" w:rsidRPr="00CF4E1F" w:rsidRDefault="00AA1075" w:rsidP="005025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</w:rPr>
              <w:t>91</w:t>
            </w:r>
          </w:p>
        </w:tc>
      </w:tr>
      <w:tr w:rsidR="001A60A1" w:rsidRPr="005B4056" w14:paraId="63955DC3" w14:textId="77777777" w:rsidTr="00846AFD">
        <w:trPr>
          <w:cantSplit/>
          <w:trHeight w:val="207"/>
        </w:trPr>
        <w:tc>
          <w:tcPr>
            <w:tcW w:w="3168" w:type="dxa"/>
          </w:tcPr>
          <w:p w14:paraId="3F43A7EE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0" w:type="dxa"/>
          </w:tcPr>
          <w:p w14:paraId="218E32C0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673DA8B2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37D904D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24" w:right="292" w:firstLine="9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dxa"/>
          </w:tcPr>
          <w:p w14:paraId="4315B96E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</w:tcPr>
          <w:p w14:paraId="33779A89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0E7050FD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864" w:type="dxa"/>
          </w:tcPr>
          <w:p w14:paraId="05DFBDE0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1"/>
              </w:tabs>
              <w:spacing w:line="240" w:lineRule="auto"/>
              <w:ind w:left="-529"/>
              <w:jc w:val="right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</w:p>
        </w:tc>
        <w:tc>
          <w:tcPr>
            <w:tcW w:w="91" w:type="dxa"/>
          </w:tcPr>
          <w:p w14:paraId="7383E42F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25D5C68D" w14:textId="446B7695" w:rsidR="001A60A1" w:rsidRPr="00CF4E1F" w:rsidRDefault="00AA107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91" w:type="dxa"/>
          </w:tcPr>
          <w:p w14:paraId="152EE338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</w:tcPr>
          <w:p w14:paraId="42CFA692" w14:textId="2C3C2EBA" w:rsidR="001A60A1" w:rsidRPr="00CF4E1F" w:rsidRDefault="00AA107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758</w:t>
            </w:r>
          </w:p>
        </w:tc>
        <w:tc>
          <w:tcPr>
            <w:tcW w:w="87" w:type="dxa"/>
          </w:tcPr>
          <w:p w14:paraId="333616F7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70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D1BD919" w14:textId="0D0198FF" w:rsidR="001A60A1" w:rsidRPr="00CF4E1F" w:rsidRDefault="00502566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87" w:type="dxa"/>
          </w:tcPr>
          <w:p w14:paraId="706465FA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</w:tcPr>
          <w:p w14:paraId="56A9161D" w14:textId="5E849275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09" w:right="1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A1075" w:rsidRPr="00AA1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</w:t>
            </w:r>
            <w:r w:rsidRPr="00CF4E1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87" w:type="dxa"/>
          </w:tcPr>
          <w:p w14:paraId="2FC23EC3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49EE8BB7" w14:textId="482D9A61" w:rsidR="001A60A1" w:rsidRPr="00CF4E1F" w:rsidRDefault="00AA107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5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5F72D341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tcBorders>
              <w:top w:val="single" w:sz="4" w:space="0" w:color="auto"/>
              <w:bottom w:val="double" w:sz="4" w:space="0" w:color="auto"/>
            </w:tcBorders>
          </w:tcPr>
          <w:p w14:paraId="531F5468" w14:textId="3F49280D" w:rsidR="001A60A1" w:rsidRPr="00CF4E1F" w:rsidRDefault="00AA107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6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691</w:t>
            </w:r>
          </w:p>
        </w:tc>
        <w:tc>
          <w:tcPr>
            <w:tcW w:w="87" w:type="dxa"/>
          </w:tcPr>
          <w:p w14:paraId="73F5F3EB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3D9B6BEB" w14:textId="3DC987D4" w:rsidR="001A60A1" w:rsidRPr="00CF4E1F" w:rsidRDefault="00AA107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102</w:t>
            </w:r>
          </w:p>
        </w:tc>
        <w:tc>
          <w:tcPr>
            <w:tcW w:w="87" w:type="dxa"/>
          </w:tcPr>
          <w:p w14:paraId="0E87DF6E" w14:textId="77777777" w:rsidR="001A60A1" w:rsidRPr="00CF4E1F" w:rsidRDefault="001A60A1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8809"/>
              </w:tabs>
              <w:spacing w:line="240" w:lineRule="auto"/>
              <w:ind w:left="-709" w:right="382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  <w:bottom w:val="double" w:sz="4" w:space="0" w:color="auto"/>
            </w:tcBorders>
          </w:tcPr>
          <w:p w14:paraId="0D933643" w14:textId="2ED0F252" w:rsidR="001A60A1" w:rsidRPr="00CF4E1F" w:rsidRDefault="00AA1075" w:rsidP="00392C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spacing w:line="240" w:lineRule="auto"/>
              <w:ind w:left="-709" w:right="110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91</w:t>
            </w:r>
          </w:p>
        </w:tc>
      </w:tr>
    </w:tbl>
    <w:p w14:paraId="1D597234" w14:textId="4680EFF3" w:rsidR="002B13F2" w:rsidRPr="00846AFD" w:rsidRDefault="002B13F2" w:rsidP="00C34990">
      <w:pPr>
        <w:tabs>
          <w:tab w:val="left" w:pos="180"/>
          <w:tab w:val="left" w:pos="270"/>
        </w:tabs>
        <w:ind w:right="-44"/>
        <w:rPr>
          <w:rFonts w:asciiTheme="majorBidi" w:hAnsiTheme="majorBidi" w:cstheme="majorBidi"/>
          <w:sz w:val="28"/>
          <w:szCs w:val="28"/>
        </w:rPr>
      </w:pPr>
    </w:p>
    <w:p w14:paraId="1BFE8764" w14:textId="3D599764" w:rsidR="005A0891" w:rsidRPr="00392CB4" w:rsidRDefault="00392CB4" w:rsidP="005A0891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2CB4">
        <w:rPr>
          <w:rFonts w:asciiTheme="majorBidi" w:hAnsiTheme="majorBidi" w:cstheme="majorBidi"/>
          <w:sz w:val="30"/>
          <w:szCs w:val="30"/>
          <w:cs/>
        </w:rPr>
        <w:t xml:space="preserve">*ในระหว่างปีสิ้นสุดวันที่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บริษัทรับรู้ผลขาดทุนจากการด้อยค่าของเงินลงทุนในบริษัท ไทยอีสเทิร์น ท้อปซีดส์ ออยล์ จำกัด ในงบการเงินรวมจำนวน </w:t>
      </w:r>
      <w:r w:rsidR="00AA1075" w:rsidRPr="00AA1075">
        <w:rPr>
          <w:rFonts w:asciiTheme="majorBidi" w:hAnsiTheme="majorBidi" w:cstheme="majorBidi"/>
          <w:sz w:val="30"/>
          <w:szCs w:val="30"/>
        </w:rPr>
        <w:t>9</w:t>
      </w:r>
      <w:r w:rsidRPr="00392CB4">
        <w:rPr>
          <w:rFonts w:asciiTheme="majorBidi" w:hAnsiTheme="majorBidi" w:cstheme="majorBidi"/>
          <w:sz w:val="30"/>
          <w:szCs w:val="30"/>
          <w:cs/>
        </w:rPr>
        <w:t>.</w:t>
      </w:r>
      <w:r w:rsidR="00AA1075" w:rsidRPr="00AA1075">
        <w:rPr>
          <w:rFonts w:asciiTheme="majorBidi" w:hAnsiTheme="majorBidi" w:cstheme="majorBidi"/>
          <w:sz w:val="30"/>
          <w:szCs w:val="30"/>
        </w:rPr>
        <w:t>45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ล้านบาท เนื่องจากเงินลงทุนในบริษัทดังกล่าวมีมูลค่าที่คาดว่าจะได้รับคืนต่ำกว่ามูลค่าตามบัญชีของเงินลงทุน ต่อมา เมื่อวันที่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ที่ประชุมคณะกรรมการของบริษัทได้มีมติอนุมัติให้บริษัทขายหุ้นในบริษัท ไทยอีสเทิร์น ท้อปซีดส์ ออยล์ จำกัด ทั้งจำนวนให้แก่บริษัทแห่งหนึ่งในมูลค่ารวม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บาท โดยบริษัทได้ขายและรับชำระเงินค่าขายหุ้นเต็มจำนวนแล้ว เมื่อวันที่</w:t>
      </w:r>
      <w:r>
        <w:rPr>
          <w:rFonts w:asciiTheme="majorBidi" w:hAnsiTheme="majorBidi" w:cstheme="majorBidi"/>
          <w:sz w:val="30"/>
          <w:szCs w:val="30"/>
        </w:rPr>
        <w:br/>
      </w:r>
      <w:r w:rsidR="00AA1075" w:rsidRPr="00AA1075">
        <w:rPr>
          <w:rFonts w:asciiTheme="majorBidi" w:hAnsiTheme="majorBidi" w:cstheme="majorBidi"/>
          <w:sz w:val="30"/>
          <w:szCs w:val="30"/>
        </w:rPr>
        <w:t>13</w:t>
      </w:r>
      <w:r w:rsidRPr="00392CB4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="005A0891">
        <w:rPr>
          <w:rFonts w:asciiTheme="majorBidi" w:hAnsiTheme="majorBidi" w:cstheme="majorBidi"/>
          <w:sz w:val="30"/>
          <w:szCs w:val="30"/>
          <w:cs/>
        </w:rPr>
        <w:t xml:space="preserve"> บริษัทได้จัดประเภทของเงินลงทุนดังกล่าวเป็นเงินลงทุนเผื่อขายในงบการเงินรวม ณ วันที่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="005A0891">
        <w:rPr>
          <w:rFonts w:asciiTheme="majorBidi" w:hAnsiTheme="majorBidi" w:cstheme="majorBidi"/>
          <w:sz w:val="30"/>
          <w:szCs w:val="30"/>
        </w:rPr>
        <w:t xml:space="preserve"> </w:t>
      </w:r>
      <w:r w:rsidR="005A0891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</w:p>
    <w:p w14:paraId="5A01400F" w14:textId="0E9CB57D" w:rsidR="00CF4E1F" w:rsidRPr="005A0891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FE1E01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FE1E01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FE1E01" w:rsidSect="00521944">
          <w:headerReference w:type="default" r:id="rId23"/>
          <w:footerReference w:type="default" r:id="rId2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686947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686947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9690353" w14:textId="77777777" w:rsidR="00C21EC3" w:rsidRPr="00392CB4" w:rsidRDefault="00C21EC3" w:rsidP="00C21EC3">
      <w:pPr>
        <w:pStyle w:val="block"/>
        <w:spacing w:after="0" w:line="240" w:lineRule="auto"/>
        <w:ind w:left="533"/>
        <w:rPr>
          <w:rFonts w:asciiTheme="majorBidi" w:hAnsiTheme="majorBidi" w:cstheme="majorBidi"/>
          <w:spacing w:val="-8"/>
          <w:sz w:val="28"/>
          <w:szCs w:val="28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78"/>
        <w:gridCol w:w="1296"/>
      </w:tblGrid>
      <w:tr w:rsidR="00EF18DB" w:rsidRPr="005B3016" w14:paraId="1598D4DA" w14:textId="77777777" w:rsidTr="00EF18DB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4BF58304" w14:textId="6226D953" w:rsidR="00EF18DB" w:rsidRPr="00EF18DB" w:rsidRDefault="00EF18DB" w:rsidP="001F34A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bookmarkStart w:id="1" w:name="_Hlk101272957"/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41C3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5D36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5D364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96" w:type="dxa"/>
            <w:vAlign w:val="bottom"/>
          </w:tcPr>
          <w:p w14:paraId="13593076" w14:textId="5F3FD37B" w:rsidR="00EF18DB" w:rsidRPr="005B301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FA4D351" w14:textId="77777777" w:rsidR="00EF18DB" w:rsidRPr="005B301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22229F5" w14:textId="2981E827" w:rsidR="00EF18DB" w:rsidRPr="005B301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18DB" w:rsidRPr="005B3016" w14:paraId="228B9342" w14:textId="77777777" w:rsidTr="008B5CBE">
        <w:trPr>
          <w:cantSplit/>
          <w:trHeight w:val="389"/>
          <w:tblHeader/>
        </w:trPr>
        <w:tc>
          <w:tcPr>
            <w:tcW w:w="6336" w:type="dxa"/>
          </w:tcPr>
          <w:p w14:paraId="5329BAEC" w14:textId="77777777" w:rsidR="00EF18DB" w:rsidRPr="006747B6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3859C08E" w14:textId="407E6193" w:rsidR="00EF18DB" w:rsidRPr="003C439B" w:rsidRDefault="00EF18DB" w:rsidP="00EF18D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F18DB" w:rsidRPr="005B3016" w14:paraId="75F243AB" w14:textId="77777777" w:rsidTr="00EF18DB">
        <w:trPr>
          <w:cantSplit/>
        </w:trPr>
        <w:tc>
          <w:tcPr>
            <w:tcW w:w="6336" w:type="dxa"/>
          </w:tcPr>
          <w:p w14:paraId="59FF78D1" w14:textId="1C8B6718" w:rsidR="00EF18DB" w:rsidRPr="00CB5126" w:rsidRDefault="00EF18DB" w:rsidP="00EF18DB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56B67D03" w14:textId="52CC24B7" w:rsidR="00EF18DB" w:rsidRPr="005B3016" w:rsidRDefault="00AA1075" w:rsidP="005C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78" w:type="dxa"/>
            <w:vAlign w:val="bottom"/>
          </w:tcPr>
          <w:p w14:paraId="31E6B495" w14:textId="77777777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6D9D15AC" w14:textId="3156466C" w:rsidR="00EF18DB" w:rsidRPr="005B3016" w:rsidRDefault="00AA1075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</w:tr>
      <w:tr w:rsidR="00EF18DB" w:rsidRPr="005B3016" w14:paraId="6F1F34D6" w14:textId="77777777" w:rsidTr="00EF18DB">
        <w:trPr>
          <w:cantSplit/>
        </w:trPr>
        <w:tc>
          <w:tcPr>
            <w:tcW w:w="6336" w:type="dxa"/>
          </w:tcPr>
          <w:p w14:paraId="6A1AF4C6" w14:textId="540431AB" w:rsidR="00EF18DB" w:rsidRPr="005B3016" w:rsidRDefault="00EF18DB" w:rsidP="00EF18DB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E2ED3A2" w14:textId="0D342267" w:rsidR="00EF18DB" w:rsidRPr="005B3016" w:rsidRDefault="005C0F2F" w:rsidP="005C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C0F2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3579AB38" w14:textId="77777777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32C5D03" w14:textId="7DF31391" w:rsidR="00EF18DB" w:rsidRPr="005B3016" w:rsidRDefault="005C0F2F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78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F18DB" w:rsidRPr="005B3016" w14:paraId="05CED3C3" w14:textId="77777777" w:rsidTr="00EF18DB">
        <w:trPr>
          <w:cantSplit/>
        </w:trPr>
        <w:tc>
          <w:tcPr>
            <w:tcW w:w="6336" w:type="dxa"/>
          </w:tcPr>
          <w:p w14:paraId="7518872E" w14:textId="3744FC95" w:rsidR="00EF18DB" w:rsidRPr="005B3016" w:rsidRDefault="00EF18DB" w:rsidP="00EF18DB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4906F4EF" w14:textId="6A0CC037" w:rsidR="00EF18DB" w:rsidRDefault="005C0F2F" w:rsidP="005C0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bottom"/>
          </w:tcPr>
          <w:p w14:paraId="2AEF4D2B" w14:textId="77777777" w:rsidR="00EF18DB" w:rsidRPr="005B3016" w:rsidRDefault="00EF18DB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E7650DE" w14:textId="5AA46D0D" w:rsidR="00EF18DB" w:rsidRDefault="005C0F2F" w:rsidP="00EF18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198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bookmarkEnd w:id="1"/>
    </w:tbl>
    <w:p w14:paraId="45A72011" w14:textId="6AD847D8" w:rsidR="009C4B71" w:rsidRDefault="009C4B71" w:rsidP="00392CB4">
      <w:pPr>
        <w:pStyle w:val="block"/>
        <w:spacing w:after="0" w:line="240" w:lineRule="auto"/>
        <w:ind w:left="533"/>
        <w:rPr>
          <w:rFonts w:asciiTheme="majorBidi" w:hAnsiTheme="majorBidi" w:cstheme="majorBidi"/>
          <w:spacing w:val="-8"/>
          <w:sz w:val="28"/>
          <w:szCs w:val="28"/>
        </w:rPr>
      </w:pPr>
    </w:p>
    <w:p w14:paraId="571004C8" w14:textId="77777777" w:rsidR="00CA768A" w:rsidRPr="003C439B" w:rsidRDefault="00CA768A" w:rsidP="00CA76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</w:rPr>
      </w:pPr>
      <w:r w:rsidRPr="003C439B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การทบทวนอายุการให้ประโยชน์ของสินทรัพย์</w:t>
      </w:r>
    </w:p>
    <w:p w14:paraId="1C94411A" w14:textId="77777777" w:rsidR="00CA768A" w:rsidRPr="003C439B" w:rsidRDefault="00CA768A" w:rsidP="00CA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E92511E" w14:textId="05D1FCF5" w:rsidR="00CA768A" w:rsidRPr="003C439B" w:rsidRDefault="00CA768A" w:rsidP="00CA768A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ในปี </w:t>
      </w:r>
      <w:r w:rsidR="00AA1075" w:rsidRPr="00AA1075">
        <w:rPr>
          <w:rFonts w:asciiTheme="majorBidi" w:eastAsia="Times New Roman" w:hAnsiTheme="majorBidi" w:cstheme="majorBidi"/>
          <w:color w:val="242424"/>
          <w:sz w:val="30"/>
          <w:szCs w:val="30"/>
        </w:rPr>
        <w:t>2565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ผู้บริหารได้พิจารณาทบทวนอายุการให้ประโยชน์ของสินทรัพย์ ซึ่งประเมินโดยวิศวกรของกลุ่มบริษัท ส่งผลให้เกิดการเปลี่ยนแปลงประมาณการอายุการให้ประโยชน์</w:t>
      </w:r>
      <w:r w:rsidR="008715AF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ของสินทรัพย์ 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โดยใช้วิธีเปลี่ยนทันทีตั้งแต่วันที่</w:t>
      </w:r>
      <w:r w:rsidR="008715AF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="00AA1075" w:rsidRPr="00AA1075">
        <w:rPr>
          <w:rFonts w:asciiTheme="majorBidi" w:eastAsia="Times New Roman" w:hAnsiTheme="majorBidi" w:cstheme="majorBidi"/>
          <w:color w:val="242424"/>
          <w:sz w:val="30"/>
          <w:szCs w:val="30"/>
        </w:rPr>
        <w:t>1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มกราคม </w:t>
      </w:r>
      <w:r w:rsidR="00AA1075" w:rsidRPr="00AA1075">
        <w:rPr>
          <w:rFonts w:asciiTheme="majorBidi" w:eastAsia="Times New Roman" w:hAnsiTheme="majorBidi" w:cstheme="majorBidi"/>
          <w:color w:val="242424"/>
          <w:sz w:val="30"/>
          <w:szCs w:val="30"/>
        </w:rPr>
        <w:t>2565</w:t>
      </w:r>
      <w:r w:rsidRPr="003C439B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เป็นต้นไป ดังนี้</w:t>
      </w:r>
    </w:p>
    <w:p w14:paraId="4E3EE176" w14:textId="3945019C" w:rsidR="00CA768A" w:rsidRDefault="00CA768A" w:rsidP="00CA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1"/>
        <w:gridCol w:w="1163"/>
        <w:gridCol w:w="266"/>
        <w:gridCol w:w="1093"/>
        <w:gridCol w:w="270"/>
        <w:gridCol w:w="1121"/>
        <w:gridCol w:w="238"/>
        <w:gridCol w:w="1150"/>
      </w:tblGrid>
      <w:tr w:rsidR="00EF18DB" w:rsidRPr="00EF18DB" w14:paraId="24443CF7" w14:textId="77777777" w:rsidTr="008B5CBE">
        <w:tc>
          <w:tcPr>
            <w:tcW w:w="2110" w:type="pct"/>
            <w:vAlign w:val="bottom"/>
          </w:tcPr>
          <w:p w14:paraId="77E393A3" w14:textId="77777777" w:rsidR="00EF18DB" w:rsidRPr="00EF18DB" w:rsidRDefault="00EF18DB" w:rsidP="008B5CBE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70A3D204" w14:textId="77777777" w:rsidR="00EF18DB" w:rsidRPr="00EF18DB" w:rsidRDefault="00EF18DB" w:rsidP="008B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7BCE2C1" w14:textId="77777777" w:rsidR="00EF18DB" w:rsidRPr="00EF18DB" w:rsidRDefault="00EF18DB" w:rsidP="008B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8" w:type="pct"/>
            <w:gridSpan w:val="3"/>
          </w:tcPr>
          <w:p w14:paraId="0453F755" w14:textId="77777777" w:rsidR="00EF18DB" w:rsidRPr="00EF18DB" w:rsidRDefault="00EF18DB" w:rsidP="008B5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EF18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F18DB" w:rsidRPr="00EF18DB" w14:paraId="34797EBD" w14:textId="77777777" w:rsidTr="008B5CBE">
        <w:tc>
          <w:tcPr>
            <w:tcW w:w="2110" w:type="pct"/>
          </w:tcPr>
          <w:p w14:paraId="68E39556" w14:textId="77777777" w:rsidR="00EF18DB" w:rsidRPr="00EF18DB" w:rsidRDefault="00EF18DB" w:rsidP="008B5CB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EF18DB">
              <w:rPr>
                <w:rFonts w:asciiTheme="majorBidi" w:eastAsia="Times New Roman" w:hAnsiTheme="majorBidi"/>
                <w:i/>
                <w:iCs/>
                <w:color w:val="242424"/>
                <w:sz w:val="30"/>
                <w:szCs w:val="30"/>
                <w:cs/>
              </w:rPr>
              <w:t>สำหรับรอบระยะเวลารายงานสิ้นสุดวันที่</w:t>
            </w:r>
          </w:p>
        </w:tc>
        <w:tc>
          <w:tcPr>
            <w:tcW w:w="634" w:type="pct"/>
          </w:tcPr>
          <w:p w14:paraId="7DE4FAA0" w14:textId="67D396D7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378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7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5" w:type="pct"/>
          </w:tcPr>
          <w:p w14:paraId="546FCC07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5FF304C7" w14:textId="55BD65FB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18DB" w:rsidRPr="00EF18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DB" w:rsidRPr="00EF18D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47" w:type="pct"/>
          </w:tcPr>
          <w:p w14:paraId="090B3723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0E4F0253" w14:textId="7E2673BF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0378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3781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0" w:type="pct"/>
          </w:tcPr>
          <w:p w14:paraId="0818DE02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3D099A84" w14:textId="65018902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F18DB" w:rsidRPr="00EF18D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F18DB" w:rsidRPr="00EF18DB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F18DB" w:rsidRPr="00EF18DB" w14:paraId="0CCBB46C" w14:textId="77777777" w:rsidTr="008B5CBE">
        <w:tc>
          <w:tcPr>
            <w:tcW w:w="2110" w:type="pct"/>
          </w:tcPr>
          <w:p w14:paraId="33FFE8C2" w14:textId="77777777" w:rsidR="00EF18DB" w:rsidRPr="00EF18DB" w:rsidRDefault="00EF18DB" w:rsidP="008B5CBE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  <w:tab w:val="left" w:pos="373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4" w:type="pct"/>
          </w:tcPr>
          <w:p w14:paraId="7B913AFB" w14:textId="6C275BF8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0D90AD97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02603DD2" w14:textId="4A446592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7" w:type="pct"/>
          </w:tcPr>
          <w:p w14:paraId="41304B19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</w:tcPr>
          <w:p w14:paraId="74BDE58F" w14:textId="45AF9F4D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0" w:type="pct"/>
          </w:tcPr>
          <w:p w14:paraId="341C89DF" w14:textId="77777777" w:rsidR="00EF18DB" w:rsidRPr="00EF18DB" w:rsidRDefault="00EF18DB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</w:tcPr>
          <w:p w14:paraId="45E211A5" w14:textId="1203AB1C" w:rsidR="00EF18DB" w:rsidRPr="00EF18DB" w:rsidRDefault="00AA1075" w:rsidP="008B5C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B1256" w:rsidRPr="00EF18DB" w14:paraId="68AC18AF" w14:textId="77777777" w:rsidTr="008B5CBE">
        <w:tc>
          <w:tcPr>
            <w:tcW w:w="2110" w:type="pct"/>
          </w:tcPr>
          <w:p w14:paraId="7DD53FAA" w14:textId="0FA3F042" w:rsidR="006B1256" w:rsidRPr="00077AD1" w:rsidRDefault="006B1256" w:rsidP="006B12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634" w:type="pct"/>
          </w:tcPr>
          <w:p w14:paraId="78F851F1" w14:textId="5D1FA9F5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B12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5" w:type="pct"/>
          </w:tcPr>
          <w:p w14:paraId="696C8E0C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04925A2C" w14:textId="3D05FBD2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7D9A0E77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A29EC2F" w14:textId="705C8107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20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B12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" w:type="pct"/>
          </w:tcPr>
          <w:p w14:paraId="555691C7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5235CCD" w14:textId="7AD39698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B1256" w:rsidRPr="00EF18DB" w14:paraId="61618855" w14:textId="77777777" w:rsidTr="008B5CBE">
        <w:tc>
          <w:tcPr>
            <w:tcW w:w="2110" w:type="pct"/>
          </w:tcPr>
          <w:p w14:paraId="0FEC7886" w14:textId="00261DCE" w:rsidR="006B1256" w:rsidRPr="00077AD1" w:rsidRDefault="006B1256" w:rsidP="006B12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เครื่องจักร อุปกรณ์และเครื่องมือ</w:t>
            </w:r>
          </w:p>
        </w:tc>
        <w:tc>
          <w:tcPr>
            <w:tcW w:w="634" w:type="pct"/>
          </w:tcPr>
          <w:p w14:paraId="7DD86971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7252202A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3A8DEDF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107AF558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5822ECC3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</w:tcPr>
          <w:p w14:paraId="4EE1CCBB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08" w:righ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777FE3F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1256" w:rsidRPr="00EF18DB" w14:paraId="118B1188" w14:textId="77777777" w:rsidTr="008B5CBE">
        <w:tc>
          <w:tcPr>
            <w:tcW w:w="2110" w:type="pct"/>
          </w:tcPr>
          <w:p w14:paraId="2D3BE74A" w14:textId="7D70E540" w:rsidR="006B1256" w:rsidRPr="00077AD1" w:rsidRDefault="006B1256" w:rsidP="006B1256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eastAsia="Times New Roman" w:hAnsiTheme="majorBidi"/>
                <w:color w:val="242424"/>
                <w:sz w:val="30"/>
                <w:szCs w:val="30"/>
                <w:cs/>
              </w:rPr>
            </w:pPr>
            <w:r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และเครื่องใช้โรงงาน</w:t>
            </w:r>
          </w:p>
        </w:tc>
        <w:tc>
          <w:tcPr>
            <w:tcW w:w="634" w:type="pct"/>
          </w:tcPr>
          <w:p w14:paraId="6E24C311" w14:textId="7CB4D10E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B12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45" w:type="pct"/>
          </w:tcPr>
          <w:p w14:paraId="135C646E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6" w:type="pct"/>
          </w:tcPr>
          <w:p w14:paraId="5A85902C" w14:textId="577A0914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147" w:type="pct"/>
          </w:tcPr>
          <w:p w14:paraId="50F8DB60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7604C139" w14:textId="3132E67A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15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6B1256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  <w:r w:rsidR="006B1256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30" w:type="pct"/>
          </w:tcPr>
          <w:p w14:paraId="2F758F42" w14:textId="77777777" w:rsidR="006B1256" w:rsidRPr="00077AD1" w:rsidRDefault="006B1256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C05B204" w14:textId="04087837" w:rsidR="006B1256" w:rsidRPr="00077AD1" w:rsidRDefault="00AA1075" w:rsidP="006B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8"/>
              </w:tabs>
              <w:spacing w:after="0" w:line="240" w:lineRule="auto"/>
              <w:ind w:left="-108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B1256" w:rsidRPr="00077AD1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0B7F8C8E" w14:textId="77777777" w:rsidR="00EF18DB" w:rsidRPr="003C439B" w:rsidRDefault="00EF18DB" w:rsidP="00CA76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BF7C45C" w14:textId="1F712C86" w:rsidR="00ED1A5F" w:rsidRPr="0087429D" w:rsidRDefault="00CA768A" w:rsidP="0087429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C30F0">
        <w:rPr>
          <w:rFonts w:asciiTheme="majorBidi" w:eastAsia="Times New Roman" w:hAnsiTheme="majorBidi" w:cstheme="majorBidi"/>
          <w:sz w:val="30"/>
          <w:szCs w:val="30"/>
          <w:cs/>
        </w:rPr>
        <w:t>การเปลี่ยนแปลงประมาณการอายุการให้ประโยชน์ของสินทรัพย์ดังกล่าวมีผลให้ค่าเสื่อมราคาของกลุ่มบริษัทและของบริษัทสำหรับงวด</w:t>
      </w:r>
      <w:r w:rsidR="00277288" w:rsidRPr="005C30F0">
        <w:rPr>
          <w:rFonts w:asciiTheme="majorBidi" w:eastAsia="Times New Roman" w:hAnsiTheme="majorBidi" w:cstheme="majorBidi" w:hint="cs"/>
          <w:sz w:val="30"/>
          <w:szCs w:val="30"/>
          <w:cs/>
        </w:rPr>
        <w:t>หก</w:t>
      </w:r>
      <w:r w:rsidRPr="005C30F0">
        <w:rPr>
          <w:rFonts w:asciiTheme="majorBidi" w:eastAsia="Times New Roman" w:hAnsiTheme="majorBidi" w:cstheme="majorBidi"/>
          <w:sz w:val="30"/>
          <w:szCs w:val="30"/>
          <w:cs/>
        </w:rPr>
        <w:t xml:space="preserve">เดือนสิ้นสุดวันที่ </w:t>
      </w:r>
      <w:r w:rsidR="00AA1075" w:rsidRPr="00AA1075">
        <w:rPr>
          <w:rFonts w:asciiTheme="majorBidi" w:eastAsia="Times New Roman" w:hAnsiTheme="majorBidi" w:cstheme="majorBidi"/>
          <w:sz w:val="30"/>
          <w:szCs w:val="30"/>
        </w:rPr>
        <w:t>30</w:t>
      </w:r>
      <w:r w:rsidR="00277288" w:rsidRPr="005C30F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277288" w:rsidRPr="005C30F0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Pr="005C30F0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AA1075" w:rsidRPr="00AA1075">
        <w:rPr>
          <w:rFonts w:asciiTheme="majorBidi" w:eastAsia="Times New Roman" w:hAnsiTheme="majorBidi" w:cstheme="majorBidi"/>
          <w:sz w:val="30"/>
          <w:szCs w:val="30"/>
        </w:rPr>
        <w:t>2565</w:t>
      </w:r>
      <w:r w:rsidRPr="005C30F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C30F0">
        <w:rPr>
          <w:rFonts w:asciiTheme="majorBidi" w:eastAsia="Times New Roman" w:hAnsiTheme="majorBidi" w:cstheme="majorBidi"/>
          <w:sz w:val="30"/>
          <w:szCs w:val="30"/>
          <w:cs/>
        </w:rPr>
        <w:t xml:space="preserve">ลดลงประมาณ </w:t>
      </w:r>
      <w:r w:rsidR="00AA1075" w:rsidRPr="00AA1075">
        <w:rPr>
          <w:rFonts w:asciiTheme="majorBidi" w:eastAsia="Times New Roman" w:hAnsiTheme="majorBidi" w:cstheme="majorBidi" w:hint="cs"/>
          <w:sz w:val="30"/>
          <w:szCs w:val="30"/>
        </w:rPr>
        <w:t>35</w:t>
      </w:r>
      <w:r w:rsidR="005C30F0" w:rsidRPr="005C30F0">
        <w:rPr>
          <w:rFonts w:asciiTheme="majorBidi" w:eastAsia="Times New Roman" w:hAnsiTheme="majorBidi" w:cstheme="majorBidi" w:hint="cs"/>
          <w:sz w:val="30"/>
          <w:szCs w:val="30"/>
          <w:cs/>
        </w:rPr>
        <w:t>.</w:t>
      </w:r>
      <w:r w:rsidR="00AA1075" w:rsidRPr="00AA1075">
        <w:rPr>
          <w:rFonts w:asciiTheme="majorBidi" w:eastAsia="Times New Roman" w:hAnsiTheme="majorBidi" w:cstheme="majorBidi" w:hint="cs"/>
          <w:sz w:val="30"/>
          <w:szCs w:val="30"/>
        </w:rPr>
        <w:t>95</w:t>
      </w:r>
      <w:r w:rsidRPr="005C30F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C30F0">
        <w:rPr>
          <w:rFonts w:asciiTheme="majorBidi" w:eastAsia="Times New Roman" w:hAnsiTheme="majorBidi" w:cstheme="majorBidi"/>
          <w:sz w:val="30"/>
          <w:szCs w:val="30"/>
          <w:cs/>
        </w:rPr>
        <w:t xml:space="preserve">ล้านบาท และ </w:t>
      </w:r>
      <w:r w:rsidR="00AA1075" w:rsidRPr="00AA1075">
        <w:rPr>
          <w:rFonts w:asciiTheme="majorBidi" w:eastAsia="Times New Roman" w:hAnsiTheme="majorBidi" w:cstheme="majorBidi" w:hint="cs"/>
          <w:sz w:val="30"/>
          <w:szCs w:val="30"/>
        </w:rPr>
        <w:t>33</w:t>
      </w:r>
      <w:r w:rsidR="005C30F0" w:rsidRPr="005C30F0">
        <w:rPr>
          <w:rFonts w:asciiTheme="majorBidi" w:eastAsia="Times New Roman" w:hAnsiTheme="majorBidi" w:cstheme="majorBidi" w:hint="cs"/>
          <w:sz w:val="30"/>
          <w:szCs w:val="30"/>
          <w:cs/>
        </w:rPr>
        <w:t>.</w:t>
      </w:r>
      <w:r w:rsidR="00AA1075" w:rsidRPr="00AA1075">
        <w:rPr>
          <w:rFonts w:asciiTheme="majorBidi" w:eastAsia="Times New Roman" w:hAnsiTheme="majorBidi" w:cstheme="majorBidi" w:hint="cs"/>
          <w:sz w:val="30"/>
          <w:szCs w:val="30"/>
        </w:rPr>
        <w:t>27</w:t>
      </w:r>
      <w:r w:rsidRPr="005C30F0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5C30F0">
        <w:rPr>
          <w:rFonts w:asciiTheme="majorBidi" w:eastAsia="Times New Roman" w:hAnsiTheme="majorBidi" w:cstheme="majorBidi"/>
          <w:sz w:val="30"/>
          <w:szCs w:val="30"/>
          <w:cs/>
        </w:rPr>
        <w:t>ล้านบาท ตามลำดับ</w:t>
      </w:r>
    </w:p>
    <w:p w14:paraId="4FE42449" w14:textId="403BE42B" w:rsidR="005043D0" w:rsidRPr="0087429D" w:rsidRDefault="008715AF" w:rsidP="00380B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87429D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E5D475F" w14:textId="5AD3AC7F" w:rsidR="00A832ED" w:rsidRPr="005043D0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5043D0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ส่วนงานดำเนินงาน</w:t>
      </w:r>
      <w:r w:rsidR="00945306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5043D0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32E8650" w14:textId="31D5AF53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5043D0">
        <w:rPr>
          <w:rFonts w:asciiTheme="majorBidi" w:hAnsiTheme="majorBidi" w:cstheme="majorBidi"/>
          <w:sz w:val="30"/>
          <w:szCs w:val="30"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5043D0">
        <w:rPr>
          <w:rFonts w:asciiTheme="majorBidi" w:hAnsiTheme="majorBidi" w:cstheme="majorBidi"/>
          <w:sz w:val="30"/>
          <w:szCs w:val="30"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5043D0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C19467" w14:textId="43ACBE19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5043D0">
        <w:rPr>
          <w:rFonts w:asciiTheme="majorBidi" w:hAnsiTheme="majorBidi" w:cstheme="majorBidi"/>
          <w:sz w:val="30"/>
          <w:szCs w:val="30"/>
        </w:rPr>
        <w:t xml:space="preserve"> </w:t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5043D0">
        <w:rPr>
          <w:rFonts w:asciiTheme="majorBidi" w:hAnsiTheme="majorBidi" w:cstheme="majorBidi"/>
          <w:sz w:val="30"/>
          <w:szCs w:val="30"/>
        </w:rPr>
        <w:t xml:space="preserve"> </w:t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</w:rPr>
        <w:tab/>
      </w:r>
      <w:r w:rsidRPr="005043D0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5043D0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5043D0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5D5130" w14:textId="2DCE7C4D" w:rsidR="00A832ED" w:rsidRPr="005043D0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5043D0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5043D0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5043D0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B2F9922" w:rsidR="00516563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5043D0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5043D0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>
        <w:rPr>
          <w:rFonts w:asciiTheme="majorBidi" w:hAnsiTheme="majorBidi" w:cstheme="majorBidi"/>
          <w:sz w:val="30"/>
          <w:szCs w:val="30"/>
          <w:cs/>
        </w:rPr>
        <w:br/>
      </w:r>
      <w:r w:rsidRPr="005043D0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77777777" w:rsidR="0087429D" w:rsidRPr="005043D0" w:rsidRDefault="0087429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08354" w14:textId="7E52F0C2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635808" w:rsidRPr="00077C7C" w14:paraId="5F9F3D2C" w14:textId="77777777" w:rsidTr="00040234">
        <w:trPr>
          <w:cantSplit/>
          <w:trHeight w:val="155"/>
          <w:tblHeader/>
        </w:trPr>
        <w:tc>
          <w:tcPr>
            <w:tcW w:w="3409" w:type="dxa"/>
          </w:tcPr>
          <w:p w14:paraId="279FA663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32BEDFDF" w14:textId="77777777" w:rsidR="00635808" w:rsidRPr="000A7295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35808" w:rsidRPr="00077C7C" w14:paraId="23261032" w14:textId="77777777" w:rsidTr="00040234">
        <w:trPr>
          <w:cantSplit/>
          <w:tblHeader/>
        </w:trPr>
        <w:tc>
          <w:tcPr>
            <w:tcW w:w="3409" w:type="dxa"/>
          </w:tcPr>
          <w:p w14:paraId="7AFAAA4B" w14:textId="7A1B41A2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7D63F794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7F1DDE2D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37E15677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5ABEDF48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6788B501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294DE21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241A47A5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F3B4C81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40F2A6E3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37F92AE2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CEEE076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35808" w:rsidRPr="00077C7C" w14:paraId="138D1DC7" w14:textId="77777777" w:rsidTr="00040234">
        <w:trPr>
          <w:cantSplit/>
          <w:tblHeader/>
        </w:trPr>
        <w:tc>
          <w:tcPr>
            <w:tcW w:w="3409" w:type="dxa"/>
            <w:vAlign w:val="center"/>
          </w:tcPr>
          <w:p w14:paraId="0648156D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166AA01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5808" w:rsidRPr="000A7295" w14:paraId="17DB34FF" w14:textId="77777777" w:rsidTr="00040234">
        <w:trPr>
          <w:cantSplit/>
        </w:trPr>
        <w:tc>
          <w:tcPr>
            <w:tcW w:w="3409" w:type="dxa"/>
            <w:vAlign w:val="center"/>
          </w:tcPr>
          <w:p w14:paraId="27BC1956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624BB00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7A26E921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1CA9A30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489FF61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0D16DAD9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40D6698F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C9C6BA9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35808" w:rsidRPr="00077C7C" w14:paraId="25C5F36B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4F8CE531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6B41585F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44E830F8" w14:textId="3FF2DBBD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="00B72FAA"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895</w:t>
            </w:r>
          </w:p>
        </w:tc>
        <w:tc>
          <w:tcPr>
            <w:tcW w:w="183" w:type="dxa"/>
            <w:vAlign w:val="bottom"/>
          </w:tcPr>
          <w:p w14:paraId="1AAB68B2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CDC3CE5" w14:textId="790E90CB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="00B72FAA"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924</w:t>
            </w:r>
          </w:p>
        </w:tc>
        <w:tc>
          <w:tcPr>
            <w:tcW w:w="179" w:type="dxa"/>
          </w:tcPr>
          <w:p w14:paraId="6818FAED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5F38DB" w14:textId="70909258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D14EC78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6C0994E" w14:textId="281F7075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14</w:t>
            </w:r>
            <w:r w:rsidR="00B72FAA"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819</w:t>
            </w:r>
          </w:p>
        </w:tc>
      </w:tr>
      <w:tr w:rsidR="00635808" w:rsidRPr="00077C7C" w14:paraId="32A2D003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36181E8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58B00F" w14:textId="17454645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 w:rsidR="00B72FAA" w:rsidRPr="00B72F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895</w:t>
            </w:r>
          </w:p>
        </w:tc>
        <w:tc>
          <w:tcPr>
            <w:tcW w:w="183" w:type="dxa"/>
            <w:vAlign w:val="bottom"/>
          </w:tcPr>
          <w:p w14:paraId="23670911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D38DF1" w14:textId="057AF6BA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B72FAA" w:rsidRPr="00B72F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79" w:type="dxa"/>
          </w:tcPr>
          <w:p w14:paraId="48F93C4E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8B4971" w14:textId="754B2976" w:rsidR="00635808" w:rsidRPr="00B72FAA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68D2402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AB1DCC" w14:textId="1F11BC29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</w:t>
            </w:r>
            <w:r w:rsidR="00B72FAA" w:rsidRPr="00B72F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819</w:t>
            </w:r>
          </w:p>
        </w:tc>
      </w:tr>
      <w:tr w:rsidR="00635808" w:rsidRPr="00077C7C" w14:paraId="728870F3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2B12BFB5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515A93" w14:textId="01625828" w:rsidR="00635808" w:rsidRPr="003F74F1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025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110C6863" w14:textId="77777777" w:rsidR="00635808" w:rsidRPr="003F74F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0D4D2C" w14:textId="51AEFFDF" w:rsidR="00635808" w:rsidRPr="003F74F1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047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2D565518" w14:textId="77777777" w:rsidR="00635808" w:rsidRPr="003F74F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B57D4" w14:textId="4AD50039" w:rsidR="00635808" w:rsidRPr="003F74F1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2353F40" w14:textId="77777777" w:rsidR="00635808" w:rsidRPr="003F74F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FC84EEB" w14:textId="70193837" w:rsidR="00635808" w:rsidRPr="003F74F1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072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35808" w:rsidRPr="00077C7C" w14:paraId="21F9819E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7762038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062F1A02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580573D9" w14:textId="39956678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208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43A43B7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A44B54C" w14:textId="2664612B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183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28EBFB1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00BF946" w14:textId="7FD11E71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66669F16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9F1F2BA" w14:textId="10E2FB5C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392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35808" w:rsidRPr="00077C7C" w14:paraId="30C7C442" w14:textId="77777777" w:rsidTr="00040234">
        <w:trPr>
          <w:cantSplit/>
        </w:trPr>
        <w:tc>
          <w:tcPr>
            <w:tcW w:w="3409" w:type="dxa"/>
            <w:vAlign w:val="bottom"/>
            <w:hideMark/>
          </w:tcPr>
          <w:p w14:paraId="7BEE5F2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กำไรก่อนหักต้นทุนทางการเงิน ภาษีเงินได้ </w:t>
            </w:r>
          </w:p>
          <w:p w14:paraId="02C4D2A1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ab/>
              <w:t>ค่าเสื่อมราคา และค่าตัดจำหน่าย</w:t>
            </w:r>
          </w:p>
        </w:tc>
        <w:tc>
          <w:tcPr>
            <w:tcW w:w="1328" w:type="dxa"/>
            <w:vAlign w:val="bottom"/>
          </w:tcPr>
          <w:p w14:paraId="53D1295A" w14:textId="0315FB8C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183" w:type="dxa"/>
            <w:vAlign w:val="bottom"/>
          </w:tcPr>
          <w:p w14:paraId="1A2C4AC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03C6531" w14:textId="61172549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179" w:type="dxa"/>
          </w:tcPr>
          <w:p w14:paraId="1802E08B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16D02DF" w14:textId="081A211A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(</w:t>
            </w:r>
            <w:r w:rsidR="00AA1075" w:rsidRPr="00AA1075">
              <w:rPr>
                <w:rFonts w:asciiTheme="majorBidi" w:eastAsia="Times New Roman" w:hAnsiTheme="majorBidi"/>
                <w:b/>
                <w:bCs/>
                <w:sz w:val="30"/>
                <w:szCs w:val="30"/>
              </w:rPr>
              <w:t>1</w:t>
            </w:r>
            <w:r w:rsidRPr="00B72FAA">
              <w:rPr>
                <w:rFonts w:asciiTheme="majorBidi" w:eastAsia="Times New Roman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84" w:type="dxa"/>
            <w:vAlign w:val="bottom"/>
          </w:tcPr>
          <w:p w14:paraId="0E13FEB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01F0321" w14:textId="6B4E5B04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B72FAA" w:rsidRPr="00B72F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375</w:t>
            </w:r>
          </w:p>
        </w:tc>
      </w:tr>
      <w:tr w:rsidR="00635808" w:rsidRPr="00077C7C" w14:paraId="189AE453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7AC0E573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52F65EF" w14:textId="7286AC61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16667717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3F36B18" w14:textId="33288019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5C606B55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A028034" w14:textId="4DE3FA6B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CFD5369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D75BB30" w14:textId="49062814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635808" w:rsidRPr="00077C7C" w14:paraId="3986ECF5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09360D5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79AB47A7" w14:textId="7D4D91B1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19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3AE8CB9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FD6B4A0" w14:textId="79E5A46F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ADC1905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B8A5D1" w14:textId="602362EB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EBE03F7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AAAE7AE" w14:textId="176C60EB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35808" w:rsidRPr="00077C7C" w14:paraId="211863AA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083D3851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2FA62F94" w14:textId="30B6169D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17</w:t>
            </w:r>
            <w:r w:rsidR="00846AFD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157C046E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1C2A443" w14:textId="210EE413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134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33246FF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7E71C9D" w14:textId="4A0AFB61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8415F05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EE70E32" w14:textId="44F9FDE9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="00846AFD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35808" w:rsidRPr="00077C7C" w14:paraId="3E3E868D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3FB43FE2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 (ขาดทุน) จากเงินลงทุน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ใน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328" w:type="dxa"/>
            <w:vAlign w:val="bottom"/>
          </w:tcPr>
          <w:p w14:paraId="010393C0" w14:textId="225A8AD0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147EDA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746B98" w14:textId="33860503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79" w:type="dxa"/>
          </w:tcPr>
          <w:p w14:paraId="70508257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BA52636" w14:textId="5901FB12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69B7C0F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9723A97" w14:textId="4DA539E0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43</w:t>
            </w:r>
          </w:p>
        </w:tc>
      </w:tr>
      <w:tr w:rsidR="00635808" w:rsidRPr="00077C7C" w14:paraId="492EA8EF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7FBCA4F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0310839A" w14:textId="5860671E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3" w:type="dxa"/>
            <w:vAlign w:val="bottom"/>
          </w:tcPr>
          <w:p w14:paraId="2B955A87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BBEADA3" w14:textId="140E9176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7D18005B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1CD2A177" w14:textId="77DF4EA2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789163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12525F9" w14:textId="09072756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Pr="00B72FAA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</w:tr>
      <w:tr w:rsidR="00635808" w:rsidRPr="00077C7C" w14:paraId="36692D33" w14:textId="77777777" w:rsidTr="00040234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1E13ACBF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73D6DFA5" w14:textId="1147D87D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</w:t>
            </w:r>
            <w:r w:rsidR="00846A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79</w:t>
            </w:r>
          </w:p>
        </w:tc>
        <w:tc>
          <w:tcPr>
            <w:tcW w:w="183" w:type="dxa"/>
            <w:vAlign w:val="bottom"/>
          </w:tcPr>
          <w:p w14:paraId="154EA8FE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5B5C90E" w14:textId="363C2D70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79" w:type="dxa"/>
          </w:tcPr>
          <w:p w14:paraId="29EEDB1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4B57628F" w14:textId="71AA7B11" w:rsidR="00635808" w:rsidRPr="00077C7C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</w:t>
            </w:r>
            <w:r w:rsidRPr="00B72F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726CEF0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81B9D2A" w14:textId="1442083B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  <w:r w:rsidR="00B72FAA" w:rsidRPr="00B72F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07</w:t>
            </w:r>
            <w:r w:rsidR="00846AF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635808" w:rsidRPr="00077C7C" w14:paraId="66DEDBFA" w14:textId="77777777" w:rsidTr="00040234">
        <w:trPr>
          <w:cantSplit/>
        </w:trPr>
        <w:tc>
          <w:tcPr>
            <w:tcW w:w="3409" w:type="dxa"/>
            <w:vAlign w:val="center"/>
          </w:tcPr>
          <w:p w14:paraId="7BF7C84D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6BCC3CD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1545E7B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5D7C7A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32122509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D2390EC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587BB8F3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D732F00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808" w:rsidRPr="00FE1E01" w14:paraId="6EE5EAD6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0EAA02E1" w14:textId="77777777" w:rsidR="00635808" w:rsidRPr="00FE1E0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B3D2B49" w14:textId="28A6C9BC" w:rsidR="00635808" w:rsidRPr="00FE1E01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183" w:type="dxa"/>
            <w:vAlign w:val="bottom"/>
          </w:tcPr>
          <w:p w14:paraId="64B2562D" w14:textId="77777777" w:rsidR="00635808" w:rsidRPr="00FE1E0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8A0E134" w14:textId="541C144B" w:rsidR="00635808" w:rsidRPr="00FE1E01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535</w:t>
            </w:r>
          </w:p>
        </w:tc>
        <w:tc>
          <w:tcPr>
            <w:tcW w:w="179" w:type="dxa"/>
          </w:tcPr>
          <w:p w14:paraId="3EEC4E19" w14:textId="77777777" w:rsidR="00635808" w:rsidRPr="00FE1E0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0A7CF67E" w14:textId="79235728" w:rsidR="00635808" w:rsidRPr="00FE1E01" w:rsidRDefault="00B72FAA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72F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</w:t>
            </w:r>
            <w:r w:rsidR="00AA1075"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30</w:t>
            </w:r>
            <w:r w:rsidRPr="00B72FAA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7708F857" w14:textId="77777777" w:rsidR="00635808" w:rsidRPr="00FE1E01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E2C2721" w14:textId="7001199E" w:rsidR="00635808" w:rsidRPr="00FE1E01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</w:tr>
    </w:tbl>
    <w:p w14:paraId="1FD96E60" w14:textId="77777777" w:rsidR="0087429D" w:rsidRDefault="0087429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</w:rPr>
      </w:pPr>
    </w:p>
    <w:p w14:paraId="0FC7AEF9" w14:textId="047909BB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635808" w:rsidRPr="00077C7C" w14:paraId="484BF6B8" w14:textId="77777777" w:rsidTr="00040234">
        <w:trPr>
          <w:cantSplit/>
          <w:trHeight w:val="155"/>
          <w:tblHeader/>
        </w:trPr>
        <w:tc>
          <w:tcPr>
            <w:tcW w:w="3409" w:type="dxa"/>
          </w:tcPr>
          <w:p w14:paraId="7A904D09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0CE85685" w14:textId="77777777" w:rsidR="00635808" w:rsidRPr="000A7295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635808" w:rsidRPr="00077C7C" w14:paraId="76329D08" w14:textId="77777777" w:rsidTr="00040234">
        <w:trPr>
          <w:cantSplit/>
          <w:tblHeader/>
        </w:trPr>
        <w:tc>
          <w:tcPr>
            <w:tcW w:w="3409" w:type="dxa"/>
          </w:tcPr>
          <w:p w14:paraId="2544D8D9" w14:textId="6F1EAA96" w:rsidR="00635808" w:rsidRPr="00DC5BBA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 w:rsidRPr="00DC5B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</w:t>
            </w:r>
            <w:r w:rsidR="00DC5BBA" w:rsidRPr="00DC5B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ดหก</w:t>
            </w: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  <w:t>วันที่</w:t>
            </w: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 w:rsidRPr="00DC5BB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 w:rsidRPr="00DC5BB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328" w:type="dxa"/>
            <w:hideMark/>
          </w:tcPr>
          <w:p w14:paraId="5D3FB4CD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7008109C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00721F58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35293163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08586236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41BC55EC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71390594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3397E1D2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64BF1439" w14:textId="77777777" w:rsidR="00635808" w:rsidRPr="00077C7C" w:rsidRDefault="00635808" w:rsidP="00040234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1177ADDE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755EB5A" w14:textId="77777777" w:rsidR="00635808" w:rsidRPr="00077C7C" w:rsidRDefault="00635808" w:rsidP="00040234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635808" w:rsidRPr="00077C7C" w14:paraId="18713CD8" w14:textId="77777777" w:rsidTr="00040234">
        <w:trPr>
          <w:cantSplit/>
          <w:tblHeader/>
        </w:trPr>
        <w:tc>
          <w:tcPr>
            <w:tcW w:w="3409" w:type="dxa"/>
            <w:vAlign w:val="center"/>
          </w:tcPr>
          <w:p w14:paraId="0EBF24BC" w14:textId="77777777" w:rsidR="00635808" w:rsidRPr="00DC5BBA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55F0F844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5808" w:rsidRPr="000A7295" w14:paraId="4B77F549" w14:textId="77777777" w:rsidTr="00040234">
        <w:trPr>
          <w:cantSplit/>
        </w:trPr>
        <w:tc>
          <w:tcPr>
            <w:tcW w:w="3409" w:type="dxa"/>
            <w:vAlign w:val="center"/>
          </w:tcPr>
          <w:p w14:paraId="4B37F2C6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3C697AA2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3592777D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EFEB9B2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1D26BFDA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729ACE08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37DEFFD1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08D8F6" w14:textId="77777777" w:rsidR="00635808" w:rsidRPr="000A7295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635808" w:rsidRPr="00077C7C" w14:paraId="0EF13AA3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5409D9E5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18F90C79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25602F1D" w14:textId="07C7D690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="00635808" w:rsidRPr="002E41C0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A1075">
              <w:rPr>
                <w:rFonts w:ascii="Angsana New" w:eastAsia="Times New Roman" w:hAnsi="Angsana New"/>
                <w:sz w:val="30"/>
                <w:szCs w:val="30"/>
              </w:rPr>
              <w:t>488</w:t>
            </w:r>
          </w:p>
        </w:tc>
        <w:tc>
          <w:tcPr>
            <w:tcW w:w="183" w:type="dxa"/>
            <w:vAlign w:val="bottom"/>
          </w:tcPr>
          <w:p w14:paraId="75FC2501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5247D6A" w14:textId="76F7E3A8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="00635808" w:rsidRPr="002E41C0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A1075">
              <w:rPr>
                <w:rFonts w:ascii="Angsana New" w:eastAsia="Times New Roman" w:hAnsi="Angsana New"/>
                <w:sz w:val="30"/>
                <w:szCs w:val="30"/>
              </w:rPr>
              <w:t>288</w:t>
            </w:r>
          </w:p>
        </w:tc>
        <w:tc>
          <w:tcPr>
            <w:tcW w:w="179" w:type="dxa"/>
          </w:tcPr>
          <w:p w14:paraId="43EC34A2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ABFE9F" w14:textId="45FE8C1D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C53F672" w14:textId="77777777" w:rsidR="00635808" w:rsidRPr="00077C7C" w:rsidRDefault="00635808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C2267B4" w14:textId="4C79ED87" w:rsidR="00635808" w:rsidRPr="00077C7C" w:rsidRDefault="00AA1075" w:rsidP="000402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9</w:t>
            </w:r>
            <w:r w:rsidR="00635808" w:rsidRPr="002E41C0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Pr="00AA1075">
              <w:rPr>
                <w:rFonts w:ascii="Angsana New" w:eastAsia="Times New Roman" w:hAnsi="Angsana New"/>
                <w:sz w:val="30"/>
                <w:szCs w:val="30"/>
              </w:rPr>
              <w:t>776</w:t>
            </w:r>
          </w:p>
        </w:tc>
      </w:tr>
      <w:tr w:rsidR="00635808" w:rsidRPr="00077C7C" w14:paraId="796F68A9" w14:textId="77777777" w:rsidTr="00B5111B">
        <w:trPr>
          <w:cantSplit/>
        </w:trPr>
        <w:tc>
          <w:tcPr>
            <w:tcW w:w="3409" w:type="dxa"/>
            <w:vAlign w:val="center"/>
            <w:hideMark/>
          </w:tcPr>
          <w:p w14:paraId="57633550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011D73" w14:textId="1AD66A0D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</w:t>
            </w:r>
            <w:r w:rsidR="00635808" w:rsidRPr="002E41C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488</w:t>
            </w:r>
          </w:p>
        </w:tc>
        <w:tc>
          <w:tcPr>
            <w:tcW w:w="183" w:type="dxa"/>
            <w:vAlign w:val="bottom"/>
          </w:tcPr>
          <w:p w14:paraId="09D38106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2097828" w14:textId="39783E9B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</w:t>
            </w:r>
            <w:r w:rsidR="00635808" w:rsidRPr="002E41C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179" w:type="dxa"/>
          </w:tcPr>
          <w:p w14:paraId="10535A1F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50497" w14:textId="3D72A88E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37E10F1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5C993D" w14:textId="4297007F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</w:t>
            </w:r>
            <w:r w:rsidR="00635808" w:rsidRPr="002E41C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776</w:t>
            </w:r>
          </w:p>
        </w:tc>
      </w:tr>
      <w:tr w:rsidR="00635808" w:rsidRPr="00077C7C" w14:paraId="70D67FFD" w14:textId="77777777" w:rsidTr="006A6341">
        <w:trPr>
          <w:cantSplit/>
        </w:trPr>
        <w:tc>
          <w:tcPr>
            <w:tcW w:w="3409" w:type="dxa"/>
            <w:vAlign w:val="center"/>
            <w:hideMark/>
          </w:tcPr>
          <w:p w14:paraId="420F21BE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8E43B9" w14:textId="27D33F70" w:rsidR="00635808" w:rsidRPr="003F74F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7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052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41C8F7E8" w14:textId="77777777" w:rsidR="00635808" w:rsidRPr="003F74F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5DB681B" w14:textId="75687DBB" w:rsidR="00635808" w:rsidRPr="003F74F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940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5D35B211" w14:textId="77777777" w:rsidR="00635808" w:rsidRPr="003F74F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D2358" w14:textId="50750B2C" w:rsidR="00635808" w:rsidRPr="003F74F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D41D9C2" w14:textId="77777777" w:rsidR="00635808" w:rsidRPr="003F74F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24BCBCE" w14:textId="0CBCD9BB" w:rsidR="00635808" w:rsidRPr="003F74F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,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992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635808" w:rsidRPr="00077C7C" w14:paraId="5B34629A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6FF90B29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402E26A5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58D606F" w14:textId="72396EA9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200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5BB949A8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E4B88DF" w14:textId="588E3BAB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129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62CEC0DB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0C9767D" w14:textId="7CB0D7B6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3BD36696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81365C7" w14:textId="170D7E5D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330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635808" w:rsidRPr="00077C7C" w14:paraId="47F9FC99" w14:textId="77777777" w:rsidTr="00040234">
        <w:trPr>
          <w:cantSplit/>
        </w:trPr>
        <w:tc>
          <w:tcPr>
            <w:tcW w:w="3409" w:type="dxa"/>
            <w:vAlign w:val="bottom"/>
            <w:hideMark/>
          </w:tcPr>
          <w:p w14:paraId="03B78996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กำไรก่อนหักต้นทุนทางการเงิน ภาษีเงินได้ </w:t>
            </w:r>
          </w:p>
          <w:p w14:paraId="3325F897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ab/>
              <w:t>ค่าเสื่อมราคา และค่าตัดจำหน่าย</w:t>
            </w:r>
          </w:p>
        </w:tc>
        <w:tc>
          <w:tcPr>
            <w:tcW w:w="1328" w:type="dxa"/>
            <w:vAlign w:val="bottom"/>
          </w:tcPr>
          <w:p w14:paraId="52BE7C11" w14:textId="3DA1C86D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249</w:t>
            </w:r>
          </w:p>
        </w:tc>
        <w:tc>
          <w:tcPr>
            <w:tcW w:w="183" w:type="dxa"/>
            <w:vAlign w:val="bottom"/>
          </w:tcPr>
          <w:p w14:paraId="70AA6F64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58039A6" w14:textId="25188963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221</w:t>
            </w:r>
          </w:p>
        </w:tc>
        <w:tc>
          <w:tcPr>
            <w:tcW w:w="179" w:type="dxa"/>
          </w:tcPr>
          <w:p w14:paraId="33308BEB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8747E73" w14:textId="31BA548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</w:t>
            </w:r>
            <w:r w:rsidRPr="002E41C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5823F7F0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EB9D2F" w14:textId="55825F51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469</w:t>
            </w:r>
          </w:p>
        </w:tc>
      </w:tr>
      <w:tr w:rsidR="00635808" w:rsidRPr="00077C7C" w14:paraId="079DE2EA" w14:textId="77777777" w:rsidTr="00FA4C33">
        <w:trPr>
          <w:cantSplit/>
        </w:trPr>
        <w:tc>
          <w:tcPr>
            <w:tcW w:w="3409" w:type="dxa"/>
            <w:vAlign w:val="center"/>
            <w:hideMark/>
          </w:tcPr>
          <w:p w14:paraId="5C5C6268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F380E0A" w14:textId="01EAF38D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047F82CF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AC9E544" w14:textId="3E7642F6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2</w:t>
            </w:r>
          </w:p>
        </w:tc>
        <w:tc>
          <w:tcPr>
            <w:tcW w:w="179" w:type="dxa"/>
          </w:tcPr>
          <w:p w14:paraId="1E6D1FAC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5B64C547" w14:textId="7BB9F576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3F10CAF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18071E4" w14:textId="401B05E1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</w:tr>
      <w:tr w:rsidR="00635808" w:rsidRPr="00077C7C" w14:paraId="5CE77E68" w14:textId="77777777" w:rsidTr="00FA4C33">
        <w:trPr>
          <w:cantSplit/>
        </w:trPr>
        <w:tc>
          <w:tcPr>
            <w:tcW w:w="3409" w:type="dxa"/>
            <w:vAlign w:val="center"/>
            <w:hideMark/>
          </w:tcPr>
          <w:p w14:paraId="4F16EF7E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3DEE8F5D" w14:textId="76661E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21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03FEAD6B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C4F920C" w14:textId="7483F22B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73A2CEB1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7E05190" w14:textId="765EDB08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3A5E57F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E61E6FF" w14:textId="13A9FC3D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27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635808" w:rsidRPr="00077C7C" w14:paraId="79342223" w14:textId="77777777" w:rsidTr="00FA4C33">
        <w:trPr>
          <w:cantSplit/>
        </w:trPr>
        <w:tc>
          <w:tcPr>
            <w:tcW w:w="3409" w:type="dxa"/>
            <w:vAlign w:val="center"/>
            <w:hideMark/>
          </w:tcPr>
          <w:p w14:paraId="37E93758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08FD0376" w14:textId="6EB6E82D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195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83" w:type="dxa"/>
            <w:vAlign w:val="bottom"/>
          </w:tcPr>
          <w:p w14:paraId="6D7A8D32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187B45F" w14:textId="46540A43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146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1E1F6812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35E83FEC" w14:textId="3E3A6A1C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29E92238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FD27DE1" w14:textId="5AEC3DF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341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635808" w:rsidRPr="00077C7C" w14:paraId="27AC4692" w14:textId="77777777" w:rsidTr="00040234">
        <w:trPr>
          <w:cantSplit/>
        </w:trPr>
        <w:tc>
          <w:tcPr>
            <w:tcW w:w="3409" w:type="dxa"/>
            <w:vAlign w:val="center"/>
            <w:hideMark/>
          </w:tcPr>
          <w:p w14:paraId="600E8D3A" w14:textId="784F19CF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 (ขาดทุน) จากเงินลงทุน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ใน</w:t>
            </w:r>
            <w:r w:rsidR="00EE2B99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  <w:lang w:val="en-GB"/>
              </w:rPr>
              <w:t>บริษัทร่วมและ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328" w:type="dxa"/>
            <w:vAlign w:val="bottom"/>
          </w:tcPr>
          <w:p w14:paraId="294CD54B" w14:textId="0A793704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039F7551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7645A74" w14:textId="44FC9AE5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68</w:t>
            </w:r>
          </w:p>
        </w:tc>
        <w:tc>
          <w:tcPr>
            <w:tcW w:w="179" w:type="dxa"/>
          </w:tcPr>
          <w:p w14:paraId="7FEEC630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06362C88" w14:textId="52599E5F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15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67571214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25D7DB5" w14:textId="2FDBDBFA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53</w:t>
            </w:r>
          </w:p>
        </w:tc>
      </w:tr>
      <w:tr w:rsidR="00635808" w:rsidRPr="00077C7C" w14:paraId="0B3FFF18" w14:textId="77777777" w:rsidTr="00FA4C33">
        <w:trPr>
          <w:cantSplit/>
        </w:trPr>
        <w:tc>
          <w:tcPr>
            <w:tcW w:w="3409" w:type="dxa"/>
            <w:vAlign w:val="center"/>
            <w:hideMark/>
          </w:tcPr>
          <w:p w14:paraId="171C2343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2D817B1C" w14:textId="3375F67F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4</w:t>
            </w:r>
          </w:p>
        </w:tc>
        <w:tc>
          <w:tcPr>
            <w:tcW w:w="183" w:type="dxa"/>
            <w:vAlign w:val="bottom"/>
          </w:tcPr>
          <w:p w14:paraId="5B5CBCBC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FC150CA" w14:textId="3AF2CE93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6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  <w:tc>
          <w:tcPr>
            <w:tcW w:w="179" w:type="dxa"/>
          </w:tcPr>
          <w:p w14:paraId="06451CB8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46B6F53" w14:textId="187E576D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89A8AA2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BC54DA1" w14:textId="2F0D3771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2E41C0">
              <w:rPr>
                <w:rFonts w:ascii="Angsana New" w:eastAsia="Times New Roman" w:hAnsi="Angsana New"/>
                <w:sz w:val="30"/>
                <w:szCs w:val="30"/>
              </w:rPr>
              <w:t>)</w:t>
            </w:r>
          </w:p>
        </w:tc>
      </w:tr>
      <w:tr w:rsidR="00635808" w:rsidRPr="00077C7C" w14:paraId="4A3A6B55" w14:textId="77777777" w:rsidTr="00040234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3129FAE2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328A8EAA" w14:textId="6B528467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83" w:type="dxa"/>
            <w:vAlign w:val="bottom"/>
          </w:tcPr>
          <w:p w14:paraId="088FCC14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F94D736" w14:textId="69F10389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133</w:t>
            </w:r>
          </w:p>
        </w:tc>
        <w:tc>
          <w:tcPr>
            <w:tcW w:w="179" w:type="dxa"/>
          </w:tcPr>
          <w:p w14:paraId="5C10F214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123E3B4" w14:textId="5E43D554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16</w:t>
            </w:r>
            <w:r w:rsidRPr="002E41C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28E31C3A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BE9A83" w14:textId="3C954091" w:rsidR="00635808" w:rsidRPr="00077C7C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156</w:t>
            </w:r>
          </w:p>
        </w:tc>
      </w:tr>
      <w:tr w:rsidR="00635808" w:rsidRPr="00077C7C" w14:paraId="7C726D50" w14:textId="77777777" w:rsidTr="00040234">
        <w:trPr>
          <w:cantSplit/>
        </w:trPr>
        <w:tc>
          <w:tcPr>
            <w:tcW w:w="3409" w:type="dxa"/>
            <w:vAlign w:val="center"/>
          </w:tcPr>
          <w:p w14:paraId="3E346A41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7BDD194D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6C208912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737592C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9" w:type="dxa"/>
          </w:tcPr>
          <w:p w14:paraId="6164BA89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054F388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60F997A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F7F948B" w14:textId="77777777" w:rsidR="00635808" w:rsidRPr="00077C7C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35808" w:rsidRPr="00FE1E01" w14:paraId="1E9E61D1" w14:textId="77777777" w:rsidTr="00FA4C33">
        <w:trPr>
          <w:cantSplit/>
        </w:trPr>
        <w:tc>
          <w:tcPr>
            <w:tcW w:w="3409" w:type="dxa"/>
            <w:vAlign w:val="center"/>
            <w:hideMark/>
          </w:tcPr>
          <w:p w14:paraId="4CD88794" w14:textId="77777777" w:rsidR="00635808" w:rsidRPr="00FE1E0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</w:tcPr>
          <w:p w14:paraId="29D619CD" w14:textId="431EE3B8" w:rsidR="00635808" w:rsidRPr="00FE1E01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183" w:type="dxa"/>
            <w:vAlign w:val="bottom"/>
          </w:tcPr>
          <w:p w14:paraId="15A88991" w14:textId="77777777" w:rsidR="00635808" w:rsidRPr="00FE1E0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</w:tcPr>
          <w:p w14:paraId="7DB24D13" w14:textId="557C3057" w:rsidR="00635808" w:rsidRPr="00FE1E01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79" w:type="dxa"/>
          </w:tcPr>
          <w:p w14:paraId="3C43C418" w14:textId="77777777" w:rsidR="00635808" w:rsidRPr="00FE1E0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0EC69FAB" w14:textId="1A3A1C13" w:rsidR="00635808" w:rsidRPr="00FE1E0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2E41C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(</w:t>
            </w:r>
            <w:r w:rsidR="00AA1075"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16</w:t>
            </w:r>
            <w:r w:rsidRPr="002E41C0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84" w:type="dxa"/>
            <w:vAlign w:val="bottom"/>
          </w:tcPr>
          <w:p w14:paraId="74E81984" w14:textId="77777777" w:rsidR="00635808" w:rsidRPr="00FE1E01" w:rsidRDefault="00635808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</w:tcPr>
          <w:p w14:paraId="0727D837" w14:textId="257B1F21" w:rsidR="00635808" w:rsidRPr="00FE1E01" w:rsidRDefault="00AA1075" w:rsidP="006358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174</w:t>
            </w:r>
          </w:p>
        </w:tc>
      </w:tr>
    </w:tbl>
    <w:p w14:paraId="43EFAE7E" w14:textId="5AF39BBD" w:rsidR="0087429D" w:rsidRDefault="0087429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446" w:right="-115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EAA85D7" w14:textId="77777777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tbl>
      <w:tblPr>
        <w:tblW w:w="9360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1269"/>
        <w:gridCol w:w="1431"/>
        <w:gridCol w:w="1188"/>
        <w:gridCol w:w="1170"/>
        <w:gridCol w:w="1152"/>
      </w:tblGrid>
      <w:tr w:rsidR="00705DC4" w:rsidRPr="00CB44D7" w14:paraId="62BBF076" w14:textId="77777777" w:rsidTr="008B5CBE">
        <w:trPr>
          <w:cantSplit/>
          <w:tblHeader/>
        </w:trPr>
        <w:tc>
          <w:tcPr>
            <w:tcW w:w="3150" w:type="dxa"/>
          </w:tcPr>
          <w:p w14:paraId="78E248B5" w14:textId="77777777" w:rsidR="00705DC4" w:rsidRPr="00CB44D7" w:rsidRDefault="00705DC4" w:rsidP="00D563D7">
            <w:pPr>
              <w:tabs>
                <w:tab w:val="clear" w:pos="227"/>
              </w:tabs>
              <w:spacing w:line="240" w:lineRule="auto"/>
              <w:ind w:left="180" w:right="-79" w:hanging="9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210" w:type="dxa"/>
            <w:gridSpan w:val="5"/>
          </w:tcPr>
          <w:p w14:paraId="11D2E586" w14:textId="796E0981" w:rsidR="00705DC4" w:rsidRDefault="00705DC4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A832ED" w:rsidRPr="00CB44D7" w14:paraId="2C28307C" w14:textId="77777777" w:rsidTr="000A38FB">
        <w:trPr>
          <w:cantSplit/>
          <w:tblHeader/>
        </w:trPr>
        <w:tc>
          <w:tcPr>
            <w:tcW w:w="3150" w:type="dxa"/>
          </w:tcPr>
          <w:p w14:paraId="2821B6FC" w14:textId="77777777" w:rsidR="00A832ED" w:rsidRPr="00CB44D7" w:rsidRDefault="00A832ED" w:rsidP="00D563D7">
            <w:pPr>
              <w:tabs>
                <w:tab w:val="clear" w:pos="227"/>
              </w:tabs>
              <w:spacing w:line="240" w:lineRule="auto"/>
              <w:ind w:left="180" w:right="-79" w:hanging="9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  <w:p w14:paraId="3075B937" w14:textId="77777777" w:rsidR="00A832ED" w:rsidRPr="00CB44D7" w:rsidRDefault="00A832ED" w:rsidP="00D563D7">
            <w:pPr>
              <w:tabs>
                <w:tab w:val="clear" w:pos="227"/>
              </w:tabs>
              <w:spacing w:line="240" w:lineRule="auto"/>
              <w:ind w:left="180" w:right="-79" w:hanging="9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9" w:type="dxa"/>
          </w:tcPr>
          <w:p w14:paraId="0D7FC5C7" w14:textId="5C955723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  <w:r w:rsidR="00D563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431" w:type="dxa"/>
            <w:hideMark/>
          </w:tcPr>
          <w:p w14:paraId="347EB9D2" w14:textId="7D78EC78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  <w:r w:rsidR="00D563D7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188" w:type="dxa"/>
          </w:tcPr>
          <w:p w14:paraId="7CAB8F84" w14:textId="77777777" w:rsidR="00A832ED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5CADC02D" w14:textId="77777777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B44D7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170" w:type="dxa"/>
          </w:tcPr>
          <w:p w14:paraId="10B256B1" w14:textId="77777777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152" w:type="dxa"/>
          </w:tcPr>
          <w:p w14:paraId="24B47DB3" w14:textId="77777777" w:rsidR="00A832ED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B46F4C0" w14:textId="77777777" w:rsidR="00A832ED" w:rsidRPr="00CB44D7" w:rsidRDefault="00A832ED" w:rsidP="00D563D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B44D7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A832ED" w:rsidRPr="00FE1E01" w14:paraId="2835A1D8" w14:textId="77777777" w:rsidTr="000A38FB">
        <w:trPr>
          <w:cantSplit/>
          <w:tblHeader/>
        </w:trPr>
        <w:tc>
          <w:tcPr>
            <w:tcW w:w="3150" w:type="dxa"/>
            <w:vAlign w:val="bottom"/>
          </w:tcPr>
          <w:p w14:paraId="1CD8CA82" w14:textId="77777777" w:rsidR="00A832ED" w:rsidRPr="00FE1E01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6210" w:type="dxa"/>
            <w:gridSpan w:val="5"/>
            <w:vAlign w:val="bottom"/>
          </w:tcPr>
          <w:p w14:paraId="43DD9F50" w14:textId="77777777" w:rsidR="00A832ED" w:rsidRPr="00AB0FF2" w:rsidRDefault="00A832ED" w:rsidP="000A38FB">
            <w:pPr>
              <w:pStyle w:val="acctfourfigures"/>
              <w:tabs>
                <w:tab w:val="clear" w:pos="765"/>
              </w:tabs>
              <w:spacing w:line="240" w:lineRule="auto"/>
              <w:ind w:left="-79" w:right="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A832ED" w:rsidRPr="000A7295" w14:paraId="3E6A509C" w14:textId="77777777" w:rsidTr="000A38FB">
        <w:trPr>
          <w:cantSplit/>
        </w:trPr>
        <w:tc>
          <w:tcPr>
            <w:tcW w:w="3150" w:type="dxa"/>
            <w:vAlign w:val="bottom"/>
            <w:hideMark/>
          </w:tcPr>
          <w:p w14:paraId="2C8EB6E2" w14:textId="24DA449D" w:rsidR="00A832ED" w:rsidRPr="000A7295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 w:rsidR="006358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6358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9" w:type="dxa"/>
            <w:vAlign w:val="bottom"/>
          </w:tcPr>
          <w:p w14:paraId="7A0AC6A7" w14:textId="77777777" w:rsidR="00A832ED" w:rsidRPr="000A7295" w:rsidRDefault="00A832ED" w:rsidP="000A38FB">
            <w:pPr>
              <w:pStyle w:val="acctfourfigures"/>
              <w:keepNext/>
              <w:tabs>
                <w:tab w:val="clear" w:pos="765"/>
                <w:tab w:val="decimal" w:pos="990"/>
              </w:tabs>
              <w:spacing w:line="240" w:lineRule="auto"/>
              <w:ind w:left="-72" w:right="86"/>
              <w:outlineLvl w:val="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431" w:type="dxa"/>
            <w:vAlign w:val="bottom"/>
          </w:tcPr>
          <w:p w14:paraId="0A73EA9C" w14:textId="77777777" w:rsidR="00A832ED" w:rsidRPr="000A7295" w:rsidRDefault="00A832ED" w:rsidP="0055390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1BFC128E" w14:textId="77777777" w:rsidR="00A832ED" w:rsidRPr="000A7295" w:rsidRDefault="00A832ED" w:rsidP="000A38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06087AF" w14:textId="77777777" w:rsidR="00A832ED" w:rsidRPr="000A7295" w:rsidRDefault="00A832ED" w:rsidP="000A38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24223F6" w14:textId="77777777" w:rsidR="00A832ED" w:rsidRPr="000A7295" w:rsidRDefault="00A832ED" w:rsidP="000A38FB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left="-72" w:right="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</w:tr>
      <w:tr w:rsidR="00F026B5" w:rsidRPr="00FE1E01" w14:paraId="57E6684B" w14:textId="77777777" w:rsidTr="00E33106">
        <w:trPr>
          <w:cantSplit/>
        </w:trPr>
        <w:tc>
          <w:tcPr>
            <w:tcW w:w="3150" w:type="dxa"/>
            <w:vAlign w:val="bottom"/>
          </w:tcPr>
          <w:p w14:paraId="0FA34C04" w14:textId="7BB054DF" w:rsidR="00F026B5" w:rsidRPr="00FE1E01" w:rsidRDefault="00F026B5" w:rsidP="00F026B5">
            <w:pPr>
              <w:pStyle w:val="acctfourfigures"/>
              <w:tabs>
                <w:tab w:val="left" w:pos="720"/>
              </w:tabs>
              <w:spacing w:line="240" w:lineRule="auto"/>
              <w:ind w:left="180" w:right="-435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269" w:type="dxa"/>
          </w:tcPr>
          <w:p w14:paraId="06A7E9AF" w14:textId="71B28DF8" w:rsidR="00F026B5" w:rsidRPr="00FE1E01" w:rsidRDefault="00F026B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26B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1" w:type="dxa"/>
          </w:tcPr>
          <w:p w14:paraId="72BC82D6" w14:textId="37D0DAF6" w:rsidR="00F026B5" w:rsidRPr="00FE1E01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1188" w:type="dxa"/>
          </w:tcPr>
          <w:p w14:paraId="44F448A6" w14:textId="0A530DF3" w:rsidR="00F026B5" w:rsidRPr="00FE1E01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026B5" w:rsidRPr="00F026B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170" w:type="dxa"/>
          </w:tcPr>
          <w:p w14:paraId="6A93DA59" w14:textId="1FD1465B" w:rsidR="00F026B5" w:rsidRPr="00FE1E01" w:rsidRDefault="00F026B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26B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452C8490" w14:textId="23D3BAAF" w:rsidR="00F026B5" w:rsidRPr="00FE1E01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026B5" w:rsidRPr="00F026B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876</w:t>
            </w:r>
          </w:p>
        </w:tc>
      </w:tr>
      <w:tr w:rsidR="00F026B5" w:rsidRPr="000B1A29" w14:paraId="05A5A74E" w14:textId="77777777" w:rsidTr="00E33106">
        <w:trPr>
          <w:cantSplit/>
          <w:trHeight w:val="318"/>
        </w:trPr>
        <w:tc>
          <w:tcPr>
            <w:tcW w:w="3150" w:type="dxa"/>
            <w:vAlign w:val="bottom"/>
            <w:hideMark/>
          </w:tcPr>
          <w:p w14:paraId="3D3BF93C" w14:textId="77777777" w:rsidR="00F026B5" w:rsidRPr="00E05482" w:rsidRDefault="00F026B5" w:rsidP="00E05482">
            <w:pPr>
              <w:pStyle w:val="acctfourfigures"/>
              <w:tabs>
                <w:tab w:val="left" w:pos="720"/>
              </w:tabs>
              <w:spacing w:line="240" w:lineRule="auto"/>
              <w:ind w:left="180" w:right="-435" w:hanging="9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5482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สินทรัพย์ส่วนงาน</w:t>
            </w:r>
            <w:r w:rsidRPr="00E0548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269" w:type="dxa"/>
          </w:tcPr>
          <w:p w14:paraId="40D55388" w14:textId="0A0210D5" w:rsidR="00F026B5" w:rsidRPr="00E05482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05482" w:rsidRPr="00E0548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834</w:t>
            </w:r>
          </w:p>
        </w:tc>
        <w:tc>
          <w:tcPr>
            <w:tcW w:w="1431" w:type="dxa"/>
          </w:tcPr>
          <w:p w14:paraId="52F24EFD" w14:textId="066DA7F3" w:rsidR="00F026B5" w:rsidRPr="00E05482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E05482" w:rsidRPr="00E0548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836</w:t>
            </w:r>
          </w:p>
        </w:tc>
        <w:tc>
          <w:tcPr>
            <w:tcW w:w="1188" w:type="dxa"/>
          </w:tcPr>
          <w:p w14:paraId="34CD1DCC" w14:textId="2F4AD8A1" w:rsidR="00F026B5" w:rsidRPr="00E05482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  <w:r w:rsidR="00F026B5" w:rsidRPr="00E05482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263</w:t>
            </w:r>
          </w:p>
        </w:tc>
        <w:tc>
          <w:tcPr>
            <w:tcW w:w="1170" w:type="dxa"/>
          </w:tcPr>
          <w:p w14:paraId="3BFCE570" w14:textId="3A84C4AF" w:rsidR="00F026B5" w:rsidRPr="00E05482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202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152" w:type="dxa"/>
          </w:tcPr>
          <w:p w14:paraId="6FFADAB8" w14:textId="127A4D30" w:rsidR="00F026B5" w:rsidRPr="00E05482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F026B5" w:rsidRPr="00E05482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967</w:t>
            </w:r>
          </w:p>
        </w:tc>
      </w:tr>
      <w:tr w:rsidR="00F026B5" w:rsidRPr="00FE1E01" w14:paraId="3343D170" w14:textId="77777777" w:rsidTr="00E33106">
        <w:trPr>
          <w:cantSplit/>
          <w:trHeight w:val="318"/>
        </w:trPr>
        <w:tc>
          <w:tcPr>
            <w:tcW w:w="3150" w:type="dxa"/>
            <w:vAlign w:val="bottom"/>
          </w:tcPr>
          <w:p w14:paraId="0B0F36F9" w14:textId="77777777" w:rsidR="00F026B5" w:rsidRPr="00FE1E01" w:rsidRDefault="00F026B5" w:rsidP="00F026B5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E1E01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หนี้สินส่วนงาน</w:t>
            </w:r>
          </w:p>
        </w:tc>
        <w:tc>
          <w:tcPr>
            <w:tcW w:w="1269" w:type="dxa"/>
          </w:tcPr>
          <w:p w14:paraId="61BCAEAB" w14:textId="116CDE7E" w:rsidR="00F026B5" w:rsidRPr="00FE1E01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 w:rsidR="00F026B5" w:rsidRPr="00F026B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526</w:t>
            </w:r>
          </w:p>
        </w:tc>
        <w:tc>
          <w:tcPr>
            <w:tcW w:w="1431" w:type="dxa"/>
          </w:tcPr>
          <w:p w14:paraId="1E85C983" w14:textId="06CE2CD8" w:rsidR="00F026B5" w:rsidRPr="00FE1E01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920</w:t>
            </w:r>
          </w:p>
        </w:tc>
        <w:tc>
          <w:tcPr>
            <w:tcW w:w="1188" w:type="dxa"/>
          </w:tcPr>
          <w:p w14:paraId="0D9075F1" w14:textId="4F2A5190" w:rsidR="00F026B5" w:rsidRPr="00FE1E01" w:rsidRDefault="00F026B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26B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7A095FBC" w14:textId="5C5CDDB7" w:rsidR="00F026B5" w:rsidRPr="00FE1E01" w:rsidRDefault="00F026B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F026B5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54AAB08C" w14:textId="798AC963" w:rsidR="00F026B5" w:rsidRPr="00FE1E01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3</w:t>
            </w:r>
            <w:r w:rsidR="00F026B5" w:rsidRPr="00F026B5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eastAsia="Times New Roman" w:hAnsiTheme="majorBidi" w:cstheme="majorBidi"/>
                <w:sz w:val="30"/>
                <w:szCs w:val="30"/>
              </w:rPr>
              <w:t>446</w:t>
            </w:r>
          </w:p>
        </w:tc>
      </w:tr>
      <w:tr w:rsidR="00730C26" w:rsidRPr="00A645BC" w14:paraId="4E2EF229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1B56AE49" w14:textId="77777777" w:rsidR="00730C26" w:rsidRPr="00A645BC" w:rsidRDefault="00730C26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9" w:type="dxa"/>
            <w:vAlign w:val="bottom"/>
          </w:tcPr>
          <w:p w14:paraId="6768E4EF" w14:textId="77777777" w:rsidR="00730C26" w:rsidRPr="00A645BC" w:rsidRDefault="00730C26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31" w:type="dxa"/>
            <w:vAlign w:val="bottom"/>
          </w:tcPr>
          <w:p w14:paraId="3E238A6D" w14:textId="77777777" w:rsidR="00730C26" w:rsidRPr="00A645BC" w:rsidRDefault="00730C26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88" w:type="dxa"/>
            <w:vAlign w:val="bottom"/>
          </w:tcPr>
          <w:p w14:paraId="74825D1F" w14:textId="77777777" w:rsidR="00730C26" w:rsidRPr="00A645BC" w:rsidRDefault="00730C26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3B732F" w14:textId="77777777" w:rsidR="00730C26" w:rsidRPr="00A645BC" w:rsidRDefault="00730C26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52" w:type="dxa"/>
            <w:vAlign w:val="bottom"/>
          </w:tcPr>
          <w:p w14:paraId="2BBEB4E8" w14:textId="77777777" w:rsidR="00730C26" w:rsidRPr="00A645BC" w:rsidRDefault="00730C26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A832ED" w:rsidRPr="00553900" w14:paraId="4361CBE8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4BC682B7" w14:textId="789DA6F5" w:rsidR="00A832ED" w:rsidRPr="00553900" w:rsidRDefault="00A832ED" w:rsidP="00D563D7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5539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5539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="0055390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55390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69" w:type="dxa"/>
            <w:vAlign w:val="bottom"/>
          </w:tcPr>
          <w:p w14:paraId="199175D5" w14:textId="77777777" w:rsidR="00A832ED" w:rsidRPr="00553900" w:rsidRDefault="00A832ED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31" w:type="dxa"/>
            <w:vAlign w:val="bottom"/>
          </w:tcPr>
          <w:p w14:paraId="7C622D90" w14:textId="77777777" w:rsidR="00A832ED" w:rsidRPr="00553900" w:rsidRDefault="00A832ED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88" w:type="dxa"/>
          </w:tcPr>
          <w:p w14:paraId="5D7AEE90" w14:textId="77777777" w:rsidR="00A832ED" w:rsidRPr="00553900" w:rsidRDefault="00A832ED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01EF0E4" w14:textId="77777777" w:rsidR="00A832ED" w:rsidRPr="00553900" w:rsidRDefault="00A832ED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E0C27DB" w14:textId="77777777" w:rsidR="00A832ED" w:rsidRPr="00553900" w:rsidRDefault="00A832ED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3D2945" w:rsidRPr="00553900" w14:paraId="0E936C49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19D86AD6" w14:textId="77777777" w:rsidR="003D2945" w:rsidRPr="00553900" w:rsidRDefault="003D2945" w:rsidP="003D2945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5539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เงินลงทุนในการร่วมค้าและบริษัทร่วม</w:t>
            </w:r>
          </w:p>
        </w:tc>
        <w:tc>
          <w:tcPr>
            <w:tcW w:w="1269" w:type="dxa"/>
            <w:vAlign w:val="bottom"/>
          </w:tcPr>
          <w:p w14:paraId="1E874845" w14:textId="55CA4543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1" w:type="dxa"/>
            <w:vAlign w:val="bottom"/>
          </w:tcPr>
          <w:p w14:paraId="46EC3F34" w14:textId="0BA798E1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648</w:t>
            </w:r>
          </w:p>
        </w:tc>
        <w:tc>
          <w:tcPr>
            <w:tcW w:w="1188" w:type="dxa"/>
            <w:vAlign w:val="bottom"/>
          </w:tcPr>
          <w:p w14:paraId="70419A4F" w14:textId="6AD8011B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1,233</w:t>
            </w:r>
          </w:p>
        </w:tc>
        <w:tc>
          <w:tcPr>
            <w:tcW w:w="1170" w:type="dxa"/>
            <w:vAlign w:val="bottom"/>
          </w:tcPr>
          <w:p w14:paraId="1FC9C289" w14:textId="7BAF6436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1A38C2BC" w14:textId="4344CE57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1,881</w:t>
            </w:r>
          </w:p>
        </w:tc>
      </w:tr>
      <w:tr w:rsidR="003D2945" w:rsidRPr="00553900" w14:paraId="09DA7CA8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48ADD2A8" w14:textId="77777777" w:rsidR="003D2945" w:rsidRPr="00553900" w:rsidRDefault="003D2945" w:rsidP="003D2945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39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สินทรัพย์ส่วนงาน</w:t>
            </w:r>
            <w:r w:rsidRPr="0055390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269" w:type="dxa"/>
            <w:vAlign w:val="bottom"/>
          </w:tcPr>
          <w:p w14:paraId="4F776254" w14:textId="02AB343B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6,509</w:t>
            </w:r>
          </w:p>
        </w:tc>
        <w:tc>
          <w:tcPr>
            <w:tcW w:w="1431" w:type="dxa"/>
            <w:vAlign w:val="bottom"/>
          </w:tcPr>
          <w:p w14:paraId="32040E8D" w14:textId="54C72CA6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5,734</w:t>
            </w:r>
          </w:p>
        </w:tc>
        <w:tc>
          <w:tcPr>
            <w:tcW w:w="1188" w:type="dxa"/>
            <w:vAlign w:val="bottom"/>
          </w:tcPr>
          <w:p w14:paraId="60AF0F7D" w14:textId="43451E64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1,240</w:t>
            </w:r>
          </w:p>
        </w:tc>
        <w:tc>
          <w:tcPr>
            <w:tcW w:w="1170" w:type="dxa"/>
            <w:vAlign w:val="bottom"/>
          </w:tcPr>
          <w:p w14:paraId="36F20733" w14:textId="4FFCD3B0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152" w:type="dxa"/>
            <w:vAlign w:val="bottom"/>
          </w:tcPr>
          <w:p w14:paraId="7E0B12BB" w14:textId="3882EA8C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13,517</w:t>
            </w:r>
          </w:p>
        </w:tc>
      </w:tr>
      <w:tr w:rsidR="003D2945" w:rsidRPr="00FE1E01" w14:paraId="54CD78A1" w14:textId="77777777" w:rsidTr="000A38FB">
        <w:trPr>
          <w:cantSplit/>
          <w:trHeight w:val="318"/>
        </w:trPr>
        <w:tc>
          <w:tcPr>
            <w:tcW w:w="3150" w:type="dxa"/>
            <w:vAlign w:val="bottom"/>
          </w:tcPr>
          <w:p w14:paraId="6FFE3BEC" w14:textId="77777777" w:rsidR="003D2945" w:rsidRPr="00553900" w:rsidRDefault="003D2945" w:rsidP="003D2945">
            <w:pPr>
              <w:pStyle w:val="acctfourfigures"/>
              <w:tabs>
                <w:tab w:val="left" w:pos="720"/>
              </w:tabs>
              <w:spacing w:line="240" w:lineRule="auto"/>
              <w:ind w:left="180" w:hanging="9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55390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หนี้สินส่วนงาน</w:t>
            </w:r>
          </w:p>
        </w:tc>
        <w:tc>
          <w:tcPr>
            <w:tcW w:w="1269" w:type="dxa"/>
            <w:vAlign w:val="bottom"/>
          </w:tcPr>
          <w:p w14:paraId="074DB7F6" w14:textId="3EE8AE0C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2,766</w:t>
            </w:r>
          </w:p>
        </w:tc>
        <w:tc>
          <w:tcPr>
            <w:tcW w:w="1431" w:type="dxa"/>
            <w:vAlign w:val="bottom"/>
          </w:tcPr>
          <w:p w14:paraId="4B970925" w14:textId="0B91A3B2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780</w:t>
            </w:r>
          </w:p>
        </w:tc>
        <w:tc>
          <w:tcPr>
            <w:tcW w:w="1188" w:type="dxa"/>
            <w:vAlign w:val="bottom"/>
          </w:tcPr>
          <w:p w14:paraId="7C46B3CB" w14:textId="6D41A872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5" w:right="194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F6C6D67" w14:textId="0AE813E1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" w:right="202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52" w:type="dxa"/>
            <w:vAlign w:val="bottom"/>
          </w:tcPr>
          <w:p w14:paraId="3DADEF98" w14:textId="6E1925C1" w:rsidR="003D2945" w:rsidRPr="00553900" w:rsidRDefault="00553900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77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3,546</w:t>
            </w:r>
          </w:p>
        </w:tc>
      </w:tr>
    </w:tbl>
    <w:p w14:paraId="639F5F19" w14:textId="387B09AD" w:rsidR="00ED1A5F" w:rsidRDefault="00ED1A5F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632EFDAD" w14:textId="244F062A" w:rsidR="00F3000E" w:rsidRPr="008949A3" w:rsidRDefault="00F3000E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949A3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06AC3C06" w14:textId="77777777" w:rsidR="00B704F0" w:rsidRPr="008949A3" w:rsidRDefault="00B704F0" w:rsidP="00D1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7CFDD1D6" w14:textId="72C02FD3" w:rsidR="00721A7A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8949A3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3550D7" w:rsidRPr="008949A3">
        <w:rPr>
          <w:rFonts w:asciiTheme="majorBidi" w:eastAsia="MS Mincho" w:hAnsiTheme="majorBidi" w:cstheme="majorBidi" w:hint="cs"/>
          <w:sz w:val="30"/>
          <w:szCs w:val="30"/>
          <w:cs/>
        </w:rPr>
        <w:t>สามเดือนและ</w:t>
      </w:r>
      <w:r w:rsidR="00645523" w:rsidRPr="008949A3">
        <w:rPr>
          <w:rFonts w:asciiTheme="majorBidi" w:eastAsia="MS Mincho" w:hAnsiTheme="majorBidi" w:cstheme="majorBidi" w:hint="cs"/>
          <w:sz w:val="30"/>
          <w:szCs w:val="30"/>
          <w:cs/>
        </w:rPr>
        <w:t>หก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เดือนสิ้นสุดวันที่ </w:t>
      </w:r>
      <w:r w:rsidR="00AA1075" w:rsidRPr="00AA1075">
        <w:rPr>
          <w:rFonts w:asciiTheme="majorBidi" w:eastAsia="MS Mincho" w:hAnsiTheme="majorBidi" w:cstheme="majorBidi"/>
          <w:sz w:val="30"/>
          <w:szCs w:val="30"/>
        </w:rPr>
        <w:t>30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645523" w:rsidRPr="008949A3">
        <w:rPr>
          <w:rFonts w:asciiTheme="majorBidi" w:eastAsia="MS Mincho" w:hAnsiTheme="majorBidi" w:cstheme="majorBidi" w:hint="cs"/>
          <w:sz w:val="30"/>
          <w:szCs w:val="30"/>
          <w:cs/>
        </w:rPr>
        <w:t>มิถุนายน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="00AA1075" w:rsidRPr="00AA1075">
        <w:rPr>
          <w:rFonts w:asciiTheme="majorBidi" w:eastAsia="MS Mincho" w:hAnsiTheme="majorBidi" w:cstheme="majorBidi"/>
          <w:sz w:val="30"/>
          <w:szCs w:val="30"/>
        </w:rPr>
        <w:t>2565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AA1075">
        <w:rPr>
          <w:rFonts w:asciiTheme="majorBidi" w:eastAsia="MS Mincho" w:hAnsiTheme="majorBidi" w:cstheme="majorBidi"/>
          <w:sz w:val="30"/>
          <w:szCs w:val="30"/>
        </w:rPr>
        <w:t>2564</w:t>
      </w:r>
      <w:r w:rsidRPr="008949A3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>
        <w:rPr>
          <w:rFonts w:asciiTheme="majorBidi" w:eastAsia="MS Mincho" w:hAnsiTheme="majorBidi" w:cstheme="majorBidi" w:hint="cs"/>
          <w:sz w:val="30"/>
          <w:szCs w:val="30"/>
          <w:cs/>
        </w:rPr>
        <w:t>กำไรต่อหุ้นปรับลดจึงเท่ากับกำไรต่อหุ้นขั้นพื้นฐาน</w:t>
      </w:r>
    </w:p>
    <w:p w14:paraId="44ABAE83" w14:textId="77777777" w:rsidR="00C81EAD" w:rsidRPr="008949A3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5C4DC3FC" w14:textId="1CF3EBFF" w:rsidR="004A2DCB" w:rsidRPr="008949A3" w:rsidRDefault="004A2DCB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8949A3">
        <w:rPr>
          <w:rFonts w:asciiTheme="majorBidi" w:hAnsiTheme="majorBidi" w:cstheme="majorBidi" w:hint="cs"/>
          <w:b/>
          <w:bCs/>
          <w:sz w:val="30"/>
          <w:szCs w:val="30"/>
          <w:cs/>
        </w:rPr>
        <w:t>เงินปันผล</w:t>
      </w:r>
    </w:p>
    <w:p w14:paraId="54B15999" w14:textId="1FBA27FC" w:rsidR="004A2DCB" w:rsidRPr="00D167D9" w:rsidRDefault="004A2DCB" w:rsidP="00D167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30"/>
        <w:gridCol w:w="1530"/>
        <w:gridCol w:w="1282"/>
        <w:gridCol w:w="231"/>
        <w:gridCol w:w="1547"/>
      </w:tblGrid>
      <w:tr w:rsidR="004A2DCB" w:rsidRPr="004A2DCB" w14:paraId="246EE6CB" w14:textId="77777777" w:rsidTr="00D167D9">
        <w:trPr>
          <w:tblHeader/>
        </w:trPr>
        <w:tc>
          <w:tcPr>
            <w:tcW w:w="3240" w:type="dxa"/>
            <w:vAlign w:val="bottom"/>
          </w:tcPr>
          <w:p w14:paraId="09D02049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0733503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2EC5792D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</w:tcPr>
          <w:p w14:paraId="68C678F4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211B1F08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</w:tcPr>
          <w:p w14:paraId="28822916" w14:textId="77777777" w:rsidR="004A2DCB" w:rsidRPr="004A2DCB" w:rsidDel="00D43E7A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4A2DCB" w:rsidRPr="004A2DCB" w14:paraId="1DBC3412" w14:textId="77777777" w:rsidTr="00D167D9">
        <w:trPr>
          <w:tblHeader/>
        </w:trPr>
        <w:tc>
          <w:tcPr>
            <w:tcW w:w="3240" w:type="dxa"/>
          </w:tcPr>
          <w:p w14:paraId="4D98BD42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77A159B3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FB283C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82" w:type="dxa"/>
          </w:tcPr>
          <w:p w14:paraId="5543312E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0DC29212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7C6A86A4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A2DCB" w:rsidRPr="004A2DCB" w14:paraId="2679ADE3" w14:textId="77777777" w:rsidTr="00D167D9">
        <w:tc>
          <w:tcPr>
            <w:tcW w:w="3240" w:type="dxa"/>
          </w:tcPr>
          <w:p w14:paraId="58265EFE" w14:textId="4CC06F2F" w:rsidR="004A2DCB" w:rsidRPr="004A2DCB" w:rsidRDefault="00AA10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531728EA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3A896F67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45838674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61C9E748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19BA9884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A2DCB" w:rsidRPr="004A2DCB" w14:paraId="32C2DB1F" w14:textId="77777777" w:rsidTr="00D167D9">
        <w:tc>
          <w:tcPr>
            <w:tcW w:w="3240" w:type="dxa"/>
          </w:tcPr>
          <w:p w14:paraId="25109E34" w14:textId="0C03D568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09920856" w14:textId="561D3025" w:rsidR="004A2DCB" w:rsidRPr="004A2DCB" w:rsidRDefault="00AA10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D66E6" w:rsidRPr="00603B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9D66E6" w:rsidRPr="00603B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42567DBE" w14:textId="297A4AA7" w:rsidR="004A2DCB" w:rsidRPr="004A2DCB" w:rsidRDefault="00B11D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AA1075" w:rsidRPr="00AA1075">
              <w:rPr>
                <w:rFonts w:asciiTheme="majorBidi" w:hAnsiTheme="majorBidi" w:cstheme="majorBidi" w:hint="cs"/>
                <w:sz w:val="30"/>
                <w:szCs w:val="30"/>
              </w:rPr>
              <w:t>2565</w:t>
            </w:r>
          </w:p>
        </w:tc>
        <w:tc>
          <w:tcPr>
            <w:tcW w:w="1282" w:type="dxa"/>
          </w:tcPr>
          <w:p w14:paraId="0B22CC33" w14:textId="56AB9217" w:rsidR="004A2DCB" w:rsidRPr="004A2DCB" w:rsidRDefault="00AA10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0</w:t>
            </w:r>
            <w:r w:rsidR="00B11D7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510082C3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1BA5628F" w14:textId="41032FCA" w:rsidR="004A2DCB" w:rsidRPr="004A2DCB" w:rsidRDefault="00AA10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358</w:t>
            </w:r>
            <w:r w:rsidR="00B11D75"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Pr="00AA1075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</w:p>
        </w:tc>
      </w:tr>
      <w:tr w:rsidR="004A2DCB" w:rsidRPr="004A2DCB" w14:paraId="77780FF9" w14:textId="77777777" w:rsidTr="00D167D9">
        <w:tc>
          <w:tcPr>
            <w:tcW w:w="3240" w:type="dxa"/>
          </w:tcPr>
          <w:p w14:paraId="7ADABB89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345974CD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66E2A407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1FBB8C4B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7901D45D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563CD9B0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DCB" w:rsidRPr="004A2DCB" w14:paraId="37A02150" w14:textId="77777777" w:rsidTr="00D167D9">
        <w:tc>
          <w:tcPr>
            <w:tcW w:w="3240" w:type="dxa"/>
          </w:tcPr>
          <w:p w14:paraId="5409B7E5" w14:textId="22CF34AF" w:rsidR="004A2DCB" w:rsidRPr="004A2DCB" w:rsidRDefault="00AA1075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13E0B086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2DE0C079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2244B9DA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1" w:type="dxa"/>
          </w:tcPr>
          <w:p w14:paraId="419A9625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627EDAE3" w14:textId="77777777" w:rsidR="004A2DCB" w:rsidRPr="004A2DCB" w:rsidRDefault="004A2DCB" w:rsidP="001171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A2DCB" w:rsidRPr="004A2DCB" w14:paraId="5F8CBF47" w14:textId="77777777" w:rsidTr="00D167D9">
        <w:tc>
          <w:tcPr>
            <w:tcW w:w="3240" w:type="dxa"/>
          </w:tcPr>
          <w:p w14:paraId="152AD4A7" w14:textId="598BB05C" w:rsidR="004A2DCB" w:rsidRPr="004A2DCB" w:rsidRDefault="004A2DCB" w:rsidP="004A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Pr="004A2DC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272CD54C" w14:textId="2851117B" w:rsidR="004A2DCB" w:rsidRPr="00603BE0" w:rsidRDefault="00AA1075" w:rsidP="004A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A2DCB" w:rsidRPr="00603BE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A2DCB" w:rsidRPr="00603B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</w:tcPr>
          <w:p w14:paraId="7DFF9B26" w14:textId="48701DBA" w:rsidR="004A2DCB" w:rsidRPr="00603BE0" w:rsidRDefault="004A2DCB" w:rsidP="004A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03BE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AA1075" w:rsidRPr="00AA1075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51EFF924" w14:textId="61B1768B" w:rsidR="004A2DCB" w:rsidRPr="004A2DCB" w:rsidRDefault="00AA1075" w:rsidP="004A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A2DCB" w:rsidRPr="004A2DCB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7E35A920" w14:textId="77777777" w:rsidR="004A2DCB" w:rsidRPr="004A2DCB" w:rsidRDefault="004A2DCB" w:rsidP="004A2D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</w:tcPr>
          <w:p w14:paraId="6BA622AA" w14:textId="54A33316" w:rsidR="009D66E6" w:rsidRPr="004A2DCB" w:rsidRDefault="00AA1075" w:rsidP="005539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 w:rsidR="004A2DCB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</w:tbl>
    <w:p w14:paraId="439CABD7" w14:textId="4BE0CF62" w:rsidR="004A2DCB" w:rsidRDefault="004A2DCB" w:rsidP="004A2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49426B" w14:textId="77777777" w:rsidR="00553900" w:rsidRDefault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6218FA8" w14:textId="13EBB9F2" w:rsidR="007618BA" w:rsidRPr="00686947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86947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 xml:space="preserve">เครื่องมือทางการเงิน </w:t>
      </w:r>
    </w:p>
    <w:p w14:paraId="29EC16CE" w14:textId="4ED25F18" w:rsidR="00EF6D14" w:rsidRPr="000A7295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26"/>
          <w:szCs w:val="26"/>
        </w:rPr>
      </w:pPr>
    </w:p>
    <w:p w14:paraId="77970BE2" w14:textId="2E227285" w:rsidR="000A7295" w:rsidRPr="000A7295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0A7295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0A7295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p w14:paraId="4A7F9DEC" w14:textId="7A4A5BC0" w:rsidR="00936A0A" w:rsidRPr="000A7295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0A7295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D162AF">
        <w:rPr>
          <w:rFonts w:asciiTheme="majorBidi" w:eastAsia="MS Mincho" w:hAnsiTheme="majorBidi" w:cstheme="majorBidi" w:hint="cs"/>
          <w:sz w:val="30"/>
          <w:szCs w:val="30"/>
          <w:cs/>
        </w:rPr>
        <w:t xml:space="preserve">เงินฝากที่มีข้อจำกัดในการใช้ </w:t>
      </w:r>
      <w:r w:rsidRPr="000A7295">
        <w:rPr>
          <w:rFonts w:asciiTheme="majorBidi" w:eastAsia="MS Mincho" w:hAnsiTheme="majorBidi" w:cstheme="majorBidi"/>
          <w:sz w:val="30"/>
          <w:szCs w:val="30"/>
          <w:cs/>
        </w:rPr>
        <w:t>เจ้าหนี้การค้า เจ้าหนี้อื่น เจ้าหนี้ผู้รับเหมาก่อสร้าง ซึ่งวัดมูลค่าด้วยราคาทุน</w:t>
      </w:r>
      <w:r w:rsidRPr="000A7295">
        <w:rPr>
          <w:rFonts w:asciiTheme="majorBidi" w:eastAsia="MS Mincho" w:hAnsiTheme="majorBidi" w:cstheme="majorBidi"/>
          <w:sz w:val="30"/>
          <w:szCs w:val="30"/>
        </w:rPr>
        <w:br/>
      </w:r>
      <w:r w:rsidRPr="000A7295">
        <w:rPr>
          <w:rFonts w:asciiTheme="majorBidi" w:eastAsia="MS Mincho" w:hAnsiTheme="majorBidi" w:cstheme="majorBidi"/>
          <w:sz w:val="30"/>
          <w:szCs w:val="30"/>
          <w:cs/>
        </w:rPr>
        <w:t>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0A7295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p w14:paraId="6F53F0CB" w14:textId="4A349E8A" w:rsidR="007618BA" w:rsidRPr="000A7295" w:rsidRDefault="00813B87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0A7295">
        <w:rPr>
          <w:rFonts w:asciiTheme="majorBidi" w:eastAsia="MS Mincho" w:hAnsiTheme="majorBidi" w:cstheme="majorBidi"/>
          <w:sz w:val="30"/>
          <w:szCs w:val="30"/>
          <w:cs/>
        </w:rPr>
        <w:t>ตามบัญชีของเงินกู้ยืมระยะยาวจากสถาบันการเงินที่มีอัต</w:t>
      </w:r>
      <w:r w:rsidR="007205EA" w:rsidRPr="000A7295">
        <w:rPr>
          <w:rFonts w:asciiTheme="majorBidi" w:eastAsia="MS Mincho" w:hAnsiTheme="majorBidi" w:cstheme="majorBidi"/>
          <w:sz w:val="30"/>
          <w:szCs w:val="30"/>
          <w:cs/>
        </w:rPr>
        <w:t>ราดอกเบี้ยลอยตัว</w:t>
      </w:r>
      <w:r w:rsidR="005E3E6C" w:rsidRPr="000A7295">
        <w:rPr>
          <w:rFonts w:asciiTheme="majorBidi" w:eastAsia="MS Mincho" w:hAnsiTheme="majorBidi" w:cstheme="majorBidi"/>
          <w:sz w:val="30"/>
          <w:szCs w:val="30"/>
          <w:cs/>
        </w:rPr>
        <w:t>และหนี้สินตามสัญญาเช่า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ซึ่ง</w:t>
      </w:r>
      <w:r w:rsidR="0014167B" w:rsidRPr="000A7295">
        <w:rPr>
          <w:rFonts w:asciiTheme="majorBidi" w:eastAsia="MS Mincho" w:hAnsiTheme="majorBidi" w:cstheme="majorBidi"/>
          <w:sz w:val="30"/>
          <w:szCs w:val="30"/>
        </w:rPr>
        <w:br/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วัดมูลค่าด้วยราคาทุน</w:t>
      </w:r>
      <w:r w:rsidR="00DE5592" w:rsidRPr="000A7295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DE5592" w:rsidRPr="000A7295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0A7295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0A7295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59EFD203" w14:textId="77777777" w:rsidR="009304FC" w:rsidRPr="000A7295" w:rsidRDefault="009304FC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26"/>
          <w:szCs w:val="26"/>
        </w:rPr>
      </w:pPr>
    </w:p>
    <w:tbl>
      <w:tblPr>
        <w:tblW w:w="92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584"/>
        <w:gridCol w:w="236"/>
        <w:gridCol w:w="864"/>
        <w:gridCol w:w="236"/>
        <w:gridCol w:w="864"/>
        <w:gridCol w:w="236"/>
        <w:gridCol w:w="864"/>
        <w:gridCol w:w="236"/>
        <w:gridCol w:w="1008"/>
      </w:tblGrid>
      <w:tr w:rsidR="00E929AB" w:rsidRPr="00E73590" w14:paraId="40317AA7" w14:textId="77777777" w:rsidTr="00E929AB">
        <w:trPr>
          <w:trHeight w:val="261"/>
          <w:tblHeader/>
        </w:trPr>
        <w:tc>
          <w:tcPr>
            <w:tcW w:w="2880" w:type="dxa"/>
            <w:vAlign w:val="bottom"/>
          </w:tcPr>
          <w:p w14:paraId="7D90D89E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143FDA2F" w14:textId="77777777" w:rsidR="00E929AB" w:rsidRPr="00E73590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639758AB" w14:textId="007FEC20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929AB" w:rsidRPr="00E73590" w14:paraId="59DCF26B" w14:textId="77777777" w:rsidTr="00E929AB">
        <w:trPr>
          <w:trHeight w:val="261"/>
          <w:tblHeader/>
        </w:trPr>
        <w:tc>
          <w:tcPr>
            <w:tcW w:w="2880" w:type="dxa"/>
            <w:vAlign w:val="bottom"/>
          </w:tcPr>
          <w:p w14:paraId="32C46CDB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3374E379" w14:textId="77777777" w:rsidR="00E929AB" w:rsidRPr="00E73590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2647671C" w14:textId="3A3950D9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1C4B61F5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6AB5C1E9" w14:textId="4A21983A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E929AB" w:rsidRPr="00E73590" w14:paraId="4C88EF2A" w14:textId="77777777" w:rsidTr="00E929AB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6EEB7321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3A86F8D" w14:textId="77777777" w:rsidR="00E929AB" w:rsidRPr="00E73590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593F8CB1" w14:textId="6C25630B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76053FCF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3FCE4A2" w14:textId="3847790D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7DBEDB9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0B3BA801" w14:textId="15ED55BD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0AA8E105" w14:textId="77777777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  <w:hideMark/>
          </w:tcPr>
          <w:p w14:paraId="0BCD2834" w14:textId="3C2F4C83" w:rsidR="00E929AB" w:rsidRPr="00E73590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88C0CE2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0FD72A92" w14:textId="77777777" w:rsidR="00E929AB" w:rsidRPr="00E73590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929AB" w:rsidRPr="00E929AB" w14:paraId="07775AF2" w14:textId="77777777" w:rsidTr="00E929AB">
        <w:trPr>
          <w:trHeight w:val="261"/>
          <w:tblHeader/>
        </w:trPr>
        <w:tc>
          <w:tcPr>
            <w:tcW w:w="2880" w:type="dxa"/>
            <w:vAlign w:val="bottom"/>
          </w:tcPr>
          <w:p w14:paraId="51F8C278" w14:textId="77777777" w:rsidR="00E929AB" w:rsidRPr="00E929AB" w:rsidRDefault="00E929AB" w:rsidP="00E929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4A622808" w14:textId="77777777" w:rsidR="00E929AB" w:rsidRPr="00E929AB" w:rsidRDefault="00E929AB" w:rsidP="00E929A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5F48D099" w14:textId="461D1197" w:rsidR="00E929AB" w:rsidRPr="00E929AB" w:rsidRDefault="00E929AB" w:rsidP="00E929AB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E929AB" w:rsidRPr="00E73590" w14:paraId="3EE6511D" w14:textId="77777777" w:rsidTr="00E929AB">
        <w:trPr>
          <w:trHeight w:val="261"/>
        </w:trPr>
        <w:tc>
          <w:tcPr>
            <w:tcW w:w="2880" w:type="dxa"/>
          </w:tcPr>
          <w:p w14:paraId="12B7796E" w14:textId="4A580423" w:rsidR="00E929AB" w:rsidRPr="00E73590" w:rsidRDefault="00E929AB" w:rsidP="00A746E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="003D294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3D2945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236" w:type="dxa"/>
          </w:tcPr>
          <w:p w14:paraId="646060EC" w14:textId="77777777" w:rsidR="00E929AB" w:rsidRPr="00E73590" w:rsidRDefault="00E929AB" w:rsidP="00A746E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60733B8A" w14:textId="77777777" w:rsidR="00E929AB" w:rsidRPr="00E73590" w:rsidRDefault="00E929AB" w:rsidP="00A746E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BFF600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F9A7ED4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0083A6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FC76214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F0A6CE2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E000F37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3548726" w14:textId="77777777" w:rsidR="00E929AB" w:rsidRPr="00E73590" w:rsidRDefault="00E929AB" w:rsidP="00A746E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6CD1924C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0846B9B1" w14:textId="77777777" w:rsidTr="00E929AB">
        <w:trPr>
          <w:trHeight w:val="261"/>
        </w:trPr>
        <w:tc>
          <w:tcPr>
            <w:tcW w:w="2880" w:type="dxa"/>
            <w:vAlign w:val="bottom"/>
            <w:hideMark/>
          </w:tcPr>
          <w:p w14:paraId="6CC0B876" w14:textId="116DE05D" w:rsidR="00E929AB" w:rsidRPr="00E73590" w:rsidRDefault="00E929AB" w:rsidP="00A746EE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0312FA34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A153BFD" w14:textId="254B8D82" w:rsidR="00E929AB" w:rsidRPr="00E73590" w:rsidRDefault="00E929AB" w:rsidP="00A746E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BAB1AFF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1617AA8" w14:textId="1B4E48CC" w:rsidR="00E929AB" w:rsidRPr="00E73590" w:rsidRDefault="00E929AB" w:rsidP="00A746E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3AB434A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C4159EE" w14:textId="588256F1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223D674" w14:textId="77777777" w:rsidR="00E929AB" w:rsidRPr="00E73590" w:rsidRDefault="00E929AB" w:rsidP="00A746E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3E6F590" w14:textId="2C94836A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E674B7C" w14:textId="77777777" w:rsidR="00E929AB" w:rsidRPr="00E73590" w:rsidRDefault="00E929AB" w:rsidP="00A746E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0BC7BA67" w14:textId="2824F33F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B606C" w:rsidRPr="00E73590" w14:paraId="0ED9245E" w14:textId="77777777" w:rsidTr="00E929AB">
        <w:trPr>
          <w:trHeight w:val="261"/>
        </w:trPr>
        <w:tc>
          <w:tcPr>
            <w:tcW w:w="2880" w:type="dxa"/>
            <w:vAlign w:val="bottom"/>
          </w:tcPr>
          <w:p w14:paraId="6FAE3C29" w14:textId="62489387" w:rsidR="00EB606C" w:rsidRPr="00E73590" w:rsidRDefault="00EB606C" w:rsidP="00EB606C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5D7F8A8E" w14:textId="77777777" w:rsidR="00EB606C" w:rsidRPr="00E73590" w:rsidRDefault="00EB606C" w:rsidP="00EB606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00F35B55" w14:textId="162E7CCD" w:rsidR="00EB606C" w:rsidRPr="00E73590" w:rsidRDefault="00EB606C" w:rsidP="00EB606C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13037505" w14:textId="77777777" w:rsidR="00EB606C" w:rsidRPr="00E73590" w:rsidRDefault="00EB606C" w:rsidP="00EB60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06ACE995" w14:textId="7EAF6BC4" w:rsidR="00EB606C" w:rsidRPr="00E73590" w:rsidRDefault="00EB606C" w:rsidP="00EB606C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289B0EA" w14:textId="77777777" w:rsidR="00EB606C" w:rsidRPr="00E73590" w:rsidRDefault="00EB606C" w:rsidP="00EB60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754D08B" w14:textId="2F4E4FA3" w:rsidR="00EB606C" w:rsidRPr="00E73590" w:rsidRDefault="00EB606C" w:rsidP="00EB606C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3BD14A49" w14:textId="77777777" w:rsidR="00EB606C" w:rsidRPr="00E73590" w:rsidRDefault="00EB606C" w:rsidP="00EB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671BB652" w14:textId="0C8E679E" w:rsidR="00EB606C" w:rsidRPr="00E73590" w:rsidRDefault="00EB606C" w:rsidP="00EB60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D2E65E5" w14:textId="77777777" w:rsidR="00EB606C" w:rsidRPr="00E73590" w:rsidRDefault="00EB606C" w:rsidP="00EB606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807D090" w14:textId="621BA8FC" w:rsidR="00EB606C" w:rsidRPr="00E73590" w:rsidRDefault="00EB606C" w:rsidP="00EB606C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929AB" w:rsidRPr="00E73590" w14:paraId="2FB6DE44" w14:textId="77777777" w:rsidTr="00E929AB">
        <w:trPr>
          <w:trHeight w:val="261"/>
        </w:trPr>
        <w:tc>
          <w:tcPr>
            <w:tcW w:w="2880" w:type="dxa"/>
            <w:vAlign w:val="bottom"/>
          </w:tcPr>
          <w:p w14:paraId="684C98B6" w14:textId="77777777" w:rsidR="00E929AB" w:rsidRPr="00E73590" w:rsidRDefault="00E929AB" w:rsidP="00E929AB">
            <w:pPr>
              <w:pStyle w:val="ListParagraph"/>
              <w:ind w:left="340"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  <w:vAlign w:val="bottom"/>
          </w:tcPr>
          <w:p w14:paraId="485DA549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4B9AB18B" w14:textId="77777777" w:rsidR="00E929AB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899FB0A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1640646F" w14:textId="77777777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59B9D6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03B1377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566BC6F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157C011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E7052E5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6290BCF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2CF4DBD3" w14:textId="77777777" w:rsidTr="00E929AB">
        <w:trPr>
          <w:trHeight w:val="261"/>
        </w:trPr>
        <w:tc>
          <w:tcPr>
            <w:tcW w:w="2880" w:type="dxa"/>
          </w:tcPr>
          <w:p w14:paraId="1D01825E" w14:textId="7947F33E" w:rsidR="00E929AB" w:rsidRPr="00E73590" w:rsidRDefault="00E929AB" w:rsidP="00E73590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31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 w:rsidR="00AA1075"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2564</w:t>
            </w:r>
          </w:p>
        </w:tc>
        <w:tc>
          <w:tcPr>
            <w:tcW w:w="236" w:type="dxa"/>
          </w:tcPr>
          <w:p w14:paraId="509C6EC0" w14:textId="77777777" w:rsidR="00E929AB" w:rsidRPr="00E73590" w:rsidRDefault="00E929AB" w:rsidP="00E735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C51A28E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D5DD2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61920A84" w14:textId="77777777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AAA52A2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330D1D1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EE04E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03F2B26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26715D1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7BCB191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7D1700A0" w14:textId="77777777" w:rsidTr="00E929AB">
        <w:trPr>
          <w:trHeight w:val="261"/>
        </w:trPr>
        <w:tc>
          <w:tcPr>
            <w:tcW w:w="2880" w:type="dxa"/>
            <w:vAlign w:val="bottom"/>
            <w:hideMark/>
          </w:tcPr>
          <w:p w14:paraId="48A1F775" w14:textId="77777777" w:rsidR="00E929AB" w:rsidRPr="00E73590" w:rsidRDefault="00E929AB" w:rsidP="00E73590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5AB9F033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A40C5AC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1EC159A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9057EAD" w14:textId="77777777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D9827F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D701F32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169B1EE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EDBDF89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41B7013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1BA7528F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929AB" w:rsidRPr="00E73590" w14:paraId="563B8DBA" w14:textId="77777777" w:rsidTr="00E929AB">
        <w:trPr>
          <w:trHeight w:val="261"/>
        </w:trPr>
        <w:tc>
          <w:tcPr>
            <w:tcW w:w="2880" w:type="dxa"/>
            <w:hideMark/>
          </w:tcPr>
          <w:p w14:paraId="768001AB" w14:textId="77777777" w:rsidR="00E929AB" w:rsidRPr="00E73590" w:rsidRDefault="00E929AB" w:rsidP="00E73590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BC3860E" w14:textId="77777777" w:rsidR="00E929AB" w:rsidRPr="00E73590" w:rsidRDefault="00E929AB" w:rsidP="00E73590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16FABCE0" w14:textId="6076D3B3" w:rsidR="00E929AB" w:rsidRPr="00E73590" w:rsidRDefault="00AA1075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2C2CA58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7D7292C" w14:textId="6BBBB792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245363DD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2E2AD7D3" w14:textId="44DB27A6" w:rsidR="00E929AB" w:rsidRPr="00E73590" w:rsidRDefault="00AA1075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3CA67885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96A4900" w14:textId="37629816" w:rsidR="00E929AB" w:rsidRPr="00E73590" w:rsidRDefault="00E929AB" w:rsidP="00E73590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D7F782A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31C410" w14:textId="08985316" w:rsidR="00E929AB" w:rsidRPr="00E73590" w:rsidRDefault="00AA1075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</w:tr>
      <w:tr w:rsidR="00E929AB" w:rsidRPr="00E73590" w14:paraId="5B066731" w14:textId="77777777" w:rsidTr="00E929AB">
        <w:trPr>
          <w:trHeight w:val="261"/>
        </w:trPr>
        <w:tc>
          <w:tcPr>
            <w:tcW w:w="2880" w:type="dxa"/>
            <w:vAlign w:val="bottom"/>
          </w:tcPr>
          <w:p w14:paraId="45B8F269" w14:textId="77777777" w:rsidR="00E929AB" w:rsidRPr="00E73590" w:rsidRDefault="00E929AB" w:rsidP="00E73590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08596652" w14:textId="77777777" w:rsidR="00E929AB" w:rsidRPr="00E73590" w:rsidRDefault="00E929AB" w:rsidP="00E7359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8B6FFA6" w14:textId="4CE3DEC6" w:rsidR="00E929AB" w:rsidRPr="00E73590" w:rsidRDefault="00E929AB" w:rsidP="00E73590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4F7A756B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7F77C37" w14:textId="1B7E40AC" w:rsidR="00E929AB" w:rsidRPr="00E73590" w:rsidRDefault="00E929AB" w:rsidP="00E929AB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C650480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A6A7705" w14:textId="0EEB3B30" w:rsidR="00E929AB" w:rsidRPr="00E73590" w:rsidRDefault="00E929AB" w:rsidP="00E73590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36" w:type="dxa"/>
            <w:vAlign w:val="bottom"/>
          </w:tcPr>
          <w:p w14:paraId="5164D075" w14:textId="77777777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39E09F3" w14:textId="5C7147BA" w:rsidR="00E929AB" w:rsidRPr="00E73590" w:rsidRDefault="00E929AB" w:rsidP="00E735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0F062E8" w14:textId="77777777" w:rsidR="00E929AB" w:rsidRPr="00E73590" w:rsidRDefault="00E929AB" w:rsidP="00E7359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10F1787" w14:textId="150543BF" w:rsidR="00E929AB" w:rsidRPr="00E73590" w:rsidRDefault="00E929AB" w:rsidP="00E73590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A1075"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</w:tbl>
    <w:p w14:paraId="258E9B4E" w14:textId="77777777" w:rsidR="00E73590" w:rsidRDefault="00E73590" w:rsidP="000A7295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F563B7" w14:textId="77777777" w:rsidR="001B77DB" w:rsidRDefault="001B77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bidi="ar-SA"/>
        </w:rPr>
      </w:pPr>
      <w:r>
        <w:rPr>
          <w:rFonts w:asciiTheme="majorBidi" w:hAnsiTheme="majorBidi" w:cstheme="majorBidi"/>
          <w:i/>
          <w:iCs/>
          <w:spacing w:val="6"/>
          <w:sz w:val="30"/>
          <w:szCs w:val="30"/>
        </w:rPr>
        <w:br w:type="page"/>
      </w:r>
    </w:p>
    <w:p w14:paraId="598C7214" w14:textId="6B08AD83" w:rsidR="00A51F9A" w:rsidRPr="000A7295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 w:bidi="th-TH"/>
        </w:rPr>
      </w:pPr>
      <w:r w:rsidRPr="000A7295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lastRenderedPageBreak/>
        <w:t>การวัดมูลค่ายุติธรรม</w:t>
      </w:r>
    </w:p>
    <w:p w14:paraId="2F530967" w14:textId="77777777" w:rsidR="009304FC" w:rsidRPr="001B77DB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p w14:paraId="7C015A8E" w14:textId="74BF17B3" w:rsidR="00A51F9A" w:rsidRPr="0014167B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14167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4167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1416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14167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14167B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082C19C" w14:textId="77777777" w:rsidR="00730C26" w:rsidRPr="001B77DB" w:rsidRDefault="00730C26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cs/>
          <w:lang w:val="en-US" w:bidi="th-TH"/>
        </w:rPr>
      </w:pPr>
    </w:p>
    <w:p w14:paraId="30081B79" w14:textId="7117C1FD" w:rsidR="0002780D" w:rsidRPr="00553900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553900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8715AF" w:rsidRPr="00553900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7777777" w:rsidR="00782DBA" w:rsidRPr="001B77DB" w:rsidRDefault="00782DBA" w:rsidP="00730C2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p w14:paraId="0C603A0E" w14:textId="069B9955" w:rsidR="00917033" w:rsidRPr="00E73590" w:rsidRDefault="00917033" w:rsidP="00E73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E73590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p w14:paraId="6269471C" w14:textId="636C078F" w:rsidR="00217517" w:rsidRPr="001B77DB" w:rsidRDefault="00217517" w:rsidP="00730C2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tbl>
      <w:tblPr>
        <w:tblW w:w="9171" w:type="dxa"/>
        <w:tblInd w:w="4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1"/>
        <w:gridCol w:w="1152"/>
        <w:gridCol w:w="183"/>
        <w:gridCol w:w="1150"/>
        <w:gridCol w:w="182"/>
        <w:gridCol w:w="1152"/>
        <w:gridCol w:w="171"/>
        <w:gridCol w:w="1150"/>
      </w:tblGrid>
      <w:tr w:rsidR="00D62EA5" w:rsidRPr="00EF35B2" w14:paraId="0313E61B" w14:textId="77777777" w:rsidTr="00D62EA5">
        <w:trPr>
          <w:tblHeader/>
        </w:trPr>
        <w:tc>
          <w:tcPr>
            <w:tcW w:w="2198" w:type="pct"/>
            <w:vAlign w:val="bottom"/>
          </w:tcPr>
          <w:p w14:paraId="0DE95C07" w14:textId="77777777" w:rsidR="00D62EA5" w:rsidRPr="00EF35B2" w:rsidRDefault="00D62EA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5" w:type="pct"/>
            <w:gridSpan w:val="3"/>
            <w:shd w:val="clear" w:color="auto" w:fill="auto"/>
            <w:vAlign w:val="bottom"/>
          </w:tcPr>
          <w:p w14:paraId="58922AD0" w14:textId="1972DA41" w:rsidR="00D62EA5" w:rsidRPr="003C439B" w:rsidRDefault="00D62EA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7A814094" w14:textId="77777777" w:rsidR="00D62EA5" w:rsidRPr="00336131" w:rsidRDefault="00D62EA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8" w:type="pct"/>
            <w:gridSpan w:val="3"/>
            <w:shd w:val="clear" w:color="auto" w:fill="auto"/>
            <w:vAlign w:val="bottom"/>
          </w:tcPr>
          <w:p w14:paraId="3C437608" w14:textId="0957099D" w:rsidR="00D62EA5" w:rsidRPr="003C439B" w:rsidRDefault="00D62EA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63D7" w:rsidRPr="00EF35B2" w14:paraId="3478D108" w14:textId="77777777" w:rsidTr="00D62EA5">
        <w:trPr>
          <w:tblHeader/>
        </w:trPr>
        <w:tc>
          <w:tcPr>
            <w:tcW w:w="2198" w:type="pct"/>
            <w:vAlign w:val="bottom"/>
          </w:tcPr>
          <w:p w14:paraId="62F51B55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7026815D" w14:textId="46DECF01" w:rsidR="00336131" w:rsidRPr="00336131" w:rsidRDefault="00AA107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 w:rsidR="00B41C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1C3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103DC5CC" w14:textId="77777777" w:rsidR="00336131" w:rsidRPr="0033613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2CD9E413" w14:textId="7431C54C" w:rsidR="00336131" w:rsidRPr="00336131" w:rsidRDefault="00AA107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 w:rsidR="00336131" w:rsidRPr="0033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131" w:rsidRPr="0033613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E0F72E3" w14:textId="77777777" w:rsidR="00336131" w:rsidRPr="0033613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71B73AF7" w14:textId="05642B24" w:rsidR="00336131" w:rsidRPr="00336131" w:rsidRDefault="00AA107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30</w:t>
            </w:r>
            <w:r w:rsidR="00B41C3F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41C3F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D5E0108" w14:textId="77777777" w:rsidR="00336131" w:rsidRPr="0033613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3A5A4794" w14:textId="66951E24" w:rsidR="00336131" w:rsidRPr="00336131" w:rsidRDefault="00AA1075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31</w:t>
            </w:r>
            <w:r w:rsidR="00336131" w:rsidRPr="0033613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336131" w:rsidRPr="00336131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D563D7" w:rsidRPr="00EF35B2" w14:paraId="1D0A6C61" w14:textId="77777777" w:rsidTr="00D62EA5">
        <w:trPr>
          <w:tblHeader/>
        </w:trPr>
        <w:tc>
          <w:tcPr>
            <w:tcW w:w="2198" w:type="pct"/>
            <w:vAlign w:val="bottom"/>
          </w:tcPr>
          <w:p w14:paraId="19F7F8B3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590CA7DE" w14:textId="649E4FB3" w:rsidR="00336131" w:rsidRPr="00336131" w:rsidRDefault="00AA1075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1075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590DC5E" w14:textId="77777777" w:rsidR="00336131" w:rsidRPr="00336131" w:rsidRDefault="00336131" w:rsidP="00D62E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3162F17E" w14:textId="309018DC" w:rsidR="00336131" w:rsidRPr="00336131" w:rsidRDefault="00AA1075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1075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3BD74577" w14:textId="77777777" w:rsidR="00336131" w:rsidRPr="00336131" w:rsidRDefault="00336131" w:rsidP="00D62E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  <w:vAlign w:val="bottom"/>
          </w:tcPr>
          <w:p w14:paraId="4C90C623" w14:textId="32D52DD5" w:rsidR="00336131" w:rsidRPr="00336131" w:rsidRDefault="00AA1075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A1075">
              <w:rPr>
                <w:rFonts w:ascii="Angsana New" w:hAnsi="Angsana New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690E19BC" w14:textId="77777777" w:rsidR="00336131" w:rsidRPr="00336131" w:rsidRDefault="00336131" w:rsidP="00D62EA5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5CFE2626" w14:textId="7BD7570B" w:rsidR="00336131" w:rsidRPr="00336131" w:rsidRDefault="00AA1075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AA1075">
              <w:rPr>
                <w:rFonts w:ascii="Angsana New" w:hAnsi="Angsana New"/>
                <w:sz w:val="30"/>
                <w:szCs w:val="30"/>
                <w:lang w:val="en-US" w:bidi="th-TH"/>
              </w:rPr>
              <w:t>2564</w:t>
            </w:r>
          </w:p>
        </w:tc>
      </w:tr>
      <w:tr w:rsidR="00D62EA5" w:rsidRPr="00EF35B2" w14:paraId="4F80BC24" w14:textId="77777777" w:rsidTr="00D62EA5">
        <w:trPr>
          <w:tblHeader/>
        </w:trPr>
        <w:tc>
          <w:tcPr>
            <w:tcW w:w="2198" w:type="pct"/>
            <w:vAlign w:val="bottom"/>
          </w:tcPr>
          <w:p w14:paraId="07AED56F" w14:textId="77777777" w:rsidR="00D62EA5" w:rsidRPr="00EF35B2" w:rsidRDefault="00D62EA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0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02" w:type="pct"/>
            <w:gridSpan w:val="7"/>
            <w:shd w:val="clear" w:color="auto" w:fill="auto"/>
            <w:vAlign w:val="bottom"/>
          </w:tcPr>
          <w:p w14:paraId="266A1A53" w14:textId="1A8E9C47" w:rsidR="00D62EA5" w:rsidRPr="003C439B" w:rsidRDefault="00D62EA5" w:rsidP="00D62EA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30C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563D7" w:rsidRPr="009213C1" w14:paraId="58E2C12B" w14:textId="77777777" w:rsidTr="00D563D7">
        <w:tc>
          <w:tcPr>
            <w:tcW w:w="2198" w:type="pct"/>
          </w:tcPr>
          <w:p w14:paraId="33EC8048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3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28" w:type="pct"/>
            <w:vAlign w:val="bottom"/>
          </w:tcPr>
          <w:p w14:paraId="13022918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" w:type="pct"/>
            <w:vAlign w:val="bottom"/>
          </w:tcPr>
          <w:p w14:paraId="54EF3683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after="0"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780B33A7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" w:type="pct"/>
            <w:vAlign w:val="bottom"/>
          </w:tcPr>
          <w:p w14:paraId="60C9755E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2BA87FFA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14:paraId="7A4251B7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D45C6A6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D563D7" w:rsidRPr="00EF35B2" w14:paraId="76A153AE" w14:textId="77777777" w:rsidTr="00D563D7">
        <w:tc>
          <w:tcPr>
            <w:tcW w:w="2198" w:type="pct"/>
          </w:tcPr>
          <w:p w14:paraId="0E1979EC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28" w:type="pct"/>
            <w:vAlign w:val="bottom"/>
          </w:tcPr>
          <w:p w14:paraId="02670A69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" w:type="pct"/>
            <w:vAlign w:val="bottom"/>
          </w:tcPr>
          <w:p w14:paraId="4607100C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after="0"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17FF7528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" w:type="pct"/>
            <w:vAlign w:val="bottom"/>
          </w:tcPr>
          <w:p w14:paraId="3E3E2D03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7251AFBE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14:paraId="42CFFC31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00ABA7E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563D7" w:rsidRPr="00EF35B2" w14:paraId="15DD5795" w14:textId="77777777" w:rsidTr="00D563D7">
        <w:tc>
          <w:tcPr>
            <w:tcW w:w="2198" w:type="pct"/>
          </w:tcPr>
          <w:p w14:paraId="2614273C" w14:textId="7886921C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EF35B2">
              <w:rPr>
                <w:rFonts w:ascii="Angsana New" w:hAnsi="Angsana New"/>
                <w:sz w:val="30"/>
                <w:szCs w:val="30"/>
                <w:cs/>
              </w:rPr>
              <w:t>โรงงาน เครื่องจักรและอุปกรณ์</w:t>
            </w:r>
          </w:p>
        </w:tc>
        <w:tc>
          <w:tcPr>
            <w:tcW w:w="628" w:type="pct"/>
            <w:vAlign w:val="bottom"/>
          </w:tcPr>
          <w:p w14:paraId="6E31E75C" w14:textId="32438B00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115</w:t>
            </w:r>
          </w:p>
        </w:tc>
        <w:tc>
          <w:tcPr>
            <w:tcW w:w="100" w:type="pct"/>
            <w:vAlign w:val="bottom"/>
          </w:tcPr>
          <w:p w14:paraId="0B85A7F7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18965CE" w14:textId="01F5289F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93</w:t>
            </w:r>
          </w:p>
        </w:tc>
        <w:tc>
          <w:tcPr>
            <w:tcW w:w="99" w:type="pct"/>
            <w:vAlign w:val="bottom"/>
          </w:tcPr>
          <w:p w14:paraId="2F1356B8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3F2A43E" w14:textId="5C25F648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115</w:t>
            </w:r>
          </w:p>
        </w:tc>
        <w:tc>
          <w:tcPr>
            <w:tcW w:w="93" w:type="pct"/>
            <w:vAlign w:val="bottom"/>
          </w:tcPr>
          <w:p w14:paraId="5E93985E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5F4930AD" w14:textId="18627F0E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84</w:t>
            </w:r>
          </w:p>
        </w:tc>
      </w:tr>
      <w:tr w:rsidR="00D563D7" w:rsidRPr="00EF35B2" w14:paraId="3F162D52" w14:textId="77777777" w:rsidTr="00D563D7">
        <w:tc>
          <w:tcPr>
            <w:tcW w:w="2198" w:type="pct"/>
          </w:tcPr>
          <w:p w14:paraId="6775B6D5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40310" w14:textId="62DCBD79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100" w:type="pct"/>
            <w:vAlign w:val="bottom"/>
          </w:tcPr>
          <w:p w14:paraId="1126560E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C01761" w14:textId="44FEB699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93</w:t>
            </w:r>
          </w:p>
        </w:tc>
        <w:tc>
          <w:tcPr>
            <w:tcW w:w="99" w:type="pct"/>
            <w:vAlign w:val="bottom"/>
          </w:tcPr>
          <w:p w14:paraId="124D91DF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E1E33D" w14:textId="2DB7FC09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93" w:type="pct"/>
            <w:vAlign w:val="bottom"/>
          </w:tcPr>
          <w:p w14:paraId="28D78316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CCBA5B" w14:textId="415BC80B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84</w:t>
            </w:r>
          </w:p>
        </w:tc>
      </w:tr>
      <w:tr w:rsidR="00D563D7" w:rsidRPr="00A645BC" w14:paraId="121159CC" w14:textId="77777777" w:rsidTr="00D563D7">
        <w:tc>
          <w:tcPr>
            <w:tcW w:w="2198" w:type="pct"/>
          </w:tcPr>
          <w:p w14:paraId="50D56ACB" w14:textId="77777777" w:rsidR="00336131" w:rsidRPr="00A645BC" w:rsidRDefault="00336131" w:rsidP="00D62EA5">
            <w:pPr>
              <w:pStyle w:val="block"/>
              <w:spacing w:after="0" w:line="240" w:lineRule="auto"/>
              <w:ind w:left="110"/>
              <w:jc w:val="thaiDistribute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vAlign w:val="bottom"/>
          </w:tcPr>
          <w:p w14:paraId="266EDCF1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100" w:type="pct"/>
            <w:vAlign w:val="bottom"/>
          </w:tcPr>
          <w:p w14:paraId="061ED24F" w14:textId="77777777" w:rsidR="00336131" w:rsidRPr="00A645BC" w:rsidRDefault="00336131" w:rsidP="00D62EA5">
            <w:pPr>
              <w:pStyle w:val="block"/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6776E27C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99" w:type="pct"/>
            <w:vAlign w:val="bottom"/>
          </w:tcPr>
          <w:p w14:paraId="56DB9B51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  <w:vAlign w:val="bottom"/>
          </w:tcPr>
          <w:p w14:paraId="41E25E53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  <w:tc>
          <w:tcPr>
            <w:tcW w:w="93" w:type="pct"/>
            <w:vAlign w:val="bottom"/>
          </w:tcPr>
          <w:p w14:paraId="24495F36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540"/>
              <w:rPr>
                <w:rFonts w:asciiTheme="majorBidi" w:hAnsiTheme="majorBidi" w:cstheme="majorBidi"/>
                <w:spacing w:val="-2"/>
                <w:sz w:val="20"/>
                <w:lang w:val="en-US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  <w:vAlign w:val="bottom"/>
          </w:tcPr>
          <w:p w14:paraId="2DD651EA" w14:textId="77777777" w:rsidR="00336131" w:rsidRPr="00A645BC" w:rsidRDefault="00336131" w:rsidP="00D62EA5">
            <w:pPr>
              <w:pStyle w:val="block"/>
              <w:tabs>
                <w:tab w:val="decimal" w:pos="1008"/>
              </w:tabs>
              <w:spacing w:after="0" w:line="240" w:lineRule="auto"/>
              <w:ind w:left="0"/>
              <w:rPr>
                <w:rFonts w:asciiTheme="majorBidi" w:hAnsiTheme="majorBidi" w:cstheme="majorBidi"/>
                <w:spacing w:val="-2"/>
                <w:sz w:val="20"/>
                <w:cs/>
                <w:lang w:val="en-US"/>
              </w:rPr>
            </w:pPr>
          </w:p>
        </w:tc>
      </w:tr>
      <w:tr w:rsidR="00D563D7" w:rsidRPr="009213C1" w14:paraId="596B4008" w14:textId="77777777" w:rsidTr="00D563D7">
        <w:tc>
          <w:tcPr>
            <w:tcW w:w="2198" w:type="pct"/>
          </w:tcPr>
          <w:p w14:paraId="3EAEAE24" w14:textId="77777777" w:rsidR="00336131" w:rsidRPr="009213C1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213C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28" w:type="pct"/>
            <w:vAlign w:val="bottom"/>
          </w:tcPr>
          <w:p w14:paraId="4E5B7C69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" w:type="pct"/>
            <w:vAlign w:val="bottom"/>
          </w:tcPr>
          <w:p w14:paraId="26C0A01D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46CB3574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" w:type="pct"/>
            <w:vAlign w:val="bottom"/>
          </w:tcPr>
          <w:p w14:paraId="7CCE7077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8" w:type="pct"/>
            <w:vAlign w:val="bottom"/>
          </w:tcPr>
          <w:p w14:paraId="16BD7075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" w:type="pct"/>
            <w:vAlign w:val="bottom"/>
          </w:tcPr>
          <w:p w14:paraId="7C8FE947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7F55283" w14:textId="77777777" w:rsidR="00336131" w:rsidRPr="009213C1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966B11" w:rsidRPr="00EF35B2" w14:paraId="1B709B23" w14:textId="77777777" w:rsidTr="00622693">
        <w:tc>
          <w:tcPr>
            <w:tcW w:w="2198" w:type="pct"/>
          </w:tcPr>
          <w:p w14:paraId="4B5155AC" w14:textId="77777777" w:rsidR="00966B11" w:rsidRPr="00EF35B2" w:rsidRDefault="00966B11" w:rsidP="0096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28" w:type="pct"/>
          </w:tcPr>
          <w:p w14:paraId="0A507A95" w14:textId="4B8AD4AE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509</w:t>
            </w:r>
          </w:p>
        </w:tc>
        <w:tc>
          <w:tcPr>
            <w:tcW w:w="100" w:type="pct"/>
            <w:vAlign w:val="bottom"/>
          </w:tcPr>
          <w:p w14:paraId="4C7B6A77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35B023E2" w14:textId="37CDEB8E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24</w:t>
            </w:r>
          </w:p>
        </w:tc>
        <w:tc>
          <w:tcPr>
            <w:tcW w:w="99" w:type="pct"/>
            <w:vAlign w:val="bottom"/>
          </w:tcPr>
          <w:p w14:paraId="415D67F9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</w:tcPr>
          <w:p w14:paraId="376A9140" w14:textId="383BE489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509</w:t>
            </w:r>
          </w:p>
        </w:tc>
        <w:tc>
          <w:tcPr>
            <w:tcW w:w="93" w:type="pct"/>
            <w:vAlign w:val="bottom"/>
          </w:tcPr>
          <w:p w14:paraId="0E531D45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vAlign w:val="bottom"/>
          </w:tcPr>
          <w:p w14:paraId="25968B74" w14:textId="35111633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24</w:t>
            </w:r>
          </w:p>
        </w:tc>
      </w:tr>
      <w:tr w:rsidR="00966B11" w:rsidRPr="00EF35B2" w14:paraId="6BB7762A" w14:textId="77777777" w:rsidTr="00622693">
        <w:tc>
          <w:tcPr>
            <w:tcW w:w="2198" w:type="pct"/>
            <w:shd w:val="clear" w:color="auto" w:fill="auto"/>
          </w:tcPr>
          <w:p w14:paraId="49FC57D2" w14:textId="77777777" w:rsidR="00966B11" w:rsidRPr="00EF35B2" w:rsidRDefault="00966B11" w:rsidP="00966B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28" w:type="pct"/>
            <w:shd w:val="clear" w:color="auto" w:fill="auto"/>
          </w:tcPr>
          <w:p w14:paraId="70C1DF6A" w14:textId="645DBAD8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59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8A4D453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467266DE" w14:textId="3296CF3F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30</w:t>
            </w:r>
          </w:p>
        </w:tc>
        <w:tc>
          <w:tcPr>
            <w:tcW w:w="99" w:type="pct"/>
            <w:shd w:val="clear" w:color="auto" w:fill="auto"/>
            <w:vAlign w:val="bottom"/>
          </w:tcPr>
          <w:p w14:paraId="2DE13003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2FBA301" w14:textId="618773F9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38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7AA934E0" w14:textId="77777777" w:rsidR="00966B11" w:rsidRPr="00EF35B2" w:rsidRDefault="00966B11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485E7B92" w14:textId="3CD0CF8B" w:rsidR="00966B11" w:rsidRPr="00EF35B2" w:rsidRDefault="00AA1075" w:rsidP="00966B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sz w:val="30"/>
                <w:szCs w:val="30"/>
              </w:rPr>
              <w:t>22</w:t>
            </w:r>
          </w:p>
        </w:tc>
      </w:tr>
      <w:tr w:rsidR="00D563D7" w:rsidRPr="00EF35B2" w14:paraId="45FB9774" w14:textId="77777777" w:rsidTr="00D563D7">
        <w:tc>
          <w:tcPr>
            <w:tcW w:w="2198" w:type="pct"/>
          </w:tcPr>
          <w:p w14:paraId="783D1933" w14:textId="77777777" w:rsidR="00336131" w:rsidRPr="00EF35B2" w:rsidRDefault="00336131" w:rsidP="00D62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10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F35B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FCA1C0" w14:textId="700E00FC" w:rsidR="00336131" w:rsidRPr="00EF35B2" w:rsidRDefault="000268DE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568</w:t>
            </w:r>
          </w:p>
        </w:tc>
        <w:tc>
          <w:tcPr>
            <w:tcW w:w="100" w:type="pct"/>
            <w:vAlign w:val="bottom"/>
          </w:tcPr>
          <w:p w14:paraId="28D63611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50"/>
                <w:tab w:val="decimal" w:pos="1070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E4F28F" w14:textId="28A6497D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54</w:t>
            </w:r>
          </w:p>
        </w:tc>
        <w:tc>
          <w:tcPr>
            <w:tcW w:w="99" w:type="pct"/>
            <w:vAlign w:val="bottom"/>
          </w:tcPr>
          <w:p w14:paraId="363A1D42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81477D" w14:textId="0F2CABB9" w:rsidR="00336131" w:rsidRPr="00EF35B2" w:rsidRDefault="000268DE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547</w:t>
            </w:r>
          </w:p>
        </w:tc>
        <w:tc>
          <w:tcPr>
            <w:tcW w:w="93" w:type="pct"/>
            <w:vAlign w:val="bottom"/>
          </w:tcPr>
          <w:p w14:paraId="70A0706E" w14:textId="77777777" w:rsidR="00336131" w:rsidRPr="00EF35B2" w:rsidRDefault="00336131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right="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62D10" w14:textId="1B986F68" w:rsidR="00336131" w:rsidRPr="00EF35B2" w:rsidRDefault="00AA1075" w:rsidP="00D62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  <w:t>46</w:t>
            </w:r>
          </w:p>
        </w:tc>
      </w:tr>
    </w:tbl>
    <w:p w14:paraId="6151B8CC" w14:textId="77777777" w:rsidR="006E1E4D" w:rsidRPr="001B77DB" w:rsidRDefault="006E1E4D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p w14:paraId="5DC6A27D" w14:textId="284D1EB9" w:rsidR="00CF48BF" w:rsidRPr="00B26AFD" w:rsidRDefault="00E1499B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lang w:val="en-GB"/>
        </w:rPr>
      </w:pPr>
      <w:r w:rsidRPr="00B26AFD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1B77DB" w:rsidRDefault="00B272A2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p w14:paraId="2E3FB7FA" w14:textId="732EBA7D" w:rsidR="000D243E" w:rsidRPr="00B26AFD" w:rsidRDefault="00E1499B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B26AFD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1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AA1075">
        <w:rPr>
          <w:rFonts w:asciiTheme="majorBidi" w:hAnsiTheme="majorBidi" w:cstheme="majorBidi"/>
          <w:sz w:val="30"/>
          <w:szCs w:val="30"/>
        </w:rPr>
        <w:t>2550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B26AFD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B26AFD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B26AFD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1E48BA">
        <w:rPr>
          <w:rFonts w:asciiTheme="majorBidi" w:hAnsiTheme="majorBidi" w:hint="cs"/>
          <w:sz w:val="30"/>
          <w:szCs w:val="30"/>
          <w:cs/>
          <w:lang w:val="en-GB"/>
        </w:rPr>
        <w:t>ณ</w:t>
      </w:r>
      <w:r w:rsidR="003D71B5" w:rsidRPr="001E48B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3D71B5" w:rsidRPr="001E48BA">
        <w:rPr>
          <w:rFonts w:asciiTheme="majorBidi" w:hAnsiTheme="majorBidi" w:hint="cs"/>
          <w:sz w:val="30"/>
          <w:szCs w:val="30"/>
          <w:cs/>
          <w:lang w:val="en-GB"/>
        </w:rPr>
        <w:t>วันที่</w:t>
      </w:r>
      <w:r w:rsidR="003D71B5" w:rsidRPr="001E48B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30</w:t>
      </w:r>
      <w:r w:rsidR="003D71B5"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01B27" w:rsidRPr="001E48BA">
        <w:rPr>
          <w:rFonts w:asciiTheme="majorBidi" w:hAnsiTheme="majorBidi" w:hint="cs"/>
          <w:sz w:val="30"/>
          <w:szCs w:val="30"/>
          <w:cs/>
          <w:lang w:val="en-GB"/>
        </w:rPr>
        <w:t>มิถุนายน</w:t>
      </w:r>
      <w:r w:rsidR="003D71B5" w:rsidRPr="001E48B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="003D71B5"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1E48BA">
        <w:rPr>
          <w:rFonts w:asciiTheme="majorBidi" w:hAnsiTheme="majorBidi" w:hint="cs"/>
          <w:sz w:val="30"/>
          <w:szCs w:val="30"/>
          <w:cs/>
          <w:lang w:val="en-GB"/>
        </w:rPr>
        <w:t>บริษัทมีภาระผูกพันคงเหลือเป็นจำนวนเงินรวม</w:t>
      </w:r>
      <w:r w:rsidR="003D71B5" w:rsidRPr="00066D7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AA1075" w:rsidRPr="00066D73">
        <w:rPr>
          <w:rFonts w:asciiTheme="majorBidi" w:hAnsiTheme="majorBidi" w:cstheme="majorBidi" w:hint="cs"/>
          <w:sz w:val="30"/>
          <w:szCs w:val="30"/>
        </w:rPr>
        <w:t>2</w:t>
      </w:r>
      <w:r w:rsidR="001E48BA" w:rsidRPr="00066D73">
        <w:rPr>
          <w:rFonts w:asciiTheme="majorBidi" w:hAnsiTheme="majorBidi" w:cstheme="majorBidi" w:hint="cs"/>
          <w:sz w:val="30"/>
          <w:szCs w:val="30"/>
          <w:cs/>
          <w:lang w:val="en-GB"/>
        </w:rPr>
        <w:t>.</w:t>
      </w:r>
      <w:r w:rsidR="00AA1075" w:rsidRPr="00066D73">
        <w:rPr>
          <w:rFonts w:asciiTheme="majorBidi" w:hAnsiTheme="majorBidi" w:cstheme="majorBidi" w:hint="cs"/>
          <w:sz w:val="30"/>
          <w:szCs w:val="30"/>
        </w:rPr>
        <w:t>60</w:t>
      </w:r>
      <w:r w:rsidR="003D71B5" w:rsidRPr="001E48BA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1E48BA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="00343DB5">
        <w:rPr>
          <w:rFonts w:asciiTheme="majorBidi" w:hAnsiTheme="majorBidi" w:hint="cs"/>
          <w:sz w:val="30"/>
          <w:szCs w:val="30"/>
          <w:cs/>
          <w:lang w:val="en-GB"/>
        </w:rPr>
        <w:t xml:space="preserve"> ภายใต้สัญญาดังกล่าว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AA1075" w:rsidRPr="00AA107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0165B5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ธันวาคม</w:t>
      </w:r>
      <w:r w:rsidR="003D71B5" w:rsidRPr="000165B5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AA1075" w:rsidRPr="00AA1075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E175EC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>.</w:t>
      </w:r>
      <w:r w:rsidR="00AA1075" w:rsidRPr="00AA1075">
        <w:rPr>
          <w:rFonts w:asciiTheme="majorBidi" w:hAnsiTheme="majorBidi" w:cstheme="majorBidi"/>
          <w:i/>
          <w:iCs/>
          <w:sz w:val="30"/>
          <w:szCs w:val="30"/>
        </w:rPr>
        <w:t>50</w:t>
      </w:r>
      <w:r w:rsidR="003D71B5" w:rsidRPr="000165B5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0165B5">
        <w:rPr>
          <w:rFonts w:asciiTheme="majorBidi" w:hAnsiTheme="majorBidi" w:hint="cs"/>
          <w:i/>
          <w:iCs/>
          <w:sz w:val="30"/>
          <w:szCs w:val="30"/>
          <w:cs/>
          <w:lang w:val="en-GB"/>
        </w:rPr>
        <w:t>ล้านบาท</w:t>
      </w:r>
      <w:r w:rsidR="003D71B5" w:rsidRPr="003D71B5">
        <w:rPr>
          <w:rFonts w:asciiTheme="majorBidi" w:hAnsiTheme="majorBidi"/>
          <w:sz w:val="30"/>
          <w:szCs w:val="30"/>
          <w:cs/>
          <w:lang w:val="en-GB"/>
        </w:rPr>
        <w:t>)</w:t>
      </w:r>
      <w:r w:rsidR="00A94267">
        <w:rPr>
          <w:rFonts w:asciiTheme="majorBidi" w:hAnsiTheme="majorBidi"/>
          <w:sz w:val="30"/>
          <w:szCs w:val="30"/>
          <w:lang w:val="en-GB"/>
        </w:rPr>
        <w:tab/>
      </w:r>
    </w:p>
    <w:p w14:paraId="281CAFBA" w14:textId="77777777" w:rsidR="00936A0A" w:rsidRDefault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color w:val="000000"/>
          <w:spacing w:val="2"/>
          <w:sz w:val="30"/>
          <w:szCs w:val="30"/>
          <w:cs/>
          <w:lang w:val="en-GB"/>
        </w:rPr>
      </w:pPr>
      <w:r>
        <w:rPr>
          <w:rFonts w:ascii="Angsana New" w:hAnsi="Angsana New"/>
          <w:i/>
          <w:iCs/>
          <w:color w:val="000000"/>
          <w:spacing w:val="2"/>
          <w:sz w:val="30"/>
          <w:szCs w:val="30"/>
          <w:cs/>
          <w:lang w:val="en-GB"/>
        </w:rPr>
        <w:br w:type="page"/>
      </w:r>
    </w:p>
    <w:p w14:paraId="413C88D2" w14:textId="77777777" w:rsidR="00E541AD" w:rsidRPr="00E541AD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E541AD">
        <w:rPr>
          <w:rFonts w:ascii="Angsana New" w:hAnsi="Angsana New" w:hint="cs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lastRenderedPageBreak/>
        <w:t>ประมาณการหนี้สินและหนี้สินที่อาจเกิดขึ้น</w:t>
      </w:r>
    </w:p>
    <w:p w14:paraId="4A59C0F2" w14:textId="77777777" w:rsidR="00E541AD" w:rsidRPr="00E541AD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704BE9E4" w14:textId="77777777" w:rsidR="00E541AD" w:rsidRPr="00E541AD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E541AD">
        <w:rPr>
          <w:rFonts w:ascii="Angsana New" w:hAnsi="Angsana New" w:hint="cs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ค่าใช้จ่ายจากความเสียหายของวัตถุดิบคงคลังและคดีความที่เกี่ยวข้อง</w:t>
      </w:r>
    </w:p>
    <w:p w14:paraId="2B58B1D6" w14:textId="77777777" w:rsidR="00E541AD" w:rsidRPr="00E541AD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04AB28B3" w14:textId="639F409A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เนื่องจากวัตถุดิบในการผลิตของบริษัทเป็นสินค้าโภคภัณฑ์ที่มีราคาผันผวน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บริษัทจึงมีนโยบายควบคุมปริมาณ</w:t>
      </w:r>
      <w:r w:rsidRPr="00553900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วัตถุดิบคงคลังให้อยู่ในระดับที่เหมาะสมเพื่อลดผลกระทบจากความผันผวนของราคาวัตถุดิบ</w:t>
      </w:r>
      <w:r w:rsidRPr="0055390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Pr="00553900">
        <w:rPr>
          <w:rFonts w:asciiTheme="majorBidi" w:hAnsiTheme="majorBidi" w:cstheme="majorBidi" w:hint="cs"/>
          <w:spacing w:val="-2"/>
          <w:sz w:val="30"/>
          <w:szCs w:val="30"/>
          <w:cs/>
          <w:lang w:val="en-GB"/>
        </w:rPr>
        <w:t>ในระหว่างไตรมาสที่</w:t>
      </w:r>
      <w:r w:rsidRPr="00553900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 </w:t>
      </w:r>
      <w:r w:rsidR="00AA1075" w:rsidRPr="00553900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นอกจากนี้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ยังรวมถึงส่วนที่บริษัทจัดส่งวัตถุดิบไปให้บริษัทคู่ค้าเพื่อทำการจ้างกลั่น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35451938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6E54A0B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ซึ่งบริษัทคู่ค้าบางรายดังกล่าวมีความสัมพันธ์กัน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ทั้งนี้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บริษัทได้ดำเนินการทางกฎหมายกับผู้ที่เกี่ยวข้อง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ทั้งภายนอกและภายใน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)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ไปแล้ว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รวมถึงมีการลงโทษทางวินัยกับพนักงานที่มีส่วนเกี่ยวข้องแล้วเช่นกัน</w:t>
      </w:r>
    </w:p>
    <w:p w14:paraId="15565387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CF191E" w14:textId="5824F8E1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จากเหตุการณ์ดังกล่าว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ธันวาคม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เป็นจำนวนเงินรวม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AA1075" w:rsidRPr="00AA1075">
        <w:rPr>
          <w:rFonts w:asciiTheme="majorBidi" w:hAnsiTheme="majorBidi" w:cstheme="majorBidi"/>
          <w:sz w:val="30"/>
          <w:szCs w:val="30"/>
        </w:rPr>
        <w:t>004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อย่างไรก็ตาม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บริษัทมีสิทธิตามกฎหมายที่จะเรียกคืนจากผู้ที่เกี่ยวข้อง</w:t>
      </w:r>
    </w:p>
    <w:p w14:paraId="43035AC8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BE7E0C" w14:textId="4EB8E88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ในปี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บริษัทได้รับมอบคืนวัตถุดิบค้างส่งจากคู่ค้าที่ได้ตกลงกันในสัญญาประนีประนอม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16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และมีการจดทะเบียนจำนองที่ดินให้แก่บริษัท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โดยมีมูลค่ายุติธรรมประมาณ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217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บริษัทจึงได้มีการทบทวน</w:t>
      </w:r>
      <w:r w:rsidRPr="00553900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สำรองค่าใช้จ่ายจากความเสียหายของวัตถุดิบคงคลังและได้บันทึกการกลับรายการสำรองดังกล่าวจำนวน</w:t>
      </w:r>
      <w:r w:rsidRPr="0055390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="00AA1075" w:rsidRPr="00553900">
        <w:rPr>
          <w:rFonts w:asciiTheme="majorBidi" w:hAnsiTheme="majorBidi" w:cstheme="majorBidi"/>
          <w:spacing w:val="-4"/>
          <w:sz w:val="30"/>
          <w:szCs w:val="30"/>
        </w:rPr>
        <w:t>233</w:t>
      </w:r>
      <w:r w:rsidRPr="00553900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553900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ล้านบาท</w:t>
      </w:r>
    </w:p>
    <w:p w14:paraId="10F698EF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8539A5" w14:textId="7800FBE2" w:rsidR="00E541AD" w:rsidRPr="00E541AD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นอกจากนี้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เมื่อวันที่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23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ที่ผ่านมา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สำนักงานคณะกรรมการกำกับหลักทรัพย์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และตลาดหลักทรัพย์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(“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ก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ล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.”)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ได้กล่าวโทษอดีตกรรมการและผู้บริหารของบริษัทจำนวน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ราย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และคู่ค้าของบริษัทจำนวน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ราย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รวมทั้งสิ้น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11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ราย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ต่อกองบังคับการปราบปรามการกระทำความผิดเกี่ยวกับอาชญากรรมทางเศรษฐกิจ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กรณีกระทำการทุจริตเกี่ยวกับการบริหารวัตถุดิบคงคลัง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แสวงหาประโยชน์โดยมิชอบด้วยกฎหมาย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อันเป็นเหตุให้บริษัทได้รับความเสียหาย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โดยการกล่าวโทษของ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ก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ล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.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เป็นเพียงจุดเริ่มต้นของกระบวนการบังคับใช้กฎหมายทางอาญาเท่านั้น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ภายใต้กระบวนการนี้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การพิจารณาวินิจฉัยว่าบุคคลใดเป็นผู้กระทำผิดกฎหมายเป็นขั้นตอนในอำนาจการสอบสวนของพนักงานสอบสวน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การสั่งฟ้องคดีของพนักงานอัยการ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ตลอดจนดุลยพินิจของศาลยุติธรรม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ตามลำดับ</w:t>
      </w:r>
    </w:p>
    <w:p w14:paraId="111E9BB4" w14:textId="77777777" w:rsidR="00553900" w:rsidRDefault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  <w:br w:type="page"/>
      </w:r>
    </w:p>
    <w:p w14:paraId="7C0168B2" w14:textId="3262BDF8" w:rsidR="00E541AD" w:rsidRPr="00442CA1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442CA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lastRenderedPageBreak/>
        <w:t>คดีแพ่งเกี่ยวกับการโอนสิทธิการรับชำระเงินค่าวัตถุดิบ</w:t>
      </w:r>
    </w:p>
    <w:p w14:paraId="5D1A7B4F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E24F44" w14:textId="40E2992E" w:rsidR="00E541AD" w:rsidRPr="00E541AD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เมื่อวันที่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18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สิงหาคม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อนัตตา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กรีน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จำกัด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ต่อมาเปลี่ยนชื่อเป็น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ไทย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ไบโอ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อินโนเวชั่น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จำกัด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(“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อนัตตา</w:t>
      </w:r>
      <w:r w:rsidRPr="00E541AD">
        <w:rPr>
          <w:rFonts w:asciiTheme="majorBidi" w:hAnsiTheme="majorBidi" w:cstheme="majorBidi" w:hint="eastAsia"/>
          <w:sz w:val="30"/>
          <w:szCs w:val="30"/>
          <w:cs/>
          <w:lang w:val="en-GB"/>
        </w:rPr>
        <w:t>”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)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และบริษัท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เอเชีย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แคปปิตอล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กรุ๊ป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จำกัด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(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มหาชน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) (“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ACAP”)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ได้ทำบันทึกความเข้าใจ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3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ฝ่าย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โดยอนัตตามีหน้าที่เป็นผู้จัดหาน้ำมันปาล์มส่งจำหน่ายให้แก่บริษัท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เป็นผู้ออกเงินทุนให้อนัตตานำไปชำระค่าสินค้าแก่ผู้ค้ารายย่อย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ในวันเดียวกัน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อนัตตาได้ทำสัญญากู้ยืมเงินจาก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และโอนสิทธิการรับเงิน</w:t>
      </w:r>
      <w:r w:rsidR="00553900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ค่าวัตถุดิบให้แก่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พร้อมกับแจ้งการโอนสิทธิการรับเงินให้บริษัททราบ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และบริษัทได้ให้ความยินยอมใน</w:t>
      </w:r>
      <w:r w:rsidR="00553900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การโอนสิทธิเรียกร้องดังกล่าว</w:t>
      </w:r>
    </w:p>
    <w:p w14:paraId="6007B3E0" w14:textId="77777777" w:rsidR="00E541AD" w:rsidRPr="00E541AD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311A21E" w14:textId="7BDA780F" w:rsidR="00E541AD" w:rsidRPr="00E541AD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ในช่วงไตรมาส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ปี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ที่บริษัทได้มีการแจ้งข่าวปัญหาวัตถุดิบคงคลังต่อตลาดหลักทรัพย์แห่งประเทศไทย</w:t>
      </w:r>
      <w:r w:rsidR="00553900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ในเวลาเดียวกัน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11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รายการ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ซึ่งบริษัทได้พิจารณาเอกสารที่ได้รับมาและได้ชี้แจงกับ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56851D28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BC7394" w14:textId="3249DEFA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ต่อมา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เมื่อวันที่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สิงหาคม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2561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 ACAP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ได้ยื่นฟ้องคดีต่อศาลแพ่ง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เพื่อเรียกร้องให้อนัตตา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และบริษัทร่วมกันชดใช้ค่าเสียหายรวมเป็นจำนวนเงินทั้งสิ้น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324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AA1075">
        <w:rPr>
          <w:rFonts w:asciiTheme="majorBidi" w:hAnsiTheme="majorBidi" w:cstheme="majorBidi"/>
          <w:sz w:val="30"/>
          <w:szCs w:val="30"/>
        </w:rPr>
        <w:t>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และดอกเบี้ยร้อยละ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ซึ่งที่ปรึกษากฎหมายของบริษัทได้พิจารณาข้อเท็จจริงและหลักฐานที่เกี่ยวข้องแล้วเห็นว่า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บริษัทไม่ต้องรับผิดตามฟ้อง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บริษัทจึงได้แต่งตั้งทนายความและยื่นคำให้การต่อสู้คดี</w:t>
      </w:r>
    </w:p>
    <w:p w14:paraId="17AAE2C3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1CA1F32" w14:textId="26EDBDAC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เมื่อวันที่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10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2563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ศาลชั้นต้นได้พิพากษาให้บริษัทชดใช้ค่าเสียหายให้กับ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289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AA1075">
        <w:rPr>
          <w:rFonts w:asciiTheme="majorBidi" w:hAnsiTheme="majorBidi" w:cstheme="majorBidi"/>
          <w:sz w:val="30"/>
          <w:szCs w:val="30"/>
        </w:rPr>
        <w:t>56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พร้อมดอกเบี้ยร้อยละ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15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นับแต่วันผิดนัดจนกว่าจะชำระเสร็จสิ้น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หากบริษัทไม่ชำระหนี้ดังกล่าวให้ครบถ้วน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ให้อนัตตาชำระหนี้ส่วนที่เหลือแก่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ทั้งนี้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บริษัทได้ยื่นอุทธรณ์ตามกฎหมายเมื่อวันที่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พฤศจิกายน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2563</w:t>
      </w:r>
    </w:p>
    <w:p w14:paraId="121B782A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D52E47B" w14:textId="77777777" w:rsidR="00791705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เมื่อวันที่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20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มกราคม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ศาลอุทธรณ์ได้พิพากษายืนตามศาลชั้นต้น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อย่างไรก็ตาม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บริษัทยังไม่เห็นพ้องกับ</w:t>
      </w:r>
      <w:r w:rsidR="00F36EBC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คำพิพากษาของศาลอุทธรณ์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และได้ยื่นขออนุญาตฎีกาต่อศาลฎีกาเมื่อวันที่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ซึ่งบริษัทมีความเชื่อว่าข้อต่อสู้ทั้งในข้อเท็จจริง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ข้อกฎหมาย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และการใช้สิทธิทางศาลโดยสุจริต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ผลที่สุดศาลฎีกาจะพิจารณาพยานหลักฐานในคดีและพิพากษาให้บริษัทไม่ต้องรับผิดชำระหนี้ตามคำพิพากษาของศาลชั้นต้นและศาลอุทธรณ์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ทั้งนี้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เพราะมีหลักฐานชัดเจนว่า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ไม่มีการซื้อขายดังกล่าวและไม่มีการส่งมอบสินค้าให้แก่บริษัทแต่อย่างใด</w:t>
      </w:r>
    </w:p>
    <w:p w14:paraId="68223CB6" w14:textId="143FB231" w:rsidR="00791705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AA3BE7E" w14:textId="26CFC68F" w:rsidR="00791705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C012D2D" w14:textId="77777777" w:rsidR="00791705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EE455A1" w14:textId="7B29EF2E" w:rsidR="00791705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791705">
        <w:rPr>
          <w:rFonts w:asciiTheme="majorBidi" w:hAnsiTheme="majorBidi" w:hint="cs"/>
          <w:sz w:val="30"/>
          <w:szCs w:val="30"/>
          <w:cs/>
          <w:lang w:val="en-GB"/>
        </w:rPr>
        <w:lastRenderedPageBreak/>
        <w:t>บริษัทมีพยานหลักฐานของกรมการค้าภายใน</w:t>
      </w:r>
      <w:r w:rsidRPr="0079170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791705">
        <w:rPr>
          <w:rFonts w:asciiTheme="majorBidi" w:hAnsiTheme="majorBidi" w:hint="cs"/>
          <w:sz w:val="30"/>
          <w:szCs w:val="30"/>
          <w:cs/>
          <w:lang w:val="en-GB"/>
        </w:rPr>
        <w:t>กระทรวงพาณิชย์และบุคคลภายนอกที่บริษัทได้นำสืบในชั้นพิจารณาของศาลชั้นต้น</w:t>
      </w:r>
      <w:r w:rsidRPr="0079170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791705">
        <w:rPr>
          <w:rFonts w:asciiTheme="majorBidi" w:hAnsiTheme="majorBidi" w:hint="cs"/>
          <w:sz w:val="30"/>
          <w:szCs w:val="30"/>
          <w:cs/>
          <w:lang w:val="en-GB"/>
        </w:rPr>
        <w:t>รวมถึงพยานหลักฐานสำคัญที่บริษัทได้ยื่นเสนอเพิ่มเติมในชั้นพิจารณาของศาลอุทธรณ์</w:t>
      </w:r>
      <w:r w:rsidRPr="0079170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791705">
        <w:rPr>
          <w:rFonts w:asciiTheme="majorBidi" w:hAnsiTheme="majorBidi" w:hint="cs"/>
          <w:sz w:val="30"/>
          <w:szCs w:val="30"/>
          <w:cs/>
          <w:lang w:val="en-GB"/>
        </w:rPr>
        <w:t>ซึ่งเกี่ยวข้องกับประเด็นแห่งคดีโดยตรง</w:t>
      </w:r>
      <w:r w:rsidRPr="0079170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791705">
        <w:rPr>
          <w:rFonts w:asciiTheme="majorBidi" w:hAnsiTheme="majorBidi" w:hint="cs"/>
          <w:sz w:val="30"/>
          <w:szCs w:val="30"/>
          <w:cs/>
          <w:lang w:val="en-GB"/>
        </w:rPr>
        <w:t>โดยพยานหลักฐานใหม่ได้ถูกรวบรวมและจัดทำขึ้นจากการสอบสวนโดยพนักงานสอบสวนในคดีอาญา</w:t>
      </w:r>
      <w:r w:rsidRPr="00791705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791705">
        <w:rPr>
          <w:rFonts w:asciiTheme="majorBidi" w:hAnsiTheme="majorBidi" w:hint="cs"/>
          <w:sz w:val="30"/>
          <w:szCs w:val="30"/>
          <w:cs/>
          <w:lang w:val="en-GB"/>
        </w:rPr>
        <w:t>หลังจากศาลชั้นต้นมีคำพิพากษาแล้ว</w:t>
      </w:r>
      <w:r w:rsidRPr="00791705">
        <w:rPr>
          <w:rFonts w:asciiTheme="majorBidi" w:hAnsiTheme="majorBidi"/>
          <w:sz w:val="30"/>
          <w:szCs w:val="30"/>
          <w:cs/>
          <w:lang w:val="en-GB"/>
        </w:rPr>
        <w:t xml:space="preserve">  </w:t>
      </w:r>
    </w:p>
    <w:p w14:paraId="12C9AA34" w14:textId="77777777" w:rsidR="00791705" w:rsidRPr="00E541AD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0ADA971" w14:textId="2B9EE324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F36EBC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บริษัทเชื่อว่าเป็นพยานหลักฐานที่มีน้ำหนักมั่นคงที่จะทำให้ศาลฎีการับฟังได้ว่า</w:t>
      </w:r>
      <w:r w:rsidRPr="00F36EBC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</w:t>
      </w:r>
      <w:r w:rsidRPr="00F36EBC">
        <w:rPr>
          <w:rFonts w:asciiTheme="majorBidi" w:hAnsiTheme="majorBidi" w:cstheme="majorBidi" w:hint="cs"/>
          <w:spacing w:val="-4"/>
          <w:sz w:val="30"/>
          <w:szCs w:val="30"/>
          <w:cs/>
          <w:lang w:val="en-GB"/>
        </w:rPr>
        <w:t>นิติกรรมการซื้อขายที่อนัตตาได้ทำขึ้น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โดยมีอดีตพนักงานของบริษัทให้ความช่วยเหลือแก่อนัตตา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 </w:t>
      </w:r>
      <w:r w:rsidR="004B3693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รวมถึงหลักฐานที่ </w:t>
      </w:r>
      <w:r w:rsidR="004B3693">
        <w:rPr>
          <w:rFonts w:asciiTheme="majorBidi" w:hAnsiTheme="majorBidi" w:cstheme="majorBidi"/>
          <w:sz w:val="30"/>
          <w:szCs w:val="30"/>
        </w:rPr>
        <w:t xml:space="preserve">ACAP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นำมา</w:t>
      </w:r>
      <w:r w:rsidR="004B3693">
        <w:rPr>
          <w:rFonts w:asciiTheme="majorBidi" w:hAnsiTheme="majorBidi" w:cstheme="majorBidi" w:hint="cs"/>
          <w:sz w:val="30"/>
          <w:szCs w:val="30"/>
          <w:cs/>
          <w:lang w:val="en-GB"/>
        </w:rPr>
        <w:t>ใช้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ในการฟ้องเอาผิดกับบริษัท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เป็นการกระทำที่ไม่สุจริตและไม่ชอบด้วยกฎหมาย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ซึ่งสอดคล้องกับข้อเท็จจริงที่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ก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ล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.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ตรวจสอบพบการกระทำการทุจริตเกี่ยวกับการบริหารวัตถุดิบคงคลัง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แสวงหาประโยชน์โดยมิชอบด้วยกฎหมาย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อันเป็นเหตุให้บริษัทได้รับความเสียหาย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ซึ่งเข้าข่ายเป็นความผิดตามพระราชบัญญัติหลักทรัพย์และตลาดหลักทรัพย์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พ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ศ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. </w:t>
      </w:r>
      <w:r w:rsidR="00AA1075" w:rsidRPr="00AA1075">
        <w:rPr>
          <w:rFonts w:asciiTheme="majorBidi" w:hAnsiTheme="majorBidi" w:cstheme="majorBidi"/>
          <w:sz w:val="30"/>
          <w:szCs w:val="30"/>
        </w:rPr>
        <w:t>2535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36EBC">
        <w:rPr>
          <w:rFonts w:asciiTheme="majorBidi" w:hAnsiTheme="majorBidi" w:cstheme="majorBidi"/>
          <w:sz w:val="30"/>
          <w:szCs w:val="30"/>
          <w:lang w:val="en-GB"/>
        </w:rPr>
        <w:br/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จึงได้กล่าวโทษให้ดำเนินคดีอาญาเอาผิดกับบุคคลดังกล่าว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ซึ่งพนักงานสอบสวนได้มีการสั่งฟ้องคดีอาญาบางคดีและส่งสำนวนการสอบสวนให้พนักงานอัยการแล้ว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ดังนั้น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บริษัทเชื่อว่า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บริษัทไม่มีหนี้ที่จะต้องรับผิดต่อ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ตามสัญญาที่เกิดจากการกระทำที่ไม่สุจริตและไม่ชอบด้วยกฎหมาย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อย่างไรก็ตาม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บริษัทได้ตั้งสำรองความเสียหายจากคดีดังกล่าว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444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ล้านบาทในปี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2564</w:t>
      </w:r>
    </w:p>
    <w:p w14:paraId="2149F399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D12FA1E" w14:textId="62B554A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เมื่อวันที่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31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เจ้าพนักงานบังคับคดีตามคำร้องขอของ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ได้มีคำสั่งอายัดเงินฝากบัญชีธนาคารของบริษัท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ซึ่งบริษัทได้ยื่นคำร้องขอถอนการบังคับคดีดังกล่าวต่อศาลแพ่ง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E2B2D">
        <w:rPr>
          <w:rFonts w:asciiTheme="majorBidi" w:hAnsiTheme="majorBidi" w:cstheme="majorBidi" w:hint="cs"/>
          <w:sz w:val="30"/>
          <w:szCs w:val="30"/>
          <w:cs/>
          <w:lang w:val="en-GB"/>
        </w:rPr>
        <w:t>ต่อมา</w:t>
      </w:r>
      <w:r w:rsidR="00E2467A" w:rsidRPr="00E2467A">
        <w:rPr>
          <w:rFonts w:asciiTheme="majorBidi" w:hAnsiTheme="majorBidi" w:hint="cs"/>
          <w:sz w:val="30"/>
          <w:szCs w:val="30"/>
          <w:cs/>
          <w:lang w:val="en-GB"/>
        </w:rPr>
        <w:t>เมื่อวันที่</w:t>
      </w:r>
      <w:r w:rsidR="00E2467A" w:rsidRPr="00E2467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8A656B" w:rsidRPr="008A656B">
        <w:rPr>
          <w:rFonts w:asciiTheme="majorBidi" w:hAnsiTheme="majorBidi"/>
          <w:sz w:val="30"/>
          <w:szCs w:val="30"/>
        </w:rPr>
        <w:t>17</w:t>
      </w:r>
      <w:r w:rsidR="00E2467A" w:rsidRPr="00E2467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E2467A" w:rsidRPr="00E2467A">
        <w:rPr>
          <w:rFonts w:asciiTheme="majorBidi" w:hAnsiTheme="majorBidi" w:hint="cs"/>
          <w:sz w:val="30"/>
          <w:szCs w:val="30"/>
          <w:cs/>
          <w:lang w:val="en-GB"/>
        </w:rPr>
        <w:t>พฤษภาคม</w:t>
      </w:r>
      <w:r w:rsidR="00E2467A" w:rsidRPr="00E2467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8A656B" w:rsidRPr="008A656B">
        <w:rPr>
          <w:rFonts w:asciiTheme="majorBidi" w:hAnsiTheme="majorBidi"/>
          <w:sz w:val="30"/>
          <w:szCs w:val="30"/>
        </w:rPr>
        <w:t>2565</w:t>
      </w:r>
      <w:r w:rsidR="00E2467A" w:rsidRPr="00E2467A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ศาลแพ่งได้ไต่สวนคำร้องและมีคำสั่งอนุญาตให้ถอนการอายัดเงินฝากของบริษัท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E2B2D">
        <w:rPr>
          <w:rFonts w:asciiTheme="majorBidi" w:hAnsiTheme="majorBidi" w:cstheme="majorBidi" w:hint="cs"/>
          <w:sz w:val="30"/>
          <w:szCs w:val="30"/>
          <w:cs/>
          <w:lang w:val="en-GB"/>
        </w:rPr>
        <w:t>และให้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บริษัทนำหนังสือสัญญาค้ำประกันของธนา</w:t>
      </w:r>
      <w:r w:rsidRPr="00F36EBC">
        <w:rPr>
          <w:rFonts w:asciiTheme="majorBidi" w:hAnsiTheme="majorBidi" w:cstheme="majorBidi" w:hint="cs"/>
          <w:sz w:val="30"/>
          <w:szCs w:val="30"/>
          <w:cs/>
          <w:lang w:val="en-GB"/>
        </w:rPr>
        <w:t>คารวงเงิน</w:t>
      </w:r>
      <w:r w:rsidRPr="00F36EB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F36EBC">
        <w:rPr>
          <w:rFonts w:asciiTheme="majorBidi" w:hAnsiTheme="majorBidi" w:cstheme="majorBidi"/>
          <w:sz w:val="30"/>
          <w:szCs w:val="30"/>
        </w:rPr>
        <w:t>503</w:t>
      </w:r>
      <w:r w:rsidRPr="00F36EBC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F36EBC">
        <w:rPr>
          <w:rFonts w:asciiTheme="majorBidi" w:hAnsiTheme="majorBidi" w:cstheme="majorBidi"/>
          <w:sz w:val="30"/>
          <w:szCs w:val="30"/>
        </w:rPr>
        <w:t>31</w:t>
      </w:r>
      <w:r w:rsidRPr="00F36EBC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4353C" w:rsidRPr="00F36EBC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F36EBC">
        <w:rPr>
          <w:rFonts w:asciiTheme="majorBidi" w:hAnsiTheme="majorBidi" w:cstheme="majorBidi" w:hint="cs"/>
          <w:sz w:val="30"/>
          <w:szCs w:val="30"/>
          <w:cs/>
          <w:lang w:val="en-GB"/>
        </w:rPr>
        <w:t>บาทไปวางต่อศาล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E2B2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</w:t>
      </w:r>
      <w:r w:rsidR="00F36EBC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</w:t>
      </w:r>
      <w:r w:rsid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นำ</w:t>
      </w:r>
      <w:r w:rsidR="00F36EBC">
        <w:rPr>
          <w:rFonts w:asciiTheme="majorBidi" w:hAnsiTheme="majorBidi" w:cstheme="majorBidi" w:hint="cs"/>
          <w:sz w:val="30"/>
          <w:szCs w:val="30"/>
          <w:cs/>
          <w:lang w:val="en-GB"/>
        </w:rPr>
        <w:t>เงินฝากธนาคารของบริษัทเป็นหลักประกัน</w:t>
      </w:r>
      <w:r w:rsidR="00287CA9">
        <w:rPr>
          <w:rFonts w:asciiTheme="majorBidi" w:hAnsiTheme="majorBidi" w:cstheme="majorBidi" w:hint="cs"/>
          <w:sz w:val="30"/>
          <w:szCs w:val="30"/>
          <w:cs/>
          <w:lang w:val="en-GB"/>
        </w:rPr>
        <w:t>สำหรับหนังสือสัญญาค้ำประกัน</w:t>
      </w:r>
      <w:r w:rsidR="00F36EBC">
        <w:rPr>
          <w:rFonts w:asciiTheme="majorBidi" w:hAnsiTheme="majorBidi" w:cstheme="majorBidi" w:hint="cs"/>
          <w:sz w:val="30"/>
          <w:szCs w:val="30"/>
          <w:cs/>
          <w:lang w:val="en-GB"/>
        </w:rPr>
        <w:t>ที่บริษัทได้รับจากธนาคาร</w:t>
      </w:r>
    </w:p>
    <w:p w14:paraId="7DCA4DD7" w14:textId="77777777" w:rsidR="00F36EBC" w:rsidRPr="00E541AD" w:rsidRDefault="00F36EBC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F33BF72" w14:textId="77777777" w:rsidR="00E541AD" w:rsidRPr="00442CA1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bookmarkStart w:id="2" w:name="_Hlk109309395"/>
      <w:r w:rsidRPr="00442CA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คดีแพ่งจากคู่ค้าเดิมของบริษัท</w:t>
      </w:r>
    </w:p>
    <w:bookmarkEnd w:id="2"/>
    <w:p w14:paraId="2F447AF1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12D3335" w14:textId="617D85A0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บริษัทแห่งหนึ่ง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ซึ่งเป็นคู่ค้าเดิมของบริษัทได้ยื่นฟ้องบริษัท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AA1075">
        <w:rPr>
          <w:rFonts w:asciiTheme="majorBidi" w:hAnsiTheme="majorBidi" w:cstheme="majorBidi"/>
          <w:sz w:val="30"/>
          <w:szCs w:val="30"/>
        </w:rPr>
        <w:t>3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คดี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ได้แก่</w:t>
      </w:r>
    </w:p>
    <w:p w14:paraId="6E127947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5C390E7" w14:textId="428D586C" w:rsidR="00E541AD" w:rsidRPr="00E541AD" w:rsidRDefault="00E541AD" w:rsidP="00E541A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E541AD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8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กันยายน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2563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โดยบริษัทดังกล่าวได้ยื่นฟ้องบริษัทในข้อหาผิดสัญญา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เรียกเงินคืน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และเรียกค่าเสียหายเป็นเงินต้นจำนวน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470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03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พร้อมดอกเบี้ยในอัตราร้อยละ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7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5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ต่อปี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รวมเป็นจำนวนเงิน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595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10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นับถัดจากวันฟ้องเป็นต้นไปจนกว่าบริษัทจะชำระเงินเสร็จสิ้น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ทั้งนี้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ศาลได้เลื่อนวันนัดสืบพยานใหม่</w:t>
      </w:r>
      <w:r w:rsidR="00BE5150">
        <w:rPr>
          <w:rFonts w:ascii="Angsana New" w:eastAsia="MS Mincho" w:hAnsi="Angsana New" w:hint="cs"/>
          <w:sz w:val="30"/>
          <w:szCs w:val="30"/>
          <w:cs/>
        </w:rPr>
        <w:t xml:space="preserve">ในวันที่ </w:t>
      </w:r>
      <w:r w:rsidR="00BE5150">
        <w:rPr>
          <w:rFonts w:ascii="Angsana New" w:eastAsia="MS Mincho" w:hAnsi="Angsana New"/>
          <w:sz w:val="30"/>
          <w:szCs w:val="30"/>
        </w:rPr>
        <w:t xml:space="preserve">15, 22 </w:t>
      </w:r>
      <w:r w:rsidR="00BE5150">
        <w:rPr>
          <w:rFonts w:ascii="Angsana New" w:eastAsia="MS Mincho" w:hAnsi="Angsana New" w:hint="cs"/>
          <w:sz w:val="30"/>
          <w:szCs w:val="30"/>
          <w:cs/>
        </w:rPr>
        <w:t xml:space="preserve">และ </w:t>
      </w:r>
      <w:r w:rsidR="00BE5150">
        <w:rPr>
          <w:rFonts w:ascii="Angsana New" w:eastAsia="MS Mincho" w:hAnsi="Angsana New"/>
          <w:sz w:val="30"/>
          <w:szCs w:val="30"/>
        </w:rPr>
        <w:t xml:space="preserve">29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สิงหาคม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2565</w:t>
      </w:r>
    </w:p>
    <w:p w14:paraId="4A9ACE5A" w14:textId="242EC6EE" w:rsid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192590D" w14:textId="77777777" w:rsidR="00791705" w:rsidRPr="00E541AD" w:rsidRDefault="00791705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FEB23C5" w14:textId="7340A848" w:rsidR="00E541AD" w:rsidRPr="00E541AD" w:rsidRDefault="00E541AD" w:rsidP="00E541A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E541AD">
        <w:rPr>
          <w:rFonts w:ascii="Angsana New" w:eastAsia="MS Mincho" w:hAnsi="Angsana New" w:hint="cs"/>
          <w:sz w:val="30"/>
          <w:szCs w:val="30"/>
          <w:cs/>
        </w:rPr>
        <w:lastRenderedPageBreak/>
        <w:t>เมื่อวันที่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8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พฤศจิกายน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2563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โดยบริษัทดังกล่าวได้ยื่นฟ้องบริษัทในฐานะจำเลยที่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1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และบริษัทอื่นอีก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2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ราย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เป็นจำเลยในข้อหาผิดสัญญา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ตัวการ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ตัวแทน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และเรียกค่าเสียหาย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เป็นเงินต้นจำนวน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92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29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พร้อมดอกเบี้ยในอัตราร้อยละ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7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5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ต่อปี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รวมเป็นจำนวนเงิน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109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42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นับถัดจากวันฟ้องเป็นต้นไป</w:t>
      </w:r>
      <w:r w:rsidRPr="000D1E17">
        <w:rPr>
          <w:rFonts w:ascii="Angsana New" w:eastAsia="MS Mincho" w:hAnsi="Angsana New" w:hint="cs"/>
          <w:sz w:val="30"/>
          <w:szCs w:val="30"/>
          <w:cs/>
        </w:rPr>
        <w:t>จนกว่าจำเลยทั้งสามจะชำระเงินเสร็จสิ้น</w:t>
      </w:r>
      <w:r w:rsidRPr="000D1E17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0D1E17">
        <w:rPr>
          <w:rFonts w:ascii="Angsana New" w:eastAsia="MS Mincho" w:hAnsi="Angsana New" w:hint="cs"/>
          <w:sz w:val="30"/>
          <w:szCs w:val="30"/>
          <w:cs/>
        </w:rPr>
        <w:t>ปัจจุบันอยู่ระหว่างการสืบพยาน</w:t>
      </w:r>
    </w:p>
    <w:p w14:paraId="1664443C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45C5B60" w14:textId="170F0A05" w:rsidR="00E541AD" w:rsidRPr="00E541AD" w:rsidRDefault="00E541AD" w:rsidP="00E541AD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E541AD">
        <w:rPr>
          <w:rFonts w:ascii="Angsana New" w:eastAsia="MS Mincho" w:hAnsi="Angsana New" w:hint="cs"/>
          <w:sz w:val="30"/>
          <w:szCs w:val="30"/>
          <w:cs/>
        </w:rPr>
        <w:t>เมื่อวันที่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25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ธันวาคม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2563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บริษัทได้รับหมายเรียกและสำเนาคำฟ้องคดีแพ่ง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โดยบริษัทดังกล่าวได้ยื่นฟ้องบริษัทแห่งหนึ่ง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และบริษัทในฐานะจำเลยที่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2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ในข้อหาผิดสัญญา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เรียกเงินคืน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และเรียกค่าเสียหาย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เป็นเงินต้นจำนวน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305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26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พร้อมดอกเบี้ยในอัตราร้อยละ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7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5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ต่อปี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รวมเป็นจำนวนเงิน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364</w:t>
      </w:r>
      <w:r w:rsidRPr="00E541AD">
        <w:rPr>
          <w:rFonts w:ascii="Angsana New" w:eastAsia="MS Mincho" w:hAnsi="Angsana New"/>
          <w:sz w:val="30"/>
          <w:szCs w:val="30"/>
          <w:cs/>
        </w:rPr>
        <w:t>.</w:t>
      </w:r>
      <w:r w:rsidR="00AA1075" w:rsidRPr="00AA1075">
        <w:rPr>
          <w:rFonts w:ascii="Angsana New" w:eastAsia="MS Mincho" w:hAnsi="Angsana New"/>
          <w:sz w:val="30"/>
          <w:szCs w:val="30"/>
        </w:rPr>
        <w:t>71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ล้านบาท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นับถัดจากวันฟ้องเป็นต้นไป</w:t>
      </w:r>
      <w:r w:rsidRPr="00BF5D0E">
        <w:rPr>
          <w:rFonts w:ascii="Angsana New" w:eastAsia="MS Mincho" w:hAnsi="Angsana New" w:hint="cs"/>
          <w:sz w:val="30"/>
          <w:szCs w:val="30"/>
          <w:cs/>
        </w:rPr>
        <w:t>จนกว่าจำเลยทั้งสองจะชำระเงินเสร็จสิ้น</w:t>
      </w:r>
      <w:r w:rsidRPr="00BF5D0E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554346">
        <w:rPr>
          <w:rFonts w:ascii="Angsana New" w:eastAsia="MS Mincho" w:hAnsi="Angsana New" w:hint="cs"/>
          <w:sz w:val="30"/>
          <w:szCs w:val="30"/>
          <w:cs/>
        </w:rPr>
        <w:t>ทั้งนี้</w:t>
      </w:r>
      <w:r w:rsidRPr="00554346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020065" w:rsidRPr="00554346">
        <w:rPr>
          <w:rFonts w:ascii="Angsana New" w:eastAsia="MS Mincho" w:hAnsi="Angsana New" w:hint="cs"/>
          <w:sz w:val="30"/>
          <w:szCs w:val="30"/>
          <w:cs/>
        </w:rPr>
        <w:t>ปัจจุบันอยู่ระหว่างการสืบพยานซึ่งศาลนัดสืบพยานเพิ่มใน</w:t>
      </w:r>
      <w:r w:rsidR="00BF5D0E" w:rsidRPr="00554346">
        <w:rPr>
          <w:rFonts w:ascii="Angsana New" w:eastAsia="MS Mincho" w:hAnsi="Angsana New" w:hint="cs"/>
          <w:sz w:val="30"/>
          <w:szCs w:val="30"/>
          <w:cs/>
        </w:rPr>
        <w:t xml:space="preserve">วันที่ </w:t>
      </w:r>
      <w:r w:rsidR="00BF5D0E" w:rsidRPr="00554346">
        <w:rPr>
          <w:rFonts w:ascii="Angsana New" w:eastAsia="MS Mincho" w:hAnsi="Angsana New"/>
          <w:sz w:val="30"/>
          <w:szCs w:val="30"/>
        </w:rPr>
        <w:t xml:space="preserve">31 </w:t>
      </w:r>
      <w:r w:rsidR="00BF5D0E" w:rsidRPr="00554346">
        <w:rPr>
          <w:rFonts w:ascii="Angsana New" w:eastAsia="MS Mincho" w:hAnsi="Angsana New" w:hint="cs"/>
          <w:sz w:val="30"/>
          <w:szCs w:val="30"/>
          <w:cs/>
        </w:rPr>
        <w:t xml:space="preserve">ตุลาคม </w:t>
      </w:r>
      <w:r w:rsidR="00BF5D0E" w:rsidRPr="00554346">
        <w:rPr>
          <w:rFonts w:ascii="Angsana New" w:eastAsia="MS Mincho" w:hAnsi="Angsana New"/>
          <w:sz w:val="30"/>
          <w:szCs w:val="30"/>
        </w:rPr>
        <w:t>2565</w:t>
      </w:r>
    </w:p>
    <w:p w14:paraId="662A37C8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CAADF8D" w14:textId="1136783F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ทั้งนี้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บริษัทมิได้กระทำผิดสัญญาตามฟ้องทั้งสามคดี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บริษัทจึงไม่มีหน้าที่ต้องชำระเงินและค่าเสียหาย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และบริษัทอยู่ระหว่างการต่อสู้คดี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ดังนั้น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บริษัทจึงไม่ได้บันทึกค่าเผื่อผลเสียหายที่อาจเกิดขึ้นจากคดีดังกล่าว</w:t>
      </w:r>
    </w:p>
    <w:p w14:paraId="04C525EF" w14:textId="77777777" w:rsidR="00442CA1" w:rsidRPr="00E541AD" w:rsidRDefault="00442CA1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EB15850" w14:textId="77777777" w:rsidR="00E541AD" w:rsidRPr="00442CA1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left" w:pos="450"/>
          <w:tab w:val="left" w:pos="540"/>
          <w:tab w:val="left" w:pos="72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42CA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en-GB"/>
        </w:rPr>
        <w:t>คดีความอื่นๆ</w:t>
      </w:r>
    </w:p>
    <w:p w14:paraId="2495D7D2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385565A" w14:textId="25C9A207" w:rsidR="00E541AD" w:rsidRPr="00E541AD" w:rsidRDefault="00E541AD" w:rsidP="00E541A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E541AD">
        <w:rPr>
          <w:rFonts w:ascii="Angsana New" w:eastAsia="MS Mincho" w:hAnsi="Angsana New" w:hint="cs"/>
          <w:sz w:val="30"/>
          <w:szCs w:val="30"/>
          <w:cs/>
        </w:rPr>
        <w:t>คดีแพ่งเกี่ยวกับการละเมิด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ผิดสัญญา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ผิดคำมั่น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E541AD">
        <w:rPr>
          <w:rFonts w:ascii="Angsana New" w:eastAsia="MS Mincho" w:hAnsi="Angsana New" w:hint="cs"/>
          <w:sz w:val="30"/>
          <w:szCs w:val="30"/>
          <w:cs/>
        </w:rPr>
        <w:t>เรียกค่าเสียหายที่เกิดขึ้นในปี</w:t>
      </w:r>
      <w:r w:rsidRPr="00E541AD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2563</w:t>
      </w:r>
    </w:p>
    <w:p w14:paraId="4D4E83FA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29DA05" w14:textId="670EBC70" w:rsidR="00E541AD" w:rsidRPr="00442CA1" w:rsidRDefault="00E541AD" w:rsidP="004B3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เมื่อวันที่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</w:rPr>
        <w:t>5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</w:rPr>
        <w:t>2563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บริษัทได้รับหมายเรียกและสำเนาคำฟ้องคดีแพ่ง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โดยบริษัทแห่งหนึ่งได้ยื่นฟ้องบริษัทต่อศาลแพ่งในข้อหาผิดสัญญา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ละเมิด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และเรียกค่าเสียหาย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โดยขอให้บริษัทชดใช้ค่าเสียหายเป็น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จำนวนเงินรวม</w:t>
      </w:r>
      <w:r w:rsidR="00442CA1"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</w:rPr>
        <w:t>22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</w:rPr>
        <w:t>94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พร้อมดอกเบี้ยร้อยละ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</w:rPr>
        <w:t>7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</w:rPr>
        <w:t>5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ซึ่งบริษัทและที่ปรึกษากฎหมายของบริษัท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ได้พิจารณาข้อเท็จจริงและหลักฐานที่เกี่ยวข้องแล้วเห็นว่า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บริษัทไม่มีหน้าที่ต้องชำระหนี้ตามฟ้อง</w:t>
      </w:r>
      <w:r w:rsidRPr="00442CA1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รวมถึง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442CA1">
        <w:rPr>
          <w:rFonts w:asciiTheme="majorBidi" w:hAnsiTheme="majorBidi" w:cstheme="majorBidi" w:hint="cs"/>
          <w:sz w:val="30"/>
          <w:szCs w:val="30"/>
          <w:cs/>
          <w:lang w:val="en-GB"/>
        </w:rPr>
        <w:t>สิทธิเรียกร้อ</w:t>
      </w:r>
      <w:r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งของโจทก์ขาดอายุความ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ดังนั้น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บริษัทจึงได้แต่งตั้งทนายความและยื่นคำให้การต่อสู้คดี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รวมถึง</w:t>
      </w:r>
      <w:r w:rsidR="00563DCB" w:rsidRPr="000D1E17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ได้ฟ้องแย้งเรียกเงินคืนจากโจทก์ฐานลาภมิควรได้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จำนวน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0D1E17">
        <w:rPr>
          <w:rFonts w:asciiTheme="majorBidi" w:hAnsiTheme="majorBidi" w:cstheme="majorBidi"/>
          <w:sz w:val="30"/>
          <w:szCs w:val="30"/>
        </w:rPr>
        <w:t>8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0D1E17">
        <w:rPr>
          <w:rFonts w:asciiTheme="majorBidi" w:hAnsiTheme="majorBidi" w:cstheme="majorBidi"/>
          <w:sz w:val="30"/>
          <w:szCs w:val="30"/>
        </w:rPr>
        <w:t>29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ต่อมาเมื่อวันที่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0D1E17">
        <w:rPr>
          <w:rFonts w:asciiTheme="majorBidi" w:hAnsiTheme="majorBidi" w:cstheme="majorBidi"/>
          <w:sz w:val="30"/>
          <w:szCs w:val="30"/>
        </w:rPr>
        <w:t>16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0D1E17">
        <w:rPr>
          <w:rFonts w:asciiTheme="majorBidi" w:hAnsiTheme="majorBidi" w:cstheme="majorBidi"/>
          <w:sz w:val="30"/>
          <w:szCs w:val="30"/>
        </w:rPr>
        <w:t>2565</w:t>
      </w:r>
      <w:r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63DCB" w:rsidRPr="000D1E17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ศาลแพ่งได้มีคำพิพากษาให้บริษัท</w:t>
      </w:r>
      <w:r w:rsidR="00154672" w:rsidRPr="000D1E17">
        <w:rPr>
          <w:rFonts w:asciiTheme="majorBidi" w:hAnsiTheme="majorBidi" w:hint="cs"/>
          <w:sz w:val="30"/>
          <w:szCs w:val="30"/>
          <w:cs/>
          <w:lang w:val="en-GB"/>
        </w:rPr>
        <w:t>ชำระเงินจำนวน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54672" w:rsidRPr="000D1E17">
        <w:rPr>
          <w:rFonts w:asciiTheme="majorBidi" w:hAnsiTheme="majorBidi"/>
          <w:sz w:val="30"/>
          <w:szCs w:val="30"/>
        </w:rPr>
        <w:t>60</w:t>
      </w:r>
      <w:r w:rsidR="00154672" w:rsidRPr="000D1E17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154672" w:rsidRPr="000D1E17">
        <w:rPr>
          <w:rFonts w:asciiTheme="majorBidi" w:hAnsiTheme="majorBidi"/>
          <w:sz w:val="30"/>
          <w:szCs w:val="30"/>
          <w:lang w:val="en-GB"/>
        </w:rPr>
        <w:t>318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>.</w:t>
      </w:r>
      <w:r w:rsidR="00154672" w:rsidRPr="000D1E17">
        <w:rPr>
          <w:rFonts w:asciiTheme="majorBidi" w:hAnsiTheme="majorBidi"/>
          <w:sz w:val="30"/>
          <w:szCs w:val="30"/>
          <w:lang w:val="en-GB"/>
        </w:rPr>
        <w:t>54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54672" w:rsidRPr="000D1E17">
        <w:rPr>
          <w:rFonts w:asciiTheme="majorBidi" w:hAnsiTheme="majorBidi" w:hint="cs"/>
          <w:sz w:val="30"/>
          <w:szCs w:val="30"/>
          <w:cs/>
          <w:lang w:val="en-GB"/>
        </w:rPr>
        <w:t>บาท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54672" w:rsidRPr="000D1E17">
        <w:rPr>
          <w:rFonts w:asciiTheme="majorBidi" w:hAnsiTheme="majorBidi" w:hint="cs"/>
          <w:sz w:val="30"/>
          <w:szCs w:val="30"/>
          <w:cs/>
          <w:lang w:val="en-GB"/>
        </w:rPr>
        <w:t>พร้อมดอกเบี้ยจนกว่าจะชำระเสร็จ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154672" w:rsidRPr="000D1E17">
        <w:rPr>
          <w:rFonts w:asciiTheme="majorBidi" w:hAnsiTheme="majorBidi" w:hint="cs"/>
          <w:sz w:val="30"/>
          <w:szCs w:val="30"/>
          <w:cs/>
          <w:lang w:val="en-GB"/>
        </w:rPr>
        <w:t>จากค่าเสียหายที่โจทก์เรียกร้องจำนวน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54672" w:rsidRPr="000D1E17">
        <w:rPr>
          <w:rFonts w:asciiTheme="majorBidi" w:hAnsiTheme="majorBidi"/>
          <w:sz w:val="30"/>
          <w:szCs w:val="30"/>
          <w:lang w:val="en-GB"/>
        </w:rPr>
        <w:t>22.94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54672" w:rsidRPr="000D1E17">
        <w:rPr>
          <w:rFonts w:asciiTheme="majorBidi" w:hAnsiTheme="majorBidi" w:hint="cs"/>
          <w:sz w:val="30"/>
          <w:szCs w:val="30"/>
          <w:cs/>
          <w:lang w:val="en-GB"/>
        </w:rPr>
        <w:t>ล้านบาท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) </w:t>
      </w:r>
      <w:r w:rsidR="00154672" w:rsidRPr="000D1E17">
        <w:rPr>
          <w:rFonts w:asciiTheme="majorBidi" w:hAnsiTheme="majorBidi" w:hint="cs"/>
          <w:sz w:val="30"/>
          <w:szCs w:val="30"/>
          <w:cs/>
          <w:lang w:val="en-GB"/>
        </w:rPr>
        <w:t>และพิพากษายกฟ้องแย้งของบริษัท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54672" w:rsidRPr="000D1E17">
        <w:rPr>
          <w:rFonts w:asciiTheme="majorBidi" w:hAnsiTheme="majorBidi" w:hint="cs"/>
          <w:sz w:val="30"/>
          <w:szCs w:val="30"/>
          <w:cs/>
          <w:lang w:val="en-GB"/>
        </w:rPr>
        <w:t>อย่างไรก็ตาม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54672" w:rsidRPr="000D1E17">
        <w:rPr>
          <w:rFonts w:asciiTheme="majorBidi" w:hAnsiTheme="majorBidi" w:hint="cs"/>
          <w:sz w:val="30"/>
          <w:szCs w:val="30"/>
          <w:cs/>
          <w:lang w:val="en-GB"/>
        </w:rPr>
        <w:t>คดี</w:t>
      </w:r>
      <w:r w:rsidR="004B3693">
        <w:rPr>
          <w:rFonts w:asciiTheme="majorBidi" w:hAnsiTheme="majorBidi" w:hint="cs"/>
          <w:sz w:val="30"/>
          <w:szCs w:val="30"/>
          <w:cs/>
          <w:lang w:val="en-GB"/>
        </w:rPr>
        <w:t>นี้</w:t>
      </w:r>
      <w:r w:rsidR="00154672" w:rsidRPr="000D1E17">
        <w:rPr>
          <w:rFonts w:asciiTheme="majorBidi" w:hAnsiTheme="majorBidi" w:hint="cs"/>
          <w:sz w:val="30"/>
          <w:szCs w:val="30"/>
          <w:cs/>
          <w:lang w:val="en-GB"/>
        </w:rPr>
        <w:t>ยังไม่ถึงที่สุด</w:t>
      </w:r>
      <w:r w:rsidR="00154672" w:rsidRPr="000D1E17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54672" w:rsidRPr="000D1E17">
        <w:rPr>
          <w:rFonts w:asciiTheme="majorBidi" w:hAnsiTheme="majorBidi" w:hint="cs"/>
          <w:sz w:val="30"/>
          <w:szCs w:val="30"/>
          <w:cs/>
          <w:lang w:val="en-GB"/>
        </w:rPr>
        <w:t>คู่ความฝ่ายที่ไม่เห็นพ้องด้วยกับคำพิพากษาสามารถใช้สิทธิยื่นอุทธรณ์ได้</w:t>
      </w:r>
      <w:r w:rsidR="000D1E17" w:rsidRPr="000D1E17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0D1E17"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โดยโจทก์ยื่นขอขยายระยะเวลาในการยื่นอุทธรณ์</w:t>
      </w:r>
      <w:r w:rsidR="000D1E17"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0D1E17"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ซึ่งศาลอนุญาตให้จนถึงวันที่</w:t>
      </w:r>
      <w:r w:rsidR="004B3693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D1E17" w:rsidRPr="000D1E17">
        <w:rPr>
          <w:rFonts w:asciiTheme="majorBidi" w:hAnsiTheme="majorBidi" w:cstheme="majorBidi"/>
          <w:sz w:val="30"/>
          <w:szCs w:val="30"/>
          <w:lang w:val="en-GB"/>
        </w:rPr>
        <w:t>1</w:t>
      </w:r>
      <w:r w:rsidR="004B3693">
        <w:rPr>
          <w:rFonts w:asciiTheme="majorBidi" w:hAnsiTheme="majorBidi" w:cstheme="majorBidi"/>
          <w:sz w:val="30"/>
          <w:szCs w:val="30"/>
        </w:rPr>
        <w:t>5</w:t>
      </w:r>
      <w:r w:rsidR="000D1E17" w:rsidRPr="000D1E17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D1E17" w:rsidRPr="000D1E17">
        <w:rPr>
          <w:rFonts w:asciiTheme="majorBidi" w:hAnsiTheme="majorBidi" w:cstheme="majorBidi" w:hint="cs"/>
          <w:sz w:val="30"/>
          <w:szCs w:val="30"/>
          <w:cs/>
          <w:lang w:val="en-GB"/>
        </w:rPr>
        <w:t>สิงหาคม</w:t>
      </w:r>
      <w:r w:rsidR="000D1E17" w:rsidRPr="000D1E17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0D1E17" w:rsidRPr="000D1E17">
        <w:rPr>
          <w:rFonts w:asciiTheme="majorBidi" w:hAnsiTheme="majorBidi" w:cstheme="majorBidi"/>
          <w:sz w:val="30"/>
          <w:szCs w:val="30"/>
          <w:lang w:val="en-GB"/>
        </w:rPr>
        <w:t>2565</w:t>
      </w:r>
    </w:p>
    <w:p w14:paraId="589DE79A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58C3F3B" w14:textId="77777777" w:rsidR="00442CA1" w:rsidRDefault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MS Mincho" w:hAnsi="Angsana New"/>
          <w:sz w:val="30"/>
          <w:szCs w:val="30"/>
          <w:cs/>
        </w:rPr>
      </w:pPr>
      <w:r>
        <w:rPr>
          <w:rFonts w:ascii="Angsana New" w:eastAsia="MS Mincho" w:hAnsi="Angsana New"/>
          <w:sz w:val="30"/>
          <w:szCs w:val="30"/>
          <w:cs/>
        </w:rPr>
        <w:br w:type="page"/>
      </w:r>
    </w:p>
    <w:p w14:paraId="3CCAED77" w14:textId="6F3F2C1D" w:rsidR="00E541AD" w:rsidRPr="00634BBC" w:rsidRDefault="00E541AD" w:rsidP="00634BB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34BBC">
        <w:rPr>
          <w:rFonts w:ascii="Angsana New" w:eastAsia="MS Mincho" w:hAnsi="Angsana New" w:hint="cs"/>
          <w:sz w:val="30"/>
          <w:szCs w:val="30"/>
          <w:cs/>
        </w:rPr>
        <w:lastRenderedPageBreak/>
        <w:t>คดีแพ่งเกี่ยวกับการละเมิด</w:t>
      </w:r>
      <w:r w:rsidRPr="00634BB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34BBC">
        <w:rPr>
          <w:rFonts w:ascii="Angsana New" w:eastAsia="MS Mincho" w:hAnsi="Angsana New" w:hint="cs"/>
          <w:sz w:val="30"/>
          <w:szCs w:val="30"/>
          <w:cs/>
        </w:rPr>
        <w:t>ผิดสัญญา</w:t>
      </w:r>
      <w:r w:rsidRPr="00634BB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34BBC">
        <w:rPr>
          <w:rFonts w:ascii="Angsana New" w:eastAsia="MS Mincho" w:hAnsi="Angsana New" w:hint="cs"/>
          <w:sz w:val="30"/>
          <w:szCs w:val="30"/>
          <w:cs/>
        </w:rPr>
        <w:t>ผิดคำมั่น</w:t>
      </w:r>
      <w:r w:rsidRPr="00634BBC">
        <w:rPr>
          <w:rFonts w:ascii="Angsana New" w:eastAsia="MS Mincho" w:hAnsi="Angsana New"/>
          <w:sz w:val="30"/>
          <w:szCs w:val="30"/>
          <w:cs/>
        </w:rPr>
        <w:t xml:space="preserve"> </w:t>
      </w:r>
      <w:r w:rsidRPr="00634BBC">
        <w:rPr>
          <w:rFonts w:ascii="Angsana New" w:eastAsia="MS Mincho" w:hAnsi="Angsana New" w:hint="cs"/>
          <w:sz w:val="30"/>
          <w:szCs w:val="30"/>
          <w:cs/>
        </w:rPr>
        <w:t>เรียกค่าเสียหายที่เกิดขึ้นในปี</w:t>
      </w:r>
      <w:r w:rsidRPr="00634BBC">
        <w:rPr>
          <w:rFonts w:ascii="Angsana New" w:eastAsia="MS Mincho" w:hAnsi="Angsana New"/>
          <w:sz w:val="30"/>
          <w:szCs w:val="30"/>
          <w:cs/>
        </w:rPr>
        <w:t xml:space="preserve"> </w:t>
      </w:r>
      <w:r w:rsidR="00AA1075" w:rsidRPr="00AA1075">
        <w:rPr>
          <w:rFonts w:ascii="Angsana New" w:eastAsia="MS Mincho" w:hAnsi="Angsana New"/>
          <w:sz w:val="30"/>
          <w:szCs w:val="30"/>
        </w:rPr>
        <w:t>2564</w:t>
      </w:r>
    </w:p>
    <w:p w14:paraId="5004C4FF" w14:textId="77777777" w:rsidR="00E541AD" w:rsidRPr="00E541AD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2065183" w14:textId="4ADEB9FE" w:rsidR="00E541AD" w:rsidRPr="00442CA1" w:rsidRDefault="00E541AD" w:rsidP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เมื่อวันที่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28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มิถุนายน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บริษัทได้รับหมายเรียกและสำเนาคำฟ้องคดีแพ่ง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โดยบริษัทแห่งหนึ่งได้ยื่นฟ้องบริษัทต่อศาลแพ่งในข้อหาละเมิด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ผิดสัญญา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ผิดคำมั่น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และเรียกค่าเสียหาย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โดยขอให้บริษัทชดใช้ค่าเสียหายเป็นจำนวนเงินรวม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449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77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ล้านบาท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พร้อมดอกเบี้ยร้อยละ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ซึ่งบริษัทและที่ปรึกษากฎหมายของบริษัทได้พิจารณาข้อเท็จจริงและหลักฐานที่เกี่ยวข้องแล้ว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เห็นว่าประเด็นแห่งคดีนี้เป็นประเด็นเดียวกับคดีที่บริษัทเคยยื่นฟ้องบริษัทดังกล่าว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และบริษัทไม่ได้กระทำละเมิดและผิดสัญญาต่อโจทก์ตามที่กล่าวอ้างในฟ้อง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ดังนั้น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บริษัทจึงได้แต่งตั้งทนายความและยื่นคำให้การต่อสู้คดี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ต่อมาเมื่อวันที่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21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มีนาคม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442CA1">
        <w:rPr>
          <w:rFonts w:asciiTheme="majorBidi" w:hAnsiTheme="majorBidi" w:cstheme="majorBidi"/>
          <w:sz w:val="30"/>
          <w:szCs w:val="30"/>
          <w:lang w:val="en-GB"/>
        </w:rPr>
        <w:t>2565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ศาลแพ่งได้มี</w:t>
      </w:r>
      <w:r w:rsidR="00563DCB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คำพิพากษายกฟ้อง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อย่างไรก็ตาม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Pr="00E541AD">
        <w:rPr>
          <w:rFonts w:asciiTheme="majorBidi" w:hAnsiTheme="majorBidi" w:cstheme="majorBidi" w:hint="cs"/>
          <w:sz w:val="30"/>
          <w:szCs w:val="30"/>
          <w:cs/>
          <w:lang w:val="en-GB"/>
        </w:rPr>
        <w:t>คดียังไม่ถึงที่สุด</w:t>
      </w:r>
      <w:r w:rsidRPr="00E541AD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B3693" w:rsidRPr="004B3693">
        <w:rPr>
          <w:rFonts w:asciiTheme="majorBidi" w:hAnsiTheme="majorBidi" w:hint="cs"/>
          <w:sz w:val="30"/>
          <w:szCs w:val="30"/>
          <w:cs/>
          <w:lang w:val="en-GB"/>
        </w:rPr>
        <w:t>เนื่องจากทั้งโจทก์และบริษัทได้ใช้สิทธิยื่นอุทธรณ์เมื่อวันที่</w:t>
      </w:r>
      <w:r w:rsidR="004B3693" w:rsidRPr="004B369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B3693">
        <w:rPr>
          <w:rFonts w:asciiTheme="majorBidi" w:hAnsiTheme="majorBidi"/>
          <w:sz w:val="30"/>
          <w:szCs w:val="30"/>
        </w:rPr>
        <w:t>21</w:t>
      </w:r>
      <w:r w:rsidR="004B3693" w:rsidRPr="004B369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B3693" w:rsidRPr="004B3693">
        <w:rPr>
          <w:rFonts w:asciiTheme="majorBidi" w:hAnsiTheme="majorBidi" w:hint="cs"/>
          <w:sz w:val="30"/>
          <w:szCs w:val="30"/>
          <w:cs/>
          <w:lang w:val="en-GB"/>
        </w:rPr>
        <w:t>พฤษภาคม</w:t>
      </w:r>
      <w:r w:rsidR="004B3693" w:rsidRPr="004B369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B3693">
        <w:rPr>
          <w:rFonts w:asciiTheme="majorBidi" w:hAnsiTheme="majorBidi"/>
          <w:sz w:val="30"/>
          <w:szCs w:val="30"/>
          <w:lang w:val="en-GB"/>
        </w:rPr>
        <w:t>2565</w:t>
      </w:r>
      <w:r w:rsidR="004B3693" w:rsidRPr="004B369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B3693" w:rsidRPr="004B3693">
        <w:rPr>
          <w:rFonts w:asciiTheme="majorBidi" w:hAnsiTheme="majorBidi" w:hint="cs"/>
          <w:sz w:val="30"/>
          <w:szCs w:val="30"/>
          <w:cs/>
          <w:lang w:val="en-GB"/>
        </w:rPr>
        <w:t>และ</w:t>
      </w:r>
      <w:r w:rsidR="004B3693" w:rsidRPr="004B369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B3693">
        <w:rPr>
          <w:rFonts w:asciiTheme="majorBidi" w:hAnsiTheme="majorBidi"/>
          <w:sz w:val="30"/>
          <w:szCs w:val="30"/>
          <w:lang w:val="en-GB"/>
        </w:rPr>
        <w:t>20</w:t>
      </w:r>
      <w:r w:rsidR="004B3693" w:rsidRPr="004B369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B3693" w:rsidRPr="004B3693">
        <w:rPr>
          <w:rFonts w:asciiTheme="majorBidi" w:hAnsiTheme="majorBidi" w:hint="cs"/>
          <w:sz w:val="30"/>
          <w:szCs w:val="30"/>
          <w:cs/>
          <w:lang w:val="en-GB"/>
        </w:rPr>
        <w:t>พฤษภาคม</w:t>
      </w:r>
      <w:r w:rsidR="004B3693" w:rsidRPr="004B369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B3693">
        <w:rPr>
          <w:rFonts w:asciiTheme="majorBidi" w:hAnsiTheme="majorBidi"/>
          <w:sz w:val="30"/>
          <w:szCs w:val="30"/>
          <w:lang w:val="en-GB"/>
        </w:rPr>
        <w:t>2565</w:t>
      </w:r>
      <w:r w:rsidR="004B3693" w:rsidRPr="004B3693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4B3693" w:rsidRPr="004B3693">
        <w:rPr>
          <w:rFonts w:asciiTheme="majorBidi" w:hAnsiTheme="majorBidi" w:hint="cs"/>
          <w:sz w:val="30"/>
          <w:szCs w:val="30"/>
          <w:cs/>
          <w:lang w:val="en-GB"/>
        </w:rPr>
        <w:t>ตามลำดับ</w:t>
      </w:r>
    </w:p>
    <w:p w14:paraId="2771F77E" w14:textId="77777777" w:rsidR="00E541AD" w:rsidRPr="005C30F0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85FCD28" w14:textId="5D13174E" w:rsidR="00A16D12" w:rsidRPr="00F72C94" w:rsidRDefault="00A16D12" w:rsidP="00A16D12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F72C94">
        <w:rPr>
          <w:rFonts w:asciiTheme="majorBidi" w:hAnsiTheme="majorBidi" w:cstheme="majorBidi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E4E71E4" w14:textId="77777777" w:rsidR="00A16D12" w:rsidRPr="00020065" w:rsidRDefault="00A16D12" w:rsidP="00A16D12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  <w:highlight w:val="yellow"/>
        </w:rPr>
      </w:pPr>
    </w:p>
    <w:p w14:paraId="3CFDCE5C" w14:textId="0BC4C76A" w:rsidR="006D5A90" w:rsidRPr="00020065" w:rsidRDefault="00FF4101" w:rsidP="00FF4101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eastAsia="MS Mincho" w:hAnsi="Angsana New"/>
          <w:spacing w:val="-4"/>
          <w:sz w:val="30"/>
          <w:szCs w:val="30"/>
          <w:highlight w:val="yellow"/>
        </w:rPr>
      </w:pPr>
      <w:r w:rsidRPr="00F72C94">
        <w:rPr>
          <w:rFonts w:ascii="Angsana New" w:eastAsia="MS Mincho" w:hAnsi="Angsana New" w:hint="cs"/>
          <w:spacing w:val="-4"/>
          <w:sz w:val="30"/>
          <w:szCs w:val="30"/>
          <w:cs/>
        </w:rPr>
        <w:t>ในการประชุมคณะกรรมการบริษัทเมื่อวันที่</w:t>
      </w:r>
      <w:r w:rsidRPr="00F72C94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F72C94" w:rsidRPr="00F72C94">
        <w:rPr>
          <w:rFonts w:ascii="Angsana New" w:eastAsia="MS Mincho" w:hAnsi="Angsana New"/>
          <w:spacing w:val="-4"/>
          <w:sz w:val="30"/>
          <w:szCs w:val="30"/>
        </w:rPr>
        <w:t>9</w:t>
      </w:r>
      <w:r w:rsidRPr="00F72C9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F72C94">
        <w:rPr>
          <w:rFonts w:ascii="Angsana New" w:eastAsia="MS Mincho" w:hAnsi="Angsana New" w:hint="cs"/>
          <w:spacing w:val="-4"/>
          <w:sz w:val="30"/>
          <w:szCs w:val="30"/>
          <w:cs/>
        </w:rPr>
        <w:t>สิงหาคม</w:t>
      </w:r>
      <w:r w:rsidRPr="00F72C94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F72C94" w:rsidRPr="00F72C94">
        <w:rPr>
          <w:rFonts w:ascii="Angsana New" w:eastAsia="MS Mincho" w:hAnsi="Angsana New"/>
          <w:spacing w:val="-4"/>
          <w:sz w:val="30"/>
          <w:szCs w:val="30"/>
        </w:rPr>
        <w:t>2565</w:t>
      </w:r>
      <w:r w:rsidRPr="00F72C94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F72C94">
        <w:rPr>
          <w:rFonts w:ascii="Angsana New" w:eastAsia="MS Mincho" w:hAnsi="Angsana New" w:hint="cs"/>
          <w:spacing w:val="-4"/>
          <w:sz w:val="30"/>
          <w:szCs w:val="30"/>
          <w:cs/>
        </w:rPr>
        <w:t>ที่ประชุมได้มีมติอนุมัติการจ่ายเงินปันผลระหว่างกาล</w:t>
      </w:r>
      <w:r w:rsidR="003539CA">
        <w:rPr>
          <w:rFonts w:ascii="Angsana New" w:eastAsia="MS Mincho" w:hAnsi="Angsana New"/>
          <w:spacing w:val="-4"/>
          <w:sz w:val="30"/>
          <w:szCs w:val="30"/>
        </w:rPr>
        <w:br/>
      </w:r>
      <w:r w:rsidRPr="00F72C94">
        <w:rPr>
          <w:rFonts w:ascii="Angsana New" w:eastAsia="MS Mincho" w:hAnsi="Angsana New" w:hint="cs"/>
          <w:spacing w:val="-4"/>
          <w:sz w:val="30"/>
          <w:szCs w:val="30"/>
          <w:cs/>
        </w:rPr>
        <w:t>ปี</w:t>
      </w:r>
      <w:r w:rsidRPr="00F72C94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F72C94" w:rsidRPr="00BA688C">
        <w:rPr>
          <w:rFonts w:ascii="Angsana New" w:eastAsia="MS Mincho" w:hAnsi="Angsana New"/>
          <w:spacing w:val="-4"/>
          <w:sz w:val="30"/>
          <w:szCs w:val="30"/>
        </w:rPr>
        <w:t>2565</w:t>
      </w:r>
      <w:r w:rsidRPr="00BA688C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A688C">
        <w:rPr>
          <w:rFonts w:ascii="Angsana New" w:eastAsia="MS Mincho" w:hAnsi="Angsana New" w:hint="cs"/>
          <w:spacing w:val="-4"/>
          <w:sz w:val="30"/>
          <w:szCs w:val="30"/>
          <w:cs/>
        </w:rPr>
        <w:t>ในอัตราหุ้นละ</w:t>
      </w:r>
      <w:r w:rsidRPr="00BA688C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BA688C" w:rsidRPr="00BA688C">
        <w:rPr>
          <w:rFonts w:ascii="Angsana New" w:eastAsia="MS Mincho" w:hAnsi="Angsana New"/>
          <w:spacing w:val="-4"/>
          <w:sz w:val="30"/>
          <w:szCs w:val="30"/>
        </w:rPr>
        <w:t>0.25</w:t>
      </w:r>
      <w:r w:rsidRPr="00BA688C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BA688C">
        <w:rPr>
          <w:rFonts w:ascii="Angsana New" w:eastAsia="MS Mincho" w:hAnsi="Angsana New" w:hint="cs"/>
          <w:spacing w:val="-4"/>
          <w:sz w:val="30"/>
          <w:szCs w:val="30"/>
          <w:cs/>
        </w:rPr>
        <w:t>บาท</w:t>
      </w:r>
      <w:r w:rsidRPr="00BA688C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A688C">
        <w:rPr>
          <w:rFonts w:ascii="Angsana New" w:eastAsia="MS Mincho" w:hAnsi="Angsana New" w:hint="cs"/>
          <w:spacing w:val="-4"/>
          <w:sz w:val="30"/>
          <w:szCs w:val="30"/>
          <w:cs/>
        </w:rPr>
        <w:t>เป็นจำนวนเงิน</w:t>
      </w:r>
      <w:r w:rsidRPr="00BA688C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BA688C" w:rsidRPr="00BA688C">
        <w:rPr>
          <w:rFonts w:ascii="Angsana New" w:eastAsia="MS Mincho" w:hAnsi="Angsana New"/>
          <w:spacing w:val="-4"/>
          <w:sz w:val="30"/>
          <w:szCs w:val="30"/>
        </w:rPr>
        <w:t>255.92</w:t>
      </w:r>
      <w:r w:rsidR="009D743D" w:rsidRPr="00BA688C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Pr="00BA688C">
        <w:rPr>
          <w:rFonts w:ascii="Angsana New" w:eastAsia="MS Mincho" w:hAnsi="Angsana New" w:hint="cs"/>
          <w:spacing w:val="-4"/>
          <w:sz w:val="30"/>
          <w:szCs w:val="30"/>
          <w:cs/>
        </w:rPr>
        <w:t>ล้านบาท</w:t>
      </w:r>
      <w:r w:rsidRPr="00BA688C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Pr="00BA688C">
        <w:rPr>
          <w:rFonts w:ascii="Angsana New" w:eastAsia="MS Mincho" w:hAnsi="Angsana New" w:hint="cs"/>
          <w:spacing w:val="-4"/>
          <w:sz w:val="30"/>
          <w:szCs w:val="30"/>
          <w:cs/>
        </w:rPr>
        <w:t>เงินปันผลดังกล่าวจะจ่ายให้แก่ผู้ถือหุ้นใน</w:t>
      </w:r>
      <w:r w:rsidR="00F72C94" w:rsidRPr="00BA688C">
        <w:rPr>
          <w:rFonts w:ascii="Angsana New" w:eastAsia="MS Mincho" w:hAnsi="Angsana New" w:hint="cs"/>
          <w:spacing w:val="-4"/>
          <w:sz w:val="30"/>
          <w:szCs w:val="30"/>
          <w:cs/>
        </w:rPr>
        <w:t>วันที่</w:t>
      </w:r>
      <w:r w:rsidR="00BA688C">
        <w:rPr>
          <w:rFonts w:ascii="Angsana New" w:eastAsia="MS Mincho" w:hAnsi="Angsana New"/>
          <w:spacing w:val="-4"/>
          <w:sz w:val="30"/>
          <w:szCs w:val="30"/>
        </w:rPr>
        <w:br/>
      </w:r>
      <w:r w:rsidR="00F72C94" w:rsidRPr="00BA688C">
        <w:rPr>
          <w:rFonts w:ascii="Angsana New" w:eastAsia="MS Mincho" w:hAnsi="Angsana New"/>
          <w:spacing w:val="-4"/>
          <w:sz w:val="30"/>
          <w:szCs w:val="30"/>
        </w:rPr>
        <w:t>6</w:t>
      </w:r>
      <w:r w:rsidRPr="00F72C94">
        <w:rPr>
          <w:rFonts w:ascii="Angsana New" w:eastAsia="MS Mincho" w:hAnsi="Angsana New"/>
          <w:spacing w:val="-4"/>
          <w:sz w:val="30"/>
          <w:szCs w:val="30"/>
          <w:cs/>
        </w:rPr>
        <w:t xml:space="preserve"> </w:t>
      </w:r>
      <w:r w:rsidR="00F72C94" w:rsidRPr="00F72C94">
        <w:rPr>
          <w:rFonts w:ascii="Angsana New" w:eastAsia="MS Mincho" w:hAnsi="Angsana New" w:hint="cs"/>
          <w:spacing w:val="-4"/>
          <w:sz w:val="30"/>
          <w:szCs w:val="30"/>
          <w:cs/>
        </w:rPr>
        <w:t>กันยายน</w:t>
      </w:r>
      <w:r w:rsidRPr="00F72C94">
        <w:rPr>
          <w:rFonts w:ascii="Angsana New" w:eastAsia="MS Mincho" w:hAnsi="Angsana New"/>
          <w:spacing w:val="-4"/>
          <w:sz w:val="30"/>
          <w:szCs w:val="30"/>
        </w:rPr>
        <w:t xml:space="preserve"> </w:t>
      </w:r>
      <w:r w:rsidR="00F72C94" w:rsidRPr="00F72C94">
        <w:rPr>
          <w:rFonts w:ascii="Angsana New" w:eastAsia="MS Mincho" w:hAnsi="Angsana New"/>
          <w:spacing w:val="-4"/>
          <w:sz w:val="30"/>
          <w:szCs w:val="30"/>
        </w:rPr>
        <w:t>2565</w:t>
      </w:r>
    </w:p>
    <w:sectPr w:rsidR="006D5A90" w:rsidRPr="00020065" w:rsidSect="00660BE9">
      <w:headerReference w:type="default" r:id="rId25"/>
      <w:footerReference w:type="default" r:id="rId26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F781A" w14:textId="77777777" w:rsidR="00FD1E12" w:rsidRDefault="00FD1E12" w:rsidP="004956B4">
      <w:r>
        <w:separator/>
      </w:r>
    </w:p>
  </w:endnote>
  <w:endnote w:type="continuationSeparator" w:id="0">
    <w:p w14:paraId="25E0F064" w14:textId="77777777" w:rsidR="00FD1E12" w:rsidRDefault="00FD1E12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3B7B1" w14:textId="77777777" w:rsidR="000473FD" w:rsidRDefault="000473F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07D4" w14:textId="281C6016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="00AA1075" w:rsidRPr="00AA1075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0FDD" w14:textId="69C80D6D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518FB" w14:textId="77777777" w:rsidR="00FD1E12" w:rsidRDefault="00FD1E12" w:rsidP="004956B4">
      <w:r>
        <w:separator/>
      </w:r>
    </w:p>
  </w:footnote>
  <w:footnote w:type="continuationSeparator" w:id="0">
    <w:p w14:paraId="7D891FDB" w14:textId="77777777" w:rsidR="00FD1E12" w:rsidRDefault="00FD1E12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0004B7" w14:textId="77777777" w:rsidR="000473FD" w:rsidRDefault="000473F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6A1D1BF" w14:textId="5DEACD73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มิถุนายน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9429C54" w14:textId="79A429DF" w:rsidR="00A746EE" w:rsidRPr="00A1685D" w:rsidRDefault="00A746EE" w:rsidP="005F0C29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A1685D"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 w:rsidR="00A1685D"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="00A1685D"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มิถุนายน</w:t>
    </w:r>
    <w:r w:rsidR="00A1685D"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 w:bidi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11B7397" w14:textId="7A6BDF2E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มิถุนายน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4078725" w14:textId="64F369CB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มิถุนายน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A3E6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428B17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7DED7B5" w14:textId="3619F9B6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มิถุนายน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BD1DBF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5449570" w14:textId="7CAD4EC3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และงวดหกเดือน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มิถุนายน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8E1EFB0" w14:textId="752A2010" w:rsidR="00A1685D" w:rsidRPr="00A1685D" w:rsidRDefault="00A1685D" w:rsidP="00A1685D">
    <w:pPr>
      <w:pStyle w:val="acctmainheading"/>
      <w:spacing w:after="0" w:line="240" w:lineRule="atLeast"/>
      <w:rPr>
        <w:rFonts w:ascii="Angsana New" w:hAnsi="Angsana New"/>
        <w:bCs/>
        <w:sz w:val="32"/>
        <w:szCs w:val="32"/>
        <w:lang w:val="en-US" w:bidi="th-TH"/>
      </w:rPr>
    </w:pPr>
    <w:r w:rsidRPr="00A1685D"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สิ้นสุดวันที่ </w:t>
    </w:r>
    <w:r w:rsidR="00AA1075" w:rsidRPr="00AA1075">
      <w:rPr>
        <w:rFonts w:ascii="Angsana New" w:hAnsi="Angsana New"/>
        <w:bCs/>
        <w:sz w:val="32"/>
        <w:szCs w:val="32"/>
        <w:lang w:val="en-US" w:bidi="th-TH"/>
      </w:rPr>
      <w:t>30</w:t>
    </w:r>
    <w:r w:rsidRPr="00A1685D">
      <w:rPr>
        <w:rFonts w:ascii="Angsana New" w:hAnsi="Angsana New" w:hint="cs"/>
        <w:bCs/>
        <w:sz w:val="32"/>
        <w:szCs w:val="32"/>
        <w:cs/>
        <w:lang w:val="en-US" w:bidi="th-TH"/>
      </w:rPr>
      <w:t xml:space="preserve"> มิถุนายน</w:t>
    </w:r>
    <w:r w:rsidRPr="00A1685D">
      <w:rPr>
        <w:rFonts w:ascii="Angsana New" w:hAnsi="Angsana New"/>
        <w:bCs/>
        <w:sz w:val="32"/>
        <w:szCs w:val="32"/>
        <w:cs/>
        <w:lang w:val="en-US" w:bidi="th-TH"/>
      </w:rPr>
      <w:t xml:space="preserve"> </w:t>
    </w:r>
    <w:r w:rsidR="00AA1075" w:rsidRPr="00AA1075">
      <w:rPr>
        <w:rFonts w:ascii="Angsana New" w:hAnsi="Angsana New" w:hint="cs"/>
        <w:bCs/>
        <w:sz w:val="32"/>
        <w:szCs w:val="32"/>
        <w:lang w:val="en-US" w:bidi="th-TH"/>
      </w:rPr>
      <w:t>256</w:t>
    </w:r>
    <w:r w:rsidR="00AA1075" w:rsidRPr="00AA1075">
      <w:rPr>
        <w:rFonts w:ascii="Angsana New" w:hAnsi="Angsana New"/>
        <w:bCs/>
        <w:sz w:val="32"/>
        <w:szCs w:val="32"/>
        <w:lang w:val="en-US"/>
      </w:rPr>
      <w:t>5</w:t>
    </w:r>
    <w:r w:rsidRPr="00A1685D">
      <w:rPr>
        <w:rFonts w:ascii="Angsana New" w:hAnsi="Angsana New"/>
        <w:bCs/>
        <w:sz w:val="32"/>
        <w:szCs w:val="32"/>
        <w:lang w:val="en-US"/>
      </w:rPr>
      <w:t xml:space="preserve"> </w:t>
    </w:r>
    <w:r w:rsidRPr="00A1685D"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8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2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2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2"/>
  </w:num>
  <w:num w:numId="12">
    <w:abstractNumId w:val="18"/>
  </w:num>
  <w:num w:numId="13">
    <w:abstractNumId w:val="29"/>
  </w:num>
  <w:num w:numId="14">
    <w:abstractNumId w:val="21"/>
  </w:num>
  <w:num w:numId="15">
    <w:abstractNumId w:val="24"/>
  </w:num>
  <w:num w:numId="16">
    <w:abstractNumId w:val="30"/>
  </w:num>
  <w:num w:numId="17">
    <w:abstractNumId w:val="32"/>
  </w:num>
  <w:num w:numId="18">
    <w:abstractNumId w:val="16"/>
  </w:num>
  <w:num w:numId="19">
    <w:abstractNumId w:val="28"/>
  </w:num>
  <w:num w:numId="20">
    <w:abstractNumId w:val="12"/>
  </w:num>
  <w:num w:numId="21">
    <w:abstractNumId w:val="13"/>
  </w:num>
  <w:num w:numId="22">
    <w:abstractNumId w:val="33"/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27"/>
  </w:num>
  <w:num w:numId="27">
    <w:abstractNumId w:val="19"/>
  </w:num>
  <w:num w:numId="28">
    <w:abstractNumId w:val="25"/>
  </w:num>
  <w:num w:numId="29">
    <w:abstractNumId w:val="26"/>
  </w:num>
  <w:num w:numId="30">
    <w:abstractNumId w:val="14"/>
  </w:num>
  <w:num w:numId="31">
    <w:abstractNumId w:val="31"/>
  </w:num>
  <w:num w:numId="32">
    <w:abstractNumId w:val="10"/>
  </w:num>
  <w:num w:numId="33">
    <w:abstractNumId w:val="17"/>
  </w:num>
  <w:num w:numId="34">
    <w:abstractNumId w:val="15"/>
  </w:num>
  <w:num w:numId="3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</w:num>
  <w:num w:numId="37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4D"/>
    <w:rsid w:val="00003271"/>
    <w:rsid w:val="000032FE"/>
    <w:rsid w:val="000033D8"/>
    <w:rsid w:val="000035FE"/>
    <w:rsid w:val="00003AE6"/>
    <w:rsid w:val="00003CF4"/>
    <w:rsid w:val="00004320"/>
    <w:rsid w:val="0000493D"/>
    <w:rsid w:val="00004C4B"/>
    <w:rsid w:val="00004C9A"/>
    <w:rsid w:val="00004ECF"/>
    <w:rsid w:val="000063D3"/>
    <w:rsid w:val="00007982"/>
    <w:rsid w:val="00007BFE"/>
    <w:rsid w:val="00007C5F"/>
    <w:rsid w:val="00007E44"/>
    <w:rsid w:val="000102DC"/>
    <w:rsid w:val="000103ED"/>
    <w:rsid w:val="0001078B"/>
    <w:rsid w:val="00010D91"/>
    <w:rsid w:val="00011892"/>
    <w:rsid w:val="00011F96"/>
    <w:rsid w:val="00011F9B"/>
    <w:rsid w:val="00012EF6"/>
    <w:rsid w:val="00013058"/>
    <w:rsid w:val="00013106"/>
    <w:rsid w:val="000132EA"/>
    <w:rsid w:val="0001342C"/>
    <w:rsid w:val="00013704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A8"/>
    <w:rsid w:val="000169B6"/>
    <w:rsid w:val="000175DD"/>
    <w:rsid w:val="00020065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877"/>
    <w:rsid w:val="00025985"/>
    <w:rsid w:val="0002670E"/>
    <w:rsid w:val="000268D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60F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19B"/>
    <w:rsid w:val="000436CA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AB2"/>
    <w:rsid w:val="00046AFC"/>
    <w:rsid w:val="000473FD"/>
    <w:rsid w:val="000474BB"/>
    <w:rsid w:val="00047623"/>
    <w:rsid w:val="00047668"/>
    <w:rsid w:val="000479BE"/>
    <w:rsid w:val="000505EB"/>
    <w:rsid w:val="00050948"/>
    <w:rsid w:val="00050F6E"/>
    <w:rsid w:val="0005120D"/>
    <w:rsid w:val="00051491"/>
    <w:rsid w:val="00051C2F"/>
    <w:rsid w:val="0005253B"/>
    <w:rsid w:val="000528F1"/>
    <w:rsid w:val="00052BA3"/>
    <w:rsid w:val="00053597"/>
    <w:rsid w:val="00053C09"/>
    <w:rsid w:val="00054218"/>
    <w:rsid w:val="000544D8"/>
    <w:rsid w:val="000549B7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50E9"/>
    <w:rsid w:val="00065407"/>
    <w:rsid w:val="000656E1"/>
    <w:rsid w:val="00065ADE"/>
    <w:rsid w:val="00065C80"/>
    <w:rsid w:val="00065E35"/>
    <w:rsid w:val="00066288"/>
    <w:rsid w:val="000668C4"/>
    <w:rsid w:val="00066D73"/>
    <w:rsid w:val="00066EE2"/>
    <w:rsid w:val="00066FB0"/>
    <w:rsid w:val="00067D22"/>
    <w:rsid w:val="000701A9"/>
    <w:rsid w:val="00070327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8FB"/>
    <w:rsid w:val="000A0B6F"/>
    <w:rsid w:val="000A0C84"/>
    <w:rsid w:val="000A0D7E"/>
    <w:rsid w:val="000A0EA3"/>
    <w:rsid w:val="000A1095"/>
    <w:rsid w:val="000A1623"/>
    <w:rsid w:val="000A18E6"/>
    <w:rsid w:val="000A2058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C5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E74"/>
    <w:rsid w:val="000B0F8E"/>
    <w:rsid w:val="000B17A0"/>
    <w:rsid w:val="000B1A29"/>
    <w:rsid w:val="000B1B44"/>
    <w:rsid w:val="000B1C74"/>
    <w:rsid w:val="000B1F21"/>
    <w:rsid w:val="000B1F9F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3E75"/>
    <w:rsid w:val="000C3E8B"/>
    <w:rsid w:val="000C43C7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17"/>
    <w:rsid w:val="000D1E7D"/>
    <w:rsid w:val="000D243E"/>
    <w:rsid w:val="000D251D"/>
    <w:rsid w:val="000D2CE3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F92"/>
    <w:rsid w:val="000E1FBF"/>
    <w:rsid w:val="000E295F"/>
    <w:rsid w:val="000E2B53"/>
    <w:rsid w:val="000E2CC0"/>
    <w:rsid w:val="000E3CD1"/>
    <w:rsid w:val="000E409E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9CA"/>
    <w:rsid w:val="000F61B0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0C9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2190"/>
    <w:rsid w:val="00132F79"/>
    <w:rsid w:val="001330E2"/>
    <w:rsid w:val="001336FA"/>
    <w:rsid w:val="00133B1F"/>
    <w:rsid w:val="00133F1E"/>
    <w:rsid w:val="001341DF"/>
    <w:rsid w:val="00134415"/>
    <w:rsid w:val="00134F3C"/>
    <w:rsid w:val="0013526B"/>
    <w:rsid w:val="00135361"/>
    <w:rsid w:val="001357DA"/>
    <w:rsid w:val="00135948"/>
    <w:rsid w:val="00135BB2"/>
    <w:rsid w:val="00135F65"/>
    <w:rsid w:val="00136131"/>
    <w:rsid w:val="00136668"/>
    <w:rsid w:val="001372E4"/>
    <w:rsid w:val="00137742"/>
    <w:rsid w:val="00137780"/>
    <w:rsid w:val="00137CFC"/>
    <w:rsid w:val="00137FC8"/>
    <w:rsid w:val="001400ED"/>
    <w:rsid w:val="00140F4D"/>
    <w:rsid w:val="00140FB7"/>
    <w:rsid w:val="001415DC"/>
    <w:rsid w:val="0014167B"/>
    <w:rsid w:val="001419CF"/>
    <w:rsid w:val="00141FAE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72"/>
    <w:rsid w:val="001546DF"/>
    <w:rsid w:val="00154858"/>
    <w:rsid w:val="001548A1"/>
    <w:rsid w:val="00154989"/>
    <w:rsid w:val="00154FF0"/>
    <w:rsid w:val="001558D9"/>
    <w:rsid w:val="001559F5"/>
    <w:rsid w:val="00155A44"/>
    <w:rsid w:val="00156746"/>
    <w:rsid w:val="001569AF"/>
    <w:rsid w:val="001575BB"/>
    <w:rsid w:val="001576BA"/>
    <w:rsid w:val="00157B84"/>
    <w:rsid w:val="00157DB5"/>
    <w:rsid w:val="00160665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32BA"/>
    <w:rsid w:val="0016334B"/>
    <w:rsid w:val="0016339C"/>
    <w:rsid w:val="0016366A"/>
    <w:rsid w:val="00163D67"/>
    <w:rsid w:val="001645BF"/>
    <w:rsid w:val="0016481C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54F"/>
    <w:rsid w:val="0018159A"/>
    <w:rsid w:val="001819F8"/>
    <w:rsid w:val="00181A9D"/>
    <w:rsid w:val="00181D0E"/>
    <w:rsid w:val="00181DFA"/>
    <w:rsid w:val="001829C5"/>
    <w:rsid w:val="00182B39"/>
    <w:rsid w:val="00182FF7"/>
    <w:rsid w:val="00183067"/>
    <w:rsid w:val="00183215"/>
    <w:rsid w:val="001833FE"/>
    <w:rsid w:val="00183837"/>
    <w:rsid w:val="00183E8D"/>
    <w:rsid w:val="001845B6"/>
    <w:rsid w:val="001846A4"/>
    <w:rsid w:val="00184878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90055"/>
    <w:rsid w:val="00190123"/>
    <w:rsid w:val="00190367"/>
    <w:rsid w:val="00190579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F8"/>
    <w:rsid w:val="00192899"/>
    <w:rsid w:val="00192AC6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6A5"/>
    <w:rsid w:val="00197763"/>
    <w:rsid w:val="001979DD"/>
    <w:rsid w:val="00197DCA"/>
    <w:rsid w:val="00197EC9"/>
    <w:rsid w:val="001A0056"/>
    <w:rsid w:val="001A03C9"/>
    <w:rsid w:val="001A0B6B"/>
    <w:rsid w:val="001A0C48"/>
    <w:rsid w:val="001A10D7"/>
    <w:rsid w:val="001A10F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530"/>
    <w:rsid w:val="001A45CF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A4A"/>
    <w:rsid w:val="001A6C91"/>
    <w:rsid w:val="001A70EA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E48"/>
    <w:rsid w:val="001B301C"/>
    <w:rsid w:val="001B3061"/>
    <w:rsid w:val="001B3299"/>
    <w:rsid w:val="001B3877"/>
    <w:rsid w:val="001B3D2A"/>
    <w:rsid w:val="001B4365"/>
    <w:rsid w:val="001B478B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B77DB"/>
    <w:rsid w:val="001C064C"/>
    <w:rsid w:val="001C07F6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B"/>
    <w:rsid w:val="001D4B3C"/>
    <w:rsid w:val="001D4DE6"/>
    <w:rsid w:val="001D4E9E"/>
    <w:rsid w:val="001D538A"/>
    <w:rsid w:val="001D5488"/>
    <w:rsid w:val="001D5BA0"/>
    <w:rsid w:val="001D5DD3"/>
    <w:rsid w:val="001D63F7"/>
    <w:rsid w:val="001D6BEA"/>
    <w:rsid w:val="001D7275"/>
    <w:rsid w:val="001D72ED"/>
    <w:rsid w:val="001D7310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8BA"/>
    <w:rsid w:val="001E4A07"/>
    <w:rsid w:val="001E4F22"/>
    <w:rsid w:val="001E58BC"/>
    <w:rsid w:val="001E5C7D"/>
    <w:rsid w:val="001E6013"/>
    <w:rsid w:val="001E62AA"/>
    <w:rsid w:val="001E6408"/>
    <w:rsid w:val="001E6538"/>
    <w:rsid w:val="001E6A75"/>
    <w:rsid w:val="001E72A8"/>
    <w:rsid w:val="001E789C"/>
    <w:rsid w:val="001E78C5"/>
    <w:rsid w:val="001E7B35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D1C"/>
    <w:rsid w:val="00202E0E"/>
    <w:rsid w:val="00203213"/>
    <w:rsid w:val="0020352D"/>
    <w:rsid w:val="002035DE"/>
    <w:rsid w:val="0020382C"/>
    <w:rsid w:val="00203D6D"/>
    <w:rsid w:val="00203F96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5CF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2DF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EEE"/>
    <w:rsid w:val="00241F26"/>
    <w:rsid w:val="002421D6"/>
    <w:rsid w:val="00242298"/>
    <w:rsid w:val="00242485"/>
    <w:rsid w:val="00243088"/>
    <w:rsid w:val="0024348E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B91"/>
    <w:rsid w:val="00273464"/>
    <w:rsid w:val="00274206"/>
    <w:rsid w:val="0027444C"/>
    <w:rsid w:val="00275011"/>
    <w:rsid w:val="002752E5"/>
    <w:rsid w:val="0027569B"/>
    <w:rsid w:val="00275F65"/>
    <w:rsid w:val="00275FDB"/>
    <w:rsid w:val="00276340"/>
    <w:rsid w:val="0027656E"/>
    <w:rsid w:val="00276874"/>
    <w:rsid w:val="00277288"/>
    <w:rsid w:val="002775D0"/>
    <w:rsid w:val="00277CB8"/>
    <w:rsid w:val="00277EF7"/>
    <w:rsid w:val="002804F4"/>
    <w:rsid w:val="00280F70"/>
    <w:rsid w:val="0028183A"/>
    <w:rsid w:val="00282570"/>
    <w:rsid w:val="00282A55"/>
    <w:rsid w:val="00282C30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2539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733"/>
    <w:rsid w:val="002A0AE5"/>
    <w:rsid w:val="002A0C0E"/>
    <w:rsid w:val="002A196A"/>
    <w:rsid w:val="002A1B6E"/>
    <w:rsid w:val="002A1CA2"/>
    <w:rsid w:val="002A1FB1"/>
    <w:rsid w:val="002A2431"/>
    <w:rsid w:val="002A2462"/>
    <w:rsid w:val="002A2806"/>
    <w:rsid w:val="002A287F"/>
    <w:rsid w:val="002A3419"/>
    <w:rsid w:val="002A3694"/>
    <w:rsid w:val="002A3894"/>
    <w:rsid w:val="002A38D2"/>
    <w:rsid w:val="002A3BB0"/>
    <w:rsid w:val="002A3C16"/>
    <w:rsid w:val="002A436A"/>
    <w:rsid w:val="002A43A5"/>
    <w:rsid w:val="002A47AD"/>
    <w:rsid w:val="002A4D48"/>
    <w:rsid w:val="002A4F95"/>
    <w:rsid w:val="002A4FAD"/>
    <w:rsid w:val="002A5EA5"/>
    <w:rsid w:val="002A5F4B"/>
    <w:rsid w:val="002A68A0"/>
    <w:rsid w:val="002A6D2F"/>
    <w:rsid w:val="002A6E78"/>
    <w:rsid w:val="002A6F91"/>
    <w:rsid w:val="002A707F"/>
    <w:rsid w:val="002A7398"/>
    <w:rsid w:val="002A7653"/>
    <w:rsid w:val="002A789E"/>
    <w:rsid w:val="002A7A5C"/>
    <w:rsid w:val="002A7BD8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BC6"/>
    <w:rsid w:val="002B480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32F"/>
    <w:rsid w:val="002D737A"/>
    <w:rsid w:val="002E0631"/>
    <w:rsid w:val="002E0AB3"/>
    <w:rsid w:val="002E0FE5"/>
    <w:rsid w:val="002E10D2"/>
    <w:rsid w:val="002E124E"/>
    <w:rsid w:val="002E1807"/>
    <w:rsid w:val="002E188B"/>
    <w:rsid w:val="002E2301"/>
    <w:rsid w:val="002E2755"/>
    <w:rsid w:val="002E2783"/>
    <w:rsid w:val="002E2D5A"/>
    <w:rsid w:val="002E2EB0"/>
    <w:rsid w:val="002E30E6"/>
    <w:rsid w:val="002E3E80"/>
    <w:rsid w:val="002E5954"/>
    <w:rsid w:val="002E595B"/>
    <w:rsid w:val="002E5B7C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913"/>
    <w:rsid w:val="002F09F2"/>
    <w:rsid w:val="002F0E87"/>
    <w:rsid w:val="002F0F2C"/>
    <w:rsid w:val="002F1B7E"/>
    <w:rsid w:val="002F1BB2"/>
    <w:rsid w:val="002F1C85"/>
    <w:rsid w:val="002F1CD1"/>
    <w:rsid w:val="002F219B"/>
    <w:rsid w:val="002F28BD"/>
    <w:rsid w:val="002F2C7D"/>
    <w:rsid w:val="002F2EB1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AE9"/>
    <w:rsid w:val="002F7AB4"/>
    <w:rsid w:val="002F7BD6"/>
    <w:rsid w:val="003000A4"/>
    <w:rsid w:val="00300121"/>
    <w:rsid w:val="00300F58"/>
    <w:rsid w:val="00301000"/>
    <w:rsid w:val="00301B7C"/>
    <w:rsid w:val="00301FF8"/>
    <w:rsid w:val="00302038"/>
    <w:rsid w:val="0030208F"/>
    <w:rsid w:val="00302117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CA7"/>
    <w:rsid w:val="00312332"/>
    <w:rsid w:val="0031237A"/>
    <w:rsid w:val="00312C54"/>
    <w:rsid w:val="00312E9D"/>
    <w:rsid w:val="003131CE"/>
    <w:rsid w:val="003134D3"/>
    <w:rsid w:val="00313AB4"/>
    <w:rsid w:val="00313B30"/>
    <w:rsid w:val="00313B70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F97"/>
    <w:rsid w:val="0032005C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24E2"/>
    <w:rsid w:val="0034254E"/>
    <w:rsid w:val="00342649"/>
    <w:rsid w:val="003429FB"/>
    <w:rsid w:val="00342C2E"/>
    <w:rsid w:val="003431FD"/>
    <w:rsid w:val="003438BA"/>
    <w:rsid w:val="00343DB5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54B"/>
    <w:rsid w:val="003465A9"/>
    <w:rsid w:val="00347847"/>
    <w:rsid w:val="00347EB7"/>
    <w:rsid w:val="00347F1B"/>
    <w:rsid w:val="003503E1"/>
    <w:rsid w:val="00350783"/>
    <w:rsid w:val="00351291"/>
    <w:rsid w:val="003516A5"/>
    <w:rsid w:val="0035173D"/>
    <w:rsid w:val="0035237C"/>
    <w:rsid w:val="00352755"/>
    <w:rsid w:val="00352B78"/>
    <w:rsid w:val="00352B82"/>
    <w:rsid w:val="00352CFA"/>
    <w:rsid w:val="00352D9F"/>
    <w:rsid w:val="00352DA9"/>
    <w:rsid w:val="00352DAD"/>
    <w:rsid w:val="00352EA7"/>
    <w:rsid w:val="0035348C"/>
    <w:rsid w:val="003534CE"/>
    <w:rsid w:val="003535C4"/>
    <w:rsid w:val="003539CA"/>
    <w:rsid w:val="003539F8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8A6"/>
    <w:rsid w:val="00374A94"/>
    <w:rsid w:val="00374B18"/>
    <w:rsid w:val="003756AB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B5"/>
    <w:rsid w:val="00380B18"/>
    <w:rsid w:val="00380B1E"/>
    <w:rsid w:val="00380E39"/>
    <w:rsid w:val="003812F2"/>
    <w:rsid w:val="0038137B"/>
    <w:rsid w:val="00381778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D8B"/>
    <w:rsid w:val="00384057"/>
    <w:rsid w:val="003840FC"/>
    <w:rsid w:val="003849E4"/>
    <w:rsid w:val="0038558F"/>
    <w:rsid w:val="00385E3D"/>
    <w:rsid w:val="00386FBA"/>
    <w:rsid w:val="003870AD"/>
    <w:rsid w:val="003874DF"/>
    <w:rsid w:val="00387A88"/>
    <w:rsid w:val="003900F6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D8F"/>
    <w:rsid w:val="00397F91"/>
    <w:rsid w:val="003A00E1"/>
    <w:rsid w:val="003A0EA1"/>
    <w:rsid w:val="003A1193"/>
    <w:rsid w:val="003A15E3"/>
    <w:rsid w:val="003A1DE4"/>
    <w:rsid w:val="003A1F36"/>
    <w:rsid w:val="003A26CD"/>
    <w:rsid w:val="003A4167"/>
    <w:rsid w:val="003A42A5"/>
    <w:rsid w:val="003A442E"/>
    <w:rsid w:val="003A4A4A"/>
    <w:rsid w:val="003A5269"/>
    <w:rsid w:val="003A5352"/>
    <w:rsid w:val="003A5378"/>
    <w:rsid w:val="003A555C"/>
    <w:rsid w:val="003A6F0C"/>
    <w:rsid w:val="003A7034"/>
    <w:rsid w:val="003A70B0"/>
    <w:rsid w:val="003A757F"/>
    <w:rsid w:val="003A76D7"/>
    <w:rsid w:val="003A77B9"/>
    <w:rsid w:val="003B01A2"/>
    <w:rsid w:val="003B0558"/>
    <w:rsid w:val="003B05E0"/>
    <w:rsid w:val="003B0BA5"/>
    <w:rsid w:val="003B0BFD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C"/>
    <w:rsid w:val="003C35D0"/>
    <w:rsid w:val="003C3759"/>
    <w:rsid w:val="003C40A6"/>
    <w:rsid w:val="003C439B"/>
    <w:rsid w:val="003C43DA"/>
    <w:rsid w:val="003C44C2"/>
    <w:rsid w:val="003C4962"/>
    <w:rsid w:val="003C4CD3"/>
    <w:rsid w:val="003C4CEC"/>
    <w:rsid w:val="003C50B0"/>
    <w:rsid w:val="003C5369"/>
    <w:rsid w:val="003C5942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945"/>
    <w:rsid w:val="003D2DCA"/>
    <w:rsid w:val="003D325C"/>
    <w:rsid w:val="003D3A08"/>
    <w:rsid w:val="003D3BA8"/>
    <w:rsid w:val="003D3F50"/>
    <w:rsid w:val="003D3F98"/>
    <w:rsid w:val="003D49FB"/>
    <w:rsid w:val="003D5229"/>
    <w:rsid w:val="003D55C3"/>
    <w:rsid w:val="003D6504"/>
    <w:rsid w:val="003D6532"/>
    <w:rsid w:val="003D660E"/>
    <w:rsid w:val="003D6A17"/>
    <w:rsid w:val="003D6F75"/>
    <w:rsid w:val="003D71B5"/>
    <w:rsid w:val="003D7865"/>
    <w:rsid w:val="003D7C34"/>
    <w:rsid w:val="003D7D4A"/>
    <w:rsid w:val="003E0087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501"/>
    <w:rsid w:val="003E3DA5"/>
    <w:rsid w:val="003E42C4"/>
    <w:rsid w:val="003E433A"/>
    <w:rsid w:val="003E4436"/>
    <w:rsid w:val="003E48F6"/>
    <w:rsid w:val="003E49A4"/>
    <w:rsid w:val="003E55B7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503"/>
    <w:rsid w:val="003F08CB"/>
    <w:rsid w:val="003F0B40"/>
    <w:rsid w:val="003F0CFA"/>
    <w:rsid w:val="003F0F8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401228"/>
    <w:rsid w:val="00401741"/>
    <w:rsid w:val="00401B33"/>
    <w:rsid w:val="00401EDD"/>
    <w:rsid w:val="00401EE8"/>
    <w:rsid w:val="00401FBD"/>
    <w:rsid w:val="004023A8"/>
    <w:rsid w:val="004023B1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7464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7CA"/>
    <w:rsid w:val="00427820"/>
    <w:rsid w:val="004301B1"/>
    <w:rsid w:val="00430543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81B"/>
    <w:rsid w:val="00434AFE"/>
    <w:rsid w:val="00435024"/>
    <w:rsid w:val="004351ED"/>
    <w:rsid w:val="00435478"/>
    <w:rsid w:val="004358D7"/>
    <w:rsid w:val="00435B0E"/>
    <w:rsid w:val="004361A9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BE2"/>
    <w:rsid w:val="00443E11"/>
    <w:rsid w:val="0044404A"/>
    <w:rsid w:val="00444068"/>
    <w:rsid w:val="00444ECA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D9C"/>
    <w:rsid w:val="00456F8C"/>
    <w:rsid w:val="00457073"/>
    <w:rsid w:val="004575C8"/>
    <w:rsid w:val="004576F3"/>
    <w:rsid w:val="00457D40"/>
    <w:rsid w:val="00457FE4"/>
    <w:rsid w:val="004600CF"/>
    <w:rsid w:val="00460139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A61"/>
    <w:rsid w:val="00473CA0"/>
    <w:rsid w:val="00473EB6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FD9"/>
    <w:rsid w:val="0047714F"/>
    <w:rsid w:val="00477B20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F0A"/>
    <w:rsid w:val="00484F85"/>
    <w:rsid w:val="0048517E"/>
    <w:rsid w:val="00485837"/>
    <w:rsid w:val="00485DB5"/>
    <w:rsid w:val="00485F85"/>
    <w:rsid w:val="00485FAC"/>
    <w:rsid w:val="00486357"/>
    <w:rsid w:val="00486436"/>
    <w:rsid w:val="004864AE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517"/>
    <w:rsid w:val="0049766C"/>
    <w:rsid w:val="00497929"/>
    <w:rsid w:val="0049795E"/>
    <w:rsid w:val="004A02A6"/>
    <w:rsid w:val="004A0A2E"/>
    <w:rsid w:val="004A0CA5"/>
    <w:rsid w:val="004A13EE"/>
    <w:rsid w:val="004A286F"/>
    <w:rsid w:val="004A2DCB"/>
    <w:rsid w:val="004A3085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F1E"/>
    <w:rsid w:val="004A67F4"/>
    <w:rsid w:val="004A687A"/>
    <w:rsid w:val="004A69C4"/>
    <w:rsid w:val="004A6A7D"/>
    <w:rsid w:val="004A6D6F"/>
    <w:rsid w:val="004A7E94"/>
    <w:rsid w:val="004B05E3"/>
    <w:rsid w:val="004B0B18"/>
    <w:rsid w:val="004B0E0B"/>
    <w:rsid w:val="004B143D"/>
    <w:rsid w:val="004B1589"/>
    <w:rsid w:val="004B16E3"/>
    <w:rsid w:val="004B2DFF"/>
    <w:rsid w:val="004B2F88"/>
    <w:rsid w:val="004B3014"/>
    <w:rsid w:val="004B31A6"/>
    <w:rsid w:val="004B3693"/>
    <w:rsid w:val="004B3AF9"/>
    <w:rsid w:val="004B3C5F"/>
    <w:rsid w:val="004B41A8"/>
    <w:rsid w:val="004B439F"/>
    <w:rsid w:val="004B4FC4"/>
    <w:rsid w:val="004B5563"/>
    <w:rsid w:val="004B56CA"/>
    <w:rsid w:val="004B591B"/>
    <w:rsid w:val="004B69F3"/>
    <w:rsid w:val="004B6A8B"/>
    <w:rsid w:val="004B6C28"/>
    <w:rsid w:val="004B7642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D4E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BF7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D84"/>
    <w:rsid w:val="004E03DC"/>
    <w:rsid w:val="004E050C"/>
    <w:rsid w:val="004E09D2"/>
    <w:rsid w:val="004E0E87"/>
    <w:rsid w:val="004E122E"/>
    <w:rsid w:val="004E16B7"/>
    <w:rsid w:val="004E18F7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AE8"/>
    <w:rsid w:val="004E4B4B"/>
    <w:rsid w:val="004E4C8F"/>
    <w:rsid w:val="004E5950"/>
    <w:rsid w:val="004E5B5C"/>
    <w:rsid w:val="004E7071"/>
    <w:rsid w:val="004E764E"/>
    <w:rsid w:val="004E7A7F"/>
    <w:rsid w:val="004E7FBD"/>
    <w:rsid w:val="004F104F"/>
    <w:rsid w:val="004F1164"/>
    <w:rsid w:val="004F17C7"/>
    <w:rsid w:val="004F24F2"/>
    <w:rsid w:val="004F2538"/>
    <w:rsid w:val="004F26F9"/>
    <w:rsid w:val="004F27A3"/>
    <w:rsid w:val="004F2A33"/>
    <w:rsid w:val="004F2F82"/>
    <w:rsid w:val="004F31A7"/>
    <w:rsid w:val="004F353D"/>
    <w:rsid w:val="004F3A98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7EE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31E"/>
    <w:rsid w:val="00506A2D"/>
    <w:rsid w:val="00507677"/>
    <w:rsid w:val="005077A2"/>
    <w:rsid w:val="00507C69"/>
    <w:rsid w:val="00510076"/>
    <w:rsid w:val="00510ED0"/>
    <w:rsid w:val="00510F91"/>
    <w:rsid w:val="005116F8"/>
    <w:rsid w:val="005118D8"/>
    <w:rsid w:val="00511AB4"/>
    <w:rsid w:val="00511D1A"/>
    <w:rsid w:val="00511D71"/>
    <w:rsid w:val="005134BA"/>
    <w:rsid w:val="0051352C"/>
    <w:rsid w:val="00513780"/>
    <w:rsid w:val="00513862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8"/>
    <w:rsid w:val="00523368"/>
    <w:rsid w:val="00523849"/>
    <w:rsid w:val="0052393E"/>
    <w:rsid w:val="00523FA6"/>
    <w:rsid w:val="00524220"/>
    <w:rsid w:val="0052447F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5323"/>
    <w:rsid w:val="00545E74"/>
    <w:rsid w:val="005460FB"/>
    <w:rsid w:val="005463A1"/>
    <w:rsid w:val="005463AD"/>
    <w:rsid w:val="0054642E"/>
    <w:rsid w:val="00546E4E"/>
    <w:rsid w:val="00546F31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B5"/>
    <w:rsid w:val="0055424B"/>
    <w:rsid w:val="00554264"/>
    <w:rsid w:val="00554346"/>
    <w:rsid w:val="00554744"/>
    <w:rsid w:val="00554E05"/>
    <w:rsid w:val="00554F80"/>
    <w:rsid w:val="00555472"/>
    <w:rsid w:val="0055578B"/>
    <w:rsid w:val="00556681"/>
    <w:rsid w:val="00556956"/>
    <w:rsid w:val="00556FC9"/>
    <w:rsid w:val="00557086"/>
    <w:rsid w:val="005576F0"/>
    <w:rsid w:val="0055782B"/>
    <w:rsid w:val="00557AFE"/>
    <w:rsid w:val="0056003C"/>
    <w:rsid w:val="00560171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4372"/>
    <w:rsid w:val="005646E3"/>
    <w:rsid w:val="00564994"/>
    <w:rsid w:val="00565F8F"/>
    <w:rsid w:val="00566EB1"/>
    <w:rsid w:val="00567108"/>
    <w:rsid w:val="00567610"/>
    <w:rsid w:val="00567BE8"/>
    <w:rsid w:val="0057018F"/>
    <w:rsid w:val="0057029F"/>
    <w:rsid w:val="0057062A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2B6"/>
    <w:rsid w:val="005752F1"/>
    <w:rsid w:val="005754A6"/>
    <w:rsid w:val="005759BA"/>
    <w:rsid w:val="00575D20"/>
    <w:rsid w:val="00575E33"/>
    <w:rsid w:val="00576AB9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7D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52DE"/>
    <w:rsid w:val="005B542C"/>
    <w:rsid w:val="005B59FC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166D"/>
    <w:rsid w:val="005C1714"/>
    <w:rsid w:val="005C1CA7"/>
    <w:rsid w:val="005C215A"/>
    <w:rsid w:val="005C21AE"/>
    <w:rsid w:val="005C27EF"/>
    <w:rsid w:val="005C2A34"/>
    <w:rsid w:val="005C30F0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585"/>
    <w:rsid w:val="005E3750"/>
    <w:rsid w:val="005E378D"/>
    <w:rsid w:val="005E380C"/>
    <w:rsid w:val="005E3A37"/>
    <w:rsid w:val="005E3E6C"/>
    <w:rsid w:val="005E3F5F"/>
    <w:rsid w:val="005E4049"/>
    <w:rsid w:val="005E428C"/>
    <w:rsid w:val="005E46D2"/>
    <w:rsid w:val="005E4AD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97"/>
    <w:rsid w:val="005F17AE"/>
    <w:rsid w:val="005F1B07"/>
    <w:rsid w:val="005F21AC"/>
    <w:rsid w:val="005F22D6"/>
    <w:rsid w:val="005F2805"/>
    <w:rsid w:val="005F2F38"/>
    <w:rsid w:val="005F300E"/>
    <w:rsid w:val="005F31EA"/>
    <w:rsid w:val="005F34EB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445"/>
    <w:rsid w:val="005F64A0"/>
    <w:rsid w:val="005F6554"/>
    <w:rsid w:val="005F6DB2"/>
    <w:rsid w:val="005F702A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BE0"/>
    <w:rsid w:val="00603BFC"/>
    <w:rsid w:val="00603CD2"/>
    <w:rsid w:val="00604458"/>
    <w:rsid w:val="0060485F"/>
    <w:rsid w:val="00604A15"/>
    <w:rsid w:val="00604B51"/>
    <w:rsid w:val="00605209"/>
    <w:rsid w:val="006054A7"/>
    <w:rsid w:val="006056A4"/>
    <w:rsid w:val="00605CE5"/>
    <w:rsid w:val="00605F2F"/>
    <w:rsid w:val="00606344"/>
    <w:rsid w:val="00607709"/>
    <w:rsid w:val="00607A62"/>
    <w:rsid w:val="00607B1C"/>
    <w:rsid w:val="00607B42"/>
    <w:rsid w:val="0061042D"/>
    <w:rsid w:val="006105D7"/>
    <w:rsid w:val="00610B8B"/>
    <w:rsid w:val="006110B2"/>
    <w:rsid w:val="00611101"/>
    <w:rsid w:val="00611A22"/>
    <w:rsid w:val="00612466"/>
    <w:rsid w:val="006124A7"/>
    <w:rsid w:val="006125CD"/>
    <w:rsid w:val="00612DFE"/>
    <w:rsid w:val="0061352F"/>
    <w:rsid w:val="00613778"/>
    <w:rsid w:val="00614361"/>
    <w:rsid w:val="0061453C"/>
    <w:rsid w:val="006145CB"/>
    <w:rsid w:val="00614802"/>
    <w:rsid w:val="00614B00"/>
    <w:rsid w:val="00614BF8"/>
    <w:rsid w:val="00614EF7"/>
    <w:rsid w:val="00614F92"/>
    <w:rsid w:val="00615FE0"/>
    <w:rsid w:val="006162C3"/>
    <w:rsid w:val="00616649"/>
    <w:rsid w:val="006167DB"/>
    <w:rsid w:val="0061704B"/>
    <w:rsid w:val="00620137"/>
    <w:rsid w:val="00620195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6302"/>
    <w:rsid w:val="00627530"/>
    <w:rsid w:val="00627CB9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4BBC"/>
    <w:rsid w:val="00635316"/>
    <w:rsid w:val="00635331"/>
    <w:rsid w:val="00635808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51EF"/>
    <w:rsid w:val="00645477"/>
    <w:rsid w:val="00645523"/>
    <w:rsid w:val="00645E42"/>
    <w:rsid w:val="0064625B"/>
    <w:rsid w:val="006467ED"/>
    <w:rsid w:val="00647D2A"/>
    <w:rsid w:val="00647F2E"/>
    <w:rsid w:val="00650076"/>
    <w:rsid w:val="006502F0"/>
    <w:rsid w:val="00650AC0"/>
    <w:rsid w:val="006515A5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B3C"/>
    <w:rsid w:val="00672F63"/>
    <w:rsid w:val="0067316F"/>
    <w:rsid w:val="00673184"/>
    <w:rsid w:val="0067375B"/>
    <w:rsid w:val="006738CF"/>
    <w:rsid w:val="00673BB9"/>
    <w:rsid w:val="0067477D"/>
    <w:rsid w:val="006747B6"/>
    <w:rsid w:val="00674932"/>
    <w:rsid w:val="00675171"/>
    <w:rsid w:val="0067523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80707"/>
    <w:rsid w:val="0068071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61A3"/>
    <w:rsid w:val="006867BA"/>
    <w:rsid w:val="00686920"/>
    <w:rsid w:val="00686947"/>
    <w:rsid w:val="006872E8"/>
    <w:rsid w:val="006875D3"/>
    <w:rsid w:val="006877D5"/>
    <w:rsid w:val="00687A8E"/>
    <w:rsid w:val="00687B18"/>
    <w:rsid w:val="00690339"/>
    <w:rsid w:val="00690477"/>
    <w:rsid w:val="006910B2"/>
    <w:rsid w:val="0069118B"/>
    <w:rsid w:val="0069124E"/>
    <w:rsid w:val="0069158D"/>
    <w:rsid w:val="006918FA"/>
    <w:rsid w:val="006924E5"/>
    <w:rsid w:val="006926DC"/>
    <w:rsid w:val="00692734"/>
    <w:rsid w:val="00692860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F97"/>
    <w:rsid w:val="006A0437"/>
    <w:rsid w:val="006A05CA"/>
    <w:rsid w:val="006A07CA"/>
    <w:rsid w:val="006A0939"/>
    <w:rsid w:val="006A122F"/>
    <w:rsid w:val="006A1404"/>
    <w:rsid w:val="006A16C7"/>
    <w:rsid w:val="006A1839"/>
    <w:rsid w:val="006A19AF"/>
    <w:rsid w:val="006A1B31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256"/>
    <w:rsid w:val="006B13C9"/>
    <w:rsid w:val="006B1DFF"/>
    <w:rsid w:val="006B2043"/>
    <w:rsid w:val="006B20FB"/>
    <w:rsid w:val="006B2336"/>
    <w:rsid w:val="006B26BC"/>
    <w:rsid w:val="006B27C5"/>
    <w:rsid w:val="006B2B83"/>
    <w:rsid w:val="006B3A5F"/>
    <w:rsid w:val="006B440F"/>
    <w:rsid w:val="006B4751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453"/>
    <w:rsid w:val="006C54CE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41B8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732A"/>
    <w:rsid w:val="006E7678"/>
    <w:rsid w:val="006F02F9"/>
    <w:rsid w:val="006F0A98"/>
    <w:rsid w:val="006F0F93"/>
    <w:rsid w:val="006F0FE9"/>
    <w:rsid w:val="006F1076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7453"/>
    <w:rsid w:val="006F7751"/>
    <w:rsid w:val="006F7977"/>
    <w:rsid w:val="006F7B62"/>
    <w:rsid w:val="007002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B63"/>
    <w:rsid w:val="00703251"/>
    <w:rsid w:val="0070328B"/>
    <w:rsid w:val="007032C0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584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FE"/>
    <w:rsid w:val="007263DE"/>
    <w:rsid w:val="007267D3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15D"/>
    <w:rsid w:val="007427C9"/>
    <w:rsid w:val="00742C99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F7E"/>
    <w:rsid w:val="0076322A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6F5"/>
    <w:rsid w:val="00775304"/>
    <w:rsid w:val="00775B78"/>
    <w:rsid w:val="00775BA3"/>
    <w:rsid w:val="00775C9B"/>
    <w:rsid w:val="00776192"/>
    <w:rsid w:val="007767F0"/>
    <w:rsid w:val="00776AA3"/>
    <w:rsid w:val="00776EB3"/>
    <w:rsid w:val="00776FB4"/>
    <w:rsid w:val="007774E3"/>
    <w:rsid w:val="0077755C"/>
    <w:rsid w:val="0077792F"/>
    <w:rsid w:val="00777EA1"/>
    <w:rsid w:val="0078019C"/>
    <w:rsid w:val="0078029E"/>
    <w:rsid w:val="00780346"/>
    <w:rsid w:val="00780BC8"/>
    <w:rsid w:val="00780F23"/>
    <w:rsid w:val="0078149C"/>
    <w:rsid w:val="007816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C21"/>
    <w:rsid w:val="00783E94"/>
    <w:rsid w:val="00784587"/>
    <w:rsid w:val="007854E7"/>
    <w:rsid w:val="0078572B"/>
    <w:rsid w:val="007863E1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20BF"/>
    <w:rsid w:val="007922EA"/>
    <w:rsid w:val="00792713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D3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B0E"/>
    <w:rsid w:val="007C5E51"/>
    <w:rsid w:val="007C5E85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DD4"/>
    <w:rsid w:val="007D628D"/>
    <w:rsid w:val="007D65DF"/>
    <w:rsid w:val="007D7DA0"/>
    <w:rsid w:val="007E0268"/>
    <w:rsid w:val="007E0331"/>
    <w:rsid w:val="007E096E"/>
    <w:rsid w:val="007E0D0B"/>
    <w:rsid w:val="007E0DC0"/>
    <w:rsid w:val="007E11F1"/>
    <w:rsid w:val="007E14C2"/>
    <w:rsid w:val="007E14F1"/>
    <w:rsid w:val="007E1617"/>
    <w:rsid w:val="007E1808"/>
    <w:rsid w:val="007E1959"/>
    <w:rsid w:val="007E197D"/>
    <w:rsid w:val="007E1D7E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5A"/>
    <w:rsid w:val="007F731A"/>
    <w:rsid w:val="007F763F"/>
    <w:rsid w:val="007F7651"/>
    <w:rsid w:val="007F796E"/>
    <w:rsid w:val="007F7F44"/>
    <w:rsid w:val="008001AE"/>
    <w:rsid w:val="0080026A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65A8"/>
    <w:rsid w:val="0080675A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C2"/>
    <w:rsid w:val="008130DB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97E"/>
    <w:rsid w:val="00822BC0"/>
    <w:rsid w:val="00823180"/>
    <w:rsid w:val="0082338C"/>
    <w:rsid w:val="0082362C"/>
    <w:rsid w:val="008236FB"/>
    <w:rsid w:val="008254B1"/>
    <w:rsid w:val="008257DE"/>
    <w:rsid w:val="008259AE"/>
    <w:rsid w:val="008259F4"/>
    <w:rsid w:val="00825CD2"/>
    <w:rsid w:val="0082630F"/>
    <w:rsid w:val="008267D2"/>
    <w:rsid w:val="008269A8"/>
    <w:rsid w:val="00826D0F"/>
    <w:rsid w:val="00827080"/>
    <w:rsid w:val="00827666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4CC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C45"/>
    <w:rsid w:val="008440E4"/>
    <w:rsid w:val="008441F4"/>
    <w:rsid w:val="0084422C"/>
    <w:rsid w:val="008443DF"/>
    <w:rsid w:val="0084483B"/>
    <w:rsid w:val="00844D3F"/>
    <w:rsid w:val="00845403"/>
    <w:rsid w:val="00846AFD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67C3"/>
    <w:rsid w:val="00856F53"/>
    <w:rsid w:val="0085746D"/>
    <w:rsid w:val="00857D13"/>
    <w:rsid w:val="00857F1F"/>
    <w:rsid w:val="00857FFC"/>
    <w:rsid w:val="00860177"/>
    <w:rsid w:val="008601CF"/>
    <w:rsid w:val="00860F8C"/>
    <w:rsid w:val="00860F9A"/>
    <w:rsid w:val="00861553"/>
    <w:rsid w:val="00861DD4"/>
    <w:rsid w:val="008623F1"/>
    <w:rsid w:val="00862780"/>
    <w:rsid w:val="00862840"/>
    <w:rsid w:val="00862C18"/>
    <w:rsid w:val="00862C5F"/>
    <w:rsid w:val="00862E4D"/>
    <w:rsid w:val="00863187"/>
    <w:rsid w:val="008637D4"/>
    <w:rsid w:val="00864130"/>
    <w:rsid w:val="00864391"/>
    <w:rsid w:val="008643CF"/>
    <w:rsid w:val="008649E2"/>
    <w:rsid w:val="00864E41"/>
    <w:rsid w:val="00865C65"/>
    <w:rsid w:val="00865DF8"/>
    <w:rsid w:val="00865F60"/>
    <w:rsid w:val="008664EA"/>
    <w:rsid w:val="00866728"/>
    <w:rsid w:val="008667F0"/>
    <w:rsid w:val="00867A27"/>
    <w:rsid w:val="0087085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AE4"/>
    <w:rsid w:val="00873F49"/>
    <w:rsid w:val="0087429D"/>
    <w:rsid w:val="008746ED"/>
    <w:rsid w:val="00874742"/>
    <w:rsid w:val="00874A53"/>
    <w:rsid w:val="00875229"/>
    <w:rsid w:val="00875727"/>
    <w:rsid w:val="00875768"/>
    <w:rsid w:val="00875876"/>
    <w:rsid w:val="00875C50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B4"/>
    <w:rsid w:val="00880AD9"/>
    <w:rsid w:val="00880AE3"/>
    <w:rsid w:val="00880EC8"/>
    <w:rsid w:val="0088161E"/>
    <w:rsid w:val="00881714"/>
    <w:rsid w:val="0088186F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9D2"/>
    <w:rsid w:val="00885186"/>
    <w:rsid w:val="008854AC"/>
    <w:rsid w:val="00885506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D08"/>
    <w:rsid w:val="00897DDC"/>
    <w:rsid w:val="00897F8A"/>
    <w:rsid w:val="008A066D"/>
    <w:rsid w:val="008A06C6"/>
    <w:rsid w:val="008A07C0"/>
    <w:rsid w:val="008A1160"/>
    <w:rsid w:val="008A14E1"/>
    <w:rsid w:val="008A16A4"/>
    <w:rsid w:val="008A176D"/>
    <w:rsid w:val="008A1814"/>
    <w:rsid w:val="008A19EA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23AE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B7E6D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520"/>
    <w:rsid w:val="008D46F2"/>
    <w:rsid w:val="008D47C3"/>
    <w:rsid w:val="008D495C"/>
    <w:rsid w:val="008D4B86"/>
    <w:rsid w:val="008D4BD7"/>
    <w:rsid w:val="008D4BF7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EF"/>
    <w:rsid w:val="008E3932"/>
    <w:rsid w:val="008E3F56"/>
    <w:rsid w:val="008E45BC"/>
    <w:rsid w:val="008E484D"/>
    <w:rsid w:val="008E4B6E"/>
    <w:rsid w:val="008E4E30"/>
    <w:rsid w:val="008E507E"/>
    <w:rsid w:val="008E54D1"/>
    <w:rsid w:val="008E56D6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995"/>
    <w:rsid w:val="008E7B4B"/>
    <w:rsid w:val="008E7BF7"/>
    <w:rsid w:val="008E7C2D"/>
    <w:rsid w:val="008E7E8D"/>
    <w:rsid w:val="008E7F34"/>
    <w:rsid w:val="008F07A2"/>
    <w:rsid w:val="008F0A06"/>
    <w:rsid w:val="008F1205"/>
    <w:rsid w:val="008F1429"/>
    <w:rsid w:val="008F150E"/>
    <w:rsid w:val="008F17CE"/>
    <w:rsid w:val="008F23AA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56B5"/>
    <w:rsid w:val="008F5894"/>
    <w:rsid w:val="008F5F5D"/>
    <w:rsid w:val="008F6099"/>
    <w:rsid w:val="008F616A"/>
    <w:rsid w:val="008F63D2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8C"/>
    <w:rsid w:val="009010D3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D52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CBC"/>
    <w:rsid w:val="00907D79"/>
    <w:rsid w:val="009100F8"/>
    <w:rsid w:val="00910926"/>
    <w:rsid w:val="00910A1D"/>
    <w:rsid w:val="009113F8"/>
    <w:rsid w:val="00911950"/>
    <w:rsid w:val="00911A6D"/>
    <w:rsid w:val="009123FE"/>
    <w:rsid w:val="0091246A"/>
    <w:rsid w:val="00912798"/>
    <w:rsid w:val="00912916"/>
    <w:rsid w:val="0091358D"/>
    <w:rsid w:val="009135E0"/>
    <w:rsid w:val="0091384D"/>
    <w:rsid w:val="00913A43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A71"/>
    <w:rsid w:val="00925ADC"/>
    <w:rsid w:val="00926579"/>
    <w:rsid w:val="0092697C"/>
    <w:rsid w:val="009277F6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998"/>
    <w:rsid w:val="00937A3B"/>
    <w:rsid w:val="009404B8"/>
    <w:rsid w:val="00940650"/>
    <w:rsid w:val="00940AB6"/>
    <w:rsid w:val="009411B7"/>
    <w:rsid w:val="00941C26"/>
    <w:rsid w:val="00942957"/>
    <w:rsid w:val="00942DC2"/>
    <w:rsid w:val="0094306B"/>
    <w:rsid w:val="00943426"/>
    <w:rsid w:val="009434AD"/>
    <w:rsid w:val="0094355C"/>
    <w:rsid w:val="00943931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264"/>
    <w:rsid w:val="009467EA"/>
    <w:rsid w:val="00946FAE"/>
    <w:rsid w:val="00947386"/>
    <w:rsid w:val="00947D51"/>
    <w:rsid w:val="00947D87"/>
    <w:rsid w:val="00947F51"/>
    <w:rsid w:val="00947F52"/>
    <w:rsid w:val="0095046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A5"/>
    <w:rsid w:val="009805D2"/>
    <w:rsid w:val="00980E8A"/>
    <w:rsid w:val="009812AA"/>
    <w:rsid w:val="0098178C"/>
    <w:rsid w:val="00981C34"/>
    <w:rsid w:val="00981D66"/>
    <w:rsid w:val="00982306"/>
    <w:rsid w:val="0098237B"/>
    <w:rsid w:val="00982404"/>
    <w:rsid w:val="0098260C"/>
    <w:rsid w:val="00982794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88E"/>
    <w:rsid w:val="00993BC9"/>
    <w:rsid w:val="00994B8D"/>
    <w:rsid w:val="00994D80"/>
    <w:rsid w:val="00995398"/>
    <w:rsid w:val="00995456"/>
    <w:rsid w:val="009957CD"/>
    <w:rsid w:val="00995A5E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FF"/>
    <w:rsid w:val="009A1BD8"/>
    <w:rsid w:val="009A1ED0"/>
    <w:rsid w:val="009A21FF"/>
    <w:rsid w:val="009A25F4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CE2"/>
    <w:rsid w:val="009B0277"/>
    <w:rsid w:val="009B1679"/>
    <w:rsid w:val="009B171C"/>
    <w:rsid w:val="009B1C2A"/>
    <w:rsid w:val="009B1CF9"/>
    <w:rsid w:val="009B210F"/>
    <w:rsid w:val="009B2658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637C"/>
    <w:rsid w:val="009B65D6"/>
    <w:rsid w:val="009B7183"/>
    <w:rsid w:val="009B74BD"/>
    <w:rsid w:val="009B7681"/>
    <w:rsid w:val="009B78DA"/>
    <w:rsid w:val="009B7A14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A1D"/>
    <w:rsid w:val="009D1029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FB"/>
    <w:rsid w:val="009D7224"/>
    <w:rsid w:val="009D7238"/>
    <w:rsid w:val="009D7300"/>
    <w:rsid w:val="009D743D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576"/>
    <w:rsid w:val="009E3C59"/>
    <w:rsid w:val="009E3C8E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594"/>
    <w:rsid w:val="009E66A1"/>
    <w:rsid w:val="009E66F8"/>
    <w:rsid w:val="009E6E1C"/>
    <w:rsid w:val="009E7681"/>
    <w:rsid w:val="009E787D"/>
    <w:rsid w:val="009E78F7"/>
    <w:rsid w:val="009F0986"/>
    <w:rsid w:val="009F13B1"/>
    <w:rsid w:val="009F13DF"/>
    <w:rsid w:val="009F153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E"/>
    <w:rsid w:val="00A104EF"/>
    <w:rsid w:val="00A10B22"/>
    <w:rsid w:val="00A10FB1"/>
    <w:rsid w:val="00A11F03"/>
    <w:rsid w:val="00A122CE"/>
    <w:rsid w:val="00A12598"/>
    <w:rsid w:val="00A12600"/>
    <w:rsid w:val="00A126EB"/>
    <w:rsid w:val="00A12AB4"/>
    <w:rsid w:val="00A12F11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712"/>
    <w:rsid w:val="00A1489E"/>
    <w:rsid w:val="00A14C97"/>
    <w:rsid w:val="00A1513F"/>
    <w:rsid w:val="00A15162"/>
    <w:rsid w:val="00A1547A"/>
    <w:rsid w:val="00A15C34"/>
    <w:rsid w:val="00A15CF0"/>
    <w:rsid w:val="00A15E00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7AD"/>
    <w:rsid w:val="00A2505E"/>
    <w:rsid w:val="00A252CD"/>
    <w:rsid w:val="00A25399"/>
    <w:rsid w:val="00A2589B"/>
    <w:rsid w:val="00A25D9E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1026"/>
    <w:rsid w:val="00A411C7"/>
    <w:rsid w:val="00A41D0B"/>
    <w:rsid w:val="00A41D29"/>
    <w:rsid w:val="00A41F28"/>
    <w:rsid w:val="00A4211F"/>
    <w:rsid w:val="00A42161"/>
    <w:rsid w:val="00A427D7"/>
    <w:rsid w:val="00A428DE"/>
    <w:rsid w:val="00A42AF1"/>
    <w:rsid w:val="00A430BB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706E"/>
    <w:rsid w:val="00A47666"/>
    <w:rsid w:val="00A47AE3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2B2"/>
    <w:rsid w:val="00A575AD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5BE"/>
    <w:rsid w:val="00A81CBD"/>
    <w:rsid w:val="00A81D0B"/>
    <w:rsid w:val="00A81DB4"/>
    <w:rsid w:val="00A82A9D"/>
    <w:rsid w:val="00A82C82"/>
    <w:rsid w:val="00A82E76"/>
    <w:rsid w:val="00A83134"/>
    <w:rsid w:val="00A832ED"/>
    <w:rsid w:val="00A83B9B"/>
    <w:rsid w:val="00A844DA"/>
    <w:rsid w:val="00A84A58"/>
    <w:rsid w:val="00A8547E"/>
    <w:rsid w:val="00A854F1"/>
    <w:rsid w:val="00A85AC7"/>
    <w:rsid w:val="00A85C93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16C6"/>
    <w:rsid w:val="00A91AEF"/>
    <w:rsid w:val="00A91CD6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075"/>
    <w:rsid w:val="00AA1305"/>
    <w:rsid w:val="00AA14BF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CC2"/>
    <w:rsid w:val="00AB26BB"/>
    <w:rsid w:val="00AB28DF"/>
    <w:rsid w:val="00AB3142"/>
    <w:rsid w:val="00AB385F"/>
    <w:rsid w:val="00AB3EDD"/>
    <w:rsid w:val="00AB4612"/>
    <w:rsid w:val="00AB4886"/>
    <w:rsid w:val="00AB4DBA"/>
    <w:rsid w:val="00AB5699"/>
    <w:rsid w:val="00AB5C0F"/>
    <w:rsid w:val="00AB62DC"/>
    <w:rsid w:val="00AB6CAE"/>
    <w:rsid w:val="00AB6CF5"/>
    <w:rsid w:val="00AB713D"/>
    <w:rsid w:val="00AB7501"/>
    <w:rsid w:val="00AB7522"/>
    <w:rsid w:val="00AB78CA"/>
    <w:rsid w:val="00AC08D9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B33"/>
    <w:rsid w:val="00AC6BA8"/>
    <w:rsid w:val="00AC7506"/>
    <w:rsid w:val="00AC756A"/>
    <w:rsid w:val="00AC79C2"/>
    <w:rsid w:val="00AD087B"/>
    <w:rsid w:val="00AD102F"/>
    <w:rsid w:val="00AD10E7"/>
    <w:rsid w:val="00AD11EF"/>
    <w:rsid w:val="00AD1625"/>
    <w:rsid w:val="00AD1934"/>
    <w:rsid w:val="00AD19AB"/>
    <w:rsid w:val="00AD1A6F"/>
    <w:rsid w:val="00AD1AE1"/>
    <w:rsid w:val="00AD1D41"/>
    <w:rsid w:val="00AD1F38"/>
    <w:rsid w:val="00AD2117"/>
    <w:rsid w:val="00AD2CED"/>
    <w:rsid w:val="00AD2D99"/>
    <w:rsid w:val="00AD2E00"/>
    <w:rsid w:val="00AD2F5E"/>
    <w:rsid w:val="00AD3765"/>
    <w:rsid w:val="00AD3EC6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20AD"/>
    <w:rsid w:val="00AE222E"/>
    <w:rsid w:val="00AE26A2"/>
    <w:rsid w:val="00AE2B82"/>
    <w:rsid w:val="00AE2C4F"/>
    <w:rsid w:val="00AE355C"/>
    <w:rsid w:val="00AE464F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90A"/>
    <w:rsid w:val="00AF6AF3"/>
    <w:rsid w:val="00AF6DDF"/>
    <w:rsid w:val="00AF712E"/>
    <w:rsid w:val="00AF756A"/>
    <w:rsid w:val="00AF7602"/>
    <w:rsid w:val="00AF76AC"/>
    <w:rsid w:val="00AF7867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6E"/>
    <w:rsid w:val="00B10AFA"/>
    <w:rsid w:val="00B1107F"/>
    <w:rsid w:val="00B1167F"/>
    <w:rsid w:val="00B11AF0"/>
    <w:rsid w:val="00B11D75"/>
    <w:rsid w:val="00B11E46"/>
    <w:rsid w:val="00B11E9E"/>
    <w:rsid w:val="00B12233"/>
    <w:rsid w:val="00B125F9"/>
    <w:rsid w:val="00B129A7"/>
    <w:rsid w:val="00B12B11"/>
    <w:rsid w:val="00B12BB3"/>
    <w:rsid w:val="00B12BE3"/>
    <w:rsid w:val="00B12CA9"/>
    <w:rsid w:val="00B12EC2"/>
    <w:rsid w:val="00B13055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500"/>
    <w:rsid w:val="00B24C81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83F"/>
    <w:rsid w:val="00B3098F"/>
    <w:rsid w:val="00B309C3"/>
    <w:rsid w:val="00B313CD"/>
    <w:rsid w:val="00B31952"/>
    <w:rsid w:val="00B31967"/>
    <w:rsid w:val="00B31C23"/>
    <w:rsid w:val="00B3248D"/>
    <w:rsid w:val="00B3275B"/>
    <w:rsid w:val="00B32CE4"/>
    <w:rsid w:val="00B331AF"/>
    <w:rsid w:val="00B345E2"/>
    <w:rsid w:val="00B348DE"/>
    <w:rsid w:val="00B34B24"/>
    <w:rsid w:val="00B351E5"/>
    <w:rsid w:val="00B354B6"/>
    <w:rsid w:val="00B35C42"/>
    <w:rsid w:val="00B35FF8"/>
    <w:rsid w:val="00B360D9"/>
    <w:rsid w:val="00B36851"/>
    <w:rsid w:val="00B36BF7"/>
    <w:rsid w:val="00B37435"/>
    <w:rsid w:val="00B37E34"/>
    <w:rsid w:val="00B37F5E"/>
    <w:rsid w:val="00B4037D"/>
    <w:rsid w:val="00B40395"/>
    <w:rsid w:val="00B40580"/>
    <w:rsid w:val="00B41139"/>
    <w:rsid w:val="00B411E4"/>
    <w:rsid w:val="00B412B2"/>
    <w:rsid w:val="00B4133E"/>
    <w:rsid w:val="00B41839"/>
    <w:rsid w:val="00B41C3F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97C"/>
    <w:rsid w:val="00B54C3D"/>
    <w:rsid w:val="00B54FEF"/>
    <w:rsid w:val="00B55185"/>
    <w:rsid w:val="00B55D33"/>
    <w:rsid w:val="00B55F04"/>
    <w:rsid w:val="00B561A4"/>
    <w:rsid w:val="00B564A2"/>
    <w:rsid w:val="00B56BA5"/>
    <w:rsid w:val="00B56CF0"/>
    <w:rsid w:val="00B578FB"/>
    <w:rsid w:val="00B57A62"/>
    <w:rsid w:val="00B57AEF"/>
    <w:rsid w:val="00B6086D"/>
    <w:rsid w:val="00B60B52"/>
    <w:rsid w:val="00B60D57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AE0"/>
    <w:rsid w:val="00B72786"/>
    <w:rsid w:val="00B72A44"/>
    <w:rsid w:val="00B72E06"/>
    <w:rsid w:val="00B72FAA"/>
    <w:rsid w:val="00B7383F"/>
    <w:rsid w:val="00B73B0D"/>
    <w:rsid w:val="00B7402B"/>
    <w:rsid w:val="00B74284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D5E"/>
    <w:rsid w:val="00B77FD4"/>
    <w:rsid w:val="00B800CF"/>
    <w:rsid w:val="00B8089F"/>
    <w:rsid w:val="00B80D54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87E4E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257"/>
    <w:rsid w:val="00BA2426"/>
    <w:rsid w:val="00BA2793"/>
    <w:rsid w:val="00BA2D15"/>
    <w:rsid w:val="00BA330F"/>
    <w:rsid w:val="00BA34BF"/>
    <w:rsid w:val="00BA4A10"/>
    <w:rsid w:val="00BA4BD9"/>
    <w:rsid w:val="00BA4EAF"/>
    <w:rsid w:val="00BA5103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AF4"/>
    <w:rsid w:val="00BA6AF8"/>
    <w:rsid w:val="00BA6D6A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749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2D3D"/>
    <w:rsid w:val="00BD30EC"/>
    <w:rsid w:val="00BD349C"/>
    <w:rsid w:val="00BD3536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6DB"/>
    <w:rsid w:val="00BE5792"/>
    <w:rsid w:val="00BE5B73"/>
    <w:rsid w:val="00BE5C33"/>
    <w:rsid w:val="00BE5C37"/>
    <w:rsid w:val="00BE6B20"/>
    <w:rsid w:val="00BE6CCE"/>
    <w:rsid w:val="00BE6DC7"/>
    <w:rsid w:val="00BE7020"/>
    <w:rsid w:val="00BE7440"/>
    <w:rsid w:val="00BE7479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D0E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AC8"/>
    <w:rsid w:val="00C01B8B"/>
    <w:rsid w:val="00C01BD8"/>
    <w:rsid w:val="00C01D5C"/>
    <w:rsid w:val="00C0211A"/>
    <w:rsid w:val="00C021A7"/>
    <w:rsid w:val="00C022CC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D50"/>
    <w:rsid w:val="00C0618E"/>
    <w:rsid w:val="00C06210"/>
    <w:rsid w:val="00C06939"/>
    <w:rsid w:val="00C0696C"/>
    <w:rsid w:val="00C072B2"/>
    <w:rsid w:val="00C07AF6"/>
    <w:rsid w:val="00C10659"/>
    <w:rsid w:val="00C109E1"/>
    <w:rsid w:val="00C10B61"/>
    <w:rsid w:val="00C10B6E"/>
    <w:rsid w:val="00C10F48"/>
    <w:rsid w:val="00C1103B"/>
    <w:rsid w:val="00C11466"/>
    <w:rsid w:val="00C12AF5"/>
    <w:rsid w:val="00C12D7F"/>
    <w:rsid w:val="00C12E53"/>
    <w:rsid w:val="00C12F0B"/>
    <w:rsid w:val="00C1308C"/>
    <w:rsid w:val="00C1314F"/>
    <w:rsid w:val="00C1332E"/>
    <w:rsid w:val="00C13558"/>
    <w:rsid w:val="00C136E3"/>
    <w:rsid w:val="00C138B8"/>
    <w:rsid w:val="00C13900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5291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9FD"/>
    <w:rsid w:val="00C31C27"/>
    <w:rsid w:val="00C31DAB"/>
    <w:rsid w:val="00C32622"/>
    <w:rsid w:val="00C327FC"/>
    <w:rsid w:val="00C32C51"/>
    <w:rsid w:val="00C32CFF"/>
    <w:rsid w:val="00C32E34"/>
    <w:rsid w:val="00C32E95"/>
    <w:rsid w:val="00C33258"/>
    <w:rsid w:val="00C3357B"/>
    <w:rsid w:val="00C34008"/>
    <w:rsid w:val="00C34621"/>
    <w:rsid w:val="00C34990"/>
    <w:rsid w:val="00C34BC6"/>
    <w:rsid w:val="00C34D3A"/>
    <w:rsid w:val="00C34DDC"/>
    <w:rsid w:val="00C361C6"/>
    <w:rsid w:val="00C365C7"/>
    <w:rsid w:val="00C36AC2"/>
    <w:rsid w:val="00C37336"/>
    <w:rsid w:val="00C37874"/>
    <w:rsid w:val="00C40182"/>
    <w:rsid w:val="00C4031E"/>
    <w:rsid w:val="00C40B4F"/>
    <w:rsid w:val="00C41051"/>
    <w:rsid w:val="00C41CB5"/>
    <w:rsid w:val="00C41D42"/>
    <w:rsid w:val="00C41E2A"/>
    <w:rsid w:val="00C41F24"/>
    <w:rsid w:val="00C41F35"/>
    <w:rsid w:val="00C42201"/>
    <w:rsid w:val="00C425B8"/>
    <w:rsid w:val="00C425D4"/>
    <w:rsid w:val="00C42E38"/>
    <w:rsid w:val="00C43138"/>
    <w:rsid w:val="00C4323F"/>
    <w:rsid w:val="00C435DB"/>
    <w:rsid w:val="00C43BC9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A25"/>
    <w:rsid w:val="00C47C07"/>
    <w:rsid w:val="00C500CB"/>
    <w:rsid w:val="00C51199"/>
    <w:rsid w:val="00C51578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81A"/>
    <w:rsid w:val="00C75C94"/>
    <w:rsid w:val="00C75FF4"/>
    <w:rsid w:val="00C7617A"/>
    <w:rsid w:val="00C76507"/>
    <w:rsid w:val="00C7696A"/>
    <w:rsid w:val="00C76D78"/>
    <w:rsid w:val="00C76F65"/>
    <w:rsid w:val="00C771FE"/>
    <w:rsid w:val="00C77238"/>
    <w:rsid w:val="00C776DD"/>
    <w:rsid w:val="00C77C04"/>
    <w:rsid w:val="00C800CE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3B5"/>
    <w:rsid w:val="00C85B18"/>
    <w:rsid w:val="00C85EDF"/>
    <w:rsid w:val="00C85F1D"/>
    <w:rsid w:val="00C8694A"/>
    <w:rsid w:val="00C8737C"/>
    <w:rsid w:val="00C87532"/>
    <w:rsid w:val="00C8785D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FD"/>
    <w:rsid w:val="00C9308A"/>
    <w:rsid w:val="00C9311C"/>
    <w:rsid w:val="00C934B2"/>
    <w:rsid w:val="00C93DA1"/>
    <w:rsid w:val="00C94645"/>
    <w:rsid w:val="00C9543D"/>
    <w:rsid w:val="00C954E8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FB4"/>
    <w:rsid w:val="00CA516E"/>
    <w:rsid w:val="00CA56C7"/>
    <w:rsid w:val="00CA660F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D36"/>
    <w:rsid w:val="00CD6252"/>
    <w:rsid w:val="00CD627A"/>
    <w:rsid w:val="00CD67C7"/>
    <w:rsid w:val="00CD69CF"/>
    <w:rsid w:val="00CD7068"/>
    <w:rsid w:val="00CD74F7"/>
    <w:rsid w:val="00CD7812"/>
    <w:rsid w:val="00CD79E1"/>
    <w:rsid w:val="00CD7BAD"/>
    <w:rsid w:val="00CE00D6"/>
    <w:rsid w:val="00CE0389"/>
    <w:rsid w:val="00CE0A9E"/>
    <w:rsid w:val="00CE0C34"/>
    <w:rsid w:val="00CE0C9F"/>
    <w:rsid w:val="00CE10C6"/>
    <w:rsid w:val="00CE112E"/>
    <w:rsid w:val="00CE1920"/>
    <w:rsid w:val="00CE1C7A"/>
    <w:rsid w:val="00CE2699"/>
    <w:rsid w:val="00CE2CF9"/>
    <w:rsid w:val="00CE33C6"/>
    <w:rsid w:val="00CE3567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7428"/>
    <w:rsid w:val="00CE7595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AE2"/>
    <w:rsid w:val="00D01FBE"/>
    <w:rsid w:val="00D01FF4"/>
    <w:rsid w:val="00D0242E"/>
    <w:rsid w:val="00D02AFD"/>
    <w:rsid w:val="00D02F85"/>
    <w:rsid w:val="00D030CE"/>
    <w:rsid w:val="00D0370E"/>
    <w:rsid w:val="00D037CD"/>
    <w:rsid w:val="00D037D7"/>
    <w:rsid w:val="00D03C3A"/>
    <w:rsid w:val="00D0401D"/>
    <w:rsid w:val="00D04043"/>
    <w:rsid w:val="00D04222"/>
    <w:rsid w:val="00D04450"/>
    <w:rsid w:val="00D04639"/>
    <w:rsid w:val="00D04AB0"/>
    <w:rsid w:val="00D04B4A"/>
    <w:rsid w:val="00D04BA3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CFC"/>
    <w:rsid w:val="00D143FF"/>
    <w:rsid w:val="00D14945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A0C"/>
    <w:rsid w:val="00D3020B"/>
    <w:rsid w:val="00D302E9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615"/>
    <w:rsid w:val="00D33EA7"/>
    <w:rsid w:val="00D33F45"/>
    <w:rsid w:val="00D33FCB"/>
    <w:rsid w:val="00D340D3"/>
    <w:rsid w:val="00D3448E"/>
    <w:rsid w:val="00D346F6"/>
    <w:rsid w:val="00D35DAC"/>
    <w:rsid w:val="00D36019"/>
    <w:rsid w:val="00D36295"/>
    <w:rsid w:val="00D36439"/>
    <w:rsid w:val="00D36CD0"/>
    <w:rsid w:val="00D37CAC"/>
    <w:rsid w:val="00D400F3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B19"/>
    <w:rsid w:val="00D46E19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E1"/>
    <w:rsid w:val="00D5453D"/>
    <w:rsid w:val="00D55946"/>
    <w:rsid w:val="00D559FB"/>
    <w:rsid w:val="00D5604D"/>
    <w:rsid w:val="00D5616F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EA5"/>
    <w:rsid w:val="00D6380E"/>
    <w:rsid w:val="00D6385E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8D"/>
    <w:rsid w:val="00D6707B"/>
    <w:rsid w:val="00D671E4"/>
    <w:rsid w:val="00D6768F"/>
    <w:rsid w:val="00D7030F"/>
    <w:rsid w:val="00D7051A"/>
    <w:rsid w:val="00D70789"/>
    <w:rsid w:val="00D70C63"/>
    <w:rsid w:val="00D70D07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D3B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DAC"/>
    <w:rsid w:val="00D87FE3"/>
    <w:rsid w:val="00D90055"/>
    <w:rsid w:val="00D90ECA"/>
    <w:rsid w:val="00D9220A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9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38A"/>
    <w:rsid w:val="00DA33DA"/>
    <w:rsid w:val="00DA390F"/>
    <w:rsid w:val="00DA48C1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37C"/>
    <w:rsid w:val="00DC153E"/>
    <w:rsid w:val="00DC1557"/>
    <w:rsid w:val="00DC1673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415"/>
    <w:rsid w:val="00DC4505"/>
    <w:rsid w:val="00DC46CA"/>
    <w:rsid w:val="00DC5147"/>
    <w:rsid w:val="00DC5970"/>
    <w:rsid w:val="00DC5BBA"/>
    <w:rsid w:val="00DC61CE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A9E"/>
    <w:rsid w:val="00DE140B"/>
    <w:rsid w:val="00DE1AC1"/>
    <w:rsid w:val="00DE1AC9"/>
    <w:rsid w:val="00DE1FDE"/>
    <w:rsid w:val="00DE2B2D"/>
    <w:rsid w:val="00DE2B48"/>
    <w:rsid w:val="00DE3440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8CE"/>
    <w:rsid w:val="00DF1AA3"/>
    <w:rsid w:val="00DF26D7"/>
    <w:rsid w:val="00DF2775"/>
    <w:rsid w:val="00DF2A72"/>
    <w:rsid w:val="00DF2C3D"/>
    <w:rsid w:val="00DF3207"/>
    <w:rsid w:val="00DF33EF"/>
    <w:rsid w:val="00DF37F3"/>
    <w:rsid w:val="00DF432D"/>
    <w:rsid w:val="00DF452E"/>
    <w:rsid w:val="00DF48E1"/>
    <w:rsid w:val="00DF4E0A"/>
    <w:rsid w:val="00DF53A2"/>
    <w:rsid w:val="00DF57DB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FD6"/>
    <w:rsid w:val="00E12259"/>
    <w:rsid w:val="00E123BD"/>
    <w:rsid w:val="00E12ED8"/>
    <w:rsid w:val="00E12FD2"/>
    <w:rsid w:val="00E13423"/>
    <w:rsid w:val="00E1361C"/>
    <w:rsid w:val="00E145CF"/>
    <w:rsid w:val="00E14951"/>
    <w:rsid w:val="00E1497E"/>
    <w:rsid w:val="00E1499B"/>
    <w:rsid w:val="00E154DF"/>
    <w:rsid w:val="00E15651"/>
    <w:rsid w:val="00E15DB8"/>
    <w:rsid w:val="00E16214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9DE"/>
    <w:rsid w:val="00E21F33"/>
    <w:rsid w:val="00E222E5"/>
    <w:rsid w:val="00E22AE2"/>
    <w:rsid w:val="00E22EB3"/>
    <w:rsid w:val="00E2347F"/>
    <w:rsid w:val="00E23514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1D2"/>
    <w:rsid w:val="00E344E6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44"/>
    <w:rsid w:val="00E4575B"/>
    <w:rsid w:val="00E45BFD"/>
    <w:rsid w:val="00E45D73"/>
    <w:rsid w:val="00E45DD1"/>
    <w:rsid w:val="00E45DF6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E8B"/>
    <w:rsid w:val="00E47FC6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41AD"/>
    <w:rsid w:val="00E54657"/>
    <w:rsid w:val="00E54D2E"/>
    <w:rsid w:val="00E54E12"/>
    <w:rsid w:val="00E54EC7"/>
    <w:rsid w:val="00E551EE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4413"/>
    <w:rsid w:val="00E745DC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88"/>
    <w:rsid w:val="00E910AE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B67"/>
    <w:rsid w:val="00EB5CEA"/>
    <w:rsid w:val="00EB5D68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934"/>
    <w:rsid w:val="00EF7B4F"/>
    <w:rsid w:val="00F0000A"/>
    <w:rsid w:val="00F00383"/>
    <w:rsid w:val="00F006C9"/>
    <w:rsid w:val="00F00767"/>
    <w:rsid w:val="00F008AC"/>
    <w:rsid w:val="00F00B77"/>
    <w:rsid w:val="00F016B5"/>
    <w:rsid w:val="00F01847"/>
    <w:rsid w:val="00F018E2"/>
    <w:rsid w:val="00F01B17"/>
    <w:rsid w:val="00F01CA0"/>
    <w:rsid w:val="00F021CC"/>
    <w:rsid w:val="00F026B5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C1C"/>
    <w:rsid w:val="00F31C73"/>
    <w:rsid w:val="00F32090"/>
    <w:rsid w:val="00F32227"/>
    <w:rsid w:val="00F32583"/>
    <w:rsid w:val="00F3264B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ACB"/>
    <w:rsid w:val="00F36EBC"/>
    <w:rsid w:val="00F378FD"/>
    <w:rsid w:val="00F37CE9"/>
    <w:rsid w:val="00F37F1A"/>
    <w:rsid w:val="00F40301"/>
    <w:rsid w:val="00F40510"/>
    <w:rsid w:val="00F40BFF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FB7"/>
    <w:rsid w:val="00F4462A"/>
    <w:rsid w:val="00F448CA"/>
    <w:rsid w:val="00F448ED"/>
    <w:rsid w:val="00F4496E"/>
    <w:rsid w:val="00F44A1B"/>
    <w:rsid w:val="00F44A7E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63C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78F"/>
    <w:rsid w:val="00F571F0"/>
    <w:rsid w:val="00F57712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2C94"/>
    <w:rsid w:val="00F7317D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621"/>
    <w:rsid w:val="00F756DE"/>
    <w:rsid w:val="00F7591F"/>
    <w:rsid w:val="00F759E0"/>
    <w:rsid w:val="00F75E6A"/>
    <w:rsid w:val="00F76115"/>
    <w:rsid w:val="00F764C4"/>
    <w:rsid w:val="00F7650A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747"/>
    <w:rsid w:val="00F85A2E"/>
    <w:rsid w:val="00F863C7"/>
    <w:rsid w:val="00F863E4"/>
    <w:rsid w:val="00F867F4"/>
    <w:rsid w:val="00F87286"/>
    <w:rsid w:val="00F87670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844"/>
    <w:rsid w:val="00FA1A92"/>
    <w:rsid w:val="00FA210C"/>
    <w:rsid w:val="00FA24AB"/>
    <w:rsid w:val="00FA3171"/>
    <w:rsid w:val="00FA352D"/>
    <w:rsid w:val="00FA39BE"/>
    <w:rsid w:val="00FA4275"/>
    <w:rsid w:val="00FA4646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923"/>
    <w:rsid w:val="00FA7D8C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D11"/>
    <w:rsid w:val="00FB1DB6"/>
    <w:rsid w:val="00FB1DC3"/>
    <w:rsid w:val="00FB1ECC"/>
    <w:rsid w:val="00FB2278"/>
    <w:rsid w:val="00FB2297"/>
    <w:rsid w:val="00FB2494"/>
    <w:rsid w:val="00FB285B"/>
    <w:rsid w:val="00FB2AC3"/>
    <w:rsid w:val="00FB3289"/>
    <w:rsid w:val="00FB3435"/>
    <w:rsid w:val="00FB346C"/>
    <w:rsid w:val="00FB35B2"/>
    <w:rsid w:val="00FB361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9D"/>
    <w:rsid w:val="00FB59D2"/>
    <w:rsid w:val="00FB5B09"/>
    <w:rsid w:val="00FB5E93"/>
    <w:rsid w:val="00FB62ED"/>
    <w:rsid w:val="00FB64D5"/>
    <w:rsid w:val="00FB64FE"/>
    <w:rsid w:val="00FB6BAB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9A6"/>
    <w:rsid w:val="00FD2F55"/>
    <w:rsid w:val="00FD314A"/>
    <w:rsid w:val="00FD321C"/>
    <w:rsid w:val="00FD399B"/>
    <w:rsid w:val="00FD3B8A"/>
    <w:rsid w:val="00FD3E42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906"/>
    <w:rsid w:val="00FE30CF"/>
    <w:rsid w:val="00FE3724"/>
    <w:rsid w:val="00FE3854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72DC"/>
    <w:rsid w:val="00FE7F6F"/>
    <w:rsid w:val="00FF00CA"/>
    <w:rsid w:val="00FF05B3"/>
    <w:rsid w:val="00FF0E93"/>
    <w:rsid w:val="00FF1275"/>
    <w:rsid w:val="00FF14D9"/>
    <w:rsid w:val="00FF174B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D8C18A-A86B-437B-B150-7956DD9A8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489</TotalTime>
  <Pages>30</Pages>
  <Words>5504</Words>
  <Characters>31374</Characters>
  <Application>Microsoft Office Word</Application>
  <DocSecurity>0</DocSecurity>
  <Lines>261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36805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Nichaphat, Techasriamornrat</cp:lastModifiedBy>
  <cp:revision>109</cp:revision>
  <cp:lastPrinted>2022-08-01T08:30:00Z</cp:lastPrinted>
  <dcterms:created xsi:type="dcterms:W3CDTF">2022-07-16T15:15:00Z</dcterms:created>
  <dcterms:modified xsi:type="dcterms:W3CDTF">2022-08-09T08:36:00Z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0x010100F3E2BC9911BB554D96AC477CA4E491ED</vt:lpwstr>
  </property>
</Properties>
</file>