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0D8D0" w14:textId="0CB1B1D0" w:rsidR="00B82E50" w:rsidRPr="00CF3746" w:rsidRDefault="00B82E50" w:rsidP="004E5FB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0522458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0DB8D73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378339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23BB9CD" w14:textId="77777777" w:rsidR="00BC5B69" w:rsidRDefault="00BC5B6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663083" w14:textId="57A4396C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EB060F9" w14:textId="166F8C1F" w:rsidR="00E06ABA" w:rsidRPr="00CF3746" w:rsidRDefault="001F1197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BC5B69"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06ABA"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C5B69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1F84E25D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CF3746" w:rsidSect="00BB42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F9E41B8" w14:textId="77777777" w:rsidR="00997587" w:rsidRPr="00CF3746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4F36404" w14:textId="35740B25" w:rsidR="00997587" w:rsidRPr="00CF3746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FDC4855" w14:textId="00CFC012" w:rsidR="00727B54" w:rsidRPr="00CF3746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61782CF" w14:textId="7C91FCCA" w:rsidR="00727B54" w:rsidRPr="00CF3746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79BD81C" w14:textId="77777777" w:rsidR="00FC596E" w:rsidRPr="00CF3746" w:rsidRDefault="00FC596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0865EDA" w14:textId="554C234F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B4C892B" w14:textId="7FC37B6A" w:rsidR="00804175" w:rsidRPr="00CF3746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CF3746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CF3746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</w:t>
      </w:r>
      <w:r w:rsidR="00DA1567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A1567" w:rsidRPr="00CF3746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="00143016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CF3746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1E3BF501" w14:textId="3D8A23EA" w:rsidR="001F1197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143016">
        <w:rPr>
          <w:rFonts w:ascii="Angsana New" w:hAnsi="Angsana New" w:cs="Angsana New"/>
          <w:sz w:val="28"/>
          <w:szCs w:val="28"/>
        </w:rPr>
        <w:t xml:space="preserve"> 256</w:t>
      </w:r>
      <w:r>
        <w:rPr>
          <w:rFonts w:ascii="Angsana New" w:hAnsi="Angsana New" w:cs="Angsana New"/>
          <w:sz w:val="28"/>
          <w:szCs w:val="28"/>
        </w:rPr>
        <w:t>5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 xml:space="preserve">2565 </w:t>
      </w:r>
      <w:r w:rsidRPr="00143016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z w:val="28"/>
          <w:szCs w:val="28"/>
          <w:cs/>
        </w:rPr>
        <w:t>หก</w:t>
      </w:r>
      <w:r w:rsidRPr="00143016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143016">
        <w:rPr>
          <w:rFonts w:ascii="Angsana New" w:hAnsi="Angsana New" w:cs="Angsana New"/>
          <w:sz w:val="28"/>
          <w:szCs w:val="28"/>
        </w:rPr>
        <w:t xml:space="preserve"> 256</w:t>
      </w:r>
      <w:r>
        <w:rPr>
          <w:rFonts w:ascii="Angsana New" w:hAnsi="Angsana New" w:cs="Angsana New"/>
          <w:sz w:val="28"/>
          <w:szCs w:val="28"/>
        </w:rPr>
        <w:t>5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32DDAF" w14:textId="77777777" w:rsidR="001F1197" w:rsidRPr="00FC596E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236F76DD" w14:textId="77777777" w:rsidR="001F1197" w:rsidRPr="00143016" w:rsidRDefault="001F1197" w:rsidP="001F11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062FD288" w14:textId="77777777" w:rsidR="001F1197" w:rsidRPr="00FC596E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3AC6180" w14:textId="77777777" w:rsidR="001F1197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143016">
        <w:rPr>
          <w:rFonts w:ascii="Angsana New" w:hAnsi="Angsana New" w:cs="Angsana New"/>
          <w:sz w:val="28"/>
          <w:szCs w:val="28"/>
        </w:rPr>
        <w:t xml:space="preserve"> 2410 </w:t>
      </w:r>
      <w:r w:rsidRPr="00143016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25713F" w14:textId="77777777" w:rsidR="001F1197" w:rsidRPr="00FC596E" w:rsidRDefault="001F1197" w:rsidP="001F11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32766092" w14:textId="77777777" w:rsidR="001F1197" w:rsidRPr="00143016" w:rsidRDefault="001F1197" w:rsidP="001F11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02637CFC" w14:textId="77777777" w:rsidR="001F1197" w:rsidRPr="00FC596E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3DBE8F03" w14:textId="77777777" w:rsidR="001F1197" w:rsidRPr="00143016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143016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2813A29" w14:textId="77777777" w:rsidR="001F1197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42A12018" w14:textId="77777777" w:rsidR="001F1197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A591375" w14:textId="77777777" w:rsidR="001F1197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64C4813" w14:textId="77777777" w:rsidR="001F1197" w:rsidRPr="00997587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3775A8D7" w14:textId="77777777" w:rsidR="001F1197" w:rsidRPr="002027CA" w:rsidRDefault="001F1197" w:rsidP="001F1197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7DB12D4" w14:textId="77777777" w:rsidR="001F1197" w:rsidRPr="00997587" w:rsidRDefault="001F1197" w:rsidP="001F1197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99758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>
        <w:rPr>
          <w:rFonts w:asciiTheme="majorBidi" w:hAnsiTheme="majorBidi" w:cs="Angsana New"/>
          <w:sz w:val="28"/>
          <w:szCs w:val="28"/>
          <w:cs/>
        </w:rPr>
        <w:t>1</w:t>
      </w:r>
      <w:r w:rsidRPr="00586560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>
        <w:rPr>
          <w:rFonts w:ascii="Angsana New" w:hAnsi="Angsana New" w:cs="Angsana New"/>
          <w:sz w:val="28"/>
          <w:szCs w:val="28"/>
          <w:cs/>
        </w:rPr>
        <w:t>5</w:t>
      </w:r>
    </w:p>
    <w:p w14:paraId="6A6E16DF" w14:textId="77777777" w:rsidR="001F1197" w:rsidRPr="00FC596E" w:rsidRDefault="001F1197" w:rsidP="001F1197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C704A45" w14:textId="77777777" w:rsidR="001F1197" w:rsidRPr="00997587" w:rsidRDefault="001F1197" w:rsidP="001F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ADE0A11" w14:textId="77777777" w:rsidR="001F1197" w:rsidRPr="00997587" w:rsidRDefault="001F1197" w:rsidP="001F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15EEF4B8" w14:textId="1A7BA456" w:rsidR="00824198" w:rsidRPr="00912A75" w:rsidRDefault="00DB354C" w:rsidP="00912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 w:hint="cs"/>
          <w:i/>
          <w:iCs/>
          <w:sz w:val="20"/>
          <w:szCs w:val="20"/>
          <w:cs/>
        </w:r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>9</w:t>
      </w:r>
      <w:r w:rsidR="001F1197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="001F1197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สิงหาคม</w:t>
      </w:r>
      <w:r w:rsidR="00216936" w:rsidRPr="00CF3746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="00216936" w:rsidRPr="00CF3746">
        <w:rPr>
          <w:rFonts w:asciiTheme="majorBidi" w:hAnsiTheme="majorBidi" w:cstheme="majorBidi"/>
          <w:b w:val="0"/>
          <w:bCs w:val="0"/>
          <w:sz w:val="28"/>
          <w:szCs w:val="28"/>
        </w:rPr>
        <w:t>256</w:t>
      </w:r>
      <w:r w:rsidR="00BC5B69">
        <w:rPr>
          <w:rFonts w:asciiTheme="majorBidi" w:hAnsiTheme="majorBidi" w:cstheme="majorBidi"/>
          <w:b w:val="0"/>
          <w:bCs w:val="0"/>
          <w:sz w:val="28"/>
          <w:szCs w:val="28"/>
        </w:rPr>
        <w:t>5</w:t>
      </w:r>
    </w:p>
    <w:sectPr w:rsidR="00824198" w:rsidRPr="00912A75" w:rsidSect="00BF4AC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EC64A" w14:textId="77777777" w:rsidR="000324F8" w:rsidRDefault="000324F8">
      <w:r>
        <w:separator/>
      </w:r>
    </w:p>
  </w:endnote>
  <w:endnote w:type="continuationSeparator" w:id="0">
    <w:p w14:paraId="61EEC853" w14:textId="77777777" w:rsidR="000324F8" w:rsidRDefault="000324F8">
      <w:r>
        <w:continuationSeparator/>
      </w:r>
    </w:p>
  </w:endnote>
  <w:endnote w:type="continuationNotice" w:id="1">
    <w:p w14:paraId="1E85DEF8" w14:textId="77777777" w:rsidR="000324F8" w:rsidRDefault="000324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3A7443" w:rsidRDefault="003A744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3A7443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0577" w14:textId="45F74D2D" w:rsidR="003A7443" w:rsidRDefault="003A744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912A75">
      <w:rPr>
        <w:noProof/>
      </w:rPr>
      <w:t>MTCT1-Q2'22-Set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3A7443" w:rsidRPr="00960645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3A7443" w:rsidRDefault="003A7443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3A7443" w:rsidRPr="00143016" w:rsidRDefault="003A7443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70E119A7" w:rsidR="003A7443" w:rsidRPr="009A1471" w:rsidRDefault="003A7443" w:rsidP="009A1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19FD6" w14:textId="77777777" w:rsidR="000324F8" w:rsidRDefault="000324F8">
      <w:r>
        <w:separator/>
      </w:r>
    </w:p>
  </w:footnote>
  <w:footnote w:type="continuationSeparator" w:id="0">
    <w:p w14:paraId="43268033" w14:textId="77777777" w:rsidR="000324F8" w:rsidRDefault="000324F8">
      <w:r>
        <w:continuationSeparator/>
      </w:r>
    </w:p>
  </w:footnote>
  <w:footnote w:type="continuationNotice" w:id="1">
    <w:p w14:paraId="230681CC" w14:textId="77777777" w:rsidR="000324F8" w:rsidRDefault="000324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3A7443" w:rsidRDefault="00912A75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633E724" w:rsidR="003A7443" w:rsidRDefault="003A7443" w:rsidP="00713C50">
    <w:pPr>
      <w:pStyle w:val="Header"/>
    </w:pPr>
  </w:p>
  <w:p w14:paraId="1DF8B329" w14:textId="6368A5ED" w:rsidR="003A7443" w:rsidRDefault="003A744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3A7443" w:rsidRDefault="003A7443" w:rsidP="00713C50">
    <w:pPr>
      <w:pStyle w:val="Header"/>
    </w:pPr>
  </w:p>
  <w:p w14:paraId="5252533D" w14:textId="77777777" w:rsidR="003A7443" w:rsidRDefault="003A7443" w:rsidP="00713C50">
    <w:pPr>
      <w:pStyle w:val="Header"/>
    </w:pPr>
  </w:p>
  <w:p w14:paraId="3B5038A2" w14:textId="77777777" w:rsidR="003A7443" w:rsidRDefault="003A7443" w:rsidP="00713C50">
    <w:pPr>
      <w:pStyle w:val="Header"/>
    </w:pPr>
  </w:p>
  <w:p w14:paraId="0F9960CB" w14:textId="77777777" w:rsidR="003A7443" w:rsidRDefault="003A7443" w:rsidP="00713C50">
    <w:pPr>
      <w:pStyle w:val="Header"/>
    </w:pPr>
  </w:p>
  <w:p w14:paraId="0A22F93B" w14:textId="77777777" w:rsidR="003A7443" w:rsidRDefault="003A7443" w:rsidP="00713C50">
    <w:pPr>
      <w:pStyle w:val="Header"/>
    </w:pPr>
  </w:p>
  <w:p w14:paraId="7AC009B9" w14:textId="77777777" w:rsidR="003A7443" w:rsidRPr="00005ACB" w:rsidRDefault="003A7443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06D3" w14:textId="77777777" w:rsidR="003A7443" w:rsidRPr="00FD4633" w:rsidRDefault="003A744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9E9"/>
    <w:rsid w:val="000179F5"/>
    <w:rsid w:val="00017A1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CA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2F5B"/>
    <w:rsid w:val="000F30C4"/>
    <w:rsid w:val="000F3123"/>
    <w:rsid w:val="000F3869"/>
    <w:rsid w:val="000F3B1D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5EB"/>
    <w:rsid w:val="001066D4"/>
    <w:rsid w:val="00106B88"/>
    <w:rsid w:val="00106E28"/>
    <w:rsid w:val="00107004"/>
    <w:rsid w:val="001074AA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978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49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27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21BC"/>
    <w:rsid w:val="002D223A"/>
    <w:rsid w:val="002D229E"/>
    <w:rsid w:val="002D27BD"/>
    <w:rsid w:val="002D2979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68B"/>
    <w:rsid w:val="00315A2F"/>
    <w:rsid w:val="00315D58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4FF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86D"/>
    <w:rsid w:val="003D08E1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2D"/>
    <w:rsid w:val="004146E0"/>
    <w:rsid w:val="00414843"/>
    <w:rsid w:val="004148EF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19"/>
    <w:rsid w:val="0046047A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41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1B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17DB3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ED9"/>
    <w:rsid w:val="00527FD6"/>
    <w:rsid w:val="005303CC"/>
    <w:rsid w:val="00530411"/>
    <w:rsid w:val="00530BAE"/>
    <w:rsid w:val="00530DC1"/>
    <w:rsid w:val="00530DF5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77A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DA7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6EC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89A"/>
    <w:rsid w:val="005F7A85"/>
    <w:rsid w:val="005F7B16"/>
    <w:rsid w:val="005F7BF8"/>
    <w:rsid w:val="005F7CF8"/>
    <w:rsid w:val="0060009E"/>
    <w:rsid w:val="00600114"/>
    <w:rsid w:val="006001B8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75E"/>
    <w:rsid w:val="0062693E"/>
    <w:rsid w:val="00626A98"/>
    <w:rsid w:val="00626B5A"/>
    <w:rsid w:val="00626B76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03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708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1C60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28"/>
    <w:rsid w:val="007C2CD6"/>
    <w:rsid w:val="007C3061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0F"/>
    <w:rsid w:val="007E4F8C"/>
    <w:rsid w:val="007E4FC0"/>
    <w:rsid w:val="007E5029"/>
    <w:rsid w:val="007E555C"/>
    <w:rsid w:val="007E5777"/>
    <w:rsid w:val="007E5962"/>
    <w:rsid w:val="007E5B6B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07C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DC3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B7658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A75"/>
    <w:rsid w:val="00912CD5"/>
    <w:rsid w:val="00912EEE"/>
    <w:rsid w:val="00913433"/>
    <w:rsid w:val="00913498"/>
    <w:rsid w:val="009135A7"/>
    <w:rsid w:val="00913DD7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05"/>
    <w:rsid w:val="009669E9"/>
    <w:rsid w:val="00966BE1"/>
    <w:rsid w:val="00966E04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471"/>
    <w:rsid w:val="009A15C0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3C5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D52"/>
    <w:rsid w:val="009C44F2"/>
    <w:rsid w:val="009C451A"/>
    <w:rsid w:val="009C46FE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DC7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B22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58A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72D"/>
    <w:rsid w:val="00AE17D6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9D5"/>
    <w:rsid w:val="00B07BE6"/>
    <w:rsid w:val="00B07EDD"/>
    <w:rsid w:val="00B07FCE"/>
    <w:rsid w:val="00B10004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123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B2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2E0A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C85"/>
    <w:rsid w:val="00D57EF1"/>
    <w:rsid w:val="00D57FCC"/>
    <w:rsid w:val="00D57FE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70B"/>
    <w:rsid w:val="00DC2893"/>
    <w:rsid w:val="00DC28FF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DCC"/>
    <w:rsid w:val="00DD0113"/>
    <w:rsid w:val="00DD0572"/>
    <w:rsid w:val="00DD0769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EA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ABE"/>
    <w:rsid w:val="00E36BA7"/>
    <w:rsid w:val="00E36D93"/>
    <w:rsid w:val="00E36F61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294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B7"/>
    <w:rsid w:val="00E84910"/>
    <w:rsid w:val="00E8496A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80170"/>
    <w:rsid w:val="00F802E2"/>
    <w:rsid w:val="00F8045D"/>
    <w:rsid w:val="00F804F1"/>
    <w:rsid w:val="00F808FC"/>
    <w:rsid w:val="00F80AE2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</Pages>
  <Words>407</Words>
  <Characters>1612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5</cp:revision>
  <cp:lastPrinted>2022-08-04T06:40:00Z</cp:lastPrinted>
  <dcterms:created xsi:type="dcterms:W3CDTF">2022-08-04T06:40:00Z</dcterms:created>
  <dcterms:modified xsi:type="dcterms:W3CDTF">2022-08-08T04:10:00Z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