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3E4D60" w14:textId="77777777" w:rsidR="00804175" w:rsidRPr="00CF3746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  <w:r w:rsidRPr="00CF3746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CF3746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Pr="00CF3746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182B45F8" w14:textId="77777777" w:rsidR="00081F88" w:rsidRPr="00CF3746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bCs/>
          <w:sz w:val="28"/>
          <w:szCs w:val="28"/>
          <w:lang w:val="en-US" w:bidi="th-TH"/>
        </w:rPr>
      </w:pPr>
    </w:p>
    <w:p w14:paraId="3CBD4A71" w14:textId="7A64273A" w:rsidR="007D2B7F" w:rsidRPr="00CF3746" w:rsidRDefault="00804175" w:rsidP="00A64D41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</w:t>
      </w:r>
      <w:r w:rsidR="00D25073" w:rsidRPr="00CF3746">
        <w:rPr>
          <w:rFonts w:asciiTheme="majorBidi" w:hAnsiTheme="majorBidi" w:cstheme="majorBidi"/>
          <w:sz w:val="28"/>
          <w:szCs w:val="28"/>
          <w:cs/>
          <w:lang w:bidi="th-TH"/>
        </w:rPr>
        <w:t>งบ</w:t>
      </w: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การเงินระหว่างกาล</w:t>
      </w:r>
      <w:r w:rsidR="00A64D41" w:rsidRPr="00CF3746">
        <w:rPr>
          <w:rFonts w:asciiTheme="majorBidi" w:hAnsiTheme="majorBidi" w:cstheme="majorBidi"/>
          <w:sz w:val="28"/>
          <w:szCs w:val="28"/>
          <w:lang w:bidi="th-TH"/>
        </w:rPr>
        <w:tab/>
      </w:r>
    </w:p>
    <w:p w14:paraId="3F04CD16" w14:textId="0BFF1DEC" w:rsidR="001943FB" w:rsidRPr="00CF3746" w:rsidRDefault="001943FB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ผลกระทบจากการแพร่ระบาดของโรคติดเชื้อไวรัสโคโรนา </w:t>
      </w:r>
      <w:r w:rsidRPr="00CF3746">
        <w:rPr>
          <w:rFonts w:asciiTheme="majorBidi" w:hAnsiTheme="majorBidi" w:cstheme="majorBidi"/>
          <w:sz w:val="28"/>
          <w:szCs w:val="28"/>
          <w:lang w:val="en-US" w:bidi="th-TH"/>
        </w:rPr>
        <w:t xml:space="preserve">2019 </w:t>
      </w:r>
      <w:r w:rsidRPr="00CF3746">
        <w:rPr>
          <w:rFonts w:asciiTheme="majorBidi" w:hAnsiTheme="majorBidi" w:cs="Angsana New"/>
          <w:sz w:val="28"/>
          <w:szCs w:val="28"/>
          <w:cs/>
          <w:lang w:val="en-US" w:bidi="th-TH"/>
        </w:rPr>
        <w:t>(</w:t>
      </w:r>
      <w:r w:rsidRPr="00CF3746">
        <w:rPr>
          <w:rFonts w:asciiTheme="majorBidi" w:hAnsiTheme="majorBidi" w:cstheme="majorBidi"/>
          <w:sz w:val="28"/>
          <w:szCs w:val="28"/>
          <w:lang w:val="en-US" w:bidi="th-TH"/>
        </w:rPr>
        <w:t>C</w:t>
      </w:r>
      <w:r w:rsidR="00E9051F" w:rsidRPr="00CF3746">
        <w:rPr>
          <w:rFonts w:asciiTheme="majorBidi" w:hAnsiTheme="majorBidi" w:cstheme="majorBidi"/>
          <w:sz w:val="28"/>
          <w:szCs w:val="28"/>
          <w:lang w:val="en-US" w:bidi="th-TH"/>
        </w:rPr>
        <w:t>ovid</w:t>
      </w:r>
      <w:r w:rsidRPr="00CF3746">
        <w:rPr>
          <w:rFonts w:asciiTheme="majorBidi" w:hAnsiTheme="majorBidi" w:cs="Angsana New"/>
          <w:sz w:val="28"/>
          <w:szCs w:val="28"/>
          <w:cs/>
          <w:lang w:val="en-US" w:bidi="th-TH"/>
        </w:rPr>
        <w:t>-</w:t>
      </w:r>
      <w:r w:rsidRPr="00CF3746">
        <w:rPr>
          <w:rFonts w:asciiTheme="majorBidi" w:hAnsiTheme="majorBidi" w:cstheme="majorBidi"/>
          <w:sz w:val="28"/>
          <w:szCs w:val="28"/>
          <w:lang w:val="en-US" w:bidi="th-TH"/>
        </w:rPr>
        <w:t>19</w:t>
      </w:r>
      <w:r w:rsidRPr="00CF3746">
        <w:rPr>
          <w:rFonts w:asciiTheme="majorBidi" w:hAnsiTheme="majorBidi" w:cs="Angsana New"/>
          <w:sz w:val="28"/>
          <w:szCs w:val="28"/>
          <w:cs/>
          <w:lang w:val="en-US" w:bidi="th-TH"/>
        </w:rPr>
        <w:t>)</w:t>
      </w:r>
    </w:p>
    <w:p w14:paraId="1D4D000D" w14:textId="450CE217" w:rsidR="00694F10" w:rsidRPr="00CF3746" w:rsidRDefault="00694F10" w:rsidP="00694F10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บุคคลหรือกิจการที่เกี่ยวข้องกัน </w:t>
      </w:r>
    </w:p>
    <w:p w14:paraId="5FC50E22" w14:textId="5E7752B3" w:rsidR="00620796" w:rsidRPr="00CF3746" w:rsidRDefault="00476D6C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  <w:rtl/>
          <w:cs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ลูกหนี้เงินให้สินเชื่อ</w:t>
      </w:r>
    </w:p>
    <w:p w14:paraId="1CC2CFE6" w14:textId="77777777" w:rsidR="00620796" w:rsidRPr="00CF3746" w:rsidRDefault="00620796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="Angsana New"/>
          <w:sz w:val="28"/>
          <w:szCs w:val="28"/>
          <w:cs/>
          <w:lang w:val="th-TH" w:bidi="th-TH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ลูกหนี้ตามสัญญาเช่าซื้อ</w:t>
      </w:r>
    </w:p>
    <w:p w14:paraId="0824C302" w14:textId="77777777" w:rsidR="00F321C0" w:rsidRPr="00CF3746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bookmarkStart w:id="0" w:name="_Hlk36852650"/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เงินกู้ยืมระยะสั้นจากสถาบันการเงิน</w:t>
      </w:r>
    </w:p>
    <w:bookmarkEnd w:id="0"/>
    <w:p w14:paraId="63D549B9" w14:textId="60239CD9" w:rsidR="00F321C0" w:rsidRPr="00CF3746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เงินกู้ยืมระยะยาวจากสถาบันการเงิน</w:t>
      </w:r>
    </w:p>
    <w:p w14:paraId="51D09550" w14:textId="59DDBFEF" w:rsidR="00F321C0" w:rsidRPr="00CF3746" w:rsidRDefault="00F321C0" w:rsidP="0062079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หุ้นกู้</w:t>
      </w:r>
    </w:p>
    <w:p w14:paraId="2CBABE3F" w14:textId="3AA08F64" w:rsidR="00620796" w:rsidRDefault="00620796" w:rsidP="0066523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95250C" w:rsidRPr="00CF3746">
        <w:rPr>
          <w:rFonts w:asciiTheme="majorBidi" w:hAnsiTheme="majorBidi" w:cstheme="majorBidi"/>
          <w:sz w:val="28"/>
          <w:szCs w:val="28"/>
          <w:cs/>
          <w:lang w:bidi="th-TH"/>
        </w:rPr>
        <w:t>และการจำแนกรายได้</w:t>
      </w:r>
    </w:p>
    <w:p w14:paraId="3CA9C712" w14:textId="1A4CE10D" w:rsidR="002B1D00" w:rsidRPr="00CF3746" w:rsidRDefault="002B1D00" w:rsidP="0066523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เงินปันผล</w:t>
      </w:r>
    </w:p>
    <w:p w14:paraId="300D15A9" w14:textId="77777777" w:rsidR="00E7567D" w:rsidRPr="00CF3746" w:rsidRDefault="00E7567D" w:rsidP="00E7567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</w:t>
      </w:r>
    </w:p>
    <w:p w14:paraId="62490237" w14:textId="0816D9ED" w:rsidR="00620796" w:rsidRPr="00CF3746" w:rsidRDefault="58797FFF" w:rsidP="3C7A975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B48A4D4" w14:textId="5278EF36" w:rsidR="007E386C" w:rsidRPr="00582707" w:rsidRDefault="007E386C" w:rsidP="00856E04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Theme="majorBidi" w:hAnsiTheme="majorBidi" w:cstheme="majorBidi"/>
          <w:sz w:val="28"/>
          <w:szCs w:val="28"/>
          <w:lang w:bidi="th-TH"/>
        </w:rPr>
      </w:pPr>
    </w:p>
    <w:p w14:paraId="6007CD67" w14:textId="77777777" w:rsidR="00804175" w:rsidRPr="00CF3746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  <w:r w:rsidRPr="00CF3746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br w:type="page"/>
      </w:r>
    </w:p>
    <w:p w14:paraId="265FCFF9" w14:textId="45571585" w:rsidR="00804175" w:rsidRPr="00CF3746" w:rsidRDefault="00804175" w:rsidP="00FF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>หมายเหตุประกอบ</w:t>
      </w:r>
      <w:r w:rsidR="00D25073" w:rsidRPr="00CF3746">
        <w:rPr>
          <w:rFonts w:asciiTheme="majorBidi" w:hAnsiTheme="majorBidi" w:cstheme="majorBidi"/>
          <w:sz w:val="28"/>
          <w:szCs w:val="28"/>
          <w:cs/>
        </w:rPr>
        <w:t>งบ</w:t>
      </w:r>
      <w:r w:rsidRPr="00CF3746">
        <w:rPr>
          <w:rFonts w:asciiTheme="majorBidi" w:hAnsiTheme="majorBidi" w:cstheme="majorBidi"/>
          <w:sz w:val="28"/>
          <w:szCs w:val="28"/>
          <w:cs/>
        </w:rPr>
        <w:t>การเงินเป็นส่วนหนึ่งของ</w:t>
      </w:r>
      <w:r w:rsidR="00D25073" w:rsidRPr="00CF3746">
        <w:rPr>
          <w:rFonts w:asciiTheme="majorBidi" w:hAnsiTheme="majorBidi" w:cstheme="majorBidi"/>
          <w:sz w:val="28"/>
          <w:szCs w:val="28"/>
          <w:cs/>
        </w:rPr>
        <w:t>งบ</w:t>
      </w:r>
      <w:r w:rsidRPr="00CF3746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CF3746" w:rsidRDefault="00804175" w:rsidP="00FF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</w:p>
    <w:p w14:paraId="37027EB0" w14:textId="2FD72A1B" w:rsidR="00804175" w:rsidRPr="00CF3746" w:rsidRDefault="00D25073" w:rsidP="00FF02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60" w:right="695" w:firstLine="18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CF3746">
        <w:rPr>
          <w:rFonts w:asciiTheme="majorBidi" w:hAnsiTheme="majorBidi" w:cstheme="majorBidi"/>
          <w:sz w:val="28"/>
          <w:szCs w:val="28"/>
          <w:cs/>
        </w:rPr>
        <w:t>การเงินระหว่างกาลนี้ได้รับอนุมัติให้ออก</w:t>
      </w:r>
      <w:r w:rsidRPr="00CF3746">
        <w:rPr>
          <w:rFonts w:asciiTheme="majorBidi" w:hAnsiTheme="majorBidi" w:cstheme="majorBidi"/>
          <w:sz w:val="28"/>
          <w:szCs w:val="28"/>
          <w:cs/>
        </w:rPr>
        <w:t>งบ</w:t>
      </w:r>
      <w:r w:rsidR="00804175" w:rsidRPr="00CF3746">
        <w:rPr>
          <w:rFonts w:asciiTheme="majorBidi" w:hAnsiTheme="majorBidi" w:cstheme="majorBidi"/>
          <w:sz w:val="28"/>
          <w:szCs w:val="28"/>
          <w:cs/>
        </w:rPr>
        <w:t>การเงินจากคณะกรรมการเมื่อวันที่</w:t>
      </w:r>
      <w:r w:rsidR="00CF2912">
        <w:rPr>
          <w:rFonts w:asciiTheme="majorBidi" w:hAnsiTheme="majorBidi" w:cstheme="majorBidi"/>
          <w:sz w:val="28"/>
          <w:szCs w:val="28"/>
        </w:rPr>
        <w:t xml:space="preserve"> </w:t>
      </w:r>
      <w:r w:rsidR="00E36F61">
        <w:rPr>
          <w:rFonts w:asciiTheme="majorBidi" w:hAnsiTheme="majorBidi" w:cstheme="majorBidi"/>
          <w:sz w:val="28"/>
          <w:szCs w:val="28"/>
        </w:rPr>
        <w:t>9</w:t>
      </w:r>
      <w:r w:rsidR="0054421A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54421A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="00BC5B69" w:rsidRPr="00CF374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BC5B69" w:rsidRPr="00CF3746">
        <w:rPr>
          <w:rFonts w:asciiTheme="majorBidi" w:hAnsiTheme="majorBidi" w:cstheme="majorBidi"/>
          <w:sz w:val="28"/>
          <w:szCs w:val="28"/>
        </w:rPr>
        <w:t>256</w:t>
      </w:r>
      <w:r w:rsidR="00BC5B69" w:rsidRPr="005F4F73">
        <w:rPr>
          <w:rFonts w:asciiTheme="majorBidi" w:hAnsiTheme="majorBidi" w:cstheme="majorBidi"/>
          <w:sz w:val="28"/>
          <w:szCs w:val="28"/>
        </w:rPr>
        <w:t>5</w:t>
      </w:r>
    </w:p>
    <w:p w14:paraId="75C2EBFE" w14:textId="77777777" w:rsidR="00804175" w:rsidRPr="00CF3746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5ACD1FC" w14:textId="682E0248" w:rsidR="00804175" w:rsidRPr="00CF3746" w:rsidRDefault="00804175" w:rsidP="00A447B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เกณฑ์การจัดทำ</w:t>
      </w:r>
      <w:r w:rsidR="00D25073"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งบ</w:t>
      </w: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การเงินระหว่างกาล</w:t>
      </w:r>
    </w:p>
    <w:p w14:paraId="599DD678" w14:textId="77777777" w:rsidR="00804175" w:rsidRPr="00CF3746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F0A75BF" w14:textId="773E7E37" w:rsidR="00F808FC" w:rsidRPr="00CF3746" w:rsidRDefault="00F808FC" w:rsidP="00F80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bookmarkStart w:id="1" w:name="_Hlk66464858"/>
      <w:r w:rsidRPr="00CF3746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CF3746">
        <w:rPr>
          <w:rFonts w:ascii="Angsana New" w:hAnsi="Angsana New" w:cs="Angsana New"/>
          <w:sz w:val="28"/>
          <w:szCs w:val="28"/>
        </w:rPr>
        <w:t xml:space="preserve">34 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Pr="00CF3746">
        <w:rPr>
          <w:rFonts w:ascii="Angsana New" w:hAnsi="Angsana New" w:cs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bookmarkEnd w:id="1"/>
      <w:r w:rsidRPr="00CF3746">
        <w:rPr>
          <w:rFonts w:ascii="Angsana New" w:hAnsi="Angsana New" w:cs="Angsana New"/>
          <w:sz w:val="28"/>
          <w:szCs w:val="28"/>
          <w:cs/>
        </w:rPr>
        <w:t xml:space="preserve"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  <w:r w:rsidR="008C12A1" w:rsidRPr="00CF3746">
        <w:rPr>
          <w:rFonts w:ascii="Angsana New" w:hAnsi="Angsana New" w:cs="Angsana New" w:hint="cs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</w:t>
      </w:r>
      <w:r w:rsidR="008C12A1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CF3746">
        <w:rPr>
          <w:rFonts w:ascii="Angsana New" w:hAnsi="Angsana New" w:cs="Angsana New" w:hint="cs"/>
          <w:sz w:val="28"/>
          <w:szCs w:val="28"/>
          <w:cs/>
        </w:rPr>
        <w:t>เหตุการณ์และสถานการณ์ใหม่</w:t>
      </w:r>
      <w:r w:rsidR="008C12A1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CF3746">
        <w:rPr>
          <w:rFonts w:ascii="Angsana New" w:hAnsi="Angsana New" w:cs="Angsana New" w:hint="cs"/>
          <w:sz w:val="28"/>
          <w:szCs w:val="28"/>
          <w:cs/>
        </w:rPr>
        <w:t>ๆ</w:t>
      </w:r>
      <w:r w:rsidR="008C12A1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CF3746">
        <w:rPr>
          <w:rFonts w:ascii="Angsana New" w:hAnsi="Angsana New" w:cs="Angsana New" w:hint="cs"/>
          <w:sz w:val="28"/>
          <w:szCs w:val="28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8C12A1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CF3746">
        <w:rPr>
          <w:rFonts w:ascii="Angsana New" w:hAnsi="Angsana New" w:cs="Angsana New"/>
          <w:sz w:val="28"/>
          <w:szCs w:val="28"/>
        </w:rPr>
        <w:br/>
      </w:r>
      <w:r w:rsidR="008C12A1" w:rsidRPr="00CF3746">
        <w:rPr>
          <w:rFonts w:ascii="Angsana New" w:hAnsi="Angsana New" w:cs="Angsana New" w:hint="cs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C12A1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="008C12A1" w:rsidRPr="00CF3746">
        <w:rPr>
          <w:rFonts w:ascii="Angsana New" w:hAnsi="Angsana New" w:cs="Angsana New"/>
          <w:sz w:val="28"/>
          <w:szCs w:val="28"/>
        </w:rPr>
        <w:br/>
      </w:r>
      <w:r w:rsidR="003E43C4" w:rsidRPr="00CF3746">
        <w:rPr>
          <w:rFonts w:ascii="Angsana New" w:eastAsia="Calibri" w:hAnsi="Angsana New" w:cs="Angsana New"/>
          <w:sz w:val="28"/>
          <w:szCs w:val="28"/>
        </w:rPr>
        <w:t>31</w:t>
      </w:r>
      <w:r w:rsidR="003E43C4" w:rsidRPr="00CF3746">
        <w:rPr>
          <w:rFonts w:ascii="Angsana New" w:hAnsi="Angsana New" w:cs="Angsana New"/>
          <w:sz w:val="28"/>
          <w:szCs w:val="28"/>
        </w:rPr>
        <w:t xml:space="preserve"> </w:t>
      </w:r>
      <w:r w:rsidR="003E43C4" w:rsidRPr="00CF3746">
        <w:rPr>
          <w:rFonts w:ascii="Angsana New" w:eastAsia="Calibri" w:hAnsi="Angsana New" w:cs="Angsana New"/>
          <w:sz w:val="28"/>
          <w:szCs w:val="28"/>
          <w:cs/>
        </w:rPr>
        <w:t xml:space="preserve">ธันวาคม </w:t>
      </w:r>
      <w:r w:rsidR="003E43C4" w:rsidRPr="00CF3746">
        <w:rPr>
          <w:rFonts w:ascii="Angsana New" w:eastAsia="Calibri" w:hAnsi="Angsana New" w:cs="Angsana New"/>
          <w:sz w:val="28"/>
          <w:szCs w:val="28"/>
        </w:rPr>
        <w:t>256</w:t>
      </w:r>
      <w:r w:rsidR="003E43C4">
        <w:rPr>
          <w:rFonts w:ascii="Angsana New" w:eastAsia="Calibri" w:hAnsi="Angsana New" w:cs="Angsana New"/>
          <w:sz w:val="28"/>
          <w:szCs w:val="28"/>
        </w:rPr>
        <w:t>4</w:t>
      </w:r>
    </w:p>
    <w:p w14:paraId="67602EDE" w14:textId="77777777" w:rsidR="00804175" w:rsidRPr="00CF3746" w:rsidRDefault="00804175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BC971D4" w14:textId="521934E4" w:rsidR="00927A47" w:rsidRPr="00CF3746" w:rsidRDefault="00F651F3" w:rsidP="003B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CF3746">
        <w:rPr>
          <w:rFonts w:ascii="Angsana New" w:hAnsi="Angsana New" w:cs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กลุ่มบริษัทและบริษัท </w:t>
      </w:r>
      <w:r w:rsidRPr="00CF3746">
        <w:rPr>
          <w:rFonts w:ascii="Angsana New" w:hAnsi="Angsana New" w:cs="Angsana New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CF3746">
        <w:rPr>
          <w:rFonts w:ascii="Angsana New" w:hAnsi="Angsana New" w:cs="Angsana New" w:hint="cs"/>
          <w:sz w:val="28"/>
          <w:szCs w:val="28"/>
          <w:cs/>
        </w:rPr>
        <w:t>ไว้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ในงบการเงินสำหรับปีสิ้นสุดวันที่ </w:t>
      </w:r>
      <w:bookmarkStart w:id="2" w:name="_Hlk99203210"/>
      <w:r w:rsidR="00456BC5" w:rsidRPr="00CF3746">
        <w:rPr>
          <w:rFonts w:ascii="Angsana New" w:eastAsia="Calibri" w:hAnsi="Angsana New" w:cs="Angsana New"/>
          <w:sz w:val="28"/>
          <w:szCs w:val="28"/>
        </w:rPr>
        <w:t>3</w:t>
      </w:r>
      <w:r w:rsidR="00195790" w:rsidRPr="00CF3746">
        <w:rPr>
          <w:rFonts w:ascii="Angsana New" w:eastAsia="Calibri" w:hAnsi="Angsana New" w:cs="Angsana New"/>
          <w:sz w:val="28"/>
          <w:szCs w:val="28"/>
        </w:rPr>
        <w:t>1</w:t>
      </w:r>
      <w:r w:rsidRPr="00CF3746">
        <w:rPr>
          <w:rFonts w:ascii="Angsana New" w:hAnsi="Angsana New" w:cs="Angsana New"/>
          <w:sz w:val="28"/>
          <w:szCs w:val="28"/>
        </w:rPr>
        <w:t xml:space="preserve"> </w:t>
      </w:r>
      <w:r w:rsidRPr="00CF3746">
        <w:rPr>
          <w:rFonts w:ascii="Angsana New" w:eastAsia="Calibri" w:hAnsi="Angsana New" w:cs="Angsana New"/>
          <w:sz w:val="28"/>
          <w:szCs w:val="28"/>
          <w:cs/>
        </w:rPr>
        <w:t xml:space="preserve">ธันวาคม </w:t>
      </w:r>
      <w:r w:rsidRPr="00CF3746">
        <w:rPr>
          <w:rFonts w:ascii="Angsana New" w:eastAsia="Calibri" w:hAnsi="Angsana New" w:cs="Angsana New"/>
          <w:sz w:val="28"/>
          <w:szCs w:val="28"/>
        </w:rPr>
        <w:t>256</w:t>
      </w:r>
      <w:r w:rsidR="003E43C4">
        <w:rPr>
          <w:rFonts w:ascii="Angsana New" w:eastAsia="Calibri" w:hAnsi="Angsana New" w:cs="Angsana New"/>
          <w:sz w:val="28"/>
          <w:szCs w:val="28"/>
        </w:rPr>
        <w:t>4</w:t>
      </w:r>
      <w:bookmarkEnd w:id="2"/>
    </w:p>
    <w:p w14:paraId="13BE869D" w14:textId="77777777" w:rsidR="00B109E8" w:rsidRPr="00CF3746" w:rsidRDefault="00B109E8" w:rsidP="003B54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5DA1DAC7" w14:textId="1BE312F6" w:rsidR="00D34CA4" w:rsidRPr="004F3207" w:rsidRDefault="00D34CA4" w:rsidP="004F320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26315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ผลกระทบจากการแพร่ระบาดของโรคติดเชื้อไวรัสโคโรนา</w:t>
      </w:r>
      <w:r w:rsidR="00A676FA" w:rsidRPr="00263156">
        <w:rPr>
          <w:rFonts w:asciiTheme="majorBidi" w:hAnsiTheme="majorBidi" w:cstheme="majorBidi"/>
          <w:sz w:val="28"/>
          <w:szCs w:val="28"/>
          <w:u w:val="none"/>
          <w:lang w:val="th-TH"/>
        </w:rPr>
        <w:t xml:space="preserve"> 2019</w:t>
      </w:r>
      <w:r w:rsidRPr="0026315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 xml:space="preserve"> (</w:t>
      </w:r>
      <w:r w:rsidRPr="0026315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C</w:t>
      </w:r>
      <w:r w:rsidR="007F1F83" w:rsidRPr="0026315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ovid</w:t>
      </w:r>
      <w:r w:rsidRPr="0026315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-19)</w:t>
      </w:r>
    </w:p>
    <w:p w14:paraId="188DAE96" w14:textId="77777777" w:rsidR="002F0A22" w:rsidRPr="00E60E18" w:rsidRDefault="002F0A22" w:rsidP="002F0A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28"/>
          <w:szCs w:val="28"/>
          <w:highlight w:val="yellow"/>
        </w:rPr>
      </w:pPr>
    </w:p>
    <w:p w14:paraId="5116CB41" w14:textId="3534081A" w:rsidR="00780B13" w:rsidRDefault="00EE609C" w:rsidP="00780B13">
      <w:pPr>
        <w:tabs>
          <w:tab w:val="clear" w:pos="680"/>
        </w:tabs>
        <w:ind w:left="540"/>
        <w:contextualSpacing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สถานการณ์การแพร่ระบาดของ </w:t>
      </w:r>
      <w:r>
        <w:rPr>
          <w:rFonts w:ascii="Angsana New" w:hAnsi="Angsana New" w:cs="Angsana New"/>
          <w:sz w:val="28"/>
          <w:szCs w:val="28"/>
        </w:rPr>
        <w:t xml:space="preserve">Covid-19 </w:t>
      </w:r>
      <w:r>
        <w:rPr>
          <w:rFonts w:ascii="Angsana New" w:hAnsi="Angsana New" w:cs="Angsana New" w:hint="cs"/>
          <w:sz w:val="28"/>
          <w:szCs w:val="28"/>
          <w:cs/>
        </w:rPr>
        <w:t xml:space="preserve">ยังคงเกิดขึ้นอย่างต่อเนื่อง จากความไม่แน่นอนของสถานการณ์ตั้งแต่ปี </w:t>
      </w:r>
      <w:r>
        <w:rPr>
          <w:rFonts w:ascii="Angsana New" w:hAnsi="Angsana New" w:cs="Angsana New"/>
          <w:sz w:val="28"/>
          <w:szCs w:val="28"/>
        </w:rPr>
        <w:t xml:space="preserve">2563 </w:t>
      </w:r>
      <w:r>
        <w:rPr>
          <w:rFonts w:ascii="Angsana New" w:hAnsi="Angsana New" w:cs="Angsana New" w:hint="cs"/>
          <w:sz w:val="28"/>
          <w:szCs w:val="28"/>
          <w:cs/>
        </w:rPr>
        <w:t>ธนาคารแห่งประเทศไทย (</w:t>
      </w:r>
      <w:r>
        <w:rPr>
          <w:rFonts w:ascii="Angsana New" w:hAnsi="Angsana New" w:cs="Angsana New"/>
          <w:sz w:val="28"/>
          <w:szCs w:val="28"/>
        </w:rPr>
        <w:t>“</w:t>
      </w:r>
      <w:r>
        <w:rPr>
          <w:rFonts w:ascii="Angsana New" w:hAnsi="Angsana New" w:cs="Angsana New" w:hint="cs"/>
          <w:sz w:val="28"/>
          <w:szCs w:val="28"/>
          <w:cs/>
        </w:rPr>
        <w:t>ธปท.</w:t>
      </w:r>
      <w:r>
        <w:rPr>
          <w:rFonts w:ascii="Angsana New" w:hAnsi="Angsana New" w:cs="Angsana New"/>
          <w:sz w:val="28"/>
          <w:szCs w:val="28"/>
        </w:rPr>
        <w:t>”</w:t>
      </w:r>
      <w:r>
        <w:rPr>
          <w:rFonts w:ascii="Angsana New" w:hAnsi="Angsana New" w:cs="Angsana New" w:hint="cs"/>
          <w:sz w:val="28"/>
          <w:szCs w:val="28"/>
          <w:cs/>
        </w:rPr>
        <w:t>) ได้ออกมาต</w:t>
      </w:r>
      <w:r w:rsidR="00780B13">
        <w:rPr>
          <w:rFonts w:ascii="Angsana New" w:hAnsi="Angsana New" w:cs="Angsana New" w:hint="cs"/>
          <w:sz w:val="28"/>
          <w:szCs w:val="28"/>
          <w:cs/>
        </w:rPr>
        <w:t>ร</w:t>
      </w:r>
      <w:r>
        <w:rPr>
          <w:rFonts w:ascii="Angsana New" w:hAnsi="Angsana New" w:cs="Angsana New" w:hint="cs"/>
          <w:sz w:val="28"/>
          <w:szCs w:val="28"/>
          <w:cs/>
        </w:rPr>
        <w:t>การต่า</w:t>
      </w:r>
      <w:r w:rsidR="00780B13">
        <w:rPr>
          <w:rFonts w:ascii="Angsana New" w:hAnsi="Angsana New" w:cs="Angsana New" w:hint="cs"/>
          <w:sz w:val="28"/>
          <w:szCs w:val="28"/>
          <w:cs/>
        </w:rPr>
        <w:t>ง</w:t>
      </w:r>
      <w:r w:rsidR="00753B02">
        <w:rPr>
          <w:rFonts w:ascii="Angsana New" w:hAnsi="Angsana New" w:cs="Angsana New"/>
          <w:sz w:val="28"/>
          <w:szCs w:val="28"/>
        </w:rPr>
        <w:t xml:space="preserve"> </w:t>
      </w:r>
      <w:r>
        <w:rPr>
          <w:rFonts w:ascii="Angsana New" w:hAnsi="Angsana New" w:cs="Angsana New" w:hint="cs"/>
          <w:sz w:val="28"/>
          <w:szCs w:val="28"/>
          <w:cs/>
        </w:rPr>
        <w:t>ๆ เพื่อ</w:t>
      </w:r>
      <w:r w:rsidR="00780B13">
        <w:rPr>
          <w:rFonts w:ascii="Angsana New" w:hAnsi="Angsana New" w:cs="Angsana New" w:hint="cs"/>
          <w:sz w:val="28"/>
          <w:szCs w:val="28"/>
          <w:cs/>
        </w:rPr>
        <w:t>ส</w:t>
      </w:r>
      <w:r>
        <w:rPr>
          <w:rFonts w:ascii="Angsana New" w:hAnsi="Angsana New" w:cs="Angsana New" w:hint="cs"/>
          <w:sz w:val="28"/>
          <w:szCs w:val="28"/>
          <w:cs/>
        </w:rPr>
        <w:t>นับ</w:t>
      </w:r>
      <w:r w:rsidR="00780B13">
        <w:rPr>
          <w:rFonts w:ascii="Angsana New" w:hAnsi="Angsana New" w:cs="Angsana New" w:hint="cs"/>
          <w:sz w:val="28"/>
          <w:szCs w:val="28"/>
          <w:cs/>
        </w:rPr>
        <w:t>ส</w:t>
      </w:r>
      <w:r>
        <w:rPr>
          <w:rFonts w:ascii="Angsana New" w:hAnsi="Angsana New" w:cs="Angsana New" w:hint="cs"/>
          <w:sz w:val="28"/>
          <w:szCs w:val="28"/>
          <w:cs/>
        </w:rPr>
        <w:t>นุนสถาบันการเงิน</w:t>
      </w:r>
      <w:r w:rsidR="00780B13">
        <w:rPr>
          <w:rFonts w:ascii="Angsana New" w:hAnsi="Angsana New" w:cs="Angsana New" w:hint="cs"/>
          <w:sz w:val="28"/>
          <w:szCs w:val="28"/>
          <w:cs/>
        </w:rPr>
        <w:t>แ</w:t>
      </w:r>
      <w:r>
        <w:rPr>
          <w:rFonts w:ascii="Angsana New" w:hAnsi="Angsana New" w:cs="Angsana New" w:hint="cs"/>
          <w:sz w:val="28"/>
          <w:szCs w:val="28"/>
          <w:cs/>
        </w:rPr>
        <w:t>ละธุรกิจ</w:t>
      </w:r>
      <w:r w:rsidR="00780B13">
        <w:rPr>
          <w:rFonts w:ascii="Angsana New" w:hAnsi="Angsana New" w:cs="Angsana New" w:hint="cs"/>
          <w:sz w:val="28"/>
          <w:szCs w:val="28"/>
          <w:cs/>
        </w:rPr>
        <w:t>ก</w:t>
      </w:r>
      <w:r>
        <w:rPr>
          <w:rFonts w:ascii="Angsana New" w:hAnsi="Angsana New" w:cs="Angsana New" w:hint="cs"/>
          <w:sz w:val="28"/>
          <w:szCs w:val="28"/>
          <w:cs/>
        </w:rPr>
        <w:t>ารเงินช่วยเหลือลูกหนี้ที่ได้รับผลกระทบ และยังมีมาตรการช่วยเหลือเพิ่มเติมอย่างต่อเนื่อ</w:t>
      </w:r>
      <w:r w:rsidR="00780B13">
        <w:rPr>
          <w:rFonts w:ascii="Angsana New" w:hAnsi="Angsana New" w:cs="Angsana New" w:hint="cs"/>
          <w:sz w:val="28"/>
          <w:szCs w:val="28"/>
          <w:cs/>
        </w:rPr>
        <w:t>ง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14:paraId="549174DD" w14:textId="0013E7C9" w:rsidR="00780B13" w:rsidRPr="00B16B49" w:rsidRDefault="00780B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p w14:paraId="25FE4120" w14:textId="683B4757" w:rsidR="00B861DF" w:rsidRPr="00827F81" w:rsidRDefault="00EE609C" w:rsidP="00863618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lang w:val="th-TH"/>
        </w:rPr>
      </w:pPr>
      <w:r w:rsidRPr="00827F81">
        <w:rPr>
          <w:rFonts w:ascii="Angsana New" w:hAnsi="Angsana New" w:cs="Angsana New"/>
          <w:sz w:val="28"/>
          <w:szCs w:val="28"/>
          <w:cs/>
        </w:rPr>
        <w:t xml:space="preserve">ในปี </w:t>
      </w:r>
      <w:r w:rsidR="00863618">
        <w:rPr>
          <w:rFonts w:ascii="Angsana New" w:hAnsi="Angsana New" w:cs="Angsana New"/>
          <w:sz w:val="28"/>
          <w:szCs w:val="28"/>
        </w:rPr>
        <w:t>2565</w:t>
      </w:r>
      <w:r w:rsidRPr="00827F81">
        <w:rPr>
          <w:rFonts w:ascii="Angsana New" w:hAnsi="Angsana New" w:cs="Angsana New"/>
          <w:sz w:val="28"/>
          <w:szCs w:val="28"/>
        </w:rPr>
        <w:t xml:space="preserve"> </w:t>
      </w:r>
      <w:r w:rsidRPr="00827F81">
        <w:rPr>
          <w:rFonts w:ascii="Angsana New" w:hAnsi="Angsana New" w:cs="Angsana New"/>
          <w:sz w:val="28"/>
          <w:szCs w:val="28"/>
          <w:cs/>
        </w:rPr>
        <w:t>กลุ่มบริษัทและบริษัทถือปฎิบัติตาม</w:t>
      </w:r>
      <w:r w:rsidR="00780B13" w:rsidRPr="00827F81">
        <w:rPr>
          <w:rFonts w:ascii="Angsana New" w:hAnsi="Angsana New" w:cs="Angsana New"/>
          <w:sz w:val="28"/>
          <w:szCs w:val="28"/>
          <w:cs/>
        </w:rPr>
        <w:t xml:space="preserve">แนวปฏิบัติทางการบัญชีที่ </w:t>
      </w:r>
      <w:r w:rsidR="00863618">
        <w:rPr>
          <w:rFonts w:ascii="Angsana New" w:hAnsi="Angsana New" w:cs="Angsana New"/>
          <w:sz w:val="28"/>
          <w:szCs w:val="28"/>
        </w:rPr>
        <w:t>37/2564</w:t>
      </w:r>
      <w:r w:rsidR="00780B13" w:rsidRPr="00827F81">
        <w:rPr>
          <w:rFonts w:ascii="Angsana New" w:hAnsi="Angsana New" w:cs="Angsana New"/>
          <w:sz w:val="28"/>
          <w:szCs w:val="28"/>
        </w:rPr>
        <w:t xml:space="preserve"> </w:t>
      </w:r>
      <w:r w:rsidR="00780B13" w:rsidRPr="00827F81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="00863618">
        <w:rPr>
          <w:rFonts w:ascii="Angsana New" w:hAnsi="Angsana New" w:cs="Angsana New"/>
          <w:sz w:val="28"/>
          <w:szCs w:val="28"/>
        </w:rPr>
        <w:t>3</w:t>
      </w:r>
      <w:r w:rsidR="00780B13" w:rsidRPr="00827F81">
        <w:rPr>
          <w:rFonts w:ascii="Angsana New" w:hAnsi="Angsana New" w:cs="Angsana New"/>
          <w:sz w:val="28"/>
          <w:szCs w:val="28"/>
        </w:rPr>
        <w:t xml:space="preserve"> </w:t>
      </w:r>
      <w:r w:rsidR="00780B13" w:rsidRPr="00827F81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863618">
        <w:rPr>
          <w:rFonts w:ascii="Angsana New" w:hAnsi="Angsana New" w:cs="Angsana New"/>
          <w:sz w:val="28"/>
          <w:szCs w:val="28"/>
        </w:rPr>
        <w:t>2564</w:t>
      </w:r>
      <w:r w:rsidR="00780B13" w:rsidRPr="00827F81">
        <w:rPr>
          <w:rFonts w:ascii="Angsana New" w:hAnsi="Angsana New" w:cs="Angsana New"/>
          <w:sz w:val="28"/>
          <w:szCs w:val="28"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br/>
      </w:r>
      <w:r w:rsidR="00780B13" w:rsidRPr="00827F81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780B13" w:rsidRPr="00827F81">
        <w:rPr>
          <w:rFonts w:ascii="Angsana New" w:hAnsi="Angsana New" w:cs="Angsana New"/>
          <w:i/>
          <w:iCs/>
          <w:sz w:val="28"/>
          <w:szCs w:val="28"/>
          <w:cs/>
        </w:rPr>
        <w:t>แนวทางการให้ความช่วยเหลือลูกหนี้ที่ได้รับผลกระทบจากโรคติดเชื้อไวรัสโคโรนา</w:t>
      </w:r>
      <w:r w:rsidR="00780B13" w:rsidRPr="00827F81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863618">
        <w:rPr>
          <w:rFonts w:ascii="Angsana New" w:hAnsi="Angsana New" w:cs="Angsana New"/>
          <w:i/>
          <w:iCs/>
          <w:sz w:val="28"/>
          <w:szCs w:val="28"/>
        </w:rPr>
        <w:t>2019</w:t>
      </w:r>
      <w:r w:rsidRPr="00827F81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โดยแนวปฏิบัติทาง</w:t>
      </w:r>
      <w:r w:rsidR="00863618">
        <w:rPr>
          <w:rFonts w:ascii="Angsana New" w:hAnsi="Angsana New" w:cs="Angsana New"/>
          <w:sz w:val="28"/>
          <w:szCs w:val="28"/>
        </w:rPr>
        <w:br/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การบัญชีฉบับนี้มีผลบังคับใช้สำหรับการให้ความช่วยเหลือลูกหนี้ที่ได้รับผลกระทบจากโรคติดเชื้อไวรัสโคโรนา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2019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ระหว่างวันที่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1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2565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31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2566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หรือจนกว่า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ธปท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.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จะมีการเปลี่ยนแปลง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สำหรับการปรับปรุงโครงสร้างหนี้ตามเงื่อนไขที่กำหนด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ตั้งแต่วันที่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1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2564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ถึง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31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2564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กิจการจะสามารถนำหลักการสำหรับการจัดชั้นและการกันเงินสำรองที่เกี่ยวข้องตามที่กำหนดในแนวปฏิบัติทางการบัญชีฉบับนี้มาถือปฏิบัติกับลูกหนี้รายดังกล่าวได้ตั้งแต่วันที่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1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มกราคม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2565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ถึงวันที่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>31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 w:rsidRPr="00863618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="00863618" w:rsidRPr="00863618">
        <w:rPr>
          <w:rFonts w:ascii="Angsana New" w:hAnsi="Angsana New" w:cs="Angsana New"/>
          <w:sz w:val="28"/>
          <w:szCs w:val="28"/>
          <w:cs/>
        </w:rPr>
        <w:t xml:space="preserve"> </w:t>
      </w:r>
      <w:r w:rsidR="00863618">
        <w:rPr>
          <w:rFonts w:ascii="Angsana New" w:hAnsi="Angsana New" w:cs="Angsana New"/>
          <w:sz w:val="28"/>
          <w:szCs w:val="28"/>
        </w:rPr>
        <w:t xml:space="preserve">2566 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>โดยหลักเกณฑ์</w:t>
      </w:r>
      <w:r w:rsidR="00780B13" w:rsidRPr="00827F81">
        <w:rPr>
          <w:rFonts w:ascii="Angsana New" w:hAnsi="Angsana New" w:cs="Angsana New"/>
          <w:sz w:val="28"/>
          <w:szCs w:val="28"/>
          <w:cs/>
        </w:rPr>
        <w:t>ดังกล่าว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>ขึ้นอยู่กับวิธีการปรับปรุงโครงสร้างหนี้ ซึ่งสามารถจำแนกได้เป็น</w:t>
      </w:r>
      <w:r w:rsidR="009A472A" w:rsidRPr="00827F81">
        <w:rPr>
          <w:rFonts w:ascii="Angsana New" w:hAnsi="Angsana New" w:cs="Angsana New"/>
          <w:sz w:val="28"/>
          <w:szCs w:val="28"/>
          <w:cs/>
        </w:rPr>
        <w:t xml:space="preserve"> </w:t>
      </w:r>
      <w:r w:rsidR="00B861DF" w:rsidRPr="00827F81">
        <w:rPr>
          <w:rFonts w:ascii="Angsana New" w:hAnsi="Angsana New" w:cs="Angsana New"/>
          <w:sz w:val="28"/>
          <w:szCs w:val="28"/>
        </w:rPr>
        <w:t xml:space="preserve">2 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>กลุ่ม</w:t>
      </w:r>
      <w:r w:rsidR="009A472A" w:rsidRPr="00827F81">
        <w:rPr>
          <w:rFonts w:ascii="Angsana New" w:hAnsi="Angsana New" w:cs="Angsana New"/>
          <w:sz w:val="28"/>
          <w:szCs w:val="28"/>
          <w:cs/>
        </w:rPr>
        <w:t xml:space="preserve"> 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>ดังต่อไปนี้ ซึ่งสอดคล้องกับหนังสือเวียนของ ธปท. ที่ ธปท.ฝนส.</w:t>
      </w:r>
      <w:r w:rsidR="00863618">
        <w:rPr>
          <w:rFonts w:ascii="Angsana New" w:hAnsi="Angsana New" w:cs="Angsana New"/>
          <w:sz w:val="28"/>
          <w:szCs w:val="28"/>
        </w:rPr>
        <w:t>2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 xml:space="preserve">ว. </w:t>
      </w:r>
      <w:r w:rsidR="00863618">
        <w:rPr>
          <w:rFonts w:ascii="Angsana New" w:hAnsi="Angsana New" w:cs="Angsana New"/>
          <w:sz w:val="28"/>
          <w:szCs w:val="28"/>
        </w:rPr>
        <w:t>802/2564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 xml:space="preserve"> ลงวันที่ </w:t>
      </w:r>
      <w:r w:rsidR="00863618">
        <w:rPr>
          <w:rFonts w:ascii="Angsana New" w:hAnsi="Angsana New" w:cs="Angsana New"/>
          <w:sz w:val="28"/>
          <w:szCs w:val="28"/>
        </w:rPr>
        <w:t>3</w:t>
      </w:r>
      <w:r w:rsidR="00B861DF" w:rsidRPr="00827F81">
        <w:rPr>
          <w:rFonts w:ascii="Angsana New" w:hAnsi="Angsana New" w:cs="Angsana New"/>
          <w:sz w:val="28"/>
          <w:szCs w:val="28"/>
        </w:rPr>
        <w:t xml:space="preserve"> 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 xml:space="preserve">กันยายน </w:t>
      </w:r>
      <w:r w:rsidR="00863618">
        <w:rPr>
          <w:rFonts w:ascii="Angsana New" w:hAnsi="Angsana New" w:cs="Angsana New"/>
          <w:sz w:val="28"/>
          <w:szCs w:val="28"/>
        </w:rPr>
        <w:t>2564</w:t>
      </w:r>
      <w:r w:rsidR="00B861DF" w:rsidRPr="00827F81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="00B861DF" w:rsidRPr="00827F81">
        <w:rPr>
          <w:rFonts w:ascii="Angsana New" w:hAnsi="Angsana New" w:cs="Angsana New"/>
          <w:i/>
          <w:iCs/>
          <w:sz w:val="28"/>
          <w:szCs w:val="28"/>
          <w:cs/>
        </w:rPr>
        <w:t>แนวทางการให้ความช่วยเหลือลูกหนี้ที่ได้รับผลกระทบจากโรคติดเชื้อไวรัส</w:t>
      </w:r>
      <w:r w:rsidR="00863618">
        <w:rPr>
          <w:rFonts w:ascii="Angsana New" w:hAnsi="Angsana New" w:cs="Angsana New"/>
          <w:i/>
          <w:iCs/>
          <w:sz w:val="28"/>
          <w:szCs w:val="28"/>
        </w:rPr>
        <w:br/>
      </w:r>
      <w:r w:rsidR="00B861DF" w:rsidRPr="00827F81">
        <w:rPr>
          <w:rFonts w:ascii="Angsana New" w:hAnsi="Angsana New" w:cs="Angsana New"/>
          <w:i/>
          <w:iCs/>
          <w:sz w:val="28"/>
          <w:szCs w:val="28"/>
          <w:cs/>
        </w:rPr>
        <w:t xml:space="preserve">โคโรนา </w:t>
      </w:r>
      <w:r w:rsidR="00863618">
        <w:rPr>
          <w:rFonts w:ascii="Angsana New" w:hAnsi="Angsana New" w:cs="Angsana New"/>
          <w:i/>
          <w:iCs/>
          <w:sz w:val="28"/>
          <w:szCs w:val="28"/>
        </w:rPr>
        <w:t>2019</w:t>
      </w:r>
      <w:r w:rsidR="00B861DF" w:rsidRPr="00827F81">
        <w:rPr>
          <w:rFonts w:ascii="Angsana New" w:hAnsi="Angsana New" w:cs="Angsana New"/>
          <w:i/>
          <w:iCs/>
          <w:sz w:val="28"/>
          <w:szCs w:val="28"/>
        </w:rPr>
        <w:t xml:space="preserve"> </w:t>
      </w:r>
      <w:r w:rsidR="00022888" w:rsidRPr="00827F81">
        <w:rPr>
          <w:rFonts w:ascii="Angsana New" w:hAnsi="Angsana New" w:cs="Angsana New"/>
          <w:i/>
          <w:iCs/>
          <w:sz w:val="28"/>
          <w:szCs w:val="28"/>
        </w:rPr>
        <w:t>(</w:t>
      </w:r>
      <w:r w:rsidR="00B861DF" w:rsidRPr="00827F81">
        <w:rPr>
          <w:rFonts w:ascii="Angsana New" w:hAnsi="Angsana New" w:cs="Angsana New"/>
          <w:i/>
          <w:iCs/>
          <w:sz w:val="28"/>
          <w:szCs w:val="28"/>
          <w:cs/>
        </w:rPr>
        <w:t>มาตรการแก้หนี้อย่างยั่งยืน</w:t>
      </w:r>
      <w:r w:rsidR="00022888" w:rsidRPr="00827F81">
        <w:rPr>
          <w:rFonts w:ascii="Angsana New" w:hAnsi="Angsana New" w:cs="Angsana New"/>
          <w:i/>
          <w:iCs/>
          <w:sz w:val="28"/>
          <w:szCs w:val="28"/>
        </w:rPr>
        <w:t>)</w:t>
      </w: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510"/>
        <w:gridCol w:w="5940"/>
      </w:tblGrid>
      <w:tr w:rsidR="00B861DF" w:rsidRPr="003255C0" w14:paraId="1428C991" w14:textId="77777777" w:rsidTr="00891FBC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14BE2DC8" w14:textId="3F4040F8" w:rsidR="00B861DF" w:rsidRPr="00BD641C" w:rsidRDefault="00B861DF" w:rsidP="00891FB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D64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วิธีการปรับ</w:t>
            </w:r>
            <w:r w:rsidR="005F4F7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ปรุง</w:t>
            </w:r>
            <w:r w:rsidRPr="00BD641C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โครงสร้างหนี้</w:t>
            </w:r>
          </w:p>
        </w:tc>
        <w:tc>
          <w:tcPr>
            <w:tcW w:w="5940" w:type="dxa"/>
            <w:vAlign w:val="bottom"/>
          </w:tcPr>
          <w:p w14:paraId="5EEF0F3F" w14:textId="77777777" w:rsidR="00B861DF" w:rsidRPr="003255C0" w:rsidRDefault="00B861DF" w:rsidP="00891FBC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หลักเกณฑ์การจัดชั้นและกันสำรอง</w:t>
            </w:r>
          </w:p>
        </w:tc>
      </w:tr>
      <w:tr w:rsidR="00B861DF" w:rsidRPr="003255C0" w14:paraId="5AF8CF85" w14:textId="77777777" w:rsidTr="005F4F73">
        <w:trPr>
          <w:trHeight w:val="3818"/>
          <w:tblHeader/>
        </w:trPr>
        <w:tc>
          <w:tcPr>
            <w:tcW w:w="3510" w:type="dxa"/>
            <w:shd w:val="clear" w:color="auto" w:fill="auto"/>
          </w:tcPr>
          <w:p w14:paraId="7BC985CE" w14:textId="77777777" w:rsidR="00B861DF" w:rsidRPr="00215B7E" w:rsidRDefault="00B861DF" w:rsidP="004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D641C"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215B7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ำหนดเงื่อนไขในการช่วยลดภาระการจ่ายชำระหนี้ของลูกหนี้ที่มากกว่าการขยายระยะเวลาการชำระหนี้เพียงอย่างเดียว</w:t>
            </w:r>
          </w:p>
          <w:p w14:paraId="7D1F30A2" w14:textId="77777777" w:rsidR="00B861DF" w:rsidRDefault="00B861DF" w:rsidP="004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CDD721" w14:textId="77777777" w:rsidR="00B861DF" w:rsidRPr="00215B7E" w:rsidRDefault="00B861DF" w:rsidP="004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C2FCB4" w14:textId="77777777" w:rsidR="00B861DF" w:rsidRPr="005F4F73" w:rsidRDefault="00B861DF" w:rsidP="004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</w:tcPr>
          <w:p w14:paraId="54657F00" w14:textId="55B03E27" w:rsidR="00B861DF" w:rsidRDefault="00B861DF" w:rsidP="0089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1.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 w:rsidR="005F4F7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แก่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ลูกหนี้ที่ไม่ด้อยคุณภาพ (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Non NPL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ด้านเครดิต (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performing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หรือ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stage 1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) ได้ทันที โดยพิจารณา</w:t>
            </w:r>
            <w:r w:rsidR="005F4F73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แล้วเห็นว่าลูกหนี้สามารถปฏิบัติตามเงื่อนไขได้</w:t>
            </w:r>
          </w:p>
          <w:p w14:paraId="54C5F558" w14:textId="4549178A" w:rsidR="00B861DF" w:rsidRPr="003F2BE7" w:rsidRDefault="00B861DF" w:rsidP="0089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F2BE7">
              <w:rPr>
                <w:rFonts w:asciiTheme="majorBidi" w:hAnsiTheme="majorBidi" w:cstheme="majorBidi"/>
                <w:sz w:val="28"/>
                <w:szCs w:val="28"/>
              </w:rPr>
              <w:t xml:space="preserve">2. 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  <w:r w:rsidR="005F4F7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แก่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ลูกหนี้ด้อยคุณภาพ (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) สามารถจัดชั้นลูกหนี้ดังกล่าวเป็นชั้นที่ไม่มีการเพิ่มขึ้นอย่างมีนัยสำคัญของความเสี่ยง</w:t>
            </w:r>
            <w:r w:rsidR="00EC72E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(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 xml:space="preserve">performing 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หรือ 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stage 1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ได้ หากสามารถชำระหนี้ติดต่อกัน 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เดือนหรือ </w:t>
            </w:r>
            <w:r w:rsidRPr="003F2BE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3F2BE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งวดการชำระเงิน แล้วแต่ระยะเวลาใดจะนานกว่า </w:t>
            </w:r>
          </w:p>
          <w:p w14:paraId="54DA6F9D" w14:textId="05FCB869" w:rsidR="00B861DF" w:rsidRPr="005F4F73" w:rsidRDefault="00B861DF" w:rsidP="005F4F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8" w:hanging="348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3. 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การใช้อัตราดอกเบี้ยที่แท้จริง (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</w:rPr>
              <w:t>Effective interest rate</w:t>
            </w:r>
            <w:r w:rsidRPr="00153C5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 xml:space="preserve">) ใหม่ ณ วันที่มีการเปลี่ยนแปลงเงื่อนไข </w:t>
            </w:r>
          </w:p>
        </w:tc>
      </w:tr>
      <w:tr w:rsidR="00B861DF" w:rsidRPr="003255C0" w14:paraId="6C2F59CB" w14:textId="77777777" w:rsidTr="00891FBC">
        <w:trPr>
          <w:trHeight w:val="20"/>
          <w:tblHeader/>
        </w:trPr>
        <w:tc>
          <w:tcPr>
            <w:tcW w:w="3510" w:type="dxa"/>
            <w:shd w:val="clear" w:color="auto" w:fill="auto"/>
            <w:vAlign w:val="bottom"/>
          </w:tcPr>
          <w:p w14:paraId="163E1A54" w14:textId="77777777" w:rsidR="00B861DF" w:rsidRPr="00215B7E" w:rsidRDefault="00B861DF" w:rsidP="00420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1" w:hanging="34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013E">
              <w:rPr>
                <w:rFonts w:asciiTheme="majorBidi" w:hAnsiTheme="majorBidi" w:cstheme="majorBidi"/>
                <w:sz w:val="28"/>
                <w:szCs w:val="28"/>
              </w:rPr>
              <w:t xml:space="preserve">2. </w:t>
            </w:r>
            <w:r w:rsidRPr="00215B7E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การปรับปรุงโครงสร้างหนี้ให้แก่ลูกหนี้โดยการขยายระยะเวลาเพียงอย่างเดียว</w:t>
            </w:r>
          </w:p>
        </w:tc>
        <w:tc>
          <w:tcPr>
            <w:tcW w:w="5940" w:type="dxa"/>
          </w:tcPr>
          <w:p w14:paraId="6784C967" w14:textId="77777777" w:rsidR="00B861DF" w:rsidRPr="00BD641C" w:rsidRDefault="00B861DF" w:rsidP="00891F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8" w:hanging="3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ถือปฏิบัติตามมาตรฐานการรายงานทางการเงินที่เกี่ยวข้อง</w:t>
            </w:r>
          </w:p>
        </w:tc>
      </w:tr>
    </w:tbl>
    <w:p w14:paraId="43778C0B" w14:textId="06F0CFFC" w:rsidR="00E60E18" w:rsidRPr="00076593" w:rsidRDefault="00E60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z w:val="28"/>
          <w:szCs w:val="28"/>
          <w:cs/>
        </w:rPr>
      </w:pPr>
    </w:p>
    <w:p w14:paraId="23259928" w14:textId="719B5EF7" w:rsidR="007D6941" w:rsidRPr="00CF3746" w:rsidRDefault="007D6941" w:rsidP="0036435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บุคคลหรือกิจการที่เกี่ยวข้องกัน</w:t>
      </w:r>
    </w:p>
    <w:p w14:paraId="5F74D016" w14:textId="77777777" w:rsidR="007C14FF" w:rsidRPr="00E60E18" w:rsidRDefault="007C14FF" w:rsidP="00E30FDD">
      <w:pPr>
        <w:spacing w:line="240" w:lineRule="auto"/>
        <w:ind w:right="45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02559ED6" w14:textId="25C2F4E5" w:rsidR="00662683" w:rsidRPr="00CF3746" w:rsidRDefault="00927A47" w:rsidP="00F7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กลุ่มบริษัทและบริษัทไม่มีการเปลี่ยนแปลง</w:t>
      </w:r>
      <w:r w:rsidR="007C14FF" w:rsidRPr="00CF3746">
        <w:rPr>
          <w:rFonts w:asciiTheme="majorBidi" w:hAnsiTheme="majorBidi" w:cstheme="majorBidi" w:hint="cs"/>
          <w:b/>
          <w:sz w:val="28"/>
          <w:szCs w:val="28"/>
          <w:cs/>
        </w:rPr>
        <w:t>ที่มีนัยสำคัญ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ในความสัมพันธ์กับ</w:t>
      </w:r>
      <w:r w:rsidR="007D6941" w:rsidRPr="00CF3746">
        <w:rPr>
          <w:rFonts w:asciiTheme="majorBidi" w:hAnsiTheme="majorBidi" w:cstheme="majorBidi"/>
          <w:b/>
          <w:sz w:val="28"/>
          <w:szCs w:val="28"/>
          <w:cs/>
        </w:rPr>
        <w:t>บุคคลหรือกิจการ</w:t>
      </w:r>
      <w:r w:rsidR="007C14FF" w:rsidRPr="00CF3746">
        <w:rPr>
          <w:rFonts w:asciiTheme="majorBidi" w:hAnsiTheme="majorBidi" w:cstheme="majorBidi" w:hint="cs"/>
          <w:b/>
          <w:sz w:val="28"/>
          <w:szCs w:val="28"/>
          <w:cs/>
        </w:rPr>
        <w:t>อื่น</w:t>
      </w:r>
      <w:r w:rsidR="007D6941" w:rsidRPr="00CF3746">
        <w:rPr>
          <w:rFonts w:asciiTheme="majorBidi" w:hAnsiTheme="majorBidi" w:cstheme="majorBidi"/>
          <w:b/>
          <w:sz w:val="28"/>
          <w:szCs w:val="28"/>
          <w:cs/>
        </w:rPr>
        <w:t>ที่เกี่ยวข้องกัน</w:t>
      </w:r>
      <w:r w:rsidR="007C14FF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7C14FF" w:rsidRPr="00CF3746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="007C14FF" w:rsidRPr="00CF3746">
        <w:rPr>
          <w:rFonts w:asciiTheme="majorBidi" w:hAnsiTheme="majorBidi" w:cs="Angsana New" w:hint="cs"/>
          <w:b/>
          <w:sz w:val="28"/>
          <w:szCs w:val="28"/>
          <w:cs/>
        </w:rPr>
        <w:t>นโยบายการกำหนดราคา</w:t>
      </w:r>
    </w:p>
    <w:p w14:paraId="22513141" w14:textId="77777777" w:rsidR="008C12A1" w:rsidRPr="00E60E18" w:rsidRDefault="008C12A1" w:rsidP="00F77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4E7B53CA" w14:textId="078BB98A" w:rsidR="00682801" w:rsidRDefault="00682801" w:rsidP="00682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  <w:r w:rsidRPr="00143016">
        <w:rPr>
          <w:rFonts w:asciiTheme="majorBidi" w:hAnsiTheme="majorBidi" w:cstheme="majorBidi"/>
          <w:sz w:val="28"/>
          <w:szCs w:val="28"/>
          <w:cs/>
        </w:rPr>
        <w:t>รายการที่สำคัญกับบุคคลหรือกิจการที่เกี่ยวข้องกันสำหรับ</w:t>
      </w:r>
      <w:r w:rsidRPr="00143016">
        <w:rPr>
          <w:rFonts w:asciiTheme="majorBidi" w:hAnsiTheme="majorBidi" w:cstheme="majorBidi"/>
          <w:b/>
          <w:sz w:val="28"/>
          <w:szCs w:val="28"/>
          <w:cs/>
        </w:rPr>
        <w:t>งวด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หกเดือน</w:t>
      </w:r>
      <w:r w:rsidRPr="00143016">
        <w:rPr>
          <w:rFonts w:asciiTheme="majorBidi" w:hAnsiTheme="majorBidi" w:cstheme="majorBidi"/>
          <w:b/>
          <w:sz w:val="28"/>
          <w:szCs w:val="28"/>
          <w:cs/>
        </w:rPr>
        <w:t xml:space="preserve">สิ้นสุดวันที่ </w:t>
      </w:r>
      <w:r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Pr="00564C7C">
        <w:rPr>
          <w:rFonts w:ascii="Angsana New" w:hAnsi="Angsana New" w:cs="Angsana New"/>
          <w:sz w:val="28"/>
          <w:szCs w:val="28"/>
          <w:cs/>
        </w:rPr>
        <w:t xml:space="preserve"> </w:t>
      </w:r>
      <w:r w:rsidRPr="00254BA6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5</w:t>
      </w:r>
      <w:r w:rsidRPr="00254BA6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Pr="00254BA6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Pr="00682801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254BA6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4</w:t>
      </w:r>
      <w:r w:rsidRPr="0014301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Pr="00143016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7BDEBDE5" w14:textId="77777777" w:rsidR="00682801" w:rsidRPr="00143016" w:rsidRDefault="00682801" w:rsidP="00682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766" w:type="dxa"/>
        <w:tblLayout w:type="fixed"/>
        <w:tblLook w:val="0000" w:firstRow="0" w:lastRow="0" w:firstColumn="0" w:lastColumn="0" w:noHBand="0" w:noVBand="0"/>
      </w:tblPr>
      <w:tblGrid>
        <w:gridCol w:w="4588"/>
        <w:gridCol w:w="1109"/>
        <w:gridCol w:w="270"/>
        <w:gridCol w:w="1094"/>
        <w:gridCol w:w="270"/>
        <w:gridCol w:w="1078"/>
        <w:gridCol w:w="250"/>
        <w:gridCol w:w="1107"/>
      </w:tblGrid>
      <w:tr w:rsidR="00682801" w14:paraId="5929EF10" w14:textId="77777777" w:rsidTr="00204DC7">
        <w:trPr>
          <w:tblHeader/>
        </w:trPr>
        <w:tc>
          <w:tcPr>
            <w:tcW w:w="2349" w:type="pct"/>
            <w:shd w:val="clear" w:color="auto" w:fill="auto"/>
          </w:tcPr>
          <w:p w14:paraId="77544C06" w14:textId="77777777" w:rsidR="00682801" w:rsidRPr="00143016" w:rsidRDefault="006828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6" w:type="pct"/>
            <w:gridSpan w:val="3"/>
          </w:tcPr>
          <w:p w14:paraId="77F58779" w14:textId="77777777" w:rsidR="00682801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215B328E" w14:textId="77777777" w:rsidR="00682801" w:rsidRPr="00143016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pct"/>
            <w:gridSpan w:val="3"/>
          </w:tcPr>
          <w:p w14:paraId="42AF4654" w14:textId="77777777" w:rsidR="00682801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2801" w:rsidRPr="00143016" w14:paraId="1BE2B9ED" w14:textId="77777777" w:rsidTr="00204DC7">
        <w:trPr>
          <w:tblHeader/>
        </w:trPr>
        <w:tc>
          <w:tcPr>
            <w:tcW w:w="2349" w:type="pct"/>
          </w:tcPr>
          <w:p w14:paraId="38C51DE4" w14:textId="77777777" w:rsidR="00682801" w:rsidRPr="00143016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439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68" w:type="pct"/>
          </w:tcPr>
          <w:p w14:paraId="7D188EF0" w14:textId="0832967B" w:rsidR="00682801" w:rsidRPr="00143016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8" w:type="pct"/>
          </w:tcPr>
          <w:p w14:paraId="32308898" w14:textId="77777777" w:rsidR="00682801" w:rsidRPr="00143016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0AF50F5B" w14:textId="49C9B533" w:rsidR="00682801" w:rsidRPr="00143016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8" w:type="pct"/>
          </w:tcPr>
          <w:p w14:paraId="765ACB41" w14:textId="77777777" w:rsidR="00682801" w:rsidRPr="00143016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14347B78" w14:textId="62D338B6" w:rsidR="00682801" w:rsidRPr="00143016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8" w:type="pct"/>
          </w:tcPr>
          <w:p w14:paraId="3C717200" w14:textId="77777777" w:rsidR="00682801" w:rsidRPr="00143016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672F47CF" w14:textId="4302C4D3" w:rsidR="00682801" w:rsidRPr="00143016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82801" w:rsidRPr="009D0698" w14:paraId="4FE2C8C8" w14:textId="77777777" w:rsidTr="00204DC7">
        <w:trPr>
          <w:tblHeader/>
        </w:trPr>
        <w:tc>
          <w:tcPr>
            <w:tcW w:w="2349" w:type="pct"/>
            <w:shd w:val="clear" w:color="auto" w:fill="auto"/>
          </w:tcPr>
          <w:p w14:paraId="640377E3" w14:textId="77777777" w:rsidR="00682801" w:rsidRPr="009D0698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439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1" w:type="pct"/>
            <w:gridSpan w:val="7"/>
          </w:tcPr>
          <w:p w14:paraId="741B218B" w14:textId="77777777" w:rsidR="00682801" w:rsidRPr="009D0698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2801" w:rsidRPr="009D0698" w14:paraId="5525F481" w14:textId="77777777" w:rsidTr="00204DC7">
        <w:trPr>
          <w:tblHeader/>
        </w:trPr>
        <w:tc>
          <w:tcPr>
            <w:tcW w:w="2349" w:type="pct"/>
          </w:tcPr>
          <w:p w14:paraId="4A3D8117" w14:textId="77777777" w:rsidR="00682801" w:rsidRPr="009D0698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68" w:type="pct"/>
          </w:tcPr>
          <w:p w14:paraId="348E206E" w14:textId="77777777" w:rsidR="00682801" w:rsidRPr="009D0698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B7EE3F7" w14:textId="77777777" w:rsidR="00682801" w:rsidRPr="009D0698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5DFC69EC" w14:textId="77777777" w:rsidR="00682801" w:rsidRPr="009D0698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377871DB" w14:textId="77777777" w:rsidR="00682801" w:rsidRPr="009D0698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22B4A059" w14:textId="77777777" w:rsidR="00682801" w:rsidRPr="009D0698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06783C3E" w14:textId="77777777" w:rsidR="00682801" w:rsidRPr="009D0698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4DABDC0E" w14:textId="77777777" w:rsidR="00682801" w:rsidRPr="009D0698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04DC7" w:rsidRPr="009D0698" w14:paraId="220832ED" w14:textId="77777777" w:rsidTr="00204DC7">
        <w:trPr>
          <w:tblHeader/>
        </w:trPr>
        <w:tc>
          <w:tcPr>
            <w:tcW w:w="2349" w:type="pct"/>
          </w:tcPr>
          <w:p w14:paraId="1D42D2D1" w14:textId="77777777" w:rsidR="00204DC7" w:rsidRPr="009D0698" w:rsidRDefault="00204DC7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รายได้ค่าบริการงานสนับสนุน</w:t>
            </w:r>
          </w:p>
        </w:tc>
        <w:tc>
          <w:tcPr>
            <w:tcW w:w="568" w:type="pct"/>
          </w:tcPr>
          <w:p w14:paraId="279E4DFB" w14:textId="76559CB7" w:rsidR="00204DC7" w:rsidRPr="00B47EE2" w:rsidRDefault="00204DC7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7F22568B" w14:textId="77777777" w:rsidR="00204DC7" w:rsidRPr="00B47EE2" w:rsidRDefault="00204DC7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635F13D2" w14:textId="77777777" w:rsidR="00204DC7" w:rsidRPr="00B47EE2" w:rsidRDefault="00204DC7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51884CE9" w14:textId="77777777" w:rsidR="00204DC7" w:rsidRPr="00B47EE2" w:rsidRDefault="00204DC7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74FB5684" w14:textId="393FEE7D" w:rsidR="00204DC7" w:rsidRPr="00B47EE2" w:rsidRDefault="00643FF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43FF1">
              <w:rPr>
                <w:rFonts w:asciiTheme="majorBidi" w:hAnsiTheme="majorBidi" w:cstheme="majorBidi"/>
                <w:sz w:val="28"/>
                <w:szCs w:val="28"/>
              </w:rPr>
              <w:t>132,442</w:t>
            </w:r>
          </w:p>
        </w:tc>
        <w:tc>
          <w:tcPr>
            <w:tcW w:w="128" w:type="pct"/>
          </w:tcPr>
          <w:p w14:paraId="6932F7EB" w14:textId="77777777" w:rsidR="00204DC7" w:rsidRPr="00B47EE2" w:rsidRDefault="00204DC7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635DD6D9" w14:textId="4D8D907A" w:rsidR="00204DC7" w:rsidRPr="009D0698" w:rsidRDefault="00204DC7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66,472</w:t>
            </w:r>
          </w:p>
        </w:tc>
      </w:tr>
      <w:tr w:rsidR="00204DC7" w:rsidRPr="009D0698" w14:paraId="1C0B81A4" w14:textId="77777777" w:rsidTr="00204DC7">
        <w:trPr>
          <w:tblHeader/>
        </w:trPr>
        <w:tc>
          <w:tcPr>
            <w:tcW w:w="2349" w:type="pct"/>
          </w:tcPr>
          <w:p w14:paraId="2F967DBF" w14:textId="77777777" w:rsidR="00204DC7" w:rsidRPr="009D0698" w:rsidRDefault="00204DC7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568" w:type="pct"/>
          </w:tcPr>
          <w:p w14:paraId="3B62E573" w14:textId="4D6A0FB1" w:rsidR="00204DC7" w:rsidRPr="00B47EE2" w:rsidRDefault="00204DC7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5C09372E" w14:textId="77777777" w:rsidR="00204DC7" w:rsidRPr="00B47EE2" w:rsidRDefault="00204DC7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6896C7B6" w14:textId="77777777" w:rsidR="00204DC7" w:rsidRPr="00B47EE2" w:rsidRDefault="00204DC7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7B786F73" w14:textId="77777777" w:rsidR="00204DC7" w:rsidRPr="00B47EE2" w:rsidRDefault="00204DC7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565882EA" w14:textId="60F8180C" w:rsidR="00204DC7" w:rsidRPr="00B47EE2" w:rsidRDefault="002D1BE5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2D1BE5">
              <w:rPr>
                <w:rFonts w:asciiTheme="majorBidi" w:hAnsiTheme="majorBidi" w:cstheme="majorBidi"/>
                <w:sz w:val="28"/>
                <w:szCs w:val="28"/>
              </w:rPr>
              <w:t>882</w:t>
            </w:r>
          </w:p>
        </w:tc>
        <w:tc>
          <w:tcPr>
            <w:tcW w:w="128" w:type="pct"/>
          </w:tcPr>
          <w:p w14:paraId="1CA339D4" w14:textId="77777777" w:rsidR="00204DC7" w:rsidRPr="00B47EE2" w:rsidRDefault="00204DC7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3CEE464B" w14:textId="6C575B64" w:rsidR="00204DC7" w:rsidRPr="009D0698" w:rsidRDefault="00204DC7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548</w:t>
            </w:r>
          </w:p>
        </w:tc>
      </w:tr>
      <w:tr w:rsidR="00204DC7" w:rsidRPr="009D0698" w14:paraId="78D49F3B" w14:textId="77777777" w:rsidTr="00204DC7">
        <w:trPr>
          <w:tblHeader/>
        </w:trPr>
        <w:tc>
          <w:tcPr>
            <w:tcW w:w="2349" w:type="pct"/>
          </w:tcPr>
          <w:p w14:paraId="0079349E" w14:textId="77777777" w:rsidR="00204DC7" w:rsidRPr="009D0698" w:rsidRDefault="00204DC7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รายได้ดอกเบี้ยอื่น</w:t>
            </w:r>
          </w:p>
        </w:tc>
        <w:tc>
          <w:tcPr>
            <w:tcW w:w="568" w:type="pct"/>
          </w:tcPr>
          <w:p w14:paraId="44E4422D" w14:textId="78E8D2D6" w:rsidR="00204DC7" w:rsidRPr="00B47EE2" w:rsidRDefault="00204DC7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03CB9BB5" w14:textId="77777777" w:rsidR="00204DC7" w:rsidRPr="00B47EE2" w:rsidRDefault="00204DC7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35212826" w14:textId="77777777" w:rsidR="00204DC7" w:rsidRPr="00B47EE2" w:rsidRDefault="00204DC7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</w:tcPr>
          <w:p w14:paraId="540E18E3" w14:textId="77777777" w:rsidR="00204DC7" w:rsidRPr="00B47EE2" w:rsidRDefault="00204DC7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3BDDA990" w14:textId="0A8BCE43" w:rsidR="00204DC7" w:rsidRPr="00B47EE2" w:rsidRDefault="002D1BE5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D1BE5">
              <w:rPr>
                <w:rFonts w:asciiTheme="majorBidi" w:hAnsiTheme="majorBidi" w:cstheme="majorBidi"/>
                <w:sz w:val="28"/>
                <w:szCs w:val="28"/>
              </w:rPr>
              <w:t>15,513</w:t>
            </w:r>
          </w:p>
        </w:tc>
        <w:tc>
          <w:tcPr>
            <w:tcW w:w="128" w:type="pct"/>
          </w:tcPr>
          <w:p w14:paraId="41BEBEC5" w14:textId="77777777" w:rsidR="00204DC7" w:rsidRPr="00B47EE2" w:rsidRDefault="00204DC7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4DA97404" w14:textId="0DB30697" w:rsidR="00204DC7" w:rsidRPr="009D0698" w:rsidRDefault="00204DC7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</w:tr>
      <w:tr w:rsidR="00204DC7" w:rsidRPr="009D0698" w14:paraId="6C3C66B0" w14:textId="77777777" w:rsidTr="00204DC7">
        <w:trPr>
          <w:tblHeader/>
        </w:trPr>
        <w:tc>
          <w:tcPr>
            <w:tcW w:w="2349" w:type="pct"/>
          </w:tcPr>
          <w:p w14:paraId="0FED9C36" w14:textId="77777777" w:rsidR="00204DC7" w:rsidRPr="009D0698" w:rsidRDefault="00204DC7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568" w:type="pct"/>
          </w:tcPr>
          <w:p w14:paraId="298E8E2C" w14:textId="77777777" w:rsidR="00204DC7" w:rsidRPr="00B47EE2" w:rsidRDefault="00204DC7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5CF0FD8F" w14:textId="77777777" w:rsidR="00204DC7" w:rsidRPr="00B47EE2" w:rsidRDefault="00204DC7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243C2D0B" w14:textId="77777777" w:rsidR="00204DC7" w:rsidRPr="00B47EE2" w:rsidRDefault="00204DC7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3398CD86" w14:textId="77777777" w:rsidR="00204DC7" w:rsidRPr="00B47EE2" w:rsidRDefault="00204DC7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08114EF2" w14:textId="77777777" w:rsidR="00204DC7" w:rsidRPr="00B47EE2" w:rsidRDefault="00204DC7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1B0E5569" w14:textId="77777777" w:rsidR="00204DC7" w:rsidRPr="00B47EE2" w:rsidRDefault="00204DC7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0FEF592A" w14:textId="77777777" w:rsidR="00204DC7" w:rsidRPr="009D0698" w:rsidRDefault="00204DC7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C4A4E9D" w14:textId="77777777" w:rsidR="00682801" w:rsidRPr="00DB1177" w:rsidRDefault="00682801" w:rsidP="00682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color w:val="000000"/>
          <w:sz w:val="22"/>
          <w:szCs w:val="22"/>
        </w:rPr>
      </w:pPr>
    </w:p>
    <w:tbl>
      <w:tblPr>
        <w:tblpPr w:leftFromText="180" w:rightFromText="180" w:vertAnchor="text" w:tblpY="1"/>
        <w:tblOverlap w:val="never"/>
        <w:tblW w:w="9766" w:type="dxa"/>
        <w:tblLayout w:type="fixed"/>
        <w:tblLook w:val="0000" w:firstRow="0" w:lastRow="0" w:firstColumn="0" w:lastColumn="0" w:noHBand="0" w:noVBand="0"/>
      </w:tblPr>
      <w:tblGrid>
        <w:gridCol w:w="4588"/>
        <w:gridCol w:w="1109"/>
        <w:gridCol w:w="270"/>
        <w:gridCol w:w="1094"/>
        <w:gridCol w:w="270"/>
        <w:gridCol w:w="1078"/>
        <w:gridCol w:w="250"/>
        <w:gridCol w:w="1107"/>
      </w:tblGrid>
      <w:tr w:rsidR="00682801" w:rsidRPr="00EF470F" w14:paraId="7F0E0389" w14:textId="77777777" w:rsidTr="00204DC7">
        <w:trPr>
          <w:tblHeader/>
        </w:trPr>
        <w:tc>
          <w:tcPr>
            <w:tcW w:w="2349" w:type="pct"/>
            <w:shd w:val="clear" w:color="auto" w:fill="auto"/>
          </w:tcPr>
          <w:p w14:paraId="79B6BBE4" w14:textId="77777777" w:rsidR="00682801" w:rsidRPr="00143016" w:rsidRDefault="006828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439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6" w:type="pct"/>
            <w:gridSpan w:val="3"/>
          </w:tcPr>
          <w:p w14:paraId="72531887" w14:textId="77777777" w:rsidR="00682801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360" w:lineRule="exact"/>
              <w:ind w:left="-108" w:right="1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78E0F93D" w14:textId="77777777" w:rsidR="00682801" w:rsidRPr="00143016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7" w:type="pct"/>
            <w:gridSpan w:val="3"/>
          </w:tcPr>
          <w:p w14:paraId="69C67F49" w14:textId="77777777" w:rsidR="00682801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after="0" w:line="360" w:lineRule="exac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2801" w:rsidRPr="00143016" w14:paraId="46FEC8BD" w14:textId="77777777" w:rsidTr="00204DC7">
        <w:trPr>
          <w:tblHeader/>
        </w:trPr>
        <w:tc>
          <w:tcPr>
            <w:tcW w:w="2349" w:type="pct"/>
          </w:tcPr>
          <w:p w14:paraId="57AA8DD0" w14:textId="77777777" w:rsidR="00682801" w:rsidRPr="00143016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439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14301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68" w:type="pct"/>
          </w:tcPr>
          <w:p w14:paraId="450F45E5" w14:textId="70C8D14D" w:rsidR="00682801" w:rsidRPr="00143016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8" w:type="pct"/>
          </w:tcPr>
          <w:p w14:paraId="75F93A27" w14:textId="77777777" w:rsidR="00682801" w:rsidRPr="00143016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7538F3CF" w14:textId="56504CA5" w:rsidR="00682801" w:rsidRPr="00143016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38" w:type="pct"/>
          </w:tcPr>
          <w:p w14:paraId="24EE3FF7" w14:textId="77777777" w:rsidR="00682801" w:rsidRPr="00143016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6318B2A2" w14:textId="4F6E5EF0" w:rsidR="00682801" w:rsidRPr="00143016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8" w:type="pct"/>
          </w:tcPr>
          <w:p w14:paraId="4589CAC4" w14:textId="77777777" w:rsidR="00682801" w:rsidRPr="00143016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523499D8" w14:textId="34650A28" w:rsidR="00682801" w:rsidRPr="00143016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682801" w:rsidRPr="009D0698" w14:paraId="6C7AD9C6" w14:textId="77777777" w:rsidTr="00204DC7">
        <w:trPr>
          <w:tblHeader/>
        </w:trPr>
        <w:tc>
          <w:tcPr>
            <w:tcW w:w="2349" w:type="pct"/>
            <w:shd w:val="clear" w:color="auto" w:fill="auto"/>
          </w:tcPr>
          <w:p w14:paraId="3767C943" w14:textId="77777777" w:rsidR="00682801" w:rsidRPr="009D0698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439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1" w:type="pct"/>
            <w:gridSpan w:val="7"/>
          </w:tcPr>
          <w:p w14:paraId="23A0D793" w14:textId="77777777" w:rsidR="00682801" w:rsidRPr="009D0698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D069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82801" w:rsidRPr="009D0698" w14:paraId="6D5CA008" w14:textId="77777777" w:rsidTr="00204DC7">
        <w:trPr>
          <w:tblHeader/>
        </w:trPr>
        <w:tc>
          <w:tcPr>
            <w:tcW w:w="2349" w:type="pct"/>
          </w:tcPr>
          <w:p w14:paraId="5B04F4C6" w14:textId="77777777" w:rsidR="00682801" w:rsidRPr="009D0698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68" w:type="pct"/>
          </w:tcPr>
          <w:p w14:paraId="682F39E0" w14:textId="77777777" w:rsidR="00682801" w:rsidRPr="00B47EE2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76CC406E" w14:textId="77777777" w:rsidR="00682801" w:rsidRPr="00B47EE2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14D0B80C" w14:textId="77777777" w:rsidR="00682801" w:rsidRPr="00B47EE2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2631500B" w14:textId="77777777" w:rsidR="00682801" w:rsidRPr="00B47EE2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4CD88BDD" w14:textId="77777777" w:rsidR="00682801" w:rsidRPr="00B47EE2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2A7A7D45" w14:textId="77777777" w:rsidR="00682801" w:rsidRPr="00B47EE2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38248DB1" w14:textId="77777777" w:rsidR="00682801" w:rsidRPr="009D0698" w:rsidRDefault="00682801" w:rsidP="00204D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10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2801" w:rsidRPr="009D0698" w14:paraId="7BEB50D6" w14:textId="77777777" w:rsidTr="00204DC7">
        <w:trPr>
          <w:tblHeader/>
        </w:trPr>
        <w:tc>
          <w:tcPr>
            <w:tcW w:w="2349" w:type="pct"/>
          </w:tcPr>
          <w:p w14:paraId="15743FDB" w14:textId="77777777" w:rsidR="00682801" w:rsidRPr="009D0698" w:rsidRDefault="00682801" w:rsidP="0068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</w:t>
            </w: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  <w:r w:rsidRPr="009D0698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568" w:type="pct"/>
          </w:tcPr>
          <w:p w14:paraId="27C26C3B" w14:textId="26847407" w:rsidR="00682801" w:rsidRPr="00B47EE2" w:rsidRDefault="00C02514" w:rsidP="0068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38" w:type="pct"/>
          </w:tcPr>
          <w:p w14:paraId="68BEEBB2" w14:textId="77777777" w:rsidR="00682801" w:rsidRPr="00B47EE2" w:rsidRDefault="00682801" w:rsidP="0068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7F650AD0" w14:textId="361F4167" w:rsidR="00682801" w:rsidRPr="00B47EE2" w:rsidRDefault="00682801" w:rsidP="0068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8" w:type="pct"/>
          </w:tcPr>
          <w:p w14:paraId="625CD721" w14:textId="77777777" w:rsidR="00682801" w:rsidRPr="00B47EE2" w:rsidRDefault="00682801" w:rsidP="0068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1EB5F9B6" w14:textId="4263F9AC" w:rsidR="00682801" w:rsidRPr="00B47EE2" w:rsidRDefault="00C02514" w:rsidP="0068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28" w:type="pct"/>
          </w:tcPr>
          <w:p w14:paraId="46398419" w14:textId="77777777" w:rsidR="00682801" w:rsidRPr="00B47EE2" w:rsidRDefault="00682801" w:rsidP="0068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278D89C7" w14:textId="7BE9ED07" w:rsidR="00682801" w:rsidRPr="009D0698" w:rsidRDefault="00682801" w:rsidP="0068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82801" w:rsidRPr="009D0698" w14:paraId="35DA05AB" w14:textId="77777777" w:rsidTr="00D208D4">
        <w:trPr>
          <w:tblHeader/>
        </w:trPr>
        <w:tc>
          <w:tcPr>
            <w:tcW w:w="2349" w:type="pct"/>
          </w:tcPr>
          <w:p w14:paraId="0D890EC4" w14:textId="2DE62EC5" w:rsidR="00682801" w:rsidRPr="009D0698" w:rsidRDefault="00C215DF" w:rsidP="00D2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11" w:right="-131" w:hanging="1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ต้นทุนทางการเงิน </w:t>
            </w:r>
            <w:r w:rsidR="006B10E8">
              <w:rPr>
                <w:rFonts w:asciiTheme="majorBidi" w:hAnsiTheme="majorBidi" w:cs="Angsana New"/>
                <w:sz w:val="28"/>
                <w:szCs w:val="28"/>
              </w:rPr>
              <w:t>-</w:t>
            </w:r>
            <w:r w:rsidR="00682801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ดอกเบี้ยจ่ายตาม</w:t>
            </w:r>
            <w:r w:rsidR="0068280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68280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568" w:type="pct"/>
            <w:vAlign w:val="bottom"/>
          </w:tcPr>
          <w:p w14:paraId="5E0833C4" w14:textId="2EFDF3CC" w:rsidR="00682801" w:rsidRPr="00B47EE2" w:rsidRDefault="00897B51" w:rsidP="00D2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138" w:type="pct"/>
            <w:vAlign w:val="bottom"/>
          </w:tcPr>
          <w:p w14:paraId="7BB6D9BD" w14:textId="77777777" w:rsidR="00682801" w:rsidRPr="00B47EE2" w:rsidRDefault="00682801" w:rsidP="00D2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30CC2B4F" w14:textId="34D784E3" w:rsidR="00682801" w:rsidRPr="00B47EE2" w:rsidRDefault="00682801" w:rsidP="00D2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153B">
              <w:rPr>
                <w:rFonts w:asciiTheme="majorBidi" w:hAnsiTheme="majorBidi" w:cstheme="majorBidi" w:hint="cs"/>
                <w:sz w:val="28"/>
                <w:szCs w:val="28"/>
                <w:cs/>
              </w:rPr>
              <w:t>484</w:t>
            </w:r>
          </w:p>
        </w:tc>
        <w:tc>
          <w:tcPr>
            <w:tcW w:w="138" w:type="pct"/>
            <w:vAlign w:val="bottom"/>
          </w:tcPr>
          <w:p w14:paraId="23A65516" w14:textId="77777777" w:rsidR="00682801" w:rsidRPr="00B47EE2" w:rsidRDefault="00682801" w:rsidP="00D2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vAlign w:val="bottom"/>
          </w:tcPr>
          <w:p w14:paraId="3F1AE93C" w14:textId="1B10CAD2" w:rsidR="00682801" w:rsidRPr="00B47EE2" w:rsidRDefault="00897B51" w:rsidP="00D2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  <w:tc>
          <w:tcPr>
            <w:tcW w:w="128" w:type="pct"/>
            <w:vAlign w:val="bottom"/>
          </w:tcPr>
          <w:p w14:paraId="06727E23" w14:textId="77777777" w:rsidR="00682801" w:rsidRPr="00B47EE2" w:rsidRDefault="00682801" w:rsidP="00D2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vAlign w:val="bottom"/>
          </w:tcPr>
          <w:p w14:paraId="715DC84C" w14:textId="53E70235" w:rsidR="00682801" w:rsidRPr="009D0698" w:rsidRDefault="00682801" w:rsidP="00D208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D2153B">
              <w:rPr>
                <w:rFonts w:asciiTheme="majorBidi" w:hAnsiTheme="majorBidi" w:cstheme="majorBidi" w:hint="cs"/>
                <w:sz w:val="28"/>
                <w:szCs w:val="28"/>
                <w:cs/>
              </w:rPr>
              <w:t>484</w:t>
            </w:r>
          </w:p>
        </w:tc>
      </w:tr>
      <w:tr w:rsidR="00682801" w:rsidRPr="009D0698" w14:paraId="3A7F000E" w14:textId="77777777" w:rsidTr="00204DC7">
        <w:trPr>
          <w:tblHeader/>
        </w:trPr>
        <w:tc>
          <w:tcPr>
            <w:tcW w:w="2349" w:type="pct"/>
          </w:tcPr>
          <w:p w14:paraId="081846EB" w14:textId="77777777" w:rsidR="00682801" w:rsidRPr="009D0698" w:rsidRDefault="00682801" w:rsidP="0068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="Angsana New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68" w:type="pct"/>
          </w:tcPr>
          <w:p w14:paraId="26655806" w14:textId="77777777" w:rsidR="00682801" w:rsidRPr="00B47EE2" w:rsidRDefault="00682801" w:rsidP="0068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18EEAFEE" w14:textId="77777777" w:rsidR="00682801" w:rsidRPr="00B47EE2" w:rsidRDefault="00682801" w:rsidP="0068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17DFF775" w14:textId="77777777" w:rsidR="00682801" w:rsidRPr="00B47EE2" w:rsidRDefault="00682801" w:rsidP="0068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06250D9D" w14:textId="77777777" w:rsidR="00682801" w:rsidRPr="00B47EE2" w:rsidRDefault="00682801" w:rsidP="0068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5687E5CC" w14:textId="77777777" w:rsidR="00682801" w:rsidRPr="00B47EE2" w:rsidRDefault="00682801" w:rsidP="0068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3687B1EE" w14:textId="77777777" w:rsidR="00682801" w:rsidRPr="00B47EE2" w:rsidRDefault="00682801" w:rsidP="0068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0EC1C3BE" w14:textId="77777777" w:rsidR="00682801" w:rsidRPr="009D0698" w:rsidRDefault="00682801" w:rsidP="0068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03C7" w:rsidRPr="009D0698" w14:paraId="7674733C" w14:textId="77777777" w:rsidTr="00204DC7">
        <w:trPr>
          <w:tblHeader/>
        </w:trPr>
        <w:tc>
          <w:tcPr>
            <w:tcW w:w="2349" w:type="pct"/>
          </w:tcPr>
          <w:p w14:paraId="3531DD1F" w14:textId="729CFC60" w:rsidR="009603C7" w:rsidRPr="009D0698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11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68" w:type="pct"/>
          </w:tcPr>
          <w:p w14:paraId="54FCC567" w14:textId="395E4C4D" w:rsidR="009603C7" w:rsidRPr="00B47EE2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,633</w:t>
            </w:r>
          </w:p>
        </w:tc>
        <w:tc>
          <w:tcPr>
            <w:tcW w:w="138" w:type="pct"/>
          </w:tcPr>
          <w:p w14:paraId="002DE3C7" w14:textId="77777777" w:rsidR="009603C7" w:rsidRPr="00B47EE2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7B87F739" w14:textId="036AC6C8" w:rsidR="009603C7" w:rsidRPr="00B47EE2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23,485</w:t>
            </w:r>
          </w:p>
        </w:tc>
        <w:tc>
          <w:tcPr>
            <w:tcW w:w="138" w:type="pct"/>
          </w:tcPr>
          <w:p w14:paraId="2A242CD0" w14:textId="77777777" w:rsidR="009603C7" w:rsidRPr="00B47EE2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48D7E707" w14:textId="24243719" w:rsidR="009603C7" w:rsidRPr="00B47EE2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,633</w:t>
            </w:r>
          </w:p>
        </w:tc>
        <w:tc>
          <w:tcPr>
            <w:tcW w:w="128" w:type="pct"/>
          </w:tcPr>
          <w:p w14:paraId="1DC6CB9D" w14:textId="77777777" w:rsidR="009603C7" w:rsidRPr="00B47EE2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6E7E183B" w14:textId="7183E7EF" w:rsidR="009603C7" w:rsidRPr="009D0698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23,485</w:t>
            </w:r>
          </w:p>
        </w:tc>
      </w:tr>
      <w:tr w:rsidR="009603C7" w:rsidRPr="009D0698" w14:paraId="63B53711" w14:textId="77777777" w:rsidTr="00204DC7">
        <w:trPr>
          <w:tblHeader/>
        </w:trPr>
        <w:tc>
          <w:tcPr>
            <w:tcW w:w="2349" w:type="pct"/>
          </w:tcPr>
          <w:p w14:paraId="6C75C2E6" w14:textId="0B8AF3A7" w:rsidR="009603C7" w:rsidRPr="009D0698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11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7CC2E65D" w14:textId="6F22586D" w:rsidR="009603C7" w:rsidRPr="000626D0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0626D0">
              <w:rPr>
                <w:rFonts w:asciiTheme="majorBidi" w:hAnsiTheme="majorBidi" w:cstheme="majorBidi"/>
                <w:sz w:val="28"/>
                <w:szCs w:val="28"/>
              </w:rPr>
              <w:t>1,19</w:t>
            </w:r>
            <w:r w:rsidR="00894D36" w:rsidRPr="000626D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8" w:type="pct"/>
          </w:tcPr>
          <w:p w14:paraId="5C0C84E1" w14:textId="77777777" w:rsidR="009603C7" w:rsidRPr="000626D0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675298C2" w14:textId="0D686D28" w:rsidR="009603C7" w:rsidRPr="000626D0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0626D0">
              <w:rPr>
                <w:rFonts w:asciiTheme="majorBidi" w:hAnsiTheme="majorBidi" w:cstheme="majorBidi"/>
                <w:sz w:val="28"/>
                <w:szCs w:val="28"/>
              </w:rPr>
              <w:t>1,123</w:t>
            </w:r>
          </w:p>
        </w:tc>
        <w:tc>
          <w:tcPr>
            <w:tcW w:w="138" w:type="pct"/>
          </w:tcPr>
          <w:p w14:paraId="66BB2F54" w14:textId="77777777" w:rsidR="009603C7" w:rsidRPr="000626D0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36139616" w14:textId="470BC290" w:rsidR="009603C7" w:rsidRPr="000626D0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0626D0">
              <w:rPr>
                <w:rFonts w:asciiTheme="majorBidi" w:hAnsiTheme="majorBidi" w:cstheme="majorBidi"/>
                <w:sz w:val="28"/>
                <w:szCs w:val="28"/>
              </w:rPr>
              <w:t>1,19</w:t>
            </w:r>
            <w:r w:rsidR="00894D36" w:rsidRPr="000626D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28" w:type="pct"/>
          </w:tcPr>
          <w:p w14:paraId="2871AB67" w14:textId="77777777" w:rsidR="009603C7" w:rsidRPr="00B47EE2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2BC946FE" w14:textId="12843167" w:rsidR="009603C7" w:rsidRPr="009D0698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1,123</w:t>
            </w:r>
          </w:p>
        </w:tc>
      </w:tr>
      <w:tr w:rsidR="009603C7" w:rsidRPr="009D0698" w14:paraId="1857552F" w14:textId="77777777" w:rsidTr="00204DC7">
        <w:trPr>
          <w:tblHeader/>
        </w:trPr>
        <w:tc>
          <w:tcPr>
            <w:tcW w:w="2349" w:type="pct"/>
          </w:tcPr>
          <w:p w14:paraId="3A0E7B3E" w14:textId="6CB1FC0C" w:rsidR="009603C7" w:rsidRPr="009D0698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11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="Angsana New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589ABADC" w14:textId="32050CC8" w:rsidR="009603C7" w:rsidRPr="000626D0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0626D0">
              <w:rPr>
                <w:rFonts w:asciiTheme="majorBidi" w:hAnsiTheme="majorBidi" w:cstheme="majorBidi"/>
                <w:sz w:val="28"/>
                <w:szCs w:val="28"/>
              </w:rPr>
              <w:t>25,8</w:t>
            </w:r>
            <w:r w:rsidR="00894D36" w:rsidRPr="000626D0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38" w:type="pct"/>
          </w:tcPr>
          <w:p w14:paraId="42FF72BF" w14:textId="77777777" w:rsidR="009603C7" w:rsidRPr="000626D0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5CE1E7A5" w14:textId="27A0D596" w:rsidR="009603C7" w:rsidRPr="000626D0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0626D0">
              <w:rPr>
                <w:rFonts w:asciiTheme="majorBidi" w:hAnsiTheme="majorBidi" w:cstheme="majorBidi"/>
                <w:sz w:val="28"/>
                <w:szCs w:val="28"/>
              </w:rPr>
              <w:t>24,608</w:t>
            </w:r>
          </w:p>
        </w:tc>
        <w:tc>
          <w:tcPr>
            <w:tcW w:w="138" w:type="pct"/>
          </w:tcPr>
          <w:p w14:paraId="6180921C" w14:textId="77777777" w:rsidR="009603C7" w:rsidRPr="000626D0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1C722EF7" w14:textId="7E3A5F24" w:rsidR="009603C7" w:rsidRPr="000626D0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0626D0">
              <w:rPr>
                <w:rFonts w:asciiTheme="majorBidi" w:hAnsiTheme="majorBidi" w:cstheme="majorBidi"/>
                <w:sz w:val="28"/>
                <w:szCs w:val="28"/>
              </w:rPr>
              <w:t>25,8</w:t>
            </w:r>
            <w:r w:rsidR="00894D36" w:rsidRPr="000626D0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8" w:type="pct"/>
          </w:tcPr>
          <w:p w14:paraId="638077B2" w14:textId="77777777" w:rsidR="009603C7" w:rsidRPr="00B47EE2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527CC9D2" w14:textId="5584522B" w:rsidR="009603C7" w:rsidRPr="009D0698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24,608</w:t>
            </w:r>
          </w:p>
        </w:tc>
      </w:tr>
      <w:tr w:rsidR="009603C7" w:rsidRPr="009D0698" w14:paraId="3857B36E" w14:textId="77777777" w:rsidTr="00204DC7">
        <w:trPr>
          <w:tblHeader/>
        </w:trPr>
        <w:tc>
          <w:tcPr>
            <w:tcW w:w="2349" w:type="pct"/>
          </w:tcPr>
          <w:p w14:paraId="696BA205" w14:textId="77777777" w:rsidR="009603C7" w:rsidRPr="009D0698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613391A0" w14:textId="77777777" w:rsidR="009603C7" w:rsidRPr="00B47EE2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126691FA" w14:textId="77777777" w:rsidR="009603C7" w:rsidRPr="00B47EE2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03FAD80D" w14:textId="77777777" w:rsidR="009603C7" w:rsidRPr="00B47EE2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93F0EFD" w14:textId="77777777" w:rsidR="009603C7" w:rsidRPr="00B47EE2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132ED675" w14:textId="77777777" w:rsidR="009603C7" w:rsidRPr="00B47EE2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06E5F21E" w14:textId="77777777" w:rsidR="009603C7" w:rsidRPr="00B47EE2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3E86116F" w14:textId="77777777" w:rsidR="009603C7" w:rsidRPr="009D0698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03C7" w:rsidRPr="009D0698" w14:paraId="6C4B4B50" w14:textId="77777777" w:rsidTr="00204DC7">
        <w:trPr>
          <w:tblHeader/>
        </w:trPr>
        <w:tc>
          <w:tcPr>
            <w:tcW w:w="2349" w:type="pct"/>
          </w:tcPr>
          <w:p w14:paraId="178B5037" w14:textId="77777777" w:rsidR="009603C7" w:rsidRPr="009D0698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</w:t>
            </w:r>
            <w:r w:rsidRPr="009D069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68" w:type="pct"/>
          </w:tcPr>
          <w:p w14:paraId="56910BDF" w14:textId="77777777" w:rsidR="009603C7" w:rsidRPr="00B47EE2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15814534" w14:textId="77777777" w:rsidR="009603C7" w:rsidRPr="00B47EE2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1B48918B" w14:textId="77777777" w:rsidR="009603C7" w:rsidRPr="00B47EE2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A043712" w14:textId="77777777" w:rsidR="009603C7" w:rsidRPr="00B47EE2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1EC18283" w14:textId="77777777" w:rsidR="009603C7" w:rsidRPr="00B47EE2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" w:type="pct"/>
          </w:tcPr>
          <w:p w14:paraId="00B88E52" w14:textId="77777777" w:rsidR="009603C7" w:rsidRPr="00B47EE2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43389224" w14:textId="77777777" w:rsidR="009603C7" w:rsidRPr="009D0698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03C7" w:rsidRPr="009D0698" w14:paraId="3D940AA0" w14:textId="77777777" w:rsidTr="00204DC7">
        <w:trPr>
          <w:tblHeader/>
        </w:trPr>
        <w:tc>
          <w:tcPr>
            <w:tcW w:w="2349" w:type="pct"/>
          </w:tcPr>
          <w:p w14:paraId="1F95385F" w14:textId="77777777" w:rsidR="009603C7" w:rsidRPr="009D0698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39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D0698">
              <w:rPr>
                <w:rFonts w:asciiTheme="majorBidi" w:hAnsiTheme="majorBidi" w:cstheme="majorBidi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568" w:type="pct"/>
          </w:tcPr>
          <w:p w14:paraId="3AA0552D" w14:textId="0543D4BA" w:rsidR="009603C7" w:rsidRPr="00B47EE2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,201</w:t>
            </w:r>
          </w:p>
        </w:tc>
        <w:tc>
          <w:tcPr>
            <w:tcW w:w="138" w:type="pct"/>
          </w:tcPr>
          <w:p w14:paraId="33F06FD2" w14:textId="77777777" w:rsidR="009603C7" w:rsidRPr="00B47EE2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29FEA847" w14:textId="75A28C97" w:rsidR="009603C7" w:rsidRPr="00B47EE2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1,106</w:t>
            </w:r>
          </w:p>
        </w:tc>
        <w:tc>
          <w:tcPr>
            <w:tcW w:w="138" w:type="pct"/>
          </w:tcPr>
          <w:p w14:paraId="298A6F3B" w14:textId="77777777" w:rsidR="009603C7" w:rsidRPr="00B47EE2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" w:type="pct"/>
          </w:tcPr>
          <w:p w14:paraId="3ED9F031" w14:textId="603E1AB6" w:rsidR="009603C7" w:rsidRPr="00B47EE2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,201</w:t>
            </w:r>
          </w:p>
        </w:tc>
        <w:tc>
          <w:tcPr>
            <w:tcW w:w="128" w:type="pct"/>
          </w:tcPr>
          <w:p w14:paraId="49E065C3" w14:textId="77777777" w:rsidR="009603C7" w:rsidRPr="00B47EE2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" w:type="pct"/>
          </w:tcPr>
          <w:p w14:paraId="40ACBB23" w14:textId="53AB0AC7" w:rsidR="009603C7" w:rsidRPr="009D0698" w:rsidRDefault="009603C7" w:rsidP="009603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B47EE2">
              <w:rPr>
                <w:rFonts w:asciiTheme="majorBidi" w:hAnsiTheme="majorBidi" w:cstheme="majorBidi"/>
                <w:sz w:val="28"/>
                <w:szCs w:val="28"/>
              </w:rPr>
              <w:t>1,106</w:t>
            </w:r>
          </w:p>
        </w:tc>
      </w:tr>
    </w:tbl>
    <w:p w14:paraId="77319F73" w14:textId="078C51EC" w:rsidR="00E60E18" w:rsidRDefault="00E60E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C06EEA9" w14:textId="5A7D5EFA" w:rsidR="007D6941" w:rsidRPr="00CF3746" w:rsidRDefault="007D6941" w:rsidP="009D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>ยอดคงเหลือ</w:t>
      </w:r>
      <w:r w:rsidR="00C61A91" w:rsidRPr="00CF3746">
        <w:rPr>
          <w:rFonts w:asciiTheme="majorBidi" w:hAnsiTheme="majorBidi" w:cstheme="majorBidi" w:hint="cs"/>
          <w:sz w:val="28"/>
          <w:szCs w:val="28"/>
          <w:cs/>
        </w:rPr>
        <w:t>ที่สำคัญ</w:t>
      </w:r>
      <w:r w:rsidRPr="00CF3746">
        <w:rPr>
          <w:rFonts w:asciiTheme="majorBidi" w:hAnsiTheme="majorBidi" w:cstheme="majorBidi"/>
          <w:sz w:val="28"/>
          <w:szCs w:val="28"/>
          <w:cs/>
        </w:rPr>
        <w:t>กับบุคคลหรือกิจการที่เกี่ยวข้องกัน ณ วันที่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682801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682801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3E43C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341C99" w:rsidRPr="00CF3746">
        <w:rPr>
          <w:rFonts w:ascii="Angsana New" w:eastAsia="Cordia New" w:hAnsi="Angsana New" w:cs="Angsana New"/>
          <w:spacing w:val="-4"/>
          <w:sz w:val="28"/>
          <w:szCs w:val="28"/>
        </w:rPr>
        <w:t>256</w:t>
      </w:r>
      <w:r w:rsidR="003E43C4">
        <w:rPr>
          <w:rFonts w:ascii="Angsana New" w:eastAsia="Cordia New" w:hAnsi="Angsana New" w:cs="Angsana New"/>
          <w:spacing w:val="-4"/>
          <w:sz w:val="28"/>
          <w:szCs w:val="28"/>
        </w:rPr>
        <w:t>5</w:t>
      </w:r>
      <w:r w:rsidR="00341C99"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และ</w:t>
      </w:r>
      <w:r w:rsidRPr="00CF3746">
        <w:rPr>
          <w:rFonts w:asciiTheme="majorBidi" w:hAnsiTheme="majorBidi" w:cstheme="majorBidi"/>
          <w:sz w:val="28"/>
          <w:szCs w:val="28"/>
        </w:rPr>
        <w:t xml:space="preserve"> 31 </w:t>
      </w:r>
      <w:r w:rsidRPr="00CF374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CF3746">
        <w:rPr>
          <w:rFonts w:asciiTheme="majorBidi" w:hAnsiTheme="majorBidi" w:cstheme="majorBidi"/>
          <w:sz w:val="28"/>
          <w:szCs w:val="28"/>
        </w:rPr>
        <w:t>256</w:t>
      </w:r>
      <w:r w:rsidR="003E43C4">
        <w:rPr>
          <w:rFonts w:asciiTheme="majorBidi" w:hAnsiTheme="majorBidi" w:cstheme="majorBidi"/>
          <w:sz w:val="28"/>
          <w:szCs w:val="28"/>
        </w:rPr>
        <w:t>4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0FEC0FB" w14:textId="77777777" w:rsidR="007D6941" w:rsidRPr="00CF3746" w:rsidRDefault="007D6941" w:rsidP="009D06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37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080"/>
        <w:gridCol w:w="268"/>
        <w:gridCol w:w="1089"/>
        <w:gridCol w:w="276"/>
        <w:gridCol w:w="1080"/>
        <w:gridCol w:w="270"/>
        <w:gridCol w:w="1173"/>
      </w:tblGrid>
      <w:tr w:rsidR="007D6941" w:rsidRPr="00CF3746" w14:paraId="2E56E569" w14:textId="77777777" w:rsidTr="00E423A4">
        <w:trPr>
          <w:tblHeader/>
        </w:trPr>
        <w:tc>
          <w:tcPr>
            <w:tcW w:w="2207" w:type="pct"/>
          </w:tcPr>
          <w:p w14:paraId="383E3321" w14:textId="77777777" w:rsidR="007D6941" w:rsidRPr="00CF3746" w:rsidRDefault="007D6941" w:rsidP="009D069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00" w:type="pct"/>
            <w:gridSpan w:val="3"/>
          </w:tcPr>
          <w:p w14:paraId="453C3994" w14:textId="77777777" w:rsidR="007D6941" w:rsidRPr="00CF3746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7" w:type="pct"/>
          </w:tcPr>
          <w:p w14:paraId="3279AC45" w14:textId="77777777" w:rsidR="007D6941" w:rsidRPr="00CF3746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pct"/>
            <w:gridSpan w:val="3"/>
          </w:tcPr>
          <w:p w14:paraId="00D2B42D" w14:textId="77777777" w:rsidR="007D6941" w:rsidRPr="00CF3746" w:rsidRDefault="007D694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3E43C4" w:rsidRPr="00CF3746" w14:paraId="08D1B75E" w14:textId="77777777" w:rsidTr="00E423A4">
        <w:trPr>
          <w:tblHeader/>
        </w:trPr>
        <w:tc>
          <w:tcPr>
            <w:tcW w:w="2207" w:type="pct"/>
          </w:tcPr>
          <w:p w14:paraId="56ABB66D" w14:textId="77777777" w:rsidR="003E43C4" w:rsidRPr="00CF3746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</w:tcPr>
          <w:p w14:paraId="14824B4E" w14:textId="31C01BF4" w:rsidR="003E43C4" w:rsidRPr="00CF3746" w:rsidRDefault="00682801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64C7C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3" w:type="pct"/>
          </w:tcPr>
          <w:p w14:paraId="658FA715" w14:textId="77777777" w:rsidR="003E43C4" w:rsidRPr="00CF3746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309AFDD" w14:textId="77777777" w:rsidR="003E43C4" w:rsidRPr="00CF3746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7" w:type="pct"/>
          </w:tcPr>
          <w:p w14:paraId="35AC85F5" w14:textId="77777777" w:rsidR="003E43C4" w:rsidRPr="00CF3746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369BC539" w14:textId="29612AA8" w:rsidR="003E43C4" w:rsidRPr="00CF3746" w:rsidRDefault="00682801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64C7C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" w:type="pct"/>
          </w:tcPr>
          <w:p w14:paraId="10E9DE8C" w14:textId="77777777" w:rsidR="003E43C4" w:rsidRPr="00CF3746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70B553B" w14:textId="7A7BCF43" w:rsidR="003E43C4" w:rsidRPr="00CF3746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3E43C4" w:rsidRPr="00CF3746" w14:paraId="7EFE4C4A" w14:textId="77777777" w:rsidTr="00E423A4">
        <w:trPr>
          <w:tblHeader/>
        </w:trPr>
        <w:tc>
          <w:tcPr>
            <w:tcW w:w="2207" w:type="pct"/>
          </w:tcPr>
          <w:p w14:paraId="7074393C" w14:textId="1C3177C9" w:rsidR="003E43C4" w:rsidRPr="00CF3746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</w:tcPr>
          <w:p w14:paraId="35C49375" w14:textId="73A90696" w:rsidR="003E43C4" w:rsidRPr="00CF3746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3" w:type="pct"/>
          </w:tcPr>
          <w:p w14:paraId="5159AF44" w14:textId="77777777" w:rsidR="003E43C4" w:rsidRPr="00CF3746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78A5B3A5" w14:textId="4D9B2E60" w:rsidR="003E43C4" w:rsidRPr="00CF3746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7" w:type="pct"/>
          </w:tcPr>
          <w:p w14:paraId="07E9A905" w14:textId="77777777" w:rsidR="003E43C4" w:rsidRPr="00CF3746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A05E3D5" w14:textId="5EDD13A8" w:rsidR="003E43C4" w:rsidRPr="00CF3746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4" w:type="pct"/>
          </w:tcPr>
          <w:p w14:paraId="3F023301" w14:textId="77777777" w:rsidR="003E43C4" w:rsidRPr="00CF3746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526B71EC" w14:textId="7F96B1FC" w:rsidR="003E43C4" w:rsidRPr="00CF3746" w:rsidRDefault="003E43C4" w:rsidP="003E43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FB325F" w:rsidRPr="00CF3746" w14:paraId="33978F4E" w14:textId="77777777" w:rsidTr="00577417">
        <w:trPr>
          <w:tblHeader/>
        </w:trPr>
        <w:tc>
          <w:tcPr>
            <w:tcW w:w="2207" w:type="pct"/>
          </w:tcPr>
          <w:p w14:paraId="7CC19FC0" w14:textId="0B4B4BB4" w:rsidR="00FB325F" w:rsidRPr="00CF3746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3" w:type="pct"/>
            <w:gridSpan w:val="7"/>
          </w:tcPr>
          <w:p w14:paraId="2B1A861B" w14:textId="77777777" w:rsidR="00FB325F" w:rsidRPr="00CF3746" w:rsidRDefault="00FB325F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73501" w:rsidRPr="00CF3746" w14:paraId="3A285217" w14:textId="77777777" w:rsidTr="00E423A4">
        <w:tc>
          <w:tcPr>
            <w:tcW w:w="2207" w:type="pct"/>
          </w:tcPr>
          <w:p w14:paraId="7ECE6E85" w14:textId="5FB2DF14" w:rsidR="00273501" w:rsidRPr="00CF3746" w:rsidRDefault="00C12357" w:rsidP="009D0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5072E8F0" w14:textId="77777777" w:rsidR="00273501" w:rsidRPr="00CF3746" w:rsidRDefault="00273501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35F2C82" w14:textId="77777777" w:rsidR="00273501" w:rsidRPr="00CF3746" w:rsidRDefault="0027350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53B5197" w14:textId="77777777" w:rsidR="00273501" w:rsidRPr="00CF3746" w:rsidRDefault="0027350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FB5E9F1" w14:textId="77777777" w:rsidR="00273501" w:rsidRPr="00CF3746" w:rsidRDefault="0027350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0DCA574" w14:textId="77777777" w:rsidR="00273501" w:rsidRPr="00CF3746" w:rsidRDefault="00273501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BC44A5B" w14:textId="77777777" w:rsidR="00273501" w:rsidRPr="00CF3746" w:rsidRDefault="00273501" w:rsidP="009D06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465382A" w14:textId="77777777" w:rsidR="00273501" w:rsidRPr="00CF3746" w:rsidRDefault="00273501" w:rsidP="00492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3D72" w:rsidRPr="00CF3746" w14:paraId="7078C9A1" w14:textId="77777777" w:rsidTr="00E423A4">
        <w:tc>
          <w:tcPr>
            <w:tcW w:w="2207" w:type="pct"/>
          </w:tcPr>
          <w:p w14:paraId="4D370A55" w14:textId="28B0EFB1" w:rsidR="004F3D72" w:rsidRPr="00CF3746" w:rsidRDefault="004F3D72" w:rsidP="004F3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576" w:type="pct"/>
          </w:tcPr>
          <w:p w14:paraId="53944E39" w14:textId="132EB68E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3" w:type="pct"/>
          </w:tcPr>
          <w:p w14:paraId="7B89B765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D4DA3F6" w14:textId="3D38B50C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47" w:type="pct"/>
          </w:tcPr>
          <w:p w14:paraId="56980163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07A17E5" w14:textId="49921100" w:rsidR="004F3D72" w:rsidRPr="00CF3746" w:rsidRDefault="009877CB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877CB">
              <w:rPr>
                <w:rFonts w:asciiTheme="majorBidi" w:hAnsiTheme="majorBidi" w:cstheme="majorBidi"/>
                <w:sz w:val="28"/>
                <w:szCs w:val="28"/>
              </w:rPr>
              <w:t>5,505,396</w:t>
            </w:r>
          </w:p>
        </w:tc>
        <w:tc>
          <w:tcPr>
            <w:tcW w:w="144" w:type="pct"/>
          </w:tcPr>
          <w:p w14:paraId="06F3795F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583E86F" w14:textId="187CE826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3,</w:t>
            </w:r>
            <w:r w:rsidRPr="00CF3746">
              <w:rPr>
                <w:rFonts w:asciiTheme="majorBidi" w:hAnsiTheme="majorBidi" w:cs="Angsana New"/>
                <w:sz w:val="28"/>
                <w:szCs w:val="28"/>
              </w:rPr>
              <w:t>1</w:t>
            </w:r>
            <w:r>
              <w:rPr>
                <w:rFonts w:asciiTheme="majorBidi" w:hAnsiTheme="majorBidi" w:cs="Angsana New"/>
                <w:sz w:val="28"/>
                <w:szCs w:val="28"/>
              </w:rPr>
              <w:t>52</w:t>
            </w:r>
            <w:r w:rsidRPr="00CF3746">
              <w:rPr>
                <w:rFonts w:asciiTheme="majorBidi" w:hAnsiTheme="majorBidi" w:cs="Angsana New"/>
                <w:sz w:val="28"/>
                <w:szCs w:val="28"/>
              </w:rPr>
              <w:t>,4</w:t>
            </w:r>
            <w:r>
              <w:rPr>
                <w:rFonts w:asciiTheme="majorBidi" w:hAnsiTheme="majorBidi" w:cs="Angsana New"/>
                <w:sz w:val="28"/>
                <w:szCs w:val="28"/>
              </w:rPr>
              <w:t>55</w:t>
            </w:r>
          </w:p>
        </w:tc>
      </w:tr>
      <w:tr w:rsidR="004F3D72" w:rsidRPr="00CF3746" w14:paraId="18BF80A8" w14:textId="77777777" w:rsidTr="00E423A4">
        <w:tc>
          <w:tcPr>
            <w:tcW w:w="2207" w:type="pct"/>
          </w:tcPr>
          <w:p w14:paraId="75802AC5" w14:textId="26090BED" w:rsidR="004F3D72" w:rsidRPr="00CF3746" w:rsidRDefault="004F3D72" w:rsidP="004F3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เงินให้กู้ยืมระยะยาว</w:t>
            </w:r>
          </w:p>
        </w:tc>
        <w:tc>
          <w:tcPr>
            <w:tcW w:w="576" w:type="pct"/>
          </w:tcPr>
          <w:p w14:paraId="50F5CA8A" w14:textId="021E1B1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0067FD75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0732581" w14:textId="0D668B9B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C72A1F4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4BBD891" w14:textId="20BF1C3A" w:rsidR="004F3D72" w:rsidRPr="00CF3746" w:rsidRDefault="006467BA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862,500</w:t>
            </w:r>
          </w:p>
        </w:tc>
        <w:tc>
          <w:tcPr>
            <w:tcW w:w="144" w:type="pct"/>
          </w:tcPr>
          <w:p w14:paraId="15702518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0A4BCB36" w14:textId="2E04CE46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562,500</w:t>
            </w:r>
          </w:p>
        </w:tc>
      </w:tr>
      <w:tr w:rsidR="004F3D72" w:rsidRPr="00CF3746" w14:paraId="1C2F5A9F" w14:textId="77777777" w:rsidTr="00E423A4">
        <w:tc>
          <w:tcPr>
            <w:tcW w:w="2207" w:type="pct"/>
          </w:tcPr>
          <w:p w14:paraId="50A68FA8" w14:textId="05B06A4C" w:rsidR="004F3D72" w:rsidRPr="00CF3746" w:rsidRDefault="004F3D72" w:rsidP="004F3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76" w:type="pct"/>
          </w:tcPr>
          <w:p w14:paraId="20E1F035" w14:textId="5801E8FE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16C8E25F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3A10412" w14:textId="6340495D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325EACD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20AD8029" w14:textId="55E5C8AB" w:rsidR="004F3D72" w:rsidRPr="00CF3746" w:rsidRDefault="006467BA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573,287</w:t>
            </w:r>
          </w:p>
        </w:tc>
        <w:tc>
          <w:tcPr>
            <w:tcW w:w="144" w:type="pct"/>
          </w:tcPr>
          <w:p w14:paraId="3B1A5586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C4FCB18" w14:textId="2B9ACF1F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4</w:t>
            </w:r>
            <w:r>
              <w:rPr>
                <w:rFonts w:asciiTheme="majorBidi" w:hAnsiTheme="majorBidi" w:cs="Angsana New"/>
                <w:sz w:val="28"/>
                <w:szCs w:val="28"/>
              </w:rPr>
              <w:t>23,835</w:t>
            </w:r>
          </w:p>
        </w:tc>
      </w:tr>
      <w:tr w:rsidR="004F3D72" w:rsidRPr="00CF3746" w14:paraId="1CB1C1C4" w14:textId="77777777" w:rsidTr="00E423A4">
        <w:tc>
          <w:tcPr>
            <w:tcW w:w="2207" w:type="pct"/>
          </w:tcPr>
          <w:p w14:paraId="47C4319E" w14:textId="77777777" w:rsidR="004F3D72" w:rsidRPr="00CF3746" w:rsidRDefault="004F3D72" w:rsidP="004F3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4CB0440D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212F95C5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9916163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951DCFF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497E7CB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02A449B1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3ABB0FD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3D72" w:rsidRPr="00CF3746" w14:paraId="1D90D349" w14:textId="77777777" w:rsidTr="00E423A4">
        <w:tc>
          <w:tcPr>
            <w:tcW w:w="2207" w:type="pct"/>
          </w:tcPr>
          <w:p w14:paraId="1C1915F0" w14:textId="2BFC1718" w:rsidR="004F3D72" w:rsidRPr="00CF3746" w:rsidRDefault="004F3D72" w:rsidP="004F3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76" w:type="pct"/>
          </w:tcPr>
          <w:p w14:paraId="096B4DEA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7498C68C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405E013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64"/>
              <w:jc w:val="right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1071EC15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7D7A976D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3101A78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7BD460C1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3D72" w:rsidRPr="00AE02EE" w14:paraId="39118C67" w14:textId="77777777" w:rsidTr="00E423A4">
        <w:tc>
          <w:tcPr>
            <w:tcW w:w="2207" w:type="pct"/>
          </w:tcPr>
          <w:p w14:paraId="68F6BBB9" w14:textId="77FFA360" w:rsidR="004F3D72" w:rsidRPr="00AE02EE" w:rsidRDefault="004F3D72" w:rsidP="004F3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576" w:type="pct"/>
          </w:tcPr>
          <w:p w14:paraId="5C8CA137" w14:textId="75819D0F" w:rsidR="004F3D72" w:rsidRPr="006D70F3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60</w:t>
            </w:r>
          </w:p>
        </w:tc>
        <w:tc>
          <w:tcPr>
            <w:tcW w:w="143" w:type="pct"/>
          </w:tcPr>
          <w:p w14:paraId="1A11A23C" w14:textId="77777777" w:rsidR="004F3D72" w:rsidRPr="00AE02EE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318996D0" w14:textId="0CE17BED" w:rsidR="004F3D72" w:rsidRPr="00AE02EE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2"/>
              <w:jc w:val="right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40</w:t>
            </w:r>
          </w:p>
        </w:tc>
        <w:tc>
          <w:tcPr>
            <w:tcW w:w="147" w:type="pct"/>
          </w:tcPr>
          <w:p w14:paraId="066B7A30" w14:textId="77777777" w:rsidR="004F3D72" w:rsidRPr="00AE02EE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643B47FF" w14:textId="4A8E96CA" w:rsidR="004F3D72" w:rsidRPr="00AE02EE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44" w:type="pct"/>
          </w:tcPr>
          <w:p w14:paraId="5145E331" w14:textId="77777777" w:rsidR="004F3D72" w:rsidRPr="00AE02EE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0129BBAD" w14:textId="7EC5FA44" w:rsidR="004F3D72" w:rsidRPr="00AE02EE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 w:rsidRPr="00AE02EE">
              <w:rPr>
                <w:rFonts w:asciiTheme="majorBidi" w:hAnsiTheme="majorBidi" w:cs="Angsana New"/>
                <w:sz w:val="28"/>
                <w:szCs w:val="28"/>
              </w:rPr>
              <w:t>40</w:t>
            </w:r>
          </w:p>
        </w:tc>
      </w:tr>
      <w:tr w:rsidR="004F3D72" w:rsidRPr="00CF3746" w14:paraId="6FED8222" w14:textId="77777777" w:rsidTr="00E423A4">
        <w:tc>
          <w:tcPr>
            <w:tcW w:w="2207" w:type="pct"/>
          </w:tcPr>
          <w:p w14:paraId="1A71C9D8" w14:textId="63C48089" w:rsidR="004F3D72" w:rsidRPr="00CF3746" w:rsidRDefault="004F3D72" w:rsidP="004F3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576" w:type="pct"/>
          </w:tcPr>
          <w:p w14:paraId="1A59325F" w14:textId="12C6C96C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16,835</w:t>
            </w:r>
          </w:p>
        </w:tc>
        <w:tc>
          <w:tcPr>
            <w:tcW w:w="143" w:type="pct"/>
          </w:tcPr>
          <w:p w14:paraId="6AEE2440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4CF19EDD" w14:textId="5A6097D8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18,746</w:t>
            </w:r>
          </w:p>
        </w:tc>
        <w:tc>
          <w:tcPr>
            <w:tcW w:w="147" w:type="pct"/>
          </w:tcPr>
          <w:p w14:paraId="6C68689D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7C823130" w14:textId="3868633C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16,835</w:t>
            </w:r>
          </w:p>
        </w:tc>
        <w:tc>
          <w:tcPr>
            <w:tcW w:w="144" w:type="pct"/>
          </w:tcPr>
          <w:p w14:paraId="29A5FCD8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5FE1AE6D" w14:textId="7AAFAA9B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18,746</w:t>
            </w:r>
          </w:p>
        </w:tc>
      </w:tr>
      <w:tr w:rsidR="004F3D72" w:rsidRPr="00CF3746" w14:paraId="3E7DF272" w14:textId="77777777" w:rsidTr="00E423A4">
        <w:tc>
          <w:tcPr>
            <w:tcW w:w="2207" w:type="pct"/>
          </w:tcPr>
          <w:p w14:paraId="4F692FF7" w14:textId="1FA59446" w:rsidR="004F3D72" w:rsidRPr="00CF3746" w:rsidRDefault="004F3D72" w:rsidP="004F3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76" w:type="pct"/>
          </w:tcPr>
          <w:p w14:paraId="1161EEED" w14:textId="039EB064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17,380</w:t>
            </w:r>
          </w:p>
        </w:tc>
        <w:tc>
          <w:tcPr>
            <w:tcW w:w="143" w:type="pct"/>
          </w:tcPr>
          <w:p w14:paraId="7517A58E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81" w:type="pct"/>
          </w:tcPr>
          <w:p w14:paraId="27371FEA" w14:textId="1D68D0A3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19,204</w:t>
            </w:r>
          </w:p>
        </w:tc>
        <w:tc>
          <w:tcPr>
            <w:tcW w:w="147" w:type="pct"/>
          </w:tcPr>
          <w:p w14:paraId="08D01A12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left="-126"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576" w:type="pct"/>
          </w:tcPr>
          <w:p w14:paraId="3284D1A6" w14:textId="777FB793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17,380</w:t>
            </w:r>
          </w:p>
        </w:tc>
        <w:tc>
          <w:tcPr>
            <w:tcW w:w="144" w:type="pct"/>
          </w:tcPr>
          <w:p w14:paraId="2C6B8E1F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873"/>
              </w:tabs>
              <w:spacing w:after="0" w:line="240" w:lineRule="auto"/>
              <w:ind w:right="-29"/>
              <w:rPr>
                <w:rFonts w:asciiTheme="majorBidi" w:hAnsiTheme="majorBidi" w:cs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14:paraId="3537F34F" w14:textId="2E5C247A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19,204</w:t>
            </w:r>
          </w:p>
        </w:tc>
      </w:tr>
      <w:tr w:rsidR="004F3D72" w:rsidRPr="00CF3746" w14:paraId="2EC6D6ED" w14:textId="77777777" w:rsidTr="00E423A4">
        <w:tc>
          <w:tcPr>
            <w:tcW w:w="2207" w:type="pct"/>
          </w:tcPr>
          <w:p w14:paraId="1D371BEE" w14:textId="77777777" w:rsidR="004F3D72" w:rsidRPr="00CF3746" w:rsidRDefault="004F3D72" w:rsidP="004F3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76" w:type="pct"/>
          </w:tcPr>
          <w:p w14:paraId="66373062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6E47FEE8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5B0B0C48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1E305B0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</w:tcPr>
          <w:p w14:paraId="0D5E217C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6F373EC7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357042FE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3D72" w:rsidRPr="00CF3746" w14:paraId="1648403A" w14:textId="77777777" w:rsidTr="0089523B">
        <w:tc>
          <w:tcPr>
            <w:tcW w:w="2207" w:type="pct"/>
          </w:tcPr>
          <w:p w14:paraId="6EA02951" w14:textId="791E8042" w:rsidR="004F3D72" w:rsidRPr="00CF3746" w:rsidRDefault="004F3D72" w:rsidP="004F3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บุคคลที่เกี่ยวข้องกัน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576" w:type="pct"/>
          </w:tcPr>
          <w:p w14:paraId="115E01AA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" w:type="pct"/>
          </w:tcPr>
          <w:p w14:paraId="5E728656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6A987831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7647DFAA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3E5C843B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7E498E7E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66EC676A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F3D72" w:rsidRPr="00CF3746" w14:paraId="4EB2638B" w14:textId="77777777" w:rsidTr="0089523B">
        <w:tc>
          <w:tcPr>
            <w:tcW w:w="2207" w:type="pct"/>
          </w:tcPr>
          <w:p w14:paraId="676E30FE" w14:textId="2374C7F7" w:rsidR="004F3D72" w:rsidRPr="00CF3746" w:rsidRDefault="004F3D72" w:rsidP="004F3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576" w:type="pct"/>
          </w:tcPr>
          <w:p w14:paraId="095A6E32" w14:textId="0914379A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231</w:t>
            </w:r>
          </w:p>
        </w:tc>
        <w:tc>
          <w:tcPr>
            <w:tcW w:w="143" w:type="pct"/>
          </w:tcPr>
          <w:p w14:paraId="6D42398C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1" w:type="pct"/>
          </w:tcPr>
          <w:p w14:paraId="20A69158" w14:textId="0897DDBC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right="-19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1</w:t>
            </w:r>
            <w:r>
              <w:rPr>
                <w:rFonts w:asciiTheme="majorBidi" w:hAnsiTheme="majorBidi" w:cs="Angsana New"/>
                <w:sz w:val="28"/>
                <w:szCs w:val="28"/>
              </w:rPr>
              <w:t>80</w:t>
            </w:r>
          </w:p>
        </w:tc>
        <w:tc>
          <w:tcPr>
            <w:tcW w:w="147" w:type="pct"/>
          </w:tcPr>
          <w:p w14:paraId="31229C96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17DDE223" w14:textId="52498145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231</w:t>
            </w:r>
          </w:p>
        </w:tc>
        <w:tc>
          <w:tcPr>
            <w:tcW w:w="144" w:type="pct"/>
          </w:tcPr>
          <w:p w14:paraId="363922AC" w14:textId="77777777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</w:tcPr>
          <w:p w14:paraId="48F3DEAD" w14:textId="7A55D301" w:rsidR="004F3D72" w:rsidRPr="00CF3746" w:rsidRDefault="004F3D72" w:rsidP="004F3D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="Angsana New"/>
                <w:sz w:val="28"/>
                <w:szCs w:val="28"/>
              </w:rPr>
              <w:t>1</w:t>
            </w:r>
            <w:r>
              <w:rPr>
                <w:rFonts w:asciiTheme="majorBidi" w:hAnsiTheme="majorBidi" w:cs="Angsana New"/>
                <w:sz w:val="28"/>
                <w:szCs w:val="28"/>
              </w:rPr>
              <w:t>80</w:t>
            </w:r>
          </w:p>
        </w:tc>
      </w:tr>
    </w:tbl>
    <w:p w14:paraId="304A205D" w14:textId="77777777" w:rsidR="00A532D8" w:rsidRPr="00CF3746" w:rsidRDefault="00A532D8" w:rsidP="00BC6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1550E9B" w14:textId="058721F4" w:rsidR="007D6941" w:rsidRPr="00CF3746" w:rsidRDefault="004010D9" w:rsidP="00D2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F374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สัญญาสำคัญที่ทำกับบุคคลหรือกิจการที่เกี่ยวข้องกัน</w:t>
      </w:r>
    </w:p>
    <w:p w14:paraId="5AF3F05B" w14:textId="443263E9" w:rsidR="009D0698" w:rsidRPr="00682801" w:rsidRDefault="009D0698" w:rsidP="007D694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2DF03ED4" w14:textId="47AF70FA" w:rsidR="00A569EB" w:rsidRDefault="00A569EB" w:rsidP="00824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</w:pP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ณ วันที่ </w:t>
      </w:r>
      <w:r w:rsidR="00682801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682801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682801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>
        <w:rPr>
          <w:rFonts w:ascii="Angsana New" w:eastAsia="Cordia New" w:hAnsi="Angsana New" w:cs="Angsana New"/>
          <w:spacing w:val="-4"/>
          <w:sz w:val="28"/>
          <w:szCs w:val="28"/>
        </w:rPr>
        <w:t xml:space="preserve">2565 </w:t>
      </w: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เงินให้กู้ยืมระยะสั้นแก่ผู้บริหารสำคัญมีอัตราดอกเบี้ยร้อยละ</w:t>
      </w:r>
      <w:r w:rsidR="006B730D">
        <w:rPr>
          <w:rFonts w:ascii="Angsana New" w:eastAsia="Cordia New" w:hAnsi="Angsana New" w:cs="Angsana New"/>
          <w:spacing w:val="-4"/>
          <w:sz w:val="28"/>
          <w:szCs w:val="28"/>
        </w:rPr>
        <w:t xml:space="preserve"> 8</w:t>
      </w:r>
      <w:r w:rsidR="00CA2A63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ต่อปี </w:t>
      </w:r>
      <w:r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(</w:t>
      </w:r>
      <w:r w:rsidR="00861393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31 </w:t>
      </w:r>
      <w:r w:rsidR="00861393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ธันวาคม </w:t>
      </w:r>
      <w:r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2564: </w:t>
      </w:r>
      <w:r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ร้อยละ </w:t>
      </w:r>
      <w:r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8</w:t>
      </w:r>
      <w:r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 </w:t>
      </w:r>
      <w:r w:rsidR="001A152B">
        <w:rPr>
          <w:rFonts w:ascii="Angsana New" w:eastAsia="Cordia New" w:hAnsi="Angsana New" w:cs="Angsana New"/>
          <w:i/>
          <w:iCs/>
          <w:spacing w:val="-4"/>
          <w:sz w:val="28"/>
          <w:szCs w:val="28"/>
          <w:cs/>
        </w:rPr>
        <w:br/>
      </w:r>
      <w:r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>ต่อปี)</w:t>
      </w:r>
    </w:p>
    <w:p w14:paraId="1E33A0DF" w14:textId="77777777" w:rsidR="00A2416F" w:rsidRPr="00682801" w:rsidRDefault="00A2416F" w:rsidP="00824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i/>
          <w:iCs/>
          <w:spacing w:val="-4"/>
          <w:sz w:val="24"/>
          <w:szCs w:val="24"/>
          <w:cs/>
        </w:rPr>
      </w:pPr>
    </w:p>
    <w:p w14:paraId="30351ED4" w14:textId="1A2E5015" w:rsidR="00824640" w:rsidRPr="002636B8" w:rsidRDefault="00824640" w:rsidP="00824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ordia New" w:hAnsi="Angsana New" w:cs="Angsana New"/>
          <w:spacing w:val="-4"/>
          <w:sz w:val="28"/>
          <w:szCs w:val="28"/>
          <w:cs/>
        </w:rPr>
      </w:pP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ณ วันที่ </w:t>
      </w:r>
      <w:r w:rsidR="00682801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682801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682801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Pr="002636B8">
        <w:rPr>
          <w:rFonts w:ascii="Angsana New" w:eastAsia="Cordia New" w:hAnsi="Angsana New" w:cs="Angsana New"/>
          <w:spacing w:val="-4"/>
          <w:sz w:val="28"/>
          <w:szCs w:val="28"/>
        </w:rPr>
        <w:t>256</w:t>
      </w:r>
      <w:r>
        <w:rPr>
          <w:rFonts w:ascii="Angsana New" w:eastAsia="Cordia New" w:hAnsi="Angsana New" w:cs="Angsana New"/>
          <w:spacing w:val="-4"/>
          <w:sz w:val="28"/>
          <w:szCs w:val="28"/>
        </w:rPr>
        <w:t>5</w:t>
      </w: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เงินให้กู้ยืมระยะยาวแก่บริษัทย่อยมีจำนวน</w:t>
      </w:r>
      <w:r w:rsidR="00830CA5">
        <w:rPr>
          <w:rFonts w:ascii="Angsana New" w:eastAsia="Cordia New" w:hAnsi="Angsana New" w:cs="Angsana New"/>
          <w:spacing w:val="-4"/>
          <w:sz w:val="28"/>
          <w:szCs w:val="28"/>
        </w:rPr>
        <w:t xml:space="preserve"> 862</w:t>
      </w:r>
      <w:r w:rsidR="00975D19">
        <w:rPr>
          <w:rFonts w:ascii="Angsana New" w:eastAsia="Cordia New" w:hAnsi="Angsana New" w:cs="Angsana New"/>
          <w:spacing w:val="-4"/>
          <w:sz w:val="28"/>
          <w:szCs w:val="28"/>
        </w:rPr>
        <w:t>.5</w:t>
      </w:r>
      <w:r w:rsidRPr="002636B8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ล้านบาท </w:t>
      </w:r>
      <w:r w:rsidR="004F5BC9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(31 </w:t>
      </w:r>
      <w:r w:rsidR="004F5BC9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ธันวาคม </w:t>
      </w:r>
      <w:r w:rsidR="004F5BC9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2564: 562.5 </w:t>
      </w:r>
      <w:r w:rsidR="004F5BC9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ล้านบาท) </w:t>
      </w: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โดยมีกำหนด</w:t>
      </w: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ชำระคืนเงินต้นทุก</w:t>
      </w:r>
      <w:r w:rsidR="00701E8A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="00AA3E42">
        <w:rPr>
          <w:rFonts w:ascii="Angsana New" w:eastAsia="Cordia New" w:hAnsi="Angsana New" w:cs="Angsana New"/>
          <w:spacing w:val="-4"/>
          <w:sz w:val="28"/>
          <w:szCs w:val="28"/>
        </w:rPr>
        <w:t xml:space="preserve">3 </w:t>
      </w:r>
      <w:r w:rsidR="00701E8A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เดือน</w:t>
      </w: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และชำระดอกเบี้ยทุกเดือนจนถึงเดือน</w:t>
      </w:r>
      <w:r w:rsidR="0008255E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กุมภาพันธ์</w:t>
      </w: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Pr="002636B8">
        <w:rPr>
          <w:rFonts w:ascii="Angsana New" w:eastAsia="Cordia New" w:hAnsi="Angsana New" w:cs="Angsana New"/>
          <w:spacing w:val="-4"/>
          <w:sz w:val="28"/>
          <w:szCs w:val="28"/>
        </w:rPr>
        <w:t>256</w:t>
      </w:r>
      <w:r w:rsidR="0008255E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9</w:t>
      </w:r>
      <w:r w:rsidRPr="002636B8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="00701E8A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(31 </w:t>
      </w:r>
      <w:r w:rsidR="00701E8A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ธันวาคม </w:t>
      </w:r>
      <w:r w:rsidR="00701E8A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 xml:space="preserve">2564: </w:t>
      </w:r>
      <w:r w:rsidR="00701E8A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>เดือนสิงหาคม</w:t>
      </w:r>
      <w:r w:rsidR="00AA3E42">
        <w:rPr>
          <w:rFonts w:ascii="Angsana New" w:eastAsia="Cordia New" w:hAnsi="Angsana New" w:cs="Angsana New"/>
          <w:i/>
          <w:iCs/>
          <w:spacing w:val="-4"/>
          <w:sz w:val="28"/>
          <w:szCs w:val="28"/>
        </w:rPr>
        <w:t>2568</w:t>
      </w:r>
      <w:r w:rsidR="00701E8A">
        <w:rPr>
          <w:rFonts w:ascii="Angsana New" w:eastAsia="Cordia New" w:hAnsi="Angsana New" w:cs="Angsana New" w:hint="cs"/>
          <w:i/>
          <w:iCs/>
          <w:spacing w:val="-4"/>
          <w:sz w:val="28"/>
          <w:szCs w:val="28"/>
          <w:cs/>
        </w:rPr>
        <w:t xml:space="preserve">) </w:t>
      </w:r>
      <w:r w:rsidRPr="002636B8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อัตราดอกเบี้ย</w:t>
      </w:r>
      <w:r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เป็นไปตามที่ระบุไว้ในสัญญา</w:t>
      </w:r>
    </w:p>
    <w:p w14:paraId="5C2FC8BF" w14:textId="77777777" w:rsidR="00824640" w:rsidRPr="00682801" w:rsidRDefault="00824640" w:rsidP="007D6941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24"/>
          <w:szCs w:val="24"/>
        </w:rPr>
      </w:pPr>
    </w:p>
    <w:p w14:paraId="52A26027" w14:textId="446FD2CB" w:rsidR="00840368" w:rsidRPr="00CF3746" w:rsidRDefault="00840368" w:rsidP="0089131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82801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682801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3E43C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</w:rPr>
        <w:t>256</w:t>
      </w:r>
      <w:r w:rsidR="003E43C4">
        <w:rPr>
          <w:rFonts w:asciiTheme="majorBidi" w:hAnsiTheme="majorBidi" w:cstheme="majorBidi"/>
          <w:sz w:val="28"/>
          <w:szCs w:val="28"/>
        </w:rPr>
        <w:t>5</w:t>
      </w:r>
      <w:r w:rsidRPr="00CF3746">
        <w:rPr>
          <w:rFonts w:asciiTheme="majorBidi" w:hAnsiTheme="majorBidi" w:cstheme="majorBidi"/>
          <w:sz w:val="28"/>
          <w:szCs w:val="28"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บริษัทมีสัญญาให้บริการแก่บริษัทย่อย</w:t>
      </w:r>
      <w:r w:rsidR="007F5C01">
        <w:rPr>
          <w:rFonts w:asciiTheme="majorBidi" w:hAnsiTheme="majorBidi" w:cstheme="majorBidi" w:hint="cs"/>
          <w:sz w:val="28"/>
          <w:szCs w:val="28"/>
          <w:cs/>
        </w:rPr>
        <w:t>หลายฉบับ</w:t>
      </w:r>
      <w:r w:rsidRPr="00CF3746">
        <w:rPr>
          <w:rFonts w:asciiTheme="majorBidi" w:hAnsiTheme="majorBidi" w:cstheme="majorBidi"/>
          <w:sz w:val="28"/>
          <w:szCs w:val="28"/>
          <w:cs/>
        </w:rPr>
        <w:t xml:space="preserve"> ขอบเขตการให้บริการประกอบด้วยการจัดหานายหน้าประกันวินาศภัย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การอนุมัติสินเชื่อเช่าซื้อ การเรียกเก็บเงินรับชำระ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การติดตามทวงถามหนี้ การดำเนินการยึดหลักประกัน การดำเนินการจัดประมูลหลักประกัน การให้บริการทางด้านการบัญชี รวมถึงเทคโนโลยีสารสนเทศ และการให้บริการข้อมูล โดยสัญญามีผลบังคับใช้จนกว่าจะมีการบอกเลิกสัญญา บริษัทได้รับค่าบริการตามที่ได้ระบุในสัญญา</w:t>
      </w:r>
    </w:p>
    <w:p w14:paraId="22788A19" w14:textId="3E97BF8A" w:rsidR="00D26C68" w:rsidRPr="00682801" w:rsidRDefault="00D26C68" w:rsidP="007D28F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0A5EC35" w14:textId="3366AF4A" w:rsidR="00B43D65" w:rsidRDefault="00B43D65" w:rsidP="00B43D6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682801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682801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</w:rPr>
        <w:t>5</w:t>
      </w:r>
      <w:r w:rsidRPr="00CF3746">
        <w:rPr>
          <w:rFonts w:asciiTheme="majorBidi" w:hAnsiTheme="majorBidi" w:cstheme="majorBidi"/>
          <w:sz w:val="28"/>
          <w:szCs w:val="28"/>
        </w:rPr>
        <w:t xml:space="preserve">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บริษัทมีสัญญาให้เช่าพื้นที่สำนักงานกับบริษัทย่อยหลายฉบับ </w:t>
      </w:r>
      <w:r w:rsidRPr="00B856C1">
        <w:rPr>
          <w:rFonts w:asciiTheme="majorBidi" w:hAnsiTheme="majorBidi" w:cstheme="majorBidi" w:hint="cs"/>
          <w:sz w:val="28"/>
          <w:szCs w:val="28"/>
          <w:cs/>
        </w:rPr>
        <w:t xml:space="preserve">โดยมีระยะเวลาเช่า </w:t>
      </w:r>
      <w:r w:rsidRPr="00B856C1">
        <w:rPr>
          <w:rFonts w:asciiTheme="majorBidi" w:hAnsiTheme="majorBidi" w:cstheme="majorBidi"/>
          <w:sz w:val="28"/>
          <w:szCs w:val="28"/>
        </w:rPr>
        <w:t xml:space="preserve">3 </w:t>
      </w:r>
      <w:r w:rsidRPr="00B856C1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Pr="00B856C1">
        <w:rPr>
          <w:rFonts w:asciiTheme="majorBidi" w:hAnsiTheme="majorBidi" w:cstheme="majorBidi"/>
          <w:sz w:val="28"/>
          <w:szCs w:val="28"/>
        </w:rPr>
        <w:br/>
      </w:r>
      <w:r w:rsidRPr="00B856C1">
        <w:rPr>
          <w:rFonts w:asciiTheme="majorBidi" w:hAnsiTheme="majorBidi" w:cstheme="majorBidi" w:hint="cs"/>
          <w:sz w:val="28"/>
          <w:szCs w:val="28"/>
          <w:cs/>
        </w:rPr>
        <w:t xml:space="preserve">ตั้งแต่วันที่ </w:t>
      </w:r>
      <w:r w:rsidRPr="003E3F60">
        <w:rPr>
          <w:rFonts w:asciiTheme="majorBidi" w:hAnsiTheme="majorBidi" w:cstheme="majorBidi"/>
          <w:sz w:val="28"/>
          <w:szCs w:val="28"/>
        </w:rPr>
        <w:t xml:space="preserve">1 </w:t>
      </w:r>
      <w:r w:rsidRPr="003E3F60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3E3F60">
        <w:rPr>
          <w:rFonts w:asciiTheme="majorBidi" w:hAnsiTheme="majorBidi" w:cstheme="majorBidi"/>
          <w:sz w:val="28"/>
          <w:szCs w:val="28"/>
        </w:rPr>
        <w:t>2564</w:t>
      </w:r>
      <w:r w:rsidRPr="003E3F60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3E3F60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3E3F60">
        <w:rPr>
          <w:rFonts w:asciiTheme="majorBidi" w:hAnsiTheme="majorBidi" w:cstheme="majorBidi"/>
          <w:sz w:val="28"/>
          <w:szCs w:val="28"/>
        </w:rPr>
        <w:t xml:space="preserve">31 </w:t>
      </w:r>
      <w:r w:rsidRPr="003E3F6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3E3F60">
        <w:rPr>
          <w:rFonts w:asciiTheme="majorBidi" w:hAnsiTheme="majorBidi" w:cstheme="majorBidi"/>
          <w:sz w:val="28"/>
          <w:szCs w:val="28"/>
        </w:rPr>
        <w:t>2567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B7055">
        <w:rPr>
          <w:rFonts w:asciiTheme="majorBidi" w:hAnsiTheme="majorBidi" w:cs="Angsana New"/>
          <w:i/>
          <w:iCs/>
          <w:sz w:val="28"/>
          <w:szCs w:val="28"/>
        </w:rPr>
        <w:t>(</w:t>
      </w:r>
      <w:r>
        <w:rPr>
          <w:rFonts w:asciiTheme="majorBidi" w:hAnsiTheme="majorBidi" w:cs="Angsana New"/>
          <w:i/>
          <w:iCs/>
          <w:sz w:val="28"/>
          <w:szCs w:val="28"/>
        </w:rPr>
        <w:t xml:space="preserve">31 </w:t>
      </w:r>
      <w:r>
        <w:rPr>
          <w:rFonts w:asciiTheme="majorBidi" w:hAnsiTheme="majorBidi" w:cs="Angsana New" w:hint="cs"/>
          <w:i/>
          <w:iCs/>
          <w:sz w:val="28"/>
          <w:szCs w:val="28"/>
          <w:cs/>
        </w:rPr>
        <w:t xml:space="preserve">ธันวาคม </w:t>
      </w:r>
      <w:r w:rsidRPr="002B7055">
        <w:rPr>
          <w:rFonts w:asciiTheme="majorBidi" w:hAnsiTheme="majorBidi" w:cs="Angsana New"/>
          <w:i/>
          <w:iCs/>
          <w:sz w:val="28"/>
          <w:szCs w:val="28"/>
        </w:rPr>
        <w:t xml:space="preserve">2564: </w:t>
      </w:r>
      <w:r w:rsidRPr="002B7055">
        <w:rPr>
          <w:rFonts w:asciiTheme="majorBidi" w:hAnsiTheme="majorBidi" w:cstheme="majorBidi"/>
          <w:i/>
          <w:iCs/>
          <w:sz w:val="28"/>
          <w:szCs w:val="28"/>
        </w:rPr>
        <w:t xml:space="preserve">3 </w:t>
      </w:r>
      <w:r w:rsidRPr="002B705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ปี ตั้งแต่วันที่ </w:t>
      </w:r>
      <w:r w:rsidRPr="002B7055">
        <w:rPr>
          <w:rFonts w:asciiTheme="majorBidi" w:hAnsiTheme="majorBidi" w:cstheme="majorBidi"/>
          <w:i/>
          <w:iCs/>
          <w:sz w:val="28"/>
          <w:szCs w:val="28"/>
        </w:rPr>
        <w:t xml:space="preserve">1 </w:t>
      </w:r>
      <w:r w:rsidRPr="002B705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มีนาคม </w:t>
      </w:r>
      <w:r w:rsidRPr="002B7055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2B7055">
        <w:rPr>
          <w:rFonts w:asciiTheme="majorBidi" w:hAnsiTheme="majorBidi" w:cs="Angsana New"/>
          <w:i/>
          <w:iCs/>
          <w:sz w:val="28"/>
          <w:szCs w:val="28"/>
          <w:cs/>
        </w:rPr>
        <w:t xml:space="preserve"> </w:t>
      </w:r>
      <w:r w:rsidRPr="002B7055">
        <w:rPr>
          <w:rFonts w:asciiTheme="majorBidi" w:hAnsiTheme="majorBidi" w:cstheme="majorBidi" w:hint="cs"/>
          <w:i/>
          <w:iCs/>
          <w:sz w:val="28"/>
          <w:szCs w:val="28"/>
          <w:cs/>
        </w:rPr>
        <w:t>ถึงวันที่</w:t>
      </w:r>
      <w:r w:rsidR="00CA676D">
        <w:rPr>
          <w:rFonts w:asciiTheme="majorBidi" w:hAnsiTheme="majorBidi" w:cstheme="majorBidi"/>
          <w:i/>
          <w:iCs/>
          <w:sz w:val="28"/>
          <w:szCs w:val="28"/>
        </w:rPr>
        <w:br/>
      </w:r>
      <w:r w:rsidRPr="002B7055">
        <w:rPr>
          <w:rFonts w:asciiTheme="majorBidi" w:hAnsiTheme="majorBidi" w:cstheme="majorBidi"/>
          <w:i/>
          <w:iCs/>
          <w:sz w:val="28"/>
          <w:szCs w:val="28"/>
        </w:rPr>
        <w:t>28</w:t>
      </w:r>
      <w:r w:rsidRPr="002B7055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กุมภาพันธ์ </w:t>
      </w:r>
      <w:r w:rsidRPr="002B7055">
        <w:rPr>
          <w:rFonts w:asciiTheme="majorBidi" w:hAnsiTheme="majorBidi" w:cstheme="majorBidi"/>
          <w:i/>
          <w:iCs/>
          <w:sz w:val="28"/>
          <w:szCs w:val="28"/>
        </w:rPr>
        <w:t>2567)</w:t>
      </w:r>
      <w:r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 xml:space="preserve">บริษัทย่อยมีสิทธิต่อสัญญาเช่าเมื่อสิ้นสุดอายุสัญญา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บริษัทได้รับค่าเช่าตามที่ระบุในสัญญา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ค่าเช่าจะมีการทบทวนทุกครั้งเมื่อครบกำหนดสัญญา</w:t>
      </w:r>
    </w:p>
    <w:p w14:paraId="18636527" w14:textId="77777777" w:rsidR="00B43D65" w:rsidRPr="00682801" w:rsidRDefault="00B43D65" w:rsidP="00B43D6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82C4FFA" w14:textId="0272F034" w:rsidR="00B43D65" w:rsidRPr="00822D7E" w:rsidRDefault="00B43D65" w:rsidP="00B43D65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822D7E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82801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682801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682801">
        <w:rPr>
          <w:rFonts w:ascii="Angsana New" w:eastAsia="Cordia New" w:hAnsi="Angsana New" w:cs="Angsana New"/>
          <w:spacing w:val="-4"/>
          <w:sz w:val="28"/>
          <w:szCs w:val="28"/>
        </w:rPr>
        <w:t xml:space="preserve"> </w:t>
      </w:r>
      <w:r w:rsidR="00AA3E42">
        <w:rPr>
          <w:rFonts w:asciiTheme="majorBidi" w:hAnsiTheme="majorBidi" w:cstheme="majorBidi"/>
          <w:sz w:val="28"/>
          <w:szCs w:val="28"/>
        </w:rPr>
        <w:t>2565</w:t>
      </w:r>
      <w:r w:rsidRPr="00822D7E">
        <w:rPr>
          <w:rFonts w:asciiTheme="majorBidi" w:hAnsiTheme="majorBidi" w:cstheme="majorBidi"/>
          <w:sz w:val="28"/>
          <w:szCs w:val="28"/>
        </w:rPr>
        <w:t xml:space="preserve"> </w:t>
      </w:r>
      <w:r w:rsidRPr="00822D7E">
        <w:rPr>
          <w:rFonts w:asciiTheme="majorBidi" w:hAnsiTheme="majorBidi" w:cstheme="majorBidi"/>
          <w:sz w:val="28"/>
          <w:szCs w:val="28"/>
          <w:cs/>
        </w:rPr>
        <w:t xml:space="preserve">บริษัทมีสัญญาหลายฉบับกับบุคคลที่เกี่ยวข้องกันสำหรับการเช่าอาคารสำนักงาน โดยมีระยะเวลาเช่า </w:t>
      </w:r>
      <w:r w:rsidR="00AA3E42" w:rsidRPr="008B7658">
        <w:rPr>
          <w:rFonts w:asciiTheme="majorBidi" w:hAnsiTheme="majorBidi" w:cstheme="majorBidi"/>
          <w:sz w:val="28"/>
          <w:szCs w:val="28"/>
        </w:rPr>
        <w:t xml:space="preserve">3 </w:t>
      </w:r>
      <w:r w:rsidRPr="008B7658">
        <w:rPr>
          <w:rFonts w:asciiTheme="majorBidi" w:hAnsiTheme="majorBidi" w:cstheme="majorBidi"/>
          <w:sz w:val="28"/>
          <w:szCs w:val="28"/>
          <w:cs/>
        </w:rPr>
        <w:t xml:space="preserve">ปี ตั้งแต่เดือนตุลาคม </w:t>
      </w:r>
      <w:r w:rsidR="00AA3E42" w:rsidRPr="008B7658">
        <w:rPr>
          <w:rFonts w:asciiTheme="majorBidi" w:hAnsiTheme="majorBidi" w:cstheme="majorBidi"/>
          <w:sz w:val="28"/>
          <w:szCs w:val="28"/>
        </w:rPr>
        <w:t>2562</w:t>
      </w:r>
      <w:r w:rsidRPr="008B7658">
        <w:rPr>
          <w:rFonts w:asciiTheme="majorBidi" w:hAnsiTheme="majorBidi" w:cstheme="majorBidi"/>
          <w:sz w:val="28"/>
          <w:szCs w:val="28"/>
          <w:cs/>
        </w:rPr>
        <w:t xml:space="preserve"> และสิ้นสุดเดือนธันวาคม </w:t>
      </w:r>
      <w:r w:rsidR="00AA3E42" w:rsidRPr="008B7658">
        <w:rPr>
          <w:rFonts w:asciiTheme="majorBidi" w:hAnsiTheme="majorBidi" w:cstheme="majorBidi"/>
          <w:sz w:val="28"/>
          <w:szCs w:val="28"/>
        </w:rPr>
        <w:t>2566</w:t>
      </w:r>
      <w:r w:rsidRPr="00822D7E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822D7E"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Pr="00822D7E">
        <w:rPr>
          <w:rFonts w:asciiTheme="majorBidi" w:hAnsiTheme="majorBidi" w:cstheme="majorBidi"/>
          <w:i/>
          <w:iCs/>
          <w:sz w:val="28"/>
          <w:szCs w:val="28"/>
        </w:rPr>
        <w:t>2564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Pr="00822D7E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ปี ตั้งแต่เดือนตุลาคม </w:t>
      </w:r>
      <w:r w:rsidRPr="00822D7E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และสิ้นสุดเดือนธันวาคม </w:t>
      </w:r>
      <w:r w:rsidR="00CD2132">
        <w:rPr>
          <w:rFonts w:asciiTheme="majorBidi" w:hAnsiTheme="majorBidi" w:cstheme="majorBidi"/>
          <w:i/>
          <w:iCs/>
          <w:sz w:val="28"/>
          <w:szCs w:val="28"/>
        </w:rPr>
        <w:t>2566</w:t>
      </w:r>
      <w:r w:rsidRPr="00822D7E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Pr="00822D7E">
        <w:rPr>
          <w:rFonts w:asciiTheme="majorBidi" w:hAnsiTheme="majorBidi" w:cstheme="majorBidi"/>
          <w:sz w:val="28"/>
          <w:szCs w:val="28"/>
          <w:cs/>
        </w:rPr>
        <w:t>บริษัทจ่ายค่าเช่าตามที่ระบุในสัญญา</w:t>
      </w:r>
    </w:p>
    <w:p w14:paraId="5E9BF8D5" w14:textId="222E97FF" w:rsidR="00044987" w:rsidRDefault="00044987" w:rsidP="007D28F8">
      <w:pPr>
        <w:tabs>
          <w:tab w:val="clear" w:pos="227"/>
          <w:tab w:val="clear" w:pos="454"/>
          <w:tab w:val="clear" w:pos="680"/>
          <w:tab w:val="clear" w:pos="907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36835B70" w14:textId="6A8D3C60" w:rsidR="00D15DAD" w:rsidRPr="00AA3E42" w:rsidRDefault="00476D6C" w:rsidP="00D15DAD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ลูกหนี้เงินให้สินเชื่อ</w:t>
      </w:r>
    </w:p>
    <w:p w14:paraId="3E3AB7EE" w14:textId="6C2791CB" w:rsidR="0040721F" w:rsidRPr="00AA3E42" w:rsidRDefault="0040721F" w:rsidP="00564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2423EE" w:rsidRPr="004F5DF8" w14:paraId="49BD5DAC" w14:textId="77777777" w:rsidTr="004C12AE">
        <w:tc>
          <w:tcPr>
            <w:tcW w:w="4860" w:type="dxa"/>
          </w:tcPr>
          <w:p w14:paraId="3B2142FF" w14:textId="77777777" w:rsidR="002423EE" w:rsidRPr="004F5DF8" w:rsidRDefault="002423EE" w:rsidP="002423E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06140981" w14:textId="4E3791A1" w:rsidR="002423EE" w:rsidRPr="004F5DF8" w:rsidRDefault="002423EE" w:rsidP="002423EE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2423EE" w:rsidRPr="004F5DF8" w14:paraId="4CFD0281" w14:textId="77777777" w:rsidTr="004C12AE">
        <w:tc>
          <w:tcPr>
            <w:tcW w:w="4860" w:type="dxa"/>
          </w:tcPr>
          <w:p w14:paraId="00BF7817" w14:textId="77777777" w:rsidR="002423EE" w:rsidRPr="004F5DF8" w:rsidRDefault="002423EE" w:rsidP="002423E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4C6EAD59" w14:textId="53618150" w:rsidR="002423EE" w:rsidRPr="004F5DF8" w:rsidRDefault="00682801" w:rsidP="002423EE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64C7C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64C7C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2423E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2423EE"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423E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22D7E" w:rsidRPr="004F5DF8" w14:paraId="597A3B7D" w14:textId="77777777" w:rsidTr="004C12AE">
        <w:tc>
          <w:tcPr>
            <w:tcW w:w="4860" w:type="dxa"/>
          </w:tcPr>
          <w:p w14:paraId="2155E5A2" w14:textId="77777777" w:rsidR="00822D7E" w:rsidRPr="004F5DF8" w:rsidRDefault="00822D7E" w:rsidP="00822D7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770EC1D" w14:textId="77777777" w:rsidR="00822D7E" w:rsidRPr="00CF3746" w:rsidRDefault="00822D7E" w:rsidP="00822D7E">
            <w:pPr>
              <w:pStyle w:val="acctfourfigures"/>
              <w:tabs>
                <w:tab w:val="clear" w:pos="765"/>
              </w:tabs>
              <w:spacing w:line="36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681A30AF" w14:textId="621EDECA" w:rsidR="00822D7E" w:rsidRPr="004F5DF8" w:rsidRDefault="00822D7E" w:rsidP="00822D7E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CF3746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4FCA8ECD" w14:textId="77777777" w:rsidR="00822D7E" w:rsidRPr="004F5DF8" w:rsidRDefault="00822D7E" w:rsidP="00822D7E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28D53786" w14:textId="77777777" w:rsidR="00822D7E" w:rsidRPr="004F5DF8" w:rsidRDefault="00822D7E" w:rsidP="00822D7E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6BFDC7C" w14:textId="77777777" w:rsidR="00822D7E" w:rsidRPr="004F5DF8" w:rsidRDefault="00822D7E" w:rsidP="00822D7E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22D7E" w:rsidRPr="004F5DF8" w14:paraId="784B4B5B" w14:textId="77777777" w:rsidTr="004C12AE">
        <w:tc>
          <w:tcPr>
            <w:tcW w:w="4860" w:type="dxa"/>
          </w:tcPr>
          <w:p w14:paraId="41491E53" w14:textId="77777777" w:rsidR="00822D7E" w:rsidRPr="004F5DF8" w:rsidRDefault="00822D7E" w:rsidP="00822D7E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D1D2FEB" w14:textId="77777777" w:rsidR="00822D7E" w:rsidRPr="004F5DF8" w:rsidRDefault="00822D7E" w:rsidP="008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3C41513" w14:textId="77777777" w:rsidR="00822D7E" w:rsidRPr="004F5DF8" w:rsidRDefault="00822D7E" w:rsidP="00822D7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1530" w:type="dxa"/>
          </w:tcPr>
          <w:p w14:paraId="2469576A" w14:textId="77777777" w:rsidR="00822D7E" w:rsidRPr="004F5DF8" w:rsidRDefault="00822D7E" w:rsidP="008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2D7E" w:rsidRPr="00525CC4" w14:paraId="3BB467AA" w14:textId="77777777" w:rsidTr="004C12AE">
        <w:tc>
          <w:tcPr>
            <w:tcW w:w="4860" w:type="dxa"/>
          </w:tcPr>
          <w:p w14:paraId="7B96D7B1" w14:textId="77777777" w:rsidR="00822D7E" w:rsidRPr="004F5DF8" w:rsidRDefault="00822D7E" w:rsidP="00822D7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</w:tcPr>
          <w:p w14:paraId="64DDA865" w14:textId="0C287485" w:rsidR="00822D7E" w:rsidRPr="006901D6" w:rsidRDefault="00780748" w:rsidP="008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780748">
              <w:rPr>
                <w:rFonts w:asciiTheme="majorBidi" w:hAnsiTheme="majorBidi" w:cstheme="majorBidi"/>
                <w:sz w:val="28"/>
                <w:szCs w:val="28"/>
              </w:rPr>
              <w:t>53,22</w:t>
            </w:r>
            <w:r w:rsidR="00287F82">
              <w:rPr>
                <w:rFonts w:asciiTheme="majorBidi" w:hAnsiTheme="majorBidi" w:cstheme="majorBidi"/>
                <w:sz w:val="28"/>
                <w:szCs w:val="28"/>
              </w:rPr>
              <w:t>0,86</w:t>
            </w:r>
            <w:r w:rsidR="00EB3BA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30" w:type="dxa"/>
          </w:tcPr>
          <w:p w14:paraId="269217B7" w14:textId="067DF667" w:rsidR="00822D7E" w:rsidRPr="006901D6" w:rsidRDefault="00780748" w:rsidP="008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780748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46,9</w:t>
            </w:r>
            <w:r w:rsidR="00287F82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48,01</w:t>
            </w:r>
            <w:r w:rsidR="002D229E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1</w:t>
            </w:r>
          </w:p>
        </w:tc>
        <w:tc>
          <w:tcPr>
            <w:tcW w:w="1530" w:type="dxa"/>
          </w:tcPr>
          <w:p w14:paraId="4DA485F8" w14:textId="41DB0FAB" w:rsidR="00822D7E" w:rsidRPr="00525CC4" w:rsidRDefault="00780748" w:rsidP="008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7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100,168,87</w:t>
            </w:r>
            <w:r w:rsidR="002D22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</w:t>
            </w:r>
          </w:p>
        </w:tc>
      </w:tr>
      <w:tr w:rsidR="00822D7E" w:rsidRPr="006901D6" w14:paraId="2EFD70E1" w14:textId="77777777" w:rsidTr="004C12AE">
        <w:trPr>
          <w:trHeight w:val="274"/>
        </w:trPr>
        <w:tc>
          <w:tcPr>
            <w:tcW w:w="4860" w:type="dxa"/>
          </w:tcPr>
          <w:p w14:paraId="12F9C62B" w14:textId="77777777" w:rsidR="00822D7E" w:rsidRPr="004F5DF8" w:rsidRDefault="00822D7E" w:rsidP="00822D7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530" w:type="dxa"/>
          </w:tcPr>
          <w:p w14:paraId="13341832" w14:textId="3DE0A4C1" w:rsidR="00822D7E" w:rsidRPr="006901D6" w:rsidRDefault="00780748" w:rsidP="00822D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807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1,345,666</w:t>
            </w:r>
          </w:p>
        </w:tc>
        <w:tc>
          <w:tcPr>
            <w:tcW w:w="1530" w:type="dxa"/>
          </w:tcPr>
          <w:p w14:paraId="5090EEF6" w14:textId="71CF4FF0" w:rsidR="00822D7E" w:rsidRPr="00525CC4" w:rsidRDefault="00C97290" w:rsidP="00822D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632C2111" w14:textId="78108BCD" w:rsidR="00822D7E" w:rsidRPr="006901D6" w:rsidRDefault="00780748" w:rsidP="00822D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7807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1,345,666</w:t>
            </w:r>
          </w:p>
        </w:tc>
      </w:tr>
      <w:tr w:rsidR="00822D7E" w:rsidRPr="00525CC4" w14:paraId="1548C946" w14:textId="77777777" w:rsidTr="004C12AE">
        <w:tc>
          <w:tcPr>
            <w:tcW w:w="4860" w:type="dxa"/>
          </w:tcPr>
          <w:p w14:paraId="4BE02A33" w14:textId="305D11C4" w:rsidR="00822D7E" w:rsidRPr="004F5DF8" w:rsidRDefault="00233968" w:rsidP="00822D7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71BFC4C9" w14:textId="3D3BA2CF" w:rsidR="00822D7E" w:rsidRPr="006901D6" w:rsidRDefault="00780748" w:rsidP="008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  <w:r w:rsidRPr="0078074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54,5</w:t>
            </w:r>
            <w:r w:rsidR="00287F82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66,52</w:t>
            </w:r>
            <w:r w:rsidR="002D229E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530" w:type="dxa"/>
          </w:tcPr>
          <w:p w14:paraId="64ED4030" w14:textId="454F9545" w:rsidR="00822D7E" w:rsidRPr="00237730" w:rsidRDefault="00780748" w:rsidP="008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78074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46,9</w:t>
            </w:r>
            <w:r w:rsidR="00287F82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48</w:t>
            </w:r>
            <w:r w:rsidRPr="0078074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,</w:t>
            </w:r>
            <w:r w:rsidR="00287F82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01</w:t>
            </w:r>
            <w:r w:rsidR="002D229E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530" w:type="dxa"/>
          </w:tcPr>
          <w:p w14:paraId="7CC4644D" w14:textId="4C08A400" w:rsidR="00822D7E" w:rsidRPr="00525CC4" w:rsidRDefault="00780748" w:rsidP="008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807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101,514,54</w:t>
            </w:r>
            <w:r w:rsidR="002D22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0</w:t>
            </w:r>
          </w:p>
        </w:tc>
      </w:tr>
      <w:tr w:rsidR="00822D7E" w:rsidRPr="00A97269" w14:paraId="1D1DC5C5" w14:textId="77777777" w:rsidTr="004C12AE">
        <w:tc>
          <w:tcPr>
            <w:tcW w:w="4860" w:type="dxa"/>
          </w:tcPr>
          <w:p w14:paraId="245E3A1A" w14:textId="77777777" w:rsidR="00822D7E" w:rsidRPr="004F5DF8" w:rsidRDefault="00822D7E" w:rsidP="00822D7E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4F5DF8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</w:tcPr>
          <w:p w14:paraId="4DE7CFB6" w14:textId="7E41C35D" w:rsidR="00822D7E" w:rsidRPr="00DF468F" w:rsidRDefault="00407AC7" w:rsidP="00822D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DF468F">
              <w:rPr>
                <w:rFonts w:asciiTheme="majorBidi" w:eastAsia="Angsana New" w:hAnsiTheme="majorBidi" w:cstheme="majorBidi"/>
                <w:sz w:val="28"/>
                <w:szCs w:val="28"/>
              </w:rPr>
              <w:t>(</w:t>
            </w:r>
            <w:r w:rsidR="00521FDB">
              <w:rPr>
                <w:rFonts w:asciiTheme="majorBidi" w:eastAsia="Angsana New" w:hAnsiTheme="majorBidi" w:cstheme="majorBidi"/>
                <w:sz w:val="28"/>
                <w:szCs w:val="28"/>
              </w:rPr>
              <w:t>1,491,594</w:t>
            </w:r>
            <w:r w:rsidR="004D53C3" w:rsidRPr="00DF468F">
              <w:rPr>
                <w:rFonts w:asciiTheme="majorBidi" w:eastAsia="Angsan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30" w:type="dxa"/>
          </w:tcPr>
          <w:p w14:paraId="511851E8" w14:textId="0B509DE9" w:rsidR="00822D7E" w:rsidRPr="00DF468F" w:rsidRDefault="004D53C3" w:rsidP="00822D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 w:rsidRPr="00DF468F">
              <w:rPr>
                <w:rFonts w:asciiTheme="majorBidi" w:eastAsia="Angsana New" w:hAnsiTheme="majorBidi" w:cs="Angsana New"/>
                <w:sz w:val="28"/>
                <w:szCs w:val="28"/>
                <w:cs/>
                <w:lang w:val="th" w:bidi="th"/>
              </w:rPr>
              <w:t>(4</w:t>
            </w:r>
            <w:r w:rsidR="00407AC7" w:rsidRPr="00DF468F">
              <w:rPr>
                <w:rFonts w:asciiTheme="majorBidi" w:eastAsia="Angsana New" w:hAnsiTheme="majorBidi" w:cs="Angsana New" w:hint="cs"/>
                <w:sz w:val="28"/>
                <w:szCs w:val="28"/>
                <w:cs/>
                <w:lang w:val="th" w:bidi="th"/>
              </w:rPr>
              <w:t>0</w:t>
            </w:r>
            <w:r w:rsidR="00207360">
              <w:rPr>
                <w:rFonts w:asciiTheme="majorBidi" w:eastAsia="Angsana New" w:hAnsiTheme="majorBidi" w:cs="Angsana New" w:hint="cs"/>
                <w:sz w:val="28"/>
                <w:szCs w:val="28"/>
                <w:cs/>
                <w:lang w:val="th" w:bidi="th"/>
              </w:rPr>
              <w:t>6</w:t>
            </w:r>
            <w:r w:rsidR="00407AC7" w:rsidRPr="00DF468F">
              <w:rPr>
                <w:rFonts w:asciiTheme="majorBidi" w:eastAsia="Angsana New" w:hAnsiTheme="majorBidi" w:cs="Angsana New" w:hint="cs"/>
                <w:sz w:val="28"/>
                <w:szCs w:val="28"/>
                <w:cs/>
                <w:lang w:val="th" w:bidi="th"/>
              </w:rPr>
              <w:t>,</w:t>
            </w:r>
            <w:r w:rsidR="002D229E" w:rsidRPr="00DF468F">
              <w:rPr>
                <w:rFonts w:asciiTheme="majorBidi" w:eastAsia="Angsana New" w:hAnsiTheme="majorBidi" w:cs="Angsana New" w:hint="cs"/>
                <w:sz w:val="28"/>
                <w:szCs w:val="28"/>
                <w:cs/>
                <w:lang w:val="th" w:bidi="th"/>
              </w:rPr>
              <w:t>7</w:t>
            </w:r>
            <w:r w:rsidR="00521FDB">
              <w:rPr>
                <w:rFonts w:asciiTheme="majorBidi" w:eastAsia="Angsana New" w:hAnsiTheme="majorBidi" w:cs="Angsana New" w:hint="cs"/>
                <w:sz w:val="28"/>
                <w:szCs w:val="28"/>
                <w:cs/>
                <w:lang w:val="th" w:bidi="th"/>
              </w:rPr>
              <w:t>95</w:t>
            </w:r>
            <w:r w:rsidRPr="00DF468F">
              <w:rPr>
                <w:rFonts w:asciiTheme="majorBidi" w:eastAsia="Angsana New" w:hAnsiTheme="majorBidi" w:cs="Angsana New"/>
                <w:sz w:val="28"/>
                <w:szCs w:val="28"/>
                <w:cs/>
                <w:lang w:val="th" w:bidi="th"/>
              </w:rPr>
              <w:t>)</w:t>
            </w:r>
          </w:p>
        </w:tc>
        <w:tc>
          <w:tcPr>
            <w:tcW w:w="1530" w:type="dxa"/>
          </w:tcPr>
          <w:p w14:paraId="2D0B147D" w14:textId="754A5A35" w:rsidR="00822D7E" w:rsidRPr="00A97269" w:rsidRDefault="004D53C3" w:rsidP="00822D7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4D53C3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="00287F82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Pr="004D53C3">
              <w:rPr>
                <w:rFonts w:asciiTheme="majorBidi" w:hAnsiTheme="majorBidi" w:cstheme="majorBidi"/>
                <w:sz w:val="28"/>
                <w:szCs w:val="28"/>
              </w:rPr>
              <w:t>8,389)</w:t>
            </w:r>
          </w:p>
        </w:tc>
      </w:tr>
      <w:tr w:rsidR="00822D7E" w:rsidRPr="00A97269" w14:paraId="1F2D21A8" w14:textId="77777777" w:rsidTr="004C12AE">
        <w:tc>
          <w:tcPr>
            <w:tcW w:w="4860" w:type="dxa"/>
            <w:tcBorders>
              <w:bottom w:val="nil"/>
            </w:tcBorders>
          </w:tcPr>
          <w:p w14:paraId="1A38DF8D" w14:textId="77777777" w:rsidR="00822D7E" w:rsidRPr="004F5DF8" w:rsidRDefault="00822D7E" w:rsidP="00822D7E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12E4D48E" w14:textId="6AC77B5B" w:rsidR="00822D7E" w:rsidRPr="00DF468F" w:rsidRDefault="00521FDB" w:rsidP="00822D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53,074,935</w:t>
            </w:r>
          </w:p>
        </w:tc>
        <w:tc>
          <w:tcPr>
            <w:tcW w:w="1530" w:type="dxa"/>
            <w:tcBorders>
              <w:bottom w:val="nil"/>
            </w:tcBorders>
          </w:tcPr>
          <w:p w14:paraId="6FBB0521" w14:textId="573A66A4" w:rsidR="00822D7E" w:rsidRPr="00DF468F" w:rsidRDefault="004D53C3" w:rsidP="00822D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DF468F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46,</w:t>
            </w:r>
            <w:r w:rsidR="00521FDB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541,216</w:t>
            </w:r>
          </w:p>
        </w:tc>
        <w:tc>
          <w:tcPr>
            <w:tcW w:w="1530" w:type="dxa"/>
            <w:tcBorders>
              <w:bottom w:val="nil"/>
            </w:tcBorders>
          </w:tcPr>
          <w:p w14:paraId="74C0B002" w14:textId="45ECB9CF" w:rsidR="00822D7E" w:rsidRPr="00A97269" w:rsidRDefault="004D53C3" w:rsidP="00822D7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5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99,</w:t>
            </w:r>
            <w:r w:rsidR="00287F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  <w:r w:rsidRPr="004D5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6,15</w:t>
            </w:r>
            <w:r w:rsidR="002D22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4510F7D5" w14:textId="37006D30" w:rsidR="005A7789" w:rsidRPr="00D208D4" w:rsidRDefault="005A7789" w:rsidP="00564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9C3D52" w:rsidRPr="00CF3746" w14:paraId="669A3B24" w14:textId="77777777" w:rsidTr="004C12AE">
        <w:trPr>
          <w:tblHeader/>
        </w:trPr>
        <w:tc>
          <w:tcPr>
            <w:tcW w:w="4860" w:type="dxa"/>
            <w:tcBorders>
              <w:top w:val="nil"/>
            </w:tcBorders>
          </w:tcPr>
          <w:p w14:paraId="7C8C4F0A" w14:textId="77777777" w:rsidR="009C3D52" w:rsidRPr="00CF3746" w:rsidDel="00034AEF" w:rsidRDefault="009C3D52" w:rsidP="004C12AE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3"/>
            <w:tcBorders>
              <w:top w:val="nil"/>
            </w:tcBorders>
          </w:tcPr>
          <w:p w14:paraId="2DC12AF8" w14:textId="22118479" w:rsidR="009C3D52" w:rsidRPr="00CF3746" w:rsidRDefault="009C3D52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2"/>
                <w:tab w:val="decimal" w:pos="618"/>
                <w:tab w:val="decimal" w:pos="1017"/>
                <w:tab w:val="right" w:pos="1152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3D52" w:rsidRPr="00CF3746" w14:paraId="5AE33412" w14:textId="77777777" w:rsidTr="004C12AE">
        <w:trPr>
          <w:tblHeader/>
        </w:trPr>
        <w:tc>
          <w:tcPr>
            <w:tcW w:w="4860" w:type="dxa"/>
          </w:tcPr>
          <w:p w14:paraId="45DBC61E" w14:textId="77777777" w:rsidR="009C3D52" w:rsidRPr="00CF3746" w:rsidDel="00034AEF" w:rsidRDefault="009C3D52" w:rsidP="004C12AE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0" w:type="dxa"/>
            <w:gridSpan w:val="3"/>
          </w:tcPr>
          <w:p w14:paraId="1B4C5846" w14:textId="47000368" w:rsidR="009C3D52" w:rsidRPr="00CF3746" w:rsidRDefault="00682801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522"/>
                <w:tab w:val="decimal" w:pos="618"/>
                <w:tab w:val="decimal" w:pos="1017"/>
                <w:tab w:val="right" w:pos="1152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64C7C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822D7E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822D7E"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822D7E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9C3D52" w:rsidRPr="00CF3746" w14:paraId="3451C5FB" w14:textId="77777777" w:rsidTr="004C12AE">
        <w:trPr>
          <w:tblHeader/>
        </w:trPr>
        <w:tc>
          <w:tcPr>
            <w:tcW w:w="4860" w:type="dxa"/>
          </w:tcPr>
          <w:p w14:paraId="59516AAF" w14:textId="77777777" w:rsidR="009C3D52" w:rsidRPr="00CF3746" w:rsidRDefault="009C3D52" w:rsidP="004C12AE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vAlign w:val="bottom"/>
          </w:tcPr>
          <w:p w14:paraId="237694BE" w14:textId="77777777" w:rsidR="009C3D52" w:rsidRPr="00CF3746" w:rsidRDefault="009C3D52" w:rsidP="004C12AE">
            <w:pPr>
              <w:pStyle w:val="acctfourfigures"/>
              <w:tabs>
                <w:tab w:val="clear" w:pos="765"/>
              </w:tabs>
              <w:spacing w:line="36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1734F659" w14:textId="77777777" w:rsidR="009C3D52" w:rsidRPr="00CF3746" w:rsidRDefault="009C3D52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66"/>
              </w:tabs>
              <w:spacing w:line="360" w:lineRule="exact"/>
              <w:ind w:left="-108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CF3746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65DB6615" w14:textId="77777777" w:rsidR="009C3D52" w:rsidRPr="00CF3746" w:rsidRDefault="009C3D52" w:rsidP="004C12AE">
            <w:pPr>
              <w:pStyle w:val="acctfourfigures"/>
              <w:tabs>
                <w:tab w:val="clear" w:pos="765"/>
              </w:tabs>
              <w:spacing w:line="36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2CE824D9" w14:textId="77777777" w:rsidR="009C3D52" w:rsidRPr="00CF3746" w:rsidRDefault="009C3D52" w:rsidP="004C12AE">
            <w:pPr>
              <w:pStyle w:val="acctfourfigures"/>
              <w:tabs>
                <w:tab w:val="clear" w:pos="765"/>
              </w:tabs>
              <w:spacing w:line="36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0DA5DEA" w14:textId="77777777" w:rsidR="009C3D52" w:rsidRPr="00CF3746" w:rsidRDefault="009C3D52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center" w:pos="522"/>
                <w:tab w:val="decimal" w:pos="618"/>
                <w:tab w:val="decimal" w:pos="885"/>
                <w:tab w:val="decimal" w:pos="1017"/>
                <w:tab w:val="decimal" w:pos="1066"/>
                <w:tab w:val="right" w:pos="1152"/>
              </w:tabs>
              <w:spacing w:line="360" w:lineRule="exact"/>
              <w:ind w:left="-108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9C3D52" w:rsidRPr="00CF3746" w14:paraId="143C1043" w14:textId="77777777" w:rsidTr="004C12AE">
        <w:trPr>
          <w:tblHeader/>
        </w:trPr>
        <w:tc>
          <w:tcPr>
            <w:tcW w:w="4860" w:type="dxa"/>
          </w:tcPr>
          <w:p w14:paraId="4024FE35" w14:textId="77777777" w:rsidR="009C3D52" w:rsidRPr="00CF3746" w:rsidRDefault="009C3D52" w:rsidP="004C12AE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63910CB" w14:textId="77777777" w:rsidR="009C3D52" w:rsidRPr="00CF3746" w:rsidRDefault="009C3D52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66"/>
              </w:tabs>
              <w:spacing w:line="360" w:lineRule="exact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364617E9" w14:textId="77777777" w:rsidR="009C3D52" w:rsidRPr="00CF3746" w:rsidRDefault="009C3D52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decimal" w:pos="618"/>
                <w:tab w:val="decimal" w:pos="885"/>
                <w:tab w:val="decimal" w:pos="1017"/>
                <w:tab w:val="decimal" w:pos="1066"/>
              </w:tabs>
              <w:spacing w:line="360" w:lineRule="exact"/>
              <w:ind w:left="-108" w:right="-15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3A100928" w14:textId="77777777" w:rsidR="009C3D52" w:rsidRPr="00CF3746" w:rsidRDefault="009C3D52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  <w:tab w:val="center" w:pos="522"/>
                <w:tab w:val="decimal" w:pos="618"/>
                <w:tab w:val="decimal" w:pos="885"/>
                <w:tab w:val="decimal" w:pos="1017"/>
                <w:tab w:val="decimal" w:pos="1066"/>
                <w:tab w:val="right" w:pos="1152"/>
              </w:tabs>
              <w:spacing w:line="360" w:lineRule="exact"/>
              <w:ind w:left="-108" w:right="-15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22D7E" w:rsidRPr="00CF3746" w14:paraId="56420D32" w14:textId="77777777" w:rsidTr="004C12AE">
        <w:tc>
          <w:tcPr>
            <w:tcW w:w="4860" w:type="dxa"/>
          </w:tcPr>
          <w:p w14:paraId="5F488DD0" w14:textId="77777777" w:rsidR="00822D7E" w:rsidRPr="00CF3746" w:rsidDel="00034AEF" w:rsidRDefault="00822D7E" w:rsidP="00822D7E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</w:tcPr>
          <w:p w14:paraId="7D755C98" w14:textId="6CFD0349" w:rsidR="00822D7E" w:rsidRPr="00CF3746" w:rsidRDefault="007E555C" w:rsidP="008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left="-108"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E555C">
              <w:rPr>
                <w:rFonts w:ascii="Angsana New" w:hAnsi="Angsana New" w:cs="Angsana New"/>
                <w:sz w:val="28"/>
                <w:szCs w:val="28"/>
                <w:lang w:val="en-GB"/>
              </w:rPr>
              <w:t>52,5</w:t>
            </w:r>
            <w:r w:rsidR="00287F82">
              <w:rPr>
                <w:rFonts w:ascii="Angsana New" w:hAnsi="Angsana New" w:cs="Angsana New"/>
                <w:sz w:val="28"/>
                <w:szCs w:val="28"/>
                <w:lang w:val="en-GB"/>
              </w:rPr>
              <w:t>79,3</w:t>
            </w:r>
            <w:r w:rsidR="00E46294">
              <w:rPr>
                <w:rFonts w:ascii="Angsana New" w:hAnsi="Angsana New" w:cs="Angsan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530" w:type="dxa"/>
          </w:tcPr>
          <w:p w14:paraId="1A6E32F9" w14:textId="16850D91" w:rsidR="00822D7E" w:rsidRPr="00CF3746" w:rsidRDefault="007E555C" w:rsidP="008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left="-108" w:right="-15"/>
              <w:rPr>
                <w:rFonts w:ascii="Angsana New" w:hAnsi="Angsana New" w:cs="Angsana New"/>
                <w:sz w:val="28"/>
                <w:szCs w:val="28"/>
              </w:rPr>
            </w:pPr>
            <w:r w:rsidRPr="007E555C">
              <w:rPr>
                <w:rFonts w:ascii="Angsana New" w:hAnsi="Angsana New" w:cs="Angsana New"/>
                <w:sz w:val="28"/>
                <w:szCs w:val="28"/>
              </w:rPr>
              <w:t>45,9</w:t>
            </w:r>
            <w:r w:rsidR="00287F82">
              <w:rPr>
                <w:rFonts w:ascii="Angsana New" w:hAnsi="Angsana New" w:cs="Angsana New"/>
                <w:sz w:val="28"/>
                <w:szCs w:val="28"/>
              </w:rPr>
              <w:t>25,06</w:t>
            </w:r>
            <w:r w:rsidR="00E46294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</w:tcPr>
          <w:p w14:paraId="10A648C3" w14:textId="51776486" w:rsidR="00822D7E" w:rsidRPr="00CF3746" w:rsidRDefault="007E555C" w:rsidP="008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left="-108" w:right="-15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7E555C">
              <w:rPr>
                <w:rFonts w:ascii="Angsana New" w:hAnsi="Angsana New" w:cs="Angsana New"/>
                <w:sz w:val="28"/>
                <w:szCs w:val="28"/>
                <w:lang w:val="en-GB"/>
              </w:rPr>
              <w:t>98,504,41</w:t>
            </w:r>
            <w:r w:rsidR="00EF7CDA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8</w:t>
            </w:r>
          </w:p>
        </w:tc>
      </w:tr>
      <w:tr w:rsidR="00822D7E" w:rsidRPr="00CF3746" w14:paraId="418F6BE2" w14:textId="77777777" w:rsidTr="004C12AE">
        <w:tc>
          <w:tcPr>
            <w:tcW w:w="4860" w:type="dxa"/>
          </w:tcPr>
          <w:p w14:paraId="3F012562" w14:textId="77777777" w:rsidR="00822D7E" w:rsidRPr="00CF3746" w:rsidDel="00034AEF" w:rsidRDefault="00822D7E" w:rsidP="00822D7E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530" w:type="dxa"/>
          </w:tcPr>
          <w:p w14:paraId="2A0401DC" w14:textId="7EFAEFA9" w:rsidR="00822D7E" w:rsidRPr="00CF3746" w:rsidRDefault="007E555C" w:rsidP="00822D7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E555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1</w:t>
            </w:r>
            <w:r w:rsidRPr="007E555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7E555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333</w:t>
            </w:r>
            <w:r w:rsidRPr="007E555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7E555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077</w:t>
            </w:r>
          </w:p>
        </w:tc>
        <w:tc>
          <w:tcPr>
            <w:tcW w:w="1530" w:type="dxa"/>
          </w:tcPr>
          <w:p w14:paraId="76C825EB" w14:textId="340E671D" w:rsidR="00822D7E" w:rsidRPr="00CF3746" w:rsidRDefault="007E555C" w:rsidP="00822D7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30" w:type="dxa"/>
          </w:tcPr>
          <w:p w14:paraId="77638FC5" w14:textId="6DE63865" w:rsidR="00822D7E" w:rsidRPr="00CF3746" w:rsidRDefault="007E555C" w:rsidP="00822D7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7E555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1</w:t>
            </w:r>
            <w:r w:rsidRPr="007E555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7E555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333</w:t>
            </w:r>
            <w:r w:rsidRPr="007E555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7E555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077</w:t>
            </w:r>
          </w:p>
        </w:tc>
      </w:tr>
      <w:tr w:rsidR="00822D7E" w:rsidRPr="00CF3746" w14:paraId="68B152D8" w14:textId="77777777" w:rsidTr="004C12AE">
        <w:tc>
          <w:tcPr>
            <w:tcW w:w="4860" w:type="dxa"/>
          </w:tcPr>
          <w:p w14:paraId="362A858F" w14:textId="275D5A19" w:rsidR="00822D7E" w:rsidRPr="00CF3746" w:rsidDel="00034AEF" w:rsidRDefault="00233968" w:rsidP="00822D7E">
            <w:pPr>
              <w:spacing w:line="360" w:lineRule="exact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18528B3B" w14:textId="4F0D6CE0" w:rsidR="00822D7E" w:rsidRPr="00CF3746" w:rsidRDefault="007E555C" w:rsidP="008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left="-108" w:right="-15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E555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53</w:t>
            </w:r>
            <w:r w:rsidRPr="007E555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7E555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9</w:t>
            </w:r>
            <w:r w:rsidR="00287F82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12,42</w:t>
            </w:r>
            <w:r w:rsidR="00E46294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7</w:t>
            </w:r>
          </w:p>
        </w:tc>
        <w:tc>
          <w:tcPr>
            <w:tcW w:w="1530" w:type="dxa"/>
          </w:tcPr>
          <w:p w14:paraId="31B40677" w14:textId="310C9CEA" w:rsidR="00822D7E" w:rsidRPr="00CF3746" w:rsidRDefault="007E555C" w:rsidP="008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E555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45</w:t>
            </w:r>
            <w:r w:rsidRPr="007E55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E555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</w:t>
            </w:r>
            <w:r w:rsidR="00287F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25,06</w:t>
            </w:r>
            <w:r w:rsidR="00E46294">
              <w:rPr>
                <w:rFonts w:ascii="Angsana New" w:hAnsi="Angsana New" w:cs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530" w:type="dxa"/>
          </w:tcPr>
          <w:p w14:paraId="6268C743" w14:textId="662E0414" w:rsidR="00822D7E" w:rsidRPr="00CF3746" w:rsidRDefault="007E555C" w:rsidP="00822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7E555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99</w:t>
            </w:r>
            <w:r w:rsidRPr="007E55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E555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837</w:t>
            </w:r>
            <w:r w:rsidRPr="007E555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7E555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49</w:t>
            </w:r>
            <w:r w:rsidR="00606A00">
              <w:rPr>
                <w:rFonts w:ascii="Angsana New" w:hAnsi="Angsana New" w:cs="Angsana New"/>
                <w:b/>
                <w:bCs/>
                <w:sz w:val="28"/>
                <w:szCs w:val="28"/>
              </w:rPr>
              <w:t>5</w:t>
            </w:r>
          </w:p>
        </w:tc>
      </w:tr>
      <w:tr w:rsidR="00822D7E" w:rsidRPr="00CF3746" w14:paraId="33BC1BE5" w14:textId="77777777" w:rsidTr="004C12AE">
        <w:tc>
          <w:tcPr>
            <w:tcW w:w="4860" w:type="dxa"/>
          </w:tcPr>
          <w:p w14:paraId="75C40BD2" w14:textId="77777777" w:rsidR="00822D7E" w:rsidRPr="00CF3746" w:rsidDel="00034AEF" w:rsidRDefault="00822D7E" w:rsidP="00822D7E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CF37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</w:tcPr>
          <w:p w14:paraId="7D0671F1" w14:textId="3A953788" w:rsidR="00822D7E" w:rsidRPr="00CF3746" w:rsidRDefault="00624500" w:rsidP="00822D7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2450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</w:t>
            </w:r>
            <w:r w:rsidR="00521FDB">
              <w:rPr>
                <w:rFonts w:ascii="Angsana New" w:hAnsi="Angsana New" w:cs="Angsana New"/>
                <w:sz w:val="28"/>
                <w:szCs w:val="28"/>
                <w:lang w:val="en-GB"/>
              </w:rPr>
              <w:t>1,489,563</w:t>
            </w:r>
            <w:r w:rsidRPr="00624500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530" w:type="dxa"/>
          </w:tcPr>
          <w:p w14:paraId="7B4E3816" w14:textId="23251693" w:rsidR="00822D7E" w:rsidRPr="00CF3746" w:rsidRDefault="00624500" w:rsidP="00822D7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624500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521FDB">
              <w:rPr>
                <w:rFonts w:ascii="Angsana New" w:hAnsi="Angsana New" w:cs="Angsana New"/>
                <w:sz w:val="28"/>
                <w:szCs w:val="28"/>
              </w:rPr>
              <w:t>403,925</w:t>
            </w:r>
            <w:r w:rsidRPr="00624500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530" w:type="dxa"/>
          </w:tcPr>
          <w:p w14:paraId="02CAA8D8" w14:textId="28FAFC01" w:rsidR="00822D7E" w:rsidRPr="00CF3746" w:rsidRDefault="00624500" w:rsidP="00822D7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sz w:val="28"/>
                <w:szCs w:val="28"/>
              </w:rPr>
            </w:pPr>
            <w:r w:rsidRPr="00624500">
              <w:rPr>
                <w:rFonts w:ascii="Angsana New" w:hAnsi="Angsana New" w:cs="Angsana New"/>
                <w:sz w:val="28"/>
                <w:szCs w:val="28"/>
                <w:cs/>
              </w:rPr>
              <w:t>(1</w:t>
            </w:r>
            <w:r w:rsidRPr="006245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87F82"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Pr="00624500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62450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24500">
              <w:rPr>
                <w:rFonts w:ascii="Angsana New" w:hAnsi="Angsana New" w:cs="Angsana New"/>
                <w:sz w:val="28"/>
                <w:szCs w:val="28"/>
                <w:cs/>
              </w:rPr>
              <w:t>488)</w:t>
            </w:r>
          </w:p>
        </w:tc>
      </w:tr>
      <w:tr w:rsidR="00822D7E" w:rsidRPr="00CF3746" w14:paraId="48F0ABDC" w14:textId="77777777" w:rsidTr="004C12AE">
        <w:tc>
          <w:tcPr>
            <w:tcW w:w="4860" w:type="dxa"/>
            <w:tcBorders>
              <w:bottom w:val="nil"/>
            </w:tcBorders>
          </w:tcPr>
          <w:p w14:paraId="5286E73A" w14:textId="77777777" w:rsidR="00822D7E" w:rsidRPr="00CF3746" w:rsidRDefault="00822D7E" w:rsidP="00822D7E">
            <w:pPr>
              <w:spacing w:line="360" w:lineRule="exact"/>
              <w:ind w:left="252" w:right="38" w:hanging="25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1C616E0B" w14:textId="5DC408CB" w:rsidR="00822D7E" w:rsidRPr="00CF3746" w:rsidRDefault="00D3198A" w:rsidP="00822D7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52,422,86</w:t>
            </w:r>
            <w:r w:rsidR="00F2353B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4</w:t>
            </w:r>
          </w:p>
        </w:tc>
        <w:tc>
          <w:tcPr>
            <w:tcW w:w="1530" w:type="dxa"/>
            <w:tcBorders>
              <w:bottom w:val="nil"/>
            </w:tcBorders>
          </w:tcPr>
          <w:p w14:paraId="60C76AE5" w14:textId="3D98F352" w:rsidR="00822D7E" w:rsidRPr="00CF3746" w:rsidRDefault="00521FDB" w:rsidP="00822D7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45,521,14</w:t>
            </w:r>
            <w:r w:rsidR="00D3198A">
              <w:rPr>
                <w:rFonts w:ascii="Angsana New" w:hAnsi="Angsana New" w:cs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30" w:type="dxa"/>
            <w:tcBorders>
              <w:bottom w:val="nil"/>
            </w:tcBorders>
          </w:tcPr>
          <w:p w14:paraId="5D5CB74B" w14:textId="519E9C29" w:rsidR="00822D7E" w:rsidRPr="00CF3746" w:rsidRDefault="00624500" w:rsidP="00822D7E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360" w:lineRule="exact"/>
              <w:ind w:right="-1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62450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97</w:t>
            </w:r>
            <w:r w:rsidRPr="0062450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2450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9</w:t>
            </w:r>
            <w:r w:rsidR="00287F82">
              <w:rPr>
                <w:rFonts w:ascii="Angsana New" w:hAnsi="Angsana New" w:cs="Angsana New"/>
                <w:b/>
                <w:bCs/>
                <w:sz w:val="28"/>
                <w:szCs w:val="28"/>
              </w:rPr>
              <w:t>4</w:t>
            </w:r>
            <w:r w:rsidRPr="0062450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4</w:t>
            </w:r>
            <w:r w:rsidRPr="00624500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62450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007</w:t>
            </w:r>
          </w:p>
        </w:tc>
      </w:tr>
    </w:tbl>
    <w:p w14:paraId="7C8DBA96" w14:textId="77777777" w:rsidR="00B43D65" w:rsidRPr="00D208D4" w:rsidRDefault="00B43D65" w:rsidP="00564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tbl>
      <w:tblPr>
        <w:tblW w:w="945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1530"/>
        <w:gridCol w:w="1530"/>
        <w:gridCol w:w="1530"/>
      </w:tblGrid>
      <w:tr w:rsidR="00714177" w:rsidRPr="004F5DF8" w14:paraId="349A1ADA" w14:textId="77777777" w:rsidTr="004C12AE">
        <w:tc>
          <w:tcPr>
            <w:tcW w:w="4860" w:type="dxa"/>
          </w:tcPr>
          <w:p w14:paraId="43B4EB3A" w14:textId="77777777" w:rsidR="00714177" w:rsidRPr="004F5DF8" w:rsidRDefault="00714177" w:rsidP="004C12A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0EB0EDA9" w14:textId="0D557260" w:rsidR="00714177" w:rsidRPr="004F5DF8" w:rsidRDefault="00822D7E" w:rsidP="004C12AE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="00714177"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</w:t>
            </w:r>
            <w:r w:rsidR="0071417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เฉพาะกิจการ</w:t>
            </w:r>
          </w:p>
        </w:tc>
      </w:tr>
      <w:tr w:rsidR="00714177" w:rsidRPr="004F5DF8" w14:paraId="21EA155F" w14:textId="77777777" w:rsidTr="004C12AE">
        <w:tc>
          <w:tcPr>
            <w:tcW w:w="4860" w:type="dxa"/>
          </w:tcPr>
          <w:p w14:paraId="1704E85A" w14:textId="77777777" w:rsidR="00714177" w:rsidRPr="004F5DF8" w:rsidRDefault="00714177" w:rsidP="004C12A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4590" w:type="dxa"/>
            <w:gridSpan w:val="3"/>
          </w:tcPr>
          <w:p w14:paraId="32527F4A" w14:textId="10109379" w:rsidR="00714177" w:rsidRPr="004F5DF8" w:rsidRDefault="00822D7E" w:rsidP="004C12AE">
            <w:pPr>
              <w:pStyle w:val="acctfourfigures"/>
              <w:tabs>
                <w:tab w:val="clear" w:pos="765"/>
              </w:tabs>
              <w:spacing w:line="240" w:lineRule="auto"/>
              <w:ind w:right="-11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822D7E" w:rsidRPr="004F5DF8" w14:paraId="4F12BEE4" w14:textId="77777777" w:rsidTr="004C12AE">
        <w:tc>
          <w:tcPr>
            <w:tcW w:w="4860" w:type="dxa"/>
          </w:tcPr>
          <w:p w14:paraId="2C42AF09" w14:textId="77777777" w:rsidR="00822D7E" w:rsidRPr="004F5DF8" w:rsidRDefault="00822D7E" w:rsidP="00822D7E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3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4C34ED39" w14:textId="77777777" w:rsidR="00822D7E" w:rsidRPr="00CF3746" w:rsidRDefault="00822D7E" w:rsidP="00822D7E">
            <w:pPr>
              <w:pStyle w:val="acctfourfigures"/>
              <w:tabs>
                <w:tab w:val="clear" w:pos="765"/>
              </w:tabs>
              <w:spacing w:line="360" w:lineRule="exact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</w:p>
          <w:p w14:paraId="15320AAD" w14:textId="257D7981" w:rsidR="00822D7E" w:rsidRPr="004F5DF8" w:rsidRDefault="00822D7E" w:rsidP="00822D7E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i/>
                <w:iCs/>
                <w:sz w:val="28"/>
                <w:szCs w:val="28"/>
                <w:vertAlign w:val="superscript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(</w:t>
            </w:r>
            <w:r w:rsidRPr="00CF3746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</w:t>
            </w:r>
            <w:r w:rsidRPr="00CF3746">
              <w:rPr>
                <w:rFonts w:asciiTheme="majorBidi" w:hAnsiTheme="majorBidi" w:cs="Angsana New"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3BD059DA" w14:textId="77777777" w:rsidR="00822D7E" w:rsidRPr="004F5DF8" w:rsidRDefault="00822D7E" w:rsidP="00822D7E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ที่ถึงกำหนดชำระ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</w:p>
        </w:tc>
        <w:tc>
          <w:tcPr>
            <w:tcW w:w="1530" w:type="dxa"/>
            <w:vAlign w:val="bottom"/>
          </w:tcPr>
          <w:p w14:paraId="4313D337" w14:textId="77777777" w:rsidR="00822D7E" w:rsidRPr="004F5DF8" w:rsidRDefault="00822D7E" w:rsidP="00822D7E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A9AC8B5" w14:textId="77777777" w:rsidR="00822D7E" w:rsidRPr="004F5DF8" w:rsidRDefault="00822D7E" w:rsidP="00822D7E">
            <w:pPr>
              <w:pStyle w:val="acctfourfigures"/>
              <w:tabs>
                <w:tab w:val="clear" w:pos="765"/>
              </w:tabs>
              <w:spacing w:line="240" w:lineRule="auto"/>
              <w:ind w:left="-92" w:right="-11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14177" w:rsidRPr="004F5DF8" w14:paraId="41C75F24" w14:textId="77777777" w:rsidTr="004C12AE">
        <w:tc>
          <w:tcPr>
            <w:tcW w:w="4860" w:type="dxa"/>
          </w:tcPr>
          <w:p w14:paraId="1D320354" w14:textId="77777777" w:rsidR="00714177" w:rsidRPr="004F5DF8" w:rsidRDefault="00714177" w:rsidP="004C12AE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2B66078" w14:textId="77777777" w:rsidR="00714177" w:rsidRPr="004F5DF8" w:rsidRDefault="00714177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99FA2DA" w14:textId="77777777" w:rsidR="00714177" w:rsidRPr="004F5DF8" w:rsidRDefault="00714177" w:rsidP="004C12AE">
            <w:pPr>
              <w:pStyle w:val="acctfourfigures"/>
              <w:tabs>
                <w:tab w:val="clear" w:pos="765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(พันบาท)</w:t>
            </w:r>
          </w:p>
        </w:tc>
        <w:tc>
          <w:tcPr>
            <w:tcW w:w="1530" w:type="dxa"/>
          </w:tcPr>
          <w:p w14:paraId="0C375513" w14:textId="77777777" w:rsidR="00714177" w:rsidRPr="004F5DF8" w:rsidRDefault="00714177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92" w:right="-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715F" w:rsidRPr="00525CC4" w14:paraId="7457CB94" w14:textId="77777777" w:rsidTr="004C12AE">
        <w:tc>
          <w:tcPr>
            <w:tcW w:w="4860" w:type="dxa"/>
          </w:tcPr>
          <w:p w14:paraId="1899CC7C" w14:textId="77777777" w:rsidR="0077715F" w:rsidRPr="004F5DF8" w:rsidRDefault="0077715F" w:rsidP="0077715F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530" w:type="dxa"/>
          </w:tcPr>
          <w:p w14:paraId="5F4673CE" w14:textId="49C45C84" w:rsidR="0077715F" w:rsidRPr="006901D6" w:rsidRDefault="0077715F" w:rsidP="007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012EE8">
              <w:rPr>
                <w:rFonts w:asciiTheme="majorBidi" w:hAnsiTheme="majorBidi" w:cstheme="majorBidi"/>
                <w:sz w:val="28"/>
                <w:szCs w:val="28"/>
              </w:rPr>
              <w:t>46,695,14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30" w:type="dxa"/>
          </w:tcPr>
          <w:p w14:paraId="2CD59FF8" w14:textId="1A3A330A" w:rsidR="0077715F" w:rsidRPr="006901D6" w:rsidRDefault="0077715F" w:rsidP="007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</w:pPr>
            <w:r w:rsidRPr="00012EE8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39,707,59</w:t>
            </w:r>
            <w:r w:rsidR="00B81C51">
              <w:rPr>
                <w:rFonts w:asciiTheme="majorBidi" w:eastAsia="Angsana New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1530" w:type="dxa"/>
          </w:tcPr>
          <w:p w14:paraId="1A66C9C8" w14:textId="71829D29" w:rsidR="0077715F" w:rsidRPr="00525CC4" w:rsidRDefault="0077715F" w:rsidP="007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12EE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86,402,7</w:t>
            </w:r>
            <w:r w:rsidR="00B81C5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39</w:t>
            </w:r>
          </w:p>
        </w:tc>
      </w:tr>
      <w:tr w:rsidR="0077715F" w:rsidRPr="006901D6" w14:paraId="580A7BA8" w14:textId="77777777" w:rsidTr="004C12AE">
        <w:trPr>
          <w:trHeight w:val="274"/>
        </w:trPr>
        <w:tc>
          <w:tcPr>
            <w:tcW w:w="4860" w:type="dxa"/>
          </w:tcPr>
          <w:p w14:paraId="6729E95F" w14:textId="77777777" w:rsidR="0077715F" w:rsidRPr="004F5DF8" w:rsidRDefault="0077715F" w:rsidP="0077715F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1530" w:type="dxa"/>
          </w:tcPr>
          <w:p w14:paraId="4DEABE0C" w14:textId="7210308A" w:rsidR="0077715F" w:rsidRPr="006901D6" w:rsidRDefault="0077715F" w:rsidP="007771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12EE8">
              <w:rPr>
                <w:rFonts w:asciiTheme="majorBidi" w:hAnsiTheme="majorBidi" w:cstheme="majorBidi"/>
                <w:sz w:val="28"/>
                <w:szCs w:val="28"/>
              </w:rPr>
              <w:t>1,199,594</w:t>
            </w:r>
          </w:p>
        </w:tc>
        <w:tc>
          <w:tcPr>
            <w:tcW w:w="1530" w:type="dxa"/>
          </w:tcPr>
          <w:p w14:paraId="4189B8B6" w14:textId="448F862F" w:rsidR="0077715F" w:rsidRPr="00525CC4" w:rsidRDefault="0077715F" w:rsidP="007771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B7FFC9A" w14:textId="2A2AA952" w:rsidR="0077715F" w:rsidRPr="006901D6" w:rsidRDefault="0077715F" w:rsidP="007771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012EE8">
              <w:rPr>
                <w:rFonts w:asciiTheme="majorBidi" w:hAnsiTheme="majorBidi" w:cstheme="majorBidi"/>
                <w:sz w:val="28"/>
                <w:szCs w:val="28"/>
              </w:rPr>
              <w:t>1,199,594</w:t>
            </w:r>
          </w:p>
        </w:tc>
      </w:tr>
      <w:tr w:rsidR="0077715F" w:rsidRPr="00525CC4" w14:paraId="7218D8BF" w14:textId="77777777" w:rsidTr="004C12AE">
        <w:tc>
          <w:tcPr>
            <w:tcW w:w="4860" w:type="dxa"/>
          </w:tcPr>
          <w:p w14:paraId="2536C276" w14:textId="3FBAA11D" w:rsidR="0077715F" w:rsidRPr="004F5DF8" w:rsidRDefault="00233968" w:rsidP="00233968">
            <w:pPr>
              <w:spacing w:line="240" w:lineRule="auto"/>
              <w:ind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</w:tcPr>
          <w:p w14:paraId="40CEE7F5" w14:textId="5B1C0F71" w:rsidR="0077715F" w:rsidRPr="006901D6" w:rsidRDefault="0077715F" w:rsidP="007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  <w:t>47,894,741</w:t>
            </w:r>
          </w:p>
        </w:tc>
        <w:tc>
          <w:tcPr>
            <w:tcW w:w="1530" w:type="dxa"/>
          </w:tcPr>
          <w:p w14:paraId="5CA57998" w14:textId="29B6D83B" w:rsidR="0077715F" w:rsidRPr="00237730" w:rsidRDefault="0077715F" w:rsidP="007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</w:rPr>
            </w:pPr>
            <w:r w:rsidRPr="00237730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39,707,59</w:t>
            </w:r>
            <w:r w:rsidR="00B81C51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1530" w:type="dxa"/>
          </w:tcPr>
          <w:p w14:paraId="5336A305" w14:textId="7655C524" w:rsidR="0077715F" w:rsidRPr="00525CC4" w:rsidRDefault="0077715F" w:rsidP="00777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87,602,33</w:t>
            </w:r>
            <w:r w:rsidR="00B81C5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3</w:t>
            </w:r>
          </w:p>
        </w:tc>
      </w:tr>
      <w:tr w:rsidR="0077715F" w:rsidRPr="00A97269" w14:paraId="437D5AD6" w14:textId="77777777" w:rsidTr="004C12AE">
        <w:tc>
          <w:tcPr>
            <w:tcW w:w="4860" w:type="dxa"/>
          </w:tcPr>
          <w:p w14:paraId="3E4000BD" w14:textId="77777777" w:rsidR="0077715F" w:rsidRPr="004F5DF8" w:rsidRDefault="0077715F" w:rsidP="0077715F">
            <w:pPr>
              <w:spacing w:line="240" w:lineRule="auto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F5D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F5DF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</w:t>
            </w:r>
            <w:r w:rsidRPr="004F5DF8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ด้านเครดิตที่คาดว่าจะเกิดขึ้น</w:t>
            </w:r>
          </w:p>
        </w:tc>
        <w:tc>
          <w:tcPr>
            <w:tcW w:w="1530" w:type="dxa"/>
          </w:tcPr>
          <w:p w14:paraId="3869151F" w14:textId="65B0C54B" w:rsidR="0077715F" w:rsidRPr="00A97269" w:rsidRDefault="0077715F" w:rsidP="007771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bidi="th"/>
              </w:rPr>
              <w:t>977</w:t>
            </w:r>
            <w:r w:rsidRPr="005C5E71">
              <w:rPr>
                <w:rFonts w:asciiTheme="majorBidi" w:eastAsia="Angsana New" w:hAnsiTheme="majorBidi" w:cstheme="majorBidi"/>
                <w:sz w:val="28"/>
                <w:szCs w:val="28"/>
                <w:lang w:bidi="th"/>
              </w:rPr>
              <w:t>,</w:t>
            </w:r>
            <w:r>
              <w:rPr>
                <w:rFonts w:asciiTheme="majorBidi" w:eastAsia="Angsana New" w:hAnsiTheme="majorBidi" w:cstheme="majorBidi" w:hint="cs"/>
                <w:sz w:val="28"/>
                <w:szCs w:val="28"/>
                <w:cs/>
                <w:lang w:bidi="th"/>
              </w:rPr>
              <w:t>377)</w:t>
            </w:r>
          </w:p>
        </w:tc>
        <w:tc>
          <w:tcPr>
            <w:tcW w:w="1530" w:type="dxa"/>
          </w:tcPr>
          <w:p w14:paraId="325C2486" w14:textId="5C648F6B" w:rsidR="0077715F" w:rsidRPr="00A97269" w:rsidRDefault="0077715F" w:rsidP="007771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sz w:val="28"/>
                <w:szCs w:val="28"/>
                <w:cs/>
                <w:lang w:val="th" w:bidi="th"/>
              </w:rPr>
            </w:pPr>
            <w:r>
              <w:rPr>
                <w:rFonts w:asciiTheme="majorBidi" w:eastAsia="Angsana New" w:hAnsiTheme="majorBidi" w:cs="Angsana New" w:hint="cs"/>
                <w:sz w:val="28"/>
                <w:szCs w:val="28"/>
                <w:cs/>
                <w:lang w:val="th" w:bidi="th"/>
              </w:rPr>
              <w:t>(</w:t>
            </w:r>
            <w:r w:rsidRPr="005C5E71">
              <w:rPr>
                <w:rFonts w:asciiTheme="majorBidi" w:eastAsia="Angsana New" w:hAnsiTheme="majorBidi" w:cs="Angsana New"/>
                <w:sz w:val="28"/>
                <w:szCs w:val="28"/>
                <w:cs/>
                <w:lang w:val="th" w:bidi="th"/>
              </w:rPr>
              <w:t>8</w:t>
            </w:r>
            <w:r>
              <w:rPr>
                <w:rFonts w:asciiTheme="majorBidi" w:eastAsia="Angsana New" w:hAnsiTheme="majorBidi" w:cs="Angsana New" w:hint="cs"/>
                <w:sz w:val="28"/>
                <w:szCs w:val="28"/>
                <w:cs/>
                <w:lang w:val="th" w:bidi="th"/>
              </w:rPr>
              <w:t>10</w:t>
            </w:r>
            <w:r w:rsidRPr="005C5E71">
              <w:rPr>
                <w:rFonts w:asciiTheme="majorBidi" w:eastAsia="Angsana New" w:hAnsiTheme="majorBidi" w:cstheme="majorBidi"/>
                <w:sz w:val="28"/>
                <w:szCs w:val="28"/>
                <w:lang w:val="th" w:bidi="th"/>
              </w:rPr>
              <w:t>,</w:t>
            </w:r>
            <w:r>
              <w:rPr>
                <w:rFonts w:asciiTheme="majorBidi" w:eastAsia="Angsana New" w:hAnsiTheme="majorBidi" w:cs="Angsana New" w:hint="cs"/>
                <w:sz w:val="28"/>
                <w:szCs w:val="28"/>
                <w:cs/>
                <w:lang w:val="th" w:bidi="th"/>
              </w:rPr>
              <w:t>304)</w:t>
            </w:r>
          </w:p>
        </w:tc>
        <w:tc>
          <w:tcPr>
            <w:tcW w:w="1530" w:type="dxa"/>
          </w:tcPr>
          <w:p w14:paraId="13F1EF7D" w14:textId="3AAA96E8" w:rsidR="0077715F" w:rsidRPr="00A97269" w:rsidRDefault="0077715F" w:rsidP="007771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,681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77715F" w:rsidRPr="00A97269" w14:paraId="6D03B000" w14:textId="77777777" w:rsidTr="004C12AE">
        <w:tc>
          <w:tcPr>
            <w:tcW w:w="4860" w:type="dxa"/>
            <w:tcBorders>
              <w:bottom w:val="nil"/>
            </w:tcBorders>
          </w:tcPr>
          <w:p w14:paraId="3B12A812" w14:textId="77777777" w:rsidR="0077715F" w:rsidRPr="004F5DF8" w:rsidRDefault="0077715F" w:rsidP="0077715F">
            <w:pPr>
              <w:spacing w:line="240" w:lineRule="auto"/>
              <w:ind w:left="-18" w:right="3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55C69CB2" w14:textId="7699AD47" w:rsidR="0077715F" w:rsidRPr="00A97269" w:rsidRDefault="0077715F" w:rsidP="007771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12EE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46,</w:t>
            </w:r>
            <w:r>
              <w:rPr>
                <w:rFonts w:asciiTheme="majorBidi" w:eastAsia="Angsana New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917</w:t>
            </w:r>
            <w:r w:rsidRPr="00012EE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>
              <w:rPr>
                <w:rFonts w:asciiTheme="majorBidi" w:eastAsia="Angsana New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364</w:t>
            </w:r>
          </w:p>
        </w:tc>
        <w:tc>
          <w:tcPr>
            <w:tcW w:w="1530" w:type="dxa"/>
            <w:tcBorders>
              <w:bottom w:val="nil"/>
            </w:tcBorders>
          </w:tcPr>
          <w:p w14:paraId="3F76308E" w14:textId="4BAAAA80" w:rsidR="0077715F" w:rsidRPr="00A97269" w:rsidRDefault="0077715F" w:rsidP="007771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12EE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38,8</w:t>
            </w:r>
            <w:r>
              <w:rPr>
                <w:rFonts w:asciiTheme="majorBidi" w:eastAsia="Angsana New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97</w:t>
            </w:r>
            <w:r w:rsidRPr="00012EE8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>
              <w:rPr>
                <w:rFonts w:asciiTheme="majorBidi" w:eastAsia="Angsana New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28</w:t>
            </w:r>
            <w:r w:rsidR="00B81C51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lang w:val="en-GB"/>
              </w:rPr>
              <w:t>8</w:t>
            </w:r>
          </w:p>
        </w:tc>
        <w:tc>
          <w:tcPr>
            <w:tcW w:w="1530" w:type="dxa"/>
            <w:tcBorders>
              <w:bottom w:val="nil"/>
            </w:tcBorders>
          </w:tcPr>
          <w:p w14:paraId="343193E6" w14:textId="63E30A96" w:rsidR="0077715F" w:rsidRPr="00A97269" w:rsidRDefault="0077715F" w:rsidP="007771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240" w:lineRule="auto"/>
              <w:ind w:left="-108"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814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,65</w:t>
            </w:r>
            <w:r w:rsidR="00B81C5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4B4E3206" w14:textId="77777777" w:rsidR="00CE508B" w:rsidRPr="00AA3E42" w:rsidRDefault="00CE508B" w:rsidP="00AA3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vertAlign w:val="superscript"/>
        </w:rPr>
      </w:pPr>
    </w:p>
    <w:p w14:paraId="21012FBC" w14:textId="05C9B5C1" w:rsidR="00822D7E" w:rsidRDefault="007D042F" w:rsidP="00AA3E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right="45" w:hanging="270"/>
        <w:jc w:val="thaiDistribute"/>
        <w:rPr>
          <w:rFonts w:asciiTheme="majorBidi" w:hAnsiTheme="majorBidi" w:cstheme="majorBidi"/>
          <w:b/>
          <w:sz w:val="20"/>
          <w:szCs w:val="20"/>
          <w:cs/>
        </w:rPr>
      </w:pPr>
      <w:r w:rsidRPr="00CF3746">
        <w:rPr>
          <w:rFonts w:asciiTheme="majorBidi" w:hAnsiTheme="majorBidi" w:cs="Angsana New"/>
          <w:sz w:val="28"/>
          <w:szCs w:val="28"/>
          <w:vertAlign w:val="superscript"/>
          <w:cs/>
        </w:rPr>
        <w:t>(</w:t>
      </w:r>
      <w:r w:rsidRPr="00CF3746">
        <w:rPr>
          <w:rFonts w:asciiTheme="majorBidi" w:hAnsiTheme="majorBidi" w:cstheme="majorBidi"/>
          <w:sz w:val="28"/>
          <w:szCs w:val="28"/>
          <w:vertAlign w:val="superscript"/>
        </w:rPr>
        <w:t>1</w:t>
      </w:r>
      <w:r w:rsidRPr="00CF3746">
        <w:rPr>
          <w:rFonts w:asciiTheme="majorBidi" w:hAnsiTheme="majorBidi" w:cs="Angsana New"/>
          <w:sz w:val="28"/>
          <w:szCs w:val="28"/>
          <w:vertAlign w:val="superscript"/>
          <w:cs/>
        </w:rPr>
        <w:t>)</w:t>
      </w:r>
      <w:r w:rsidRPr="00CF3746">
        <w:rPr>
          <w:rFonts w:asciiTheme="majorBidi" w:hAnsiTheme="majorBidi" w:cs="Angsana New"/>
          <w:b/>
          <w:bCs/>
          <w:sz w:val="26"/>
          <w:szCs w:val="26"/>
          <w:cs/>
        </w:rPr>
        <w:tab/>
      </w:r>
      <w:r w:rsidRPr="00CF3746">
        <w:rPr>
          <w:rFonts w:asciiTheme="majorBidi" w:hAnsiTheme="majorBidi" w:cstheme="majorBidi" w:hint="cs"/>
          <w:b/>
          <w:sz w:val="20"/>
          <w:szCs w:val="20"/>
          <w:cs/>
        </w:rPr>
        <w:t>ลูกหนี้เงินให้สินเชื่อที่ถึงกำหนดชำระภายในหนึ่งปีรวมลูกหนี้เงินให้สินเชื่อจัดชั้นเป็นลูกหนี้ที่มีการด้อยค่าด้านเครดิต</w:t>
      </w:r>
    </w:p>
    <w:p w14:paraId="5600639E" w14:textId="4CAFA893" w:rsidR="00F82CEB" w:rsidRPr="00CF3746" w:rsidRDefault="00F82CEB" w:rsidP="00D2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="00682801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682801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3E43C4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111D63" w:rsidRPr="00CF3746">
        <w:rPr>
          <w:rFonts w:asciiTheme="majorBidi" w:hAnsiTheme="majorBidi" w:cstheme="majorBidi"/>
          <w:sz w:val="28"/>
          <w:szCs w:val="28"/>
        </w:rPr>
        <w:t>256</w:t>
      </w:r>
      <w:r w:rsidR="003E43C4">
        <w:rPr>
          <w:rFonts w:asciiTheme="majorBidi" w:hAnsiTheme="majorBidi" w:cs="Angsana New"/>
          <w:sz w:val="28"/>
          <w:szCs w:val="28"/>
        </w:rPr>
        <w:t xml:space="preserve">5 </w:t>
      </w:r>
      <w:r w:rsidR="00604B79" w:rsidRPr="00CF3746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604B79" w:rsidRPr="00CF3746">
        <w:rPr>
          <w:rFonts w:asciiTheme="majorBidi" w:hAnsiTheme="majorBidi" w:cstheme="majorBidi"/>
          <w:sz w:val="28"/>
          <w:szCs w:val="28"/>
        </w:rPr>
        <w:t xml:space="preserve">31 </w:t>
      </w:r>
      <w:r w:rsidR="00604B79" w:rsidRPr="00CF3746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604B79" w:rsidRPr="00CF3746">
        <w:rPr>
          <w:rFonts w:asciiTheme="majorBidi" w:hAnsiTheme="majorBidi" w:cstheme="majorBidi"/>
          <w:sz w:val="28"/>
          <w:szCs w:val="28"/>
        </w:rPr>
        <w:t>256</w:t>
      </w:r>
      <w:r w:rsidR="003E43C4">
        <w:rPr>
          <w:rFonts w:asciiTheme="majorBidi" w:hAnsiTheme="majorBidi" w:cstheme="majorBidi"/>
          <w:sz w:val="28"/>
          <w:szCs w:val="28"/>
        </w:rPr>
        <w:t>4</w:t>
      </w:r>
      <w:r w:rsidRPr="00CF374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="00111D63" w:rsidRPr="00CF3746">
        <w:rPr>
          <w:rFonts w:asciiTheme="majorBidi" w:hAnsiTheme="majorBidi" w:cstheme="majorBidi" w:hint="cs"/>
          <w:sz w:val="28"/>
          <w:szCs w:val="28"/>
          <w:cs/>
        </w:rPr>
        <w:t>ลูกหนี้เงินให้สินเชื่อ</w:t>
      </w:r>
      <w:r w:rsidR="00AA3E42">
        <w:rPr>
          <w:rFonts w:asciiTheme="majorBidi" w:hAnsiTheme="majorBidi" w:cstheme="majorBidi"/>
          <w:sz w:val="28"/>
          <w:szCs w:val="28"/>
        </w:rPr>
        <w:t xml:space="preserve"> </w:t>
      </w:r>
      <w:r w:rsidRPr="00CF3746">
        <w:rPr>
          <w:rFonts w:asciiTheme="majorBidi" w:hAnsiTheme="majorBidi" w:cstheme="majorBidi"/>
          <w:sz w:val="28"/>
          <w:szCs w:val="28"/>
          <w:cs/>
        </w:rPr>
        <w:t>โดยไม่คำนึ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ง</w:t>
      </w:r>
      <w:r w:rsidRPr="00CF3746">
        <w:rPr>
          <w:rFonts w:asciiTheme="majorBidi" w:hAnsiTheme="majorBidi" w:cstheme="majorBidi"/>
          <w:sz w:val="28"/>
          <w:szCs w:val="28"/>
          <w:cs/>
        </w:rPr>
        <w:t>หลักประกันและการปรับเครดิตให้ดีขึ้นด้านอื่น ๆ</w:t>
      </w:r>
    </w:p>
    <w:p w14:paraId="69605384" w14:textId="2F70E232" w:rsidR="007F2AFD" w:rsidRPr="00E60E18" w:rsidRDefault="007F2AFD" w:rsidP="00F82C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43"/>
      </w:tblGrid>
      <w:tr w:rsidR="00D8798D" w:rsidRPr="00CF3746" w14:paraId="23DBD09B" w14:textId="77777777" w:rsidTr="00480B5B">
        <w:tc>
          <w:tcPr>
            <w:tcW w:w="1455" w:type="pct"/>
            <w:shd w:val="clear" w:color="auto" w:fill="auto"/>
            <w:vAlign w:val="bottom"/>
          </w:tcPr>
          <w:p w14:paraId="763CBCD5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144B3278" w14:textId="15B235B6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8798D" w:rsidRPr="00CF3746" w14:paraId="4967B3C5" w14:textId="77777777" w:rsidTr="00480B5B">
        <w:tc>
          <w:tcPr>
            <w:tcW w:w="1455" w:type="pct"/>
            <w:shd w:val="clear" w:color="auto" w:fill="auto"/>
            <w:vAlign w:val="bottom"/>
          </w:tcPr>
          <w:p w14:paraId="42DE87D3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1835220B" w14:textId="60A7C65E" w:rsidR="00D8798D" w:rsidRPr="00CF3746" w:rsidRDefault="00682801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64C7C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9B1BBA"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D8798D"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E43C4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D8798D" w:rsidRPr="00CF3746" w:rsidDel="00D43E7A" w14:paraId="30D2165B" w14:textId="77777777" w:rsidTr="00480B5B">
        <w:tc>
          <w:tcPr>
            <w:tcW w:w="1455" w:type="pct"/>
            <w:shd w:val="clear" w:color="auto" w:fill="auto"/>
            <w:vAlign w:val="bottom"/>
          </w:tcPr>
          <w:p w14:paraId="2A687A1D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6F5685C6" w14:textId="60DB34AC" w:rsidR="00D8798D" w:rsidRPr="00CF3746" w:rsidRDefault="00D8798D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6556E0F5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510103B9" w14:textId="15D67F38" w:rsidR="00D8798D" w:rsidRPr="00CF3746" w:rsidRDefault="00D8798D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2EF8BF8D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5B936965" w14:textId="77777777" w:rsidR="00D8798D" w:rsidRPr="00CF3746" w:rsidRDefault="00D8798D" w:rsidP="00CF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3F346A" w14:textId="7CA69F2C" w:rsidR="00D8798D" w:rsidRPr="00CF3746" w:rsidRDefault="00D8798D" w:rsidP="00CF6D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30CA8F7D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65EF851A" w14:textId="77777777" w:rsidR="00D8798D" w:rsidRPr="00CF3746" w:rsidDel="00D43E7A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8798D" w:rsidRPr="00CF3746" w14:paraId="1EE51E30" w14:textId="77777777" w:rsidTr="00480B5B">
        <w:tc>
          <w:tcPr>
            <w:tcW w:w="1455" w:type="pct"/>
            <w:shd w:val="clear" w:color="auto" w:fill="auto"/>
          </w:tcPr>
          <w:p w14:paraId="06B067B8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7"/>
            <w:shd w:val="clear" w:color="auto" w:fill="auto"/>
          </w:tcPr>
          <w:p w14:paraId="4A50F573" w14:textId="6A80388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8798D" w:rsidRPr="00CF3746" w14:paraId="5423A943" w14:textId="77777777" w:rsidTr="00D8798D">
        <w:tc>
          <w:tcPr>
            <w:tcW w:w="1455" w:type="pct"/>
            <w:shd w:val="clear" w:color="auto" w:fill="auto"/>
          </w:tcPr>
          <w:p w14:paraId="56C3D002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43A7C12A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5AA4FF6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1CA52D4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09D86D47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EE5039A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2C7F75F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shd w:val="clear" w:color="auto" w:fill="auto"/>
          </w:tcPr>
          <w:p w14:paraId="0C69DBD8" w14:textId="77777777" w:rsidR="00D8798D" w:rsidRPr="00CF3746" w:rsidRDefault="00D8798D" w:rsidP="00CD3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6E8F" w:rsidRPr="00CF3746" w14:paraId="3DF99BC7" w14:textId="77777777" w:rsidTr="00D8798D">
        <w:tc>
          <w:tcPr>
            <w:tcW w:w="1455" w:type="pct"/>
            <w:shd w:val="clear" w:color="auto" w:fill="auto"/>
          </w:tcPr>
          <w:p w14:paraId="7721473A" w14:textId="77777777" w:rsidR="00D76E8F" w:rsidRPr="00CF3746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3E2936D6" w14:textId="3FAF4EB6" w:rsidR="00D76E8F" w:rsidRPr="00CF3746" w:rsidRDefault="00D76E8F" w:rsidP="00D76E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404C10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76,930,567</w:t>
            </w:r>
          </w:p>
        </w:tc>
        <w:tc>
          <w:tcPr>
            <w:tcW w:w="145" w:type="pct"/>
          </w:tcPr>
          <w:p w14:paraId="4E29743A" w14:textId="77777777" w:rsidR="00D76E8F" w:rsidRPr="00CF3746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75CAFA9" w14:textId="47142970" w:rsidR="00D76E8F" w:rsidRPr="00CF3746" w:rsidRDefault="00D76E8F" w:rsidP="00D76E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29CBB106" w14:textId="77777777" w:rsidR="00D76E8F" w:rsidRPr="00CF3746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65309BA" w14:textId="262D5FE5" w:rsidR="00D76E8F" w:rsidRPr="00CF3746" w:rsidRDefault="00D76E8F" w:rsidP="00D76E8F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3AA8D02E" w14:textId="77777777" w:rsidR="00D76E8F" w:rsidRPr="00CF3746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7947439B" w14:textId="0C3B860F" w:rsidR="00D76E8F" w:rsidRPr="00CF3746" w:rsidRDefault="00D76E8F" w:rsidP="00D76E8F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D76E8F">
              <w:rPr>
                <w:rFonts w:asciiTheme="majorBidi" w:hAnsiTheme="majorBidi" w:cs="Angsana New"/>
                <w:sz w:val="28"/>
                <w:szCs w:val="28"/>
              </w:rPr>
              <w:t>76,930,567</w:t>
            </w:r>
          </w:p>
        </w:tc>
      </w:tr>
      <w:tr w:rsidR="00D76E8F" w:rsidRPr="00CF3746" w14:paraId="38FA94E4" w14:textId="77777777" w:rsidTr="00D8798D">
        <w:tc>
          <w:tcPr>
            <w:tcW w:w="1455" w:type="pct"/>
            <w:shd w:val="clear" w:color="auto" w:fill="auto"/>
          </w:tcPr>
          <w:p w14:paraId="2BD9EE8C" w14:textId="77777777" w:rsidR="00D76E8F" w:rsidRPr="00CF3746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5C8B56F0" w14:textId="72AAEACA" w:rsidR="00D76E8F" w:rsidRPr="00CF3746" w:rsidRDefault="00D76E8F" w:rsidP="00D76E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04C10">
              <w:rPr>
                <w:rFonts w:asciiTheme="majorBidi" w:hAnsiTheme="majorBidi" w:cs="Angsana New"/>
                <w:sz w:val="28"/>
                <w:szCs w:val="28"/>
                <w:lang w:bidi="th-TH"/>
              </w:rPr>
              <w:t>14,589,219</w:t>
            </w:r>
          </w:p>
        </w:tc>
        <w:tc>
          <w:tcPr>
            <w:tcW w:w="145" w:type="pct"/>
          </w:tcPr>
          <w:p w14:paraId="68931133" w14:textId="77777777" w:rsidR="00D76E8F" w:rsidRPr="00CF3746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6D07AD76" w14:textId="6B8688B9" w:rsidR="00D76E8F" w:rsidRPr="00CF3746" w:rsidRDefault="00D76E8F" w:rsidP="00D76E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5A968333" w14:textId="77777777" w:rsidR="00D76E8F" w:rsidRPr="00CF3746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B3414C4" w14:textId="35C4A5A4" w:rsidR="00D76E8F" w:rsidRPr="00CF3746" w:rsidRDefault="00D76E8F" w:rsidP="00D76E8F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780D89DA" w14:textId="77777777" w:rsidR="00D76E8F" w:rsidRPr="00CF3746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3A6E6A8E" w14:textId="2C20ADB2" w:rsidR="00D76E8F" w:rsidRPr="00CF3746" w:rsidRDefault="00D76E8F" w:rsidP="00D76E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04C10">
              <w:rPr>
                <w:rFonts w:asciiTheme="majorBidi" w:hAnsiTheme="majorBidi" w:cs="Angsana New"/>
                <w:sz w:val="28"/>
                <w:szCs w:val="28"/>
                <w:lang w:bidi="th-TH"/>
              </w:rPr>
              <w:t>14,589,219</w:t>
            </w:r>
          </w:p>
        </w:tc>
      </w:tr>
      <w:tr w:rsidR="00D76E8F" w:rsidRPr="00CF3746" w14:paraId="32EF7402" w14:textId="77777777" w:rsidTr="00D8798D">
        <w:tc>
          <w:tcPr>
            <w:tcW w:w="1455" w:type="pct"/>
            <w:shd w:val="clear" w:color="auto" w:fill="auto"/>
          </w:tcPr>
          <w:p w14:paraId="002EB75D" w14:textId="77777777" w:rsidR="00D76E8F" w:rsidRPr="00CF3746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11C1CD66" w14:textId="4AB17A22" w:rsidR="00D76E8F" w:rsidRPr="00CF3746" w:rsidRDefault="00D76E8F" w:rsidP="00D76E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52F16E7D" w14:textId="77777777" w:rsidR="00D76E8F" w:rsidRPr="00CF3746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1328803D" w14:textId="030BD049" w:rsidR="00D76E8F" w:rsidRPr="00CF3746" w:rsidRDefault="00D76E8F" w:rsidP="00D76E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04C10">
              <w:rPr>
                <w:rFonts w:asciiTheme="majorBidi" w:hAnsiTheme="majorBidi" w:cs="Angsana New"/>
                <w:sz w:val="28"/>
                <w:szCs w:val="28"/>
                <w:lang w:bidi="th-TH"/>
              </w:rPr>
              <w:t>6,147,117</w:t>
            </w:r>
          </w:p>
        </w:tc>
        <w:tc>
          <w:tcPr>
            <w:tcW w:w="149" w:type="pct"/>
          </w:tcPr>
          <w:p w14:paraId="13CC5AF0" w14:textId="77777777" w:rsidR="00D76E8F" w:rsidRPr="00CF3746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1C95433" w14:textId="38F1C3E5" w:rsidR="00D76E8F" w:rsidRPr="00CF3746" w:rsidRDefault="00D76E8F" w:rsidP="00D76E8F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43AFE60B" w14:textId="77777777" w:rsidR="00D76E8F" w:rsidRPr="00CF3746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4E1912B4" w14:textId="7D80E038" w:rsidR="00D76E8F" w:rsidRPr="00CF3746" w:rsidRDefault="00D76E8F" w:rsidP="00D76E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04C10">
              <w:rPr>
                <w:rFonts w:asciiTheme="majorBidi" w:hAnsiTheme="majorBidi" w:cs="Angsana New"/>
                <w:sz w:val="28"/>
                <w:szCs w:val="28"/>
                <w:lang w:bidi="th-TH"/>
              </w:rPr>
              <w:t>6,147,117</w:t>
            </w:r>
          </w:p>
        </w:tc>
      </w:tr>
      <w:tr w:rsidR="00D76E8F" w:rsidRPr="00CF3746" w14:paraId="0B513AE8" w14:textId="77777777" w:rsidTr="00D8798D">
        <w:tc>
          <w:tcPr>
            <w:tcW w:w="1455" w:type="pct"/>
            <w:shd w:val="clear" w:color="auto" w:fill="auto"/>
          </w:tcPr>
          <w:p w14:paraId="27424ACB" w14:textId="77777777" w:rsidR="00D76E8F" w:rsidRPr="00CF3746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5BF06364" w14:textId="15A73D4D" w:rsidR="00D76E8F" w:rsidRPr="00CF3746" w:rsidRDefault="00D76E8F" w:rsidP="00D76E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3021E90B" w14:textId="77777777" w:rsidR="00D76E8F" w:rsidRPr="00CF3746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1FF60C30" w14:textId="411F5754" w:rsidR="00D76E8F" w:rsidRPr="00CF3746" w:rsidRDefault="00D76E8F" w:rsidP="00D76E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404C10">
              <w:rPr>
                <w:rFonts w:asciiTheme="majorBidi" w:hAnsiTheme="majorBidi" w:cs="Angsana New"/>
                <w:sz w:val="28"/>
                <w:szCs w:val="28"/>
                <w:lang w:bidi="th-TH"/>
              </w:rPr>
              <w:t>2,095,117</w:t>
            </w:r>
          </w:p>
        </w:tc>
        <w:tc>
          <w:tcPr>
            <w:tcW w:w="149" w:type="pct"/>
          </w:tcPr>
          <w:p w14:paraId="3D3E41F6" w14:textId="77777777" w:rsidR="00D76E8F" w:rsidRPr="00CF3746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87560DF" w14:textId="2DF4EE07" w:rsidR="00D76E8F" w:rsidRPr="00CF3746" w:rsidRDefault="00D76E8F" w:rsidP="00D76E8F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6A121111" w14:textId="77777777" w:rsidR="00D76E8F" w:rsidRPr="00CF3746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5225B302" w14:textId="5426C046" w:rsidR="00D76E8F" w:rsidRPr="00CF3746" w:rsidRDefault="00D76E8F" w:rsidP="00D76E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404C10">
              <w:rPr>
                <w:rFonts w:asciiTheme="majorBidi" w:hAnsiTheme="majorBidi" w:cs="Angsana New"/>
                <w:sz w:val="28"/>
                <w:szCs w:val="28"/>
                <w:lang w:bidi="th-TH"/>
              </w:rPr>
              <w:t>2,095,117</w:t>
            </w:r>
          </w:p>
        </w:tc>
      </w:tr>
      <w:tr w:rsidR="00D76E8F" w:rsidRPr="00CF3746" w14:paraId="05FB8168" w14:textId="77777777" w:rsidTr="00D8798D">
        <w:tc>
          <w:tcPr>
            <w:tcW w:w="1455" w:type="pct"/>
            <w:shd w:val="clear" w:color="auto" w:fill="auto"/>
          </w:tcPr>
          <w:p w14:paraId="464D8E54" w14:textId="77777777" w:rsidR="00D76E8F" w:rsidRPr="00CF3746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1FEF2B87" w14:textId="4BE7695F" w:rsidR="00D76E8F" w:rsidRPr="00CF3746" w:rsidRDefault="00D76E8F" w:rsidP="00D76E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356598C2" w14:textId="77777777" w:rsidR="00D76E8F" w:rsidRPr="00CF3746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15A22598" w14:textId="5A2D8214" w:rsidR="00D76E8F" w:rsidRPr="00CF3746" w:rsidRDefault="00D76E8F" w:rsidP="00D76E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0888E6E7" w14:textId="77777777" w:rsidR="00D76E8F" w:rsidRPr="00CF3746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70EE59E" w14:textId="02BCD8F4" w:rsidR="00D76E8F" w:rsidRPr="00CF3746" w:rsidRDefault="00D76E8F" w:rsidP="00D76E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D76E8F">
              <w:rPr>
                <w:rFonts w:asciiTheme="majorBidi" w:hAnsiTheme="majorBidi" w:cs="Angsana New"/>
                <w:sz w:val="28"/>
                <w:szCs w:val="28"/>
                <w:lang w:bidi="th-TH"/>
              </w:rPr>
              <w:t>1,585,903</w:t>
            </w:r>
          </w:p>
        </w:tc>
        <w:tc>
          <w:tcPr>
            <w:tcW w:w="145" w:type="pct"/>
          </w:tcPr>
          <w:p w14:paraId="618B8CA1" w14:textId="77777777" w:rsidR="00D76E8F" w:rsidRPr="00CF3746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419ED91A" w14:textId="1F15C554" w:rsidR="00D76E8F" w:rsidRPr="00CF3746" w:rsidRDefault="00D76E8F" w:rsidP="00D76E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D76E8F">
              <w:rPr>
                <w:rFonts w:asciiTheme="majorBidi" w:hAnsiTheme="majorBidi" w:cs="Angsana New"/>
                <w:sz w:val="28"/>
                <w:szCs w:val="28"/>
                <w:lang w:bidi="th-TH"/>
              </w:rPr>
              <w:t>1,585,903</w:t>
            </w:r>
          </w:p>
        </w:tc>
      </w:tr>
      <w:tr w:rsidR="00D76E8F" w:rsidRPr="00CF3746" w14:paraId="4263AA1A" w14:textId="77777777" w:rsidTr="00D8798D">
        <w:tc>
          <w:tcPr>
            <w:tcW w:w="1455" w:type="pct"/>
            <w:shd w:val="clear" w:color="auto" w:fill="auto"/>
          </w:tcPr>
          <w:p w14:paraId="1CA026C9" w14:textId="77777777" w:rsidR="00D76E8F" w:rsidRPr="00CF3746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64FC35ED" w14:textId="07C23669" w:rsidR="00D76E8F" w:rsidRPr="00CF3746" w:rsidRDefault="00D76E8F" w:rsidP="00D76E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3AADBC4F" w14:textId="77777777" w:rsidR="00D76E8F" w:rsidRPr="00CF3746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361DFC2A" w14:textId="1EE421CB" w:rsidR="00D76E8F" w:rsidRPr="00CF3746" w:rsidRDefault="00D76E8F" w:rsidP="00D76E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375FAC74" w14:textId="77777777" w:rsidR="00D76E8F" w:rsidRPr="00CF3746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6C67A5C5" w14:textId="031B1017" w:rsidR="00D76E8F" w:rsidRPr="00CF3746" w:rsidRDefault="00D76E8F" w:rsidP="00D76E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D76E8F">
              <w:rPr>
                <w:rFonts w:asciiTheme="majorBidi" w:hAnsiTheme="majorBidi" w:cs="Angsana New"/>
                <w:sz w:val="28"/>
                <w:szCs w:val="28"/>
                <w:lang w:bidi="th-TH"/>
              </w:rPr>
              <w:t>166,617</w:t>
            </w:r>
          </w:p>
        </w:tc>
        <w:tc>
          <w:tcPr>
            <w:tcW w:w="145" w:type="pct"/>
          </w:tcPr>
          <w:p w14:paraId="5F4F6948" w14:textId="77777777" w:rsidR="00D76E8F" w:rsidRPr="00CF3746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0486CC99" w14:textId="213FD958" w:rsidR="00D76E8F" w:rsidRPr="00CF3746" w:rsidRDefault="00D76E8F" w:rsidP="00D76E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D76E8F">
              <w:rPr>
                <w:rFonts w:asciiTheme="majorBidi" w:hAnsiTheme="majorBidi" w:cs="Angsana New"/>
                <w:sz w:val="28"/>
                <w:szCs w:val="28"/>
                <w:lang w:bidi="th-TH"/>
              </w:rPr>
              <w:t>166,617</w:t>
            </w:r>
          </w:p>
        </w:tc>
      </w:tr>
      <w:tr w:rsidR="00D76E8F" w:rsidRPr="00CF3746" w14:paraId="08808B55" w14:textId="77777777" w:rsidTr="00D8798D">
        <w:tc>
          <w:tcPr>
            <w:tcW w:w="1455" w:type="pct"/>
            <w:shd w:val="clear" w:color="auto" w:fill="auto"/>
          </w:tcPr>
          <w:p w14:paraId="04817AD8" w14:textId="330DC9E2" w:rsidR="00D76E8F" w:rsidRPr="00CF3746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52C56198" w14:textId="7060EE17" w:rsidR="00D76E8F" w:rsidRPr="00CF3746" w:rsidRDefault="00D76E8F" w:rsidP="00D76E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D76E8F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91,519,786</w:t>
            </w:r>
          </w:p>
        </w:tc>
        <w:tc>
          <w:tcPr>
            <w:tcW w:w="145" w:type="pct"/>
          </w:tcPr>
          <w:p w14:paraId="793DD8A9" w14:textId="77777777" w:rsidR="00D76E8F" w:rsidRPr="00CF3746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54ADC06E" w14:textId="28D34310" w:rsidR="00D76E8F" w:rsidRPr="00CF3746" w:rsidRDefault="00D76E8F" w:rsidP="00D76E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D76E8F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8,242,234</w:t>
            </w:r>
          </w:p>
        </w:tc>
        <w:tc>
          <w:tcPr>
            <w:tcW w:w="149" w:type="pct"/>
          </w:tcPr>
          <w:p w14:paraId="28BC31AD" w14:textId="77777777" w:rsidR="00D76E8F" w:rsidRPr="00CF3746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56CA7B09" w14:textId="1A35929E" w:rsidR="00D76E8F" w:rsidRPr="00CF3746" w:rsidRDefault="00D76E8F" w:rsidP="00D76E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D76E8F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1,752,520</w:t>
            </w:r>
          </w:p>
        </w:tc>
        <w:tc>
          <w:tcPr>
            <w:tcW w:w="145" w:type="pct"/>
          </w:tcPr>
          <w:p w14:paraId="30DEE329" w14:textId="77777777" w:rsidR="00D76E8F" w:rsidRPr="00CF3746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14:paraId="71BD5C08" w14:textId="7D07A3AF" w:rsidR="00D76E8F" w:rsidRPr="00CF3746" w:rsidRDefault="00D76E8F" w:rsidP="00D76E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D76E8F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101,514,540</w:t>
            </w:r>
          </w:p>
        </w:tc>
      </w:tr>
      <w:tr w:rsidR="00D76E8F" w:rsidRPr="00AA0339" w14:paraId="44D4A88C" w14:textId="77777777" w:rsidTr="003E43C4">
        <w:tc>
          <w:tcPr>
            <w:tcW w:w="1455" w:type="pct"/>
            <w:shd w:val="clear" w:color="auto" w:fill="auto"/>
          </w:tcPr>
          <w:p w14:paraId="768D4535" w14:textId="77777777" w:rsidR="00D76E8F" w:rsidRPr="00CF3746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466DE910" w14:textId="19FF69DF" w:rsidR="00D76E8F" w:rsidRPr="00CF3746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BB589" w14:textId="2ACBB0FE" w:rsidR="00D76E8F" w:rsidRPr="00BB0D2B" w:rsidRDefault="00873DC3" w:rsidP="00D76E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="00E46294">
              <w:rPr>
                <w:rFonts w:asciiTheme="majorBidi" w:hAnsiTheme="majorBidi" w:cs="Angsana New"/>
                <w:sz w:val="28"/>
                <w:szCs w:val="28"/>
              </w:rPr>
              <w:t>484,184</w:t>
            </w:r>
            <w:r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145" w:type="pct"/>
            <w:vAlign w:val="bottom"/>
          </w:tcPr>
          <w:p w14:paraId="57F01831" w14:textId="77777777" w:rsidR="00D76E8F" w:rsidRPr="00BB0D2B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5668F" w14:textId="3282CCAA" w:rsidR="00D76E8F" w:rsidRPr="00BB0D2B" w:rsidRDefault="00873DC3" w:rsidP="00D76E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="00E46294">
              <w:rPr>
                <w:rFonts w:asciiTheme="majorBidi" w:hAnsiTheme="majorBidi" w:cs="Angsana New"/>
                <w:sz w:val="28"/>
                <w:szCs w:val="28"/>
              </w:rPr>
              <w:t>345,331</w:t>
            </w:r>
            <w:r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149" w:type="pct"/>
            <w:vAlign w:val="bottom"/>
          </w:tcPr>
          <w:p w14:paraId="350C3C77" w14:textId="77777777" w:rsidR="00D76E8F" w:rsidRPr="00BB0D2B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83B6E" w14:textId="5F9C0DB7" w:rsidR="00D76E8F" w:rsidRPr="00BB0D2B" w:rsidRDefault="001B6016" w:rsidP="00D76E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1B6016"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="00E46294">
              <w:rPr>
                <w:rFonts w:asciiTheme="majorBidi" w:hAnsiTheme="majorBidi" w:cs="Angsana New"/>
                <w:sz w:val="28"/>
                <w:szCs w:val="28"/>
              </w:rPr>
              <w:t>1,068,874</w:t>
            </w:r>
            <w:r w:rsidRPr="001B6016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145" w:type="pct"/>
            <w:vAlign w:val="bottom"/>
          </w:tcPr>
          <w:p w14:paraId="552CD402" w14:textId="77777777" w:rsidR="00D76E8F" w:rsidRPr="00BB0D2B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52261" w14:textId="6D0A5B95" w:rsidR="00D76E8F" w:rsidRPr="00BB0D2B" w:rsidRDefault="001B6016" w:rsidP="00D76E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1B6016">
              <w:rPr>
                <w:rFonts w:asciiTheme="majorBidi" w:hAnsiTheme="majorBidi" w:cs="Angsana New"/>
                <w:sz w:val="28"/>
                <w:szCs w:val="28"/>
              </w:rPr>
              <w:t>(</w:t>
            </w:r>
            <w:r w:rsidR="00873DC3">
              <w:rPr>
                <w:rFonts w:asciiTheme="majorBidi" w:hAnsiTheme="majorBidi" w:cs="Angsana New"/>
                <w:sz w:val="28"/>
                <w:szCs w:val="28"/>
              </w:rPr>
              <w:t>1,898,38</w:t>
            </w:r>
            <w:r w:rsidR="007A78DD">
              <w:rPr>
                <w:rFonts w:asciiTheme="majorBidi" w:hAnsiTheme="majorBidi" w:cs="Angsana New"/>
                <w:sz w:val="28"/>
                <w:szCs w:val="28"/>
              </w:rPr>
              <w:t>9</w:t>
            </w:r>
            <w:r w:rsidRPr="001B6016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</w:tr>
      <w:tr w:rsidR="00D76E8F" w:rsidRPr="00CF3746" w14:paraId="2595E090" w14:textId="77777777" w:rsidTr="00D8798D">
        <w:tc>
          <w:tcPr>
            <w:tcW w:w="1455" w:type="pct"/>
            <w:shd w:val="clear" w:color="auto" w:fill="auto"/>
          </w:tcPr>
          <w:p w14:paraId="2D52DD60" w14:textId="2A4CA743" w:rsidR="00D76E8F" w:rsidRPr="00CF3746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DAB56F" w14:textId="73F8A611" w:rsidR="00D76E8F" w:rsidRPr="00BB0D2B" w:rsidRDefault="00894D36" w:rsidP="00D76E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91,0</w:t>
            </w:r>
            <w:r w:rsidR="00E4629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35,602</w:t>
            </w:r>
          </w:p>
        </w:tc>
        <w:tc>
          <w:tcPr>
            <w:tcW w:w="145" w:type="pct"/>
          </w:tcPr>
          <w:p w14:paraId="5E6F34EB" w14:textId="77777777" w:rsidR="00D76E8F" w:rsidRPr="00BB0D2B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4E1427" w14:textId="33DB7120" w:rsidR="00D76E8F" w:rsidRPr="00BB0D2B" w:rsidRDefault="00894D36" w:rsidP="00D76E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7,</w:t>
            </w:r>
            <w:r w:rsidR="00E46294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896,903</w:t>
            </w:r>
          </w:p>
        </w:tc>
        <w:tc>
          <w:tcPr>
            <w:tcW w:w="149" w:type="pct"/>
          </w:tcPr>
          <w:p w14:paraId="2D6814E1" w14:textId="77777777" w:rsidR="00D76E8F" w:rsidRPr="00BB0D2B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5C732" w14:textId="23FC97CC" w:rsidR="00D76E8F" w:rsidRPr="00BB0D2B" w:rsidRDefault="00E46294" w:rsidP="00D76E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683,646</w:t>
            </w:r>
          </w:p>
        </w:tc>
        <w:tc>
          <w:tcPr>
            <w:tcW w:w="145" w:type="pct"/>
          </w:tcPr>
          <w:p w14:paraId="4BE77945" w14:textId="77777777" w:rsidR="00D76E8F" w:rsidRPr="00BB0D2B" w:rsidRDefault="00D76E8F" w:rsidP="00D76E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241713" w14:textId="195C24B1" w:rsidR="00D76E8F" w:rsidRPr="00BB0D2B" w:rsidRDefault="00873DC3" w:rsidP="00D76E8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99,616,15</w:t>
            </w:r>
            <w:r w:rsidR="007A78DD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1</w:t>
            </w:r>
          </w:p>
        </w:tc>
      </w:tr>
    </w:tbl>
    <w:p w14:paraId="4727E67E" w14:textId="1C438532" w:rsidR="00442E6A" w:rsidRDefault="00442E6A">
      <w:pPr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442E6A" w:rsidRPr="00CF3746" w14:paraId="49D33869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1107A93C" w14:textId="77777777" w:rsidR="00442E6A" w:rsidRPr="00CF3746" w:rsidRDefault="00442E6A" w:rsidP="0044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6DF42242" w14:textId="598809FA" w:rsidR="00442E6A" w:rsidDel="00442E6A" w:rsidRDefault="00442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07F8" w:rsidRPr="00CF3746" w14:paraId="61C3C63B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02211166" w14:textId="77777777" w:rsidR="002907F8" w:rsidRPr="00CF3746" w:rsidRDefault="002907F8" w:rsidP="00D20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49A533DF" w14:textId="6F0D8319" w:rsidR="002907F8" w:rsidRPr="00CF3746" w:rsidRDefault="00682801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64C7C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="00E81D45" w:rsidRPr="00CF374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81D45"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81D45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2907F8" w:rsidRPr="00CF3746" w:rsidDel="00D43E7A" w14:paraId="346CF7BE" w14:textId="77777777" w:rsidTr="00F73F27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2E98BC92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3486FF89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3A060416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13D78741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4E6C721F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3163013B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E32F27A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ด้านเครดิต</w:t>
            </w:r>
          </w:p>
        </w:tc>
        <w:tc>
          <w:tcPr>
            <w:tcW w:w="145" w:type="pct"/>
          </w:tcPr>
          <w:p w14:paraId="438CF515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11A2FA67" w14:textId="77777777" w:rsidR="002907F8" w:rsidRPr="00CF3746" w:rsidDel="00D43E7A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907F8" w:rsidRPr="00CF3746" w14:paraId="0DB3D3C8" w14:textId="77777777" w:rsidTr="00F73F27">
        <w:trPr>
          <w:tblHeader/>
        </w:trPr>
        <w:tc>
          <w:tcPr>
            <w:tcW w:w="1455" w:type="pct"/>
            <w:shd w:val="clear" w:color="auto" w:fill="auto"/>
          </w:tcPr>
          <w:p w14:paraId="536901F3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7E7C9D84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907F8" w:rsidRPr="00CF3746" w14:paraId="7D99F570" w14:textId="77777777" w:rsidTr="00F73F27">
        <w:tc>
          <w:tcPr>
            <w:tcW w:w="1455" w:type="pct"/>
            <w:shd w:val="clear" w:color="auto" w:fill="auto"/>
          </w:tcPr>
          <w:p w14:paraId="46D058D4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41EC8732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A0B5C43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10DF3AAD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5EDACB7F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ABDC060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2C89D24E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3E55D35A" w14:textId="77777777" w:rsidR="002907F8" w:rsidRPr="00CF3746" w:rsidRDefault="002907F8" w:rsidP="00290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E661D" w:rsidRPr="00CF3746" w14:paraId="0A4B7509" w14:textId="77777777" w:rsidTr="00F73F27">
        <w:tc>
          <w:tcPr>
            <w:tcW w:w="1455" w:type="pct"/>
            <w:shd w:val="clear" w:color="auto" w:fill="auto"/>
          </w:tcPr>
          <w:p w14:paraId="1669D069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746D1665" w14:textId="1682D8BF" w:rsidR="007E661D" w:rsidRPr="00CF3746" w:rsidRDefault="007E661D" w:rsidP="007E661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E661D">
              <w:rPr>
                <w:rFonts w:asciiTheme="majorBidi" w:hAnsiTheme="majorBidi" w:cstheme="majorBidi"/>
                <w:sz w:val="28"/>
                <w:szCs w:val="28"/>
              </w:rPr>
              <w:t>75,349,313</w:t>
            </w:r>
          </w:p>
        </w:tc>
        <w:tc>
          <w:tcPr>
            <w:tcW w:w="145" w:type="pct"/>
          </w:tcPr>
          <w:p w14:paraId="1801211F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7E60629F" w14:textId="4D70C2C0" w:rsidR="007E661D" w:rsidRPr="00CF3746" w:rsidRDefault="007E661D" w:rsidP="007E661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52B46F16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6F168C9C" w14:textId="7F165A5F" w:rsidR="007E661D" w:rsidRPr="00CF3746" w:rsidRDefault="007E661D" w:rsidP="007E661D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F1D32E8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E36E066" w14:textId="6C7DFB35" w:rsidR="007E661D" w:rsidRPr="00CF3746" w:rsidRDefault="007E661D" w:rsidP="007E661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E661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75</w:t>
            </w:r>
            <w:r w:rsidRPr="007E66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E661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349</w:t>
            </w:r>
            <w:r w:rsidRPr="007E661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7E661D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313</w:t>
            </w:r>
          </w:p>
        </w:tc>
      </w:tr>
      <w:tr w:rsidR="007E661D" w:rsidRPr="00CF3746" w14:paraId="6975728A" w14:textId="77777777" w:rsidTr="00F73F27">
        <w:tc>
          <w:tcPr>
            <w:tcW w:w="1455" w:type="pct"/>
            <w:shd w:val="clear" w:color="auto" w:fill="auto"/>
          </w:tcPr>
          <w:p w14:paraId="0BD594CB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1BB9DDE8" w14:textId="353C6877" w:rsidR="007E661D" w:rsidRPr="00CF3746" w:rsidRDefault="007E661D" w:rsidP="007E661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E661D">
              <w:rPr>
                <w:rFonts w:asciiTheme="majorBidi" w:hAnsiTheme="majorBidi" w:cstheme="majorBidi"/>
                <w:sz w:val="28"/>
                <w:szCs w:val="28"/>
              </w:rPr>
              <w:t>14,502,825</w:t>
            </w:r>
          </w:p>
        </w:tc>
        <w:tc>
          <w:tcPr>
            <w:tcW w:w="145" w:type="pct"/>
          </w:tcPr>
          <w:p w14:paraId="4482BC90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6688AB63" w14:textId="79EC305D" w:rsidR="007E661D" w:rsidRPr="00CF3746" w:rsidRDefault="007E661D" w:rsidP="007E661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2423F552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1287040A" w14:textId="1795DC5C" w:rsidR="007E661D" w:rsidRPr="00CF3746" w:rsidRDefault="007E661D" w:rsidP="007E661D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0B29E6A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3F743DD9" w14:textId="544AFA5C" w:rsidR="007E661D" w:rsidRPr="00CF3746" w:rsidRDefault="007E661D" w:rsidP="007E661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E661D">
              <w:rPr>
                <w:rFonts w:asciiTheme="majorBidi" w:hAnsiTheme="majorBidi" w:cstheme="majorBidi"/>
                <w:sz w:val="28"/>
                <w:szCs w:val="28"/>
              </w:rPr>
              <w:t>14,502,825</w:t>
            </w:r>
          </w:p>
        </w:tc>
      </w:tr>
      <w:tr w:rsidR="007E661D" w:rsidRPr="00CF3746" w14:paraId="5CF82CD5" w14:textId="77777777" w:rsidTr="00F73F27">
        <w:tc>
          <w:tcPr>
            <w:tcW w:w="1455" w:type="pct"/>
            <w:shd w:val="clear" w:color="auto" w:fill="auto"/>
          </w:tcPr>
          <w:p w14:paraId="59B807A0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040969C2" w14:textId="28359547" w:rsidR="007E661D" w:rsidRPr="00CF3746" w:rsidRDefault="007E661D" w:rsidP="007E661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82AE8C7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21310811" w14:textId="5C09E23C" w:rsidR="007E661D" w:rsidRPr="00CF3746" w:rsidRDefault="007E661D" w:rsidP="007E661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E661D">
              <w:rPr>
                <w:rFonts w:asciiTheme="majorBidi" w:hAnsiTheme="majorBidi" w:cstheme="majorBidi"/>
                <w:sz w:val="28"/>
                <w:szCs w:val="28"/>
              </w:rPr>
              <w:t>6,137,895</w:t>
            </w:r>
          </w:p>
        </w:tc>
        <w:tc>
          <w:tcPr>
            <w:tcW w:w="149" w:type="pct"/>
          </w:tcPr>
          <w:p w14:paraId="710F2BB2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6E0C3C5B" w14:textId="25CAD304" w:rsidR="007E661D" w:rsidRPr="00CF3746" w:rsidRDefault="007E661D" w:rsidP="007E661D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6745017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173164E4" w14:textId="44FEE7AF" w:rsidR="007E661D" w:rsidRPr="00CF3746" w:rsidRDefault="007E661D" w:rsidP="007E661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E661D">
              <w:rPr>
                <w:rFonts w:asciiTheme="majorBidi" w:hAnsiTheme="majorBidi" w:cstheme="majorBidi"/>
                <w:sz w:val="28"/>
                <w:szCs w:val="28"/>
              </w:rPr>
              <w:t>6,137,895</w:t>
            </w:r>
          </w:p>
        </w:tc>
      </w:tr>
      <w:tr w:rsidR="007E661D" w:rsidRPr="00CF3746" w14:paraId="7959E60E" w14:textId="77777777" w:rsidTr="00F73F27">
        <w:tc>
          <w:tcPr>
            <w:tcW w:w="1455" w:type="pct"/>
            <w:shd w:val="clear" w:color="auto" w:fill="auto"/>
          </w:tcPr>
          <w:p w14:paraId="37DCD573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2DF57019" w14:textId="2AAC8AC7" w:rsidR="007E661D" w:rsidRPr="00CF3746" w:rsidRDefault="007E661D" w:rsidP="007E661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3BDA4852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40155871" w14:textId="0E19583E" w:rsidR="007E661D" w:rsidRPr="00CF3746" w:rsidRDefault="007E661D" w:rsidP="007E661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E661D">
              <w:rPr>
                <w:rFonts w:asciiTheme="majorBidi" w:hAnsiTheme="majorBidi" w:cstheme="majorBidi"/>
                <w:sz w:val="28"/>
                <w:szCs w:val="28"/>
              </w:rPr>
              <w:t>2,094,94</w:t>
            </w:r>
            <w:r w:rsidR="005353C3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9" w:type="pct"/>
          </w:tcPr>
          <w:p w14:paraId="0DEEBB0C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1A8A8697" w14:textId="710E083B" w:rsidR="007E661D" w:rsidRPr="00CF3746" w:rsidRDefault="007E661D" w:rsidP="007E661D">
            <w:pPr>
              <w:pStyle w:val="acctfourfigures"/>
              <w:tabs>
                <w:tab w:val="clear" w:pos="765"/>
                <w:tab w:val="decimal" w:pos="1053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F5A106B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4D34B03D" w14:textId="409F6225" w:rsidR="007E661D" w:rsidRPr="00CF3746" w:rsidRDefault="005A548C" w:rsidP="007E661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E661D">
              <w:rPr>
                <w:rFonts w:asciiTheme="majorBidi" w:hAnsiTheme="majorBidi" w:cstheme="majorBidi"/>
                <w:sz w:val="28"/>
                <w:szCs w:val="28"/>
              </w:rPr>
              <w:t>2,094,94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E661D" w:rsidRPr="00CF3746" w14:paraId="46216619" w14:textId="77777777" w:rsidTr="00F73F27">
        <w:tc>
          <w:tcPr>
            <w:tcW w:w="1455" w:type="pct"/>
            <w:shd w:val="clear" w:color="auto" w:fill="auto"/>
          </w:tcPr>
          <w:p w14:paraId="08DB9562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เกินกำหนดชำระมากกว่า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6AFE9276" w14:textId="3854C0CC" w:rsidR="007E661D" w:rsidRPr="00CF3746" w:rsidRDefault="007E661D" w:rsidP="007E661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4345AC1B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shd w:val="clear" w:color="auto" w:fill="auto"/>
          </w:tcPr>
          <w:p w14:paraId="62E86FBB" w14:textId="49AB07A7" w:rsidR="007E661D" w:rsidRPr="00CF3746" w:rsidRDefault="007E661D" w:rsidP="007E661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A1356AB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22F089A8" w14:textId="325A6659" w:rsidR="007E661D" w:rsidRPr="00CF3746" w:rsidRDefault="007E661D" w:rsidP="007E661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E661D">
              <w:rPr>
                <w:rFonts w:asciiTheme="majorBidi" w:hAnsiTheme="majorBidi" w:cstheme="majorBidi"/>
                <w:sz w:val="28"/>
                <w:szCs w:val="28"/>
              </w:rPr>
              <w:t>1,585,903</w:t>
            </w:r>
          </w:p>
        </w:tc>
        <w:tc>
          <w:tcPr>
            <w:tcW w:w="145" w:type="pct"/>
          </w:tcPr>
          <w:p w14:paraId="00DDB9F7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5533FA97" w14:textId="13B35170" w:rsidR="007E661D" w:rsidRPr="00CF3746" w:rsidRDefault="007E661D" w:rsidP="007E661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E661D">
              <w:rPr>
                <w:rFonts w:asciiTheme="majorBidi" w:hAnsiTheme="majorBidi" w:cstheme="majorBidi"/>
                <w:sz w:val="28"/>
                <w:szCs w:val="28"/>
              </w:rPr>
              <w:t>1,585,903</w:t>
            </w:r>
          </w:p>
        </w:tc>
      </w:tr>
      <w:tr w:rsidR="007E661D" w:rsidRPr="00CF3746" w14:paraId="30A593D3" w14:textId="77777777" w:rsidTr="00F73F27">
        <w:tc>
          <w:tcPr>
            <w:tcW w:w="1455" w:type="pct"/>
            <w:shd w:val="clear" w:color="auto" w:fill="auto"/>
          </w:tcPr>
          <w:p w14:paraId="0A5699F6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375D33C8" w14:textId="2675170C" w:rsidR="007E661D" w:rsidRPr="00CF3746" w:rsidRDefault="007E661D" w:rsidP="007E661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D984917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2638AB22" w14:textId="415165E3" w:rsidR="007E661D" w:rsidRPr="00CF3746" w:rsidRDefault="007E661D" w:rsidP="007E661D">
            <w:pPr>
              <w:pStyle w:val="acctfourfigures"/>
              <w:tabs>
                <w:tab w:val="clear" w:pos="765"/>
                <w:tab w:val="decimal" w:pos="105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6709FE88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057696AE" w14:textId="27916A9D" w:rsidR="007E661D" w:rsidRPr="00CF3746" w:rsidRDefault="007E661D" w:rsidP="007E661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E661D">
              <w:rPr>
                <w:rFonts w:asciiTheme="majorBidi" w:hAnsiTheme="majorBidi" w:cstheme="majorBidi"/>
                <w:sz w:val="28"/>
                <w:szCs w:val="28"/>
              </w:rPr>
              <w:t>166,617</w:t>
            </w:r>
          </w:p>
        </w:tc>
        <w:tc>
          <w:tcPr>
            <w:tcW w:w="145" w:type="pct"/>
          </w:tcPr>
          <w:p w14:paraId="317F3A93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F6D711" w14:textId="186F8025" w:rsidR="007E661D" w:rsidRPr="00CF3746" w:rsidRDefault="007E661D" w:rsidP="007E661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E661D">
              <w:rPr>
                <w:rFonts w:asciiTheme="majorBidi" w:hAnsiTheme="majorBidi" w:cstheme="majorBidi"/>
                <w:sz w:val="28"/>
                <w:szCs w:val="28"/>
              </w:rPr>
              <w:t>166,617</w:t>
            </w:r>
          </w:p>
        </w:tc>
      </w:tr>
      <w:tr w:rsidR="007E661D" w:rsidRPr="00CF3746" w14:paraId="423C4AC1" w14:textId="77777777" w:rsidTr="00F73F27">
        <w:tc>
          <w:tcPr>
            <w:tcW w:w="1455" w:type="pct"/>
            <w:shd w:val="clear" w:color="auto" w:fill="auto"/>
          </w:tcPr>
          <w:p w14:paraId="5B24C7D0" w14:textId="223835FF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2D125F50" w14:textId="1FE90942" w:rsidR="007E661D" w:rsidRPr="00CF3746" w:rsidRDefault="007E661D" w:rsidP="007E661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7E66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89,852,138</w:t>
            </w:r>
          </w:p>
        </w:tc>
        <w:tc>
          <w:tcPr>
            <w:tcW w:w="145" w:type="pct"/>
          </w:tcPr>
          <w:p w14:paraId="34DF575B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772708FC" w14:textId="623CCF3F" w:rsidR="007E661D" w:rsidRPr="00CF3746" w:rsidRDefault="007E661D" w:rsidP="007E661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E66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8,232,83</w:t>
            </w:r>
            <w:r w:rsidR="003070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49" w:type="pct"/>
          </w:tcPr>
          <w:p w14:paraId="2F909DF7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5A08CE4B" w14:textId="768514B6" w:rsidR="007E661D" w:rsidRPr="00CF3746" w:rsidRDefault="007E661D" w:rsidP="007E661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E66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1,752,520</w:t>
            </w:r>
          </w:p>
        </w:tc>
        <w:tc>
          <w:tcPr>
            <w:tcW w:w="145" w:type="pct"/>
          </w:tcPr>
          <w:p w14:paraId="1EDEEA9D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68DB5AEE" w14:textId="72426A7C" w:rsidR="007E661D" w:rsidRPr="00CF3746" w:rsidRDefault="007E661D" w:rsidP="007E661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7E66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99,837,49</w:t>
            </w:r>
            <w:r w:rsidR="0098133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  <w:tr w:rsidR="007E661D" w:rsidRPr="00CF3746" w14:paraId="455A9218" w14:textId="77777777" w:rsidTr="00204DC7">
        <w:tc>
          <w:tcPr>
            <w:tcW w:w="1455" w:type="pct"/>
            <w:shd w:val="clear" w:color="auto" w:fill="auto"/>
          </w:tcPr>
          <w:p w14:paraId="1E0CB657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</w:t>
            </w:r>
          </w:p>
          <w:p w14:paraId="68BBF47B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9EFA76" w14:textId="1B00062E" w:rsidR="007E661D" w:rsidRPr="00CF3746" w:rsidRDefault="001032B9" w:rsidP="007E661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03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E4629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479,597</w:t>
            </w:r>
            <w:r w:rsidRPr="001032B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45" w:type="pct"/>
            <w:vAlign w:val="bottom"/>
          </w:tcPr>
          <w:p w14:paraId="26FB4A4C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5E1FC0" w14:textId="1FDABF63" w:rsidR="007E661D" w:rsidRPr="00CF3746" w:rsidRDefault="001032B9" w:rsidP="007E661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032B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94D3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46294">
              <w:rPr>
                <w:rFonts w:asciiTheme="majorBidi" w:hAnsiTheme="majorBidi" w:cstheme="majorBidi"/>
                <w:sz w:val="28"/>
                <w:szCs w:val="28"/>
              </w:rPr>
              <w:t>45,017</w:t>
            </w:r>
            <w:r w:rsidRPr="001032B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9" w:type="pct"/>
            <w:vAlign w:val="bottom"/>
          </w:tcPr>
          <w:p w14:paraId="62F4CFEE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9CCBA" w14:textId="7E46E9F3" w:rsidR="007E661D" w:rsidRPr="00CF3746" w:rsidRDefault="001032B9" w:rsidP="007E661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032B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73DC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46294">
              <w:rPr>
                <w:rFonts w:asciiTheme="majorBidi" w:hAnsiTheme="majorBidi" w:cstheme="majorBidi"/>
                <w:sz w:val="28"/>
                <w:szCs w:val="28"/>
              </w:rPr>
              <w:t>,068,874</w:t>
            </w:r>
            <w:r w:rsidRPr="001032B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5" w:type="pct"/>
            <w:vAlign w:val="bottom"/>
          </w:tcPr>
          <w:p w14:paraId="128FF1A9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69E10" w14:textId="58BDF368" w:rsidR="007E661D" w:rsidRPr="00CF3746" w:rsidRDefault="00873DC3" w:rsidP="007E661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(1,893,48</w:t>
            </w:r>
            <w:r w:rsidR="007A78DD">
              <w:rPr>
                <w:rFonts w:asciiTheme="majorBidi" w:hAnsiTheme="majorBidi" w:cs="Angsana New"/>
                <w:sz w:val="28"/>
                <w:szCs w:val="28"/>
                <w:lang w:bidi="th-TH"/>
              </w:rPr>
              <w:t>8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)</w:t>
            </w:r>
          </w:p>
        </w:tc>
      </w:tr>
      <w:tr w:rsidR="007E661D" w:rsidRPr="00CF3746" w14:paraId="4D961563" w14:textId="77777777" w:rsidTr="00894D36">
        <w:trPr>
          <w:trHeight w:val="244"/>
        </w:trPr>
        <w:tc>
          <w:tcPr>
            <w:tcW w:w="1455" w:type="pct"/>
            <w:shd w:val="clear" w:color="auto" w:fill="auto"/>
          </w:tcPr>
          <w:p w14:paraId="3EA38B18" w14:textId="6A325BC1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BF289" w14:textId="7DA92488" w:rsidR="007E661D" w:rsidRPr="00CF3746" w:rsidRDefault="00E46294" w:rsidP="007E661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89,372,541</w:t>
            </w:r>
          </w:p>
        </w:tc>
        <w:tc>
          <w:tcPr>
            <w:tcW w:w="145" w:type="pct"/>
          </w:tcPr>
          <w:p w14:paraId="02342AF2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6029BB" w14:textId="413CACD6" w:rsidR="007E661D" w:rsidRPr="00CF3746" w:rsidRDefault="00E46294" w:rsidP="007E661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7,887,820</w:t>
            </w:r>
          </w:p>
        </w:tc>
        <w:tc>
          <w:tcPr>
            <w:tcW w:w="149" w:type="pct"/>
          </w:tcPr>
          <w:p w14:paraId="522DBE08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E0143F" w14:textId="50693AB5" w:rsidR="007E661D" w:rsidRPr="00CF3746" w:rsidRDefault="00E46294" w:rsidP="007E661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683,646</w:t>
            </w:r>
          </w:p>
        </w:tc>
        <w:tc>
          <w:tcPr>
            <w:tcW w:w="145" w:type="pct"/>
          </w:tcPr>
          <w:p w14:paraId="1275787A" w14:textId="77777777" w:rsidR="007E661D" w:rsidRPr="00CF3746" w:rsidRDefault="007E661D" w:rsidP="007E6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B8DA7" w14:textId="64A0165F" w:rsidR="007E661D" w:rsidRPr="00CF3746" w:rsidRDefault="00873DC3" w:rsidP="007E661D">
            <w:pPr>
              <w:pStyle w:val="acctfourfigures"/>
              <w:tabs>
                <w:tab w:val="clear" w:pos="765"/>
                <w:tab w:val="decimal" w:pos="114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97,944,00</w:t>
            </w:r>
            <w:r w:rsidR="007A78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</w:tbl>
    <w:p w14:paraId="5BA048BB" w14:textId="24A561D9" w:rsidR="00436036" w:rsidRDefault="00436036">
      <w:pPr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43"/>
      </w:tblGrid>
      <w:tr w:rsidR="00B04495" w:rsidRPr="00CF3746" w14:paraId="355219AB" w14:textId="77777777" w:rsidTr="004C12AE">
        <w:tc>
          <w:tcPr>
            <w:tcW w:w="1455" w:type="pct"/>
            <w:shd w:val="clear" w:color="auto" w:fill="auto"/>
            <w:vAlign w:val="bottom"/>
          </w:tcPr>
          <w:p w14:paraId="44BFFE06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14810965" w14:textId="2AD4472A" w:rsidR="00B04495" w:rsidRPr="00CF3746" w:rsidRDefault="00E81D4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="00B04495" w:rsidRPr="00CF3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04495" w:rsidRPr="00CF3746" w14:paraId="2C7C1763" w14:textId="77777777" w:rsidTr="004C12AE">
        <w:tc>
          <w:tcPr>
            <w:tcW w:w="1455" w:type="pct"/>
            <w:shd w:val="clear" w:color="auto" w:fill="auto"/>
            <w:vAlign w:val="bottom"/>
          </w:tcPr>
          <w:p w14:paraId="29AF94E2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5" w:type="pct"/>
            <w:gridSpan w:val="7"/>
          </w:tcPr>
          <w:p w14:paraId="4FEF5AD2" w14:textId="74E316BC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43016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14301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E81D45"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 xml:space="preserve">ธันวาคม </w:t>
            </w:r>
            <w:r w:rsidR="00AA3E42" w:rsidRPr="00AA3E42">
              <w:rPr>
                <w:rFonts w:asciiTheme="majorBidi" w:hAnsiTheme="majorBidi" w:cstheme="majorBidi"/>
                <w:bCs/>
                <w:sz w:val="28"/>
                <w:szCs w:val="28"/>
              </w:rPr>
              <w:t>2564</w:t>
            </w:r>
          </w:p>
        </w:tc>
      </w:tr>
      <w:tr w:rsidR="00B04495" w:rsidRPr="00CF3746" w:rsidDel="00D43E7A" w14:paraId="3F2F0A2C" w14:textId="77777777" w:rsidTr="004C12AE">
        <w:tc>
          <w:tcPr>
            <w:tcW w:w="1455" w:type="pct"/>
            <w:shd w:val="clear" w:color="auto" w:fill="auto"/>
            <w:vAlign w:val="bottom"/>
          </w:tcPr>
          <w:p w14:paraId="2F99F66D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408F75AF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5AA29C5B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2B552A79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7D4B2E82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4844272A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99F4C7F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6F46A6F5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shd w:val="clear" w:color="auto" w:fill="auto"/>
            <w:vAlign w:val="bottom"/>
          </w:tcPr>
          <w:p w14:paraId="04800AE8" w14:textId="77777777" w:rsidR="00B04495" w:rsidRPr="00CF3746" w:rsidDel="00D43E7A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04495" w:rsidRPr="00CF3746" w14:paraId="031D2238" w14:textId="77777777" w:rsidTr="004C12AE">
        <w:tc>
          <w:tcPr>
            <w:tcW w:w="1455" w:type="pct"/>
            <w:shd w:val="clear" w:color="auto" w:fill="auto"/>
          </w:tcPr>
          <w:p w14:paraId="0AA6140D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7"/>
            <w:shd w:val="clear" w:color="auto" w:fill="auto"/>
          </w:tcPr>
          <w:p w14:paraId="205BF6F0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04495" w:rsidRPr="00CF3746" w14:paraId="06E84D39" w14:textId="77777777" w:rsidTr="004C12AE">
        <w:tc>
          <w:tcPr>
            <w:tcW w:w="1455" w:type="pct"/>
            <w:shd w:val="clear" w:color="auto" w:fill="auto"/>
          </w:tcPr>
          <w:p w14:paraId="0FB66755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เงินให้สินเชื่อ</w:t>
            </w:r>
          </w:p>
        </w:tc>
        <w:tc>
          <w:tcPr>
            <w:tcW w:w="775" w:type="pct"/>
            <w:shd w:val="clear" w:color="auto" w:fill="auto"/>
          </w:tcPr>
          <w:p w14:paraId="63A6E911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15482312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B76209D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4DCDEDEB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02D23C3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EC1F66A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shd w:val="clear" w:color="auto" w:fill="auto"/>
          </w:tcPr>
          <w:p w14:paraId="4216FCAD" w14:textId="77777777" w:rsidR="00B04495" w:rsidRPr="00CF3746" w:rsidRDefault="00B04495" w:rsidP="004C1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06574" w:rsidRPr="00CF3746" w14:paraId="5591002F" w14:textId="77777777" w:rsidTr="004C12AE">
        <w:tc>
          <w:tcPr>
            <w:tcW w:w="1455" w:type="pct"/>
            <w:shd w:val="clear" w:color="auto" w:fill="auto"/>
          </w:tcPr>
          <w:p w14:paraId="18E7250E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7685370A" w14:textId="45FF01D8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</w:pPr>
            <w:r w:rsidRPr="007E3001">
              <w:rPr>
                <w:rFonts w:asciiTheme="majorBidi" w:hAnsiTheme="majorBidi" w:cstheme="majorBidi"/>
                <w:sz w:val="28"/>
                <w:szCs w:val="28"/>
              </w:rPr>
              <w:t>69,294,997</w:t>
            </w:r>
          </w:p>
        </w:tc>
        <w:tc>
          <w:tcPr>
            <w:tcW w:w="145" w:type="pct"/>
          </w:tcPr>
          <w:p w14:paraId="6F9D7A3C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7673687" w14:textId="07574D6B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1DA38DB8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68099EC" w14:textId="5A4354DC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2E9DB08D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shd w:val="clear" w:color="auto" w:fill="auto"/>
          </w:tcPr>
          <w:p w14:paraId="728AE570" w14:textId="4D679921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51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7E3001">
              <w:rPr>
                <w:rFonts w:asciiTheme="majorBidi" w:hAnsiTheme="majorBidi" w:cstheme="majorBidi"/>
                <w:sz w:val="28"/>
                <w:szCs w:val="28"/>
              </w:rPr>
              <w:t>69,294,997</w:t>
            </w:r>
          </w:p>
        </w:tc>
      </w:tr>
      <w:tr w:rsidR="00806574" w:rsidRPr="00CF3746" w14:paraId="528FC23D" w14:textId="77777777" w:rsidTr="004C12AE">
        <w:tc>
          <w:tcPr>
            <w:tcW w:w="1455" w:type="pct"/>
            <w:shd w:val="clear" w:color="auto" w:fill="auto"/>
          </w:tcPr>
          <w:p w14:paraId="36C0E6B6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215FB394" w14:textId="2AF87049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7E3001">
              <w:rPr>
                <w:rFonts w:asciiTheme="majorBidi" w:hAnsiTheme="majorBidi" w:cs="Angsana New"/>
                <w:sz w:val="28"/>
                <w:szCs w:val="28"/>
              </w:rPr>
              <w:t>12,542,03</w:t>
            </w:r>
            <w:r>
              <w:rPr>
                <w:rFonts w:asciiTheme="majorBidi" w:hAnsiTheme="majorBidi" w:cs="Angsana New"/>
                <w:sz w:val="28"/>
                <w:szCs w:val="28"/>
              </w:rPr>
              <w:t>4</w:t>
            </w:r>
          </w:p>
        </w:tc>
        <w:tc>
          <w:tcPr>
            <w:tcW w:w="145" w:type="pct"/>
          </w:tcPr>
          <w:p w14:paraId="6F78F7F9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0ECE090A" w14:textId="62BFEA09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113D8899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00ADFF65" w14:textId="07542FEA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2E2B86CE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56DF60C1" w14:textId="7C202D0F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7E3001">
              <w:rPr>
                <w:rFonts w:asciiTheme="majorBidi" w:hAnsiTheme="majorBidi" w:cs="Angsana New"/>
                <w:sz w:val="28"/>
                <w:szCs w:val="28"/>
              </w:rPr>
              <w:t>12,542,03</w:t>
            </w:r>
            <w:r>
              <w:rPr>
                <w:rFonts w:asciiTheme="majorBidi" w:hAnsiTheme="majorBidi" w:cs="Angsana New"/>
                <w:sz w:val="28"/>
                <w:szCs w:val="28"/>
              </w:rPr>
              <w:t>4</w:t>
            </w:r>
          </w:p>
        </w:tc>
      </w:tr>
      <w:tr w:rsidR="00806574" w:rsidRPr="00CF3746" w14:paraId="6074C58A" w14:textId="77777777" w:rsidTr="004C12AE">
        <w:tc>
          <w:tcPr>
            <w:tcW w:w="1455" w:type="pct"/>
            <w:shd w:val="clear" w:color="auto" w:fill="auto"/>
          </w:tcPr>
          <w:p w14:paraId="701B7287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6805931C" w14:textId="2D95A57B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38E992EE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73B694AB" w14:textId="5E1BCCB7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7E3001">
              <w:rPr>
                <w:rFonts w:asciiTheme="majorBidi" w:hAnsiTheme="majorBidi" w:cs="Angsana New"/>
                <w:sz w:val="28"/>
                <w:szCs w:val="28"/>
              </w:rPr>
              <w:t>3,487,925</w:t>
            </w:r>
          </w:p>
        </w:tc>
        <w:tc>
          <w:tcPr>
            <w:tcW w:w="149" w:type="pct"/>
          </w:tcPr>
          <w:p w14:paraId="3E7246A7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10D491D" w14:textId="094C9985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35BAAC36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556D62D1" w14:textId="7A108CA9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7E3001">
              <w:rPr>
                <w:rFonts w:asciiTheme="majorBidi" w:hAnsiTheme="majorBidi" w:cs="Angsana New"/>
                <w:sz w:val="28"/>
                <w:szCs w:val="28"/>
              </w:rPr>
              <w:t>3,487,925</w:t>
            </w:r>
          </w:p>
        </w:tc>
      </w:tr>
      <w:tr w:rsidR="00806574" w:rsidRPr="00CF3746" w14:paraId="1D944022" w14:textId="77777777" w:rsidTr="004C12AE">
        <w:tc>
          <w:tcPr>
            <w:tcW w:w="1455" w:type="pct"/>
            <w:shd w:val="clear" w:color="auto" w:fill="auto"/>
          </w:tcPr>
          <w:p w14:paraId="7ACB2242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5DEE4A17" w14:textId="797AE6FD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199D47F9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41DED959" w14:textId="12AA1D27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7E3001">
              <w:rPr>
                <w:rFonts w:asciiTheme="majorBidi" w:hAnsiTheme="majorBidi" w:cs="Angsana New"/>
                <w:sz w:val="28"/>
                <w:szCs w:val="28"/>
              </w:rPr>
              <w:t>1,090,250</w:t>
            </w:r>
          </w:p>
        </w:tc>
        <w:tc>
          <w:tcPr>
            <w:tcW w:w="149" w:type="pct"/>
          </w:tcPr>
          <w:p w14:paraId="1D450686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C17F853" w14:textId="4D9AABB6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3E9E8A74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6332592F" w14:textId="27F2F267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7E3001">
              <w:rPr>
                <w:rFonts w:asciiTheme="majorBidi" w:hAnsiTheme="majorBidi" w:cs="Angsana New"/>
                <w:sz w:val="28"/>
                <w:szCs w:val="28"/>
              </w:rPr>
              <w:t>1,090,250</w:t>
            </w:r>
          </w:p>
        </w:tc>
      </w:tr>
      <w:tr w:rsidR="00806574" w:rsidRPr="00CF3746" w14:paraId="55F76600" w14:textId="77777777" w:rsidTr="004C12AE">
        <w:tc>
          <w:tcPr>
            <w:tcW w:w="1455" w:type="pct"/>
            <w:shd w:val="clear" w:color="auto" w:fill="auto"/>
          </w:tcPr>
          <w:p w14:paraId="5B6D2CF2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shd w:val="clear" w:color="auto" w:fill="auto"/>
          </w:tcPr>
          <w:p w14:paraId="06621C87" w14:textId="409ED90B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7CED2DFF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320A905D" w14:textId="1252DD11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5A511C05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74ACDCA8" w14:textId="24106C05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4602C">
              <w:rPr>
                <w:rFonts w:asciiTheme="majorBidi" w:hAnsiTheme="majorBidi" w:cs="Angsana New"/>
                <w:sz w:val="28"/>
                <w:szCs w:val="28"/>
                <w:lang w:bidi="th-TH"/>
              </w:rPr>
              <w:t>1,005,72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4</w:t>
            </w:r>
          </w:p>
        </w:tc>
        <w:tc>
          <w:tcPr>
            <w:tcW w:w="145" w:type="pct"/>
          </w:tcPr>
          <w:p w14:paraId="269A0800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shd w:val="clear" w:color="auto" w:fill="auto"/>
          </w:tcPr>
          <w:p w14:paraId="7E31C249" w14:textId="6E866931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</w:rPr>
            </w:pPr>
            <w:r w:rsidRPr="0074602C">
              <w:rPr>
                <w:rFonts w:asciiTheme="majorBidi" w:hAnsiTheme="majorBidi" w:cs="Angsana New"/>
                <w:sz w:val="28"/>
                <w:szCs w:val="28"/>
                <w:lang w:bidi="th-TH"/>
              </w:rPr>
              <w:t>1,005,72</w:t>
            </w:r>
            <w:r>
              <w:rPr>
                <w:rFonts w:asciiTheme="majorBidi" w:hAnsiTheme="majorBidi" w:cs="Angsana New"/>
                <w:sz w:val="28"/>
                <w:szCs w:val="28"/>
                <w:lang w:bidi="th-TH"/>
              </w:rPr>
              <w:t>4</w:t>
            </w:r>
          </w:p>
        </w:tc>
      </w:tr>
      <w:tr w:rsidR="00806574" w:rsidRPr="00CF3746" w14:paraId="0DE6F70F" w14:textId="77777777" w:rsidTr="004C12AE">
        <w:tc>
          <w:tcPr>
            <w:tcW w:w="1455" w:type="pct"/>
            <w:shd w:val="clear" w:color="auto" w:fill="auto"/>
          </w:tcPr>
          <w:p w14:paraId="0F10F508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ลูกหนี้โอนกฎหมาย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1894DE05" w14:textId="00AB623F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22161C71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454DDE7C" w14:textId="272DF5BD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575D272B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2BB47A95" w14:textId="73D2D4B9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4602C">
              <w:rPr>
                <w:rFonts w:asciiTheme="majorBidi" w:hAnsiTheme="majorBidi" w:cs="Angsana New"/>
                <w:sz w:val="28"/>
                <w:szCs w:val="28"/>
                <w:lang w:bidi="th-TH"/>
              </w:rPr>
              <w:t>181,403</w:t>
            </w:r>
          </w:p>
        </w:tc>
        <w:tc>
          <w:tcPr>
            <w:tcW w:w="145" w:type="pct"/>
          </w:tcPr>
          <w:p w14:paraId="45CF776D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43256D82" w14:textId="4D276838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74602C">
              <w:rPr>
                <w:rFonts w:asciiTheme="majorBidi" w:hAnsiTheme="majorBidi" w:cs="Angsana New"/>
                <w:sz w:val="28"/>
                <w:szCs w:val="28"/>
                <w:lang w:bidi="th-TH"/>
              </w:rPr>
              <w:t>181,403</w:t>
            </w:r>
          </w:p>
        </w:tc>
      </w:tr>
      <w:tr w:rsidR="00806574" w:rsidRPr="00CF3746" w14:paraId="6FD2442D" w14:textId="77777777" w:rsidTr="004C12AE">
        <w:tc>
          <w:tcPr>
            <w:tcW w:w="1455" w:type="pct"/>
            <w:shd w:val="clear" w:color="auto" w:fill="auto"/>
          </w:tcPr>
          <w:p w14:paraId="70A0C453" w14:textId="0AAF05CC" w:rsidR="00806574" w:rsidRPr="00CF3746" w:rsidRDefault="00233968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</w:tcPr>
          <w:p w14:paraId="6298A819" w14:textId="65A19BE4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lang w:val="en-US" w:bidi="th-TH"/>
              </w:rPr>
            </w:pP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81,837,031</w:t>
            </w:r>
          </w:p>
        </w:tc>
        <w:tc>
          <w:tcPr>
            <w:tcW w:w="145" w:type="pct"/>
          </w:tcPr>
          <w:p w14:paraId="1575C258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61AD55BA" w14:textId="0CDC0F7E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4,578,175</w:t>
            </w:r>
          </w:p>
        </w:tc>
        <w:tc>
          <w:tcPr>
            <w:tcW w:w="149" w:type="pct"/>
          </w:tcPr>
          <w:p w14:paraId="51BE9D68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</w:tcPr>
          <w:p w14:paraId="18A97AA5" w14:textId="479834D2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74602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1,187,127</w:t>
            </w:r>
          </w:p>
        </w:tc>
        <w:tc>
          <w:tcPr>
            <w:tcW w:w="145" w:type="pct"/>
          </w:tcPr>
          <w:p w14:paraId="38D2D9F1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</w:tcBorders>
            <w:shd w:val="clear" w:color="auto" w:fill="auto"/>
          </w:tcPr>
          <w:p w14:paraId="0BFFCFC4" w14:textId="5FCE872E" w:rsidR="00806574" w:rsidRPr="00CF3746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87,602,333</w:t>
            </w:r>
          </w:p>
        </w:tc>
      </w:tr>
      <w:tr w:rsidR="00806574" w:rsidRPr="00BB0D2B" w14:paraId="7F1C8D99" w14:textId="77777777" w:rsidTr="00204DC7">
        <w:tc>
          <w:tcPr>
            <w:tcW w:w="1455" w:type="pct"/>
            <w:shd w:val="clear" w:color="auto" w:fill="auto"/>
          </w:tcPr>
          <w:p w14:paraId="708E7877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24B072D4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37A2E798" w14:textId="77777777" w:rsidR="00806574" w:rsidRDefault="00806574" w:rsidP="00806574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</w:p>
          <w:p w14:paraId="203203C3" w14:textId="7F9B8097" w:rsidR="00806574" w:rsidRPr="00BB0D2B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(709</w:t>
            </w:r>
            <w:r w:rsidRPr="0074602C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289)</w:t>
            </w:r>
          </w:p>
        </w:tc>
        <w:tc>
          <w:tcPr>
            <w:tcW w:w="145" w:type="pct"/>
            <w:vAlign w:val="bottom"/>
          </w:tcPr>
          <w:p w14:paraId="39C71406" w14:textId="77777777" w:rsidR="00806574" w:rsidRPr="00BB0D2B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672389F0" w14:textId="77777777" w:rsidR="00806574" w:rsidRDefault="00806574" w:rsidP="00806574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25580F43" w14:textId="596F9D38" w:rsidR="00806574" w:rsidRPr="00BB0D2B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</w:t>
            </w:r>
            <w:r w:rsidRPr="0074602C">
              <w:rPr>
                <w:rFonts w:asciiTheme="majorBidi" w:hAnsiTheme="majorBidi" w:cs="Angsana New"/>
                <w:sz w:val="28"/>
                <w:szCs w:val="28"/>
              </w:rPr>
              <w:t>3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48</w:t>
            </w:r>
            <w:r w:rsidRPr="0074602C">
              <w:rPr>
                <w:rFonts w:asciiTheme="majorBidi" w:hAnsiTheme="majorBidi" w:cs="Angsana New"/>
                <w:sz w:val="28"/>
                <w:szCs w:val="28"/>
              </w:rPr>
              <w:t>,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966)</w:t>
            </w:r>
          </w:p>
        </w:tc>
        <w:tc>
          <w:tcPr>
            <w:tcW w:w="149" w:type="pct"/>
            <w:vAlign w:val="bottom"/>
          </w:tcPr>
          <w:p w14:paraId="3E4E3217" w14:textId="77777777" w:rsidR="00806574" w:rsidRPr="00BB0D2B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71D743A7" w14:textId="77777777" w:rsidR="00806574" w:rsidRDefault="00806574" w:rsidP="00806574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8E47166" w14:textId="6A4B606A" w:rsidR="00806574" w:rsidRPr="00BB0D2B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(</w:t>
            </w:r>
            <w:r w:rsidRPr="0074602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729</w:t>
            </w:r>
            <w:r w:rsidRPr="0074602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74602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426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5" w:type="pct"/>
            <w:vAlign w:val="bottom"/>
          </w:tcPr>
          <w:p w14:paraId="4EDF361D" w14:textId="77777777" w:rsidR="00806574" w:rsidRPr="00BB0D2B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shd w:val="clear" w:color="auto" w:fill="auto"/>
          </w:tcPr>
          <w:p w14:paraId="4DEA1A26" w14:textId="77777777" w:rsidR="00806574" w:rsidRDefault="00806574" w:rsidP="00806574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left="-111" w:right="-96"/>
              <w:rPr>
                <w:rFonts w:asciiTheme="majorBidi" w:hAnsiTheme="majorBidi" w:cs="Angsana New"/>
                <w:sz w:val="28"/>
                <w:szCs w:val="28"/>
              </w:rPr>
            </w:pPr>
          </w:p>
          <w:p w14:paraId="642BCB21" w14:textId="28FA086F" w:rsidR="00806574" w:rsidRPr="00BB0D2B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,681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806574" w:rsidRPr="00BB0D2B" w14:paraId="7C0D1012" w14:textId="77777777" w:rsidTr="00894D36">
        <w:trPr>
          <w:trHeight w:val="334"/>
        </w:trPr>
        <w:tc>
          <w:tcPr>
            <w:tcW w:w="1455" w:type="pct"/>
            <w:shd w:val="clear" w:color="auto" w:fill="auto"/>
          </w:tcPr>
          <w:p w14:paraId="057113E8" w14:textId="77777777" w:rsidR="00806574" w:rsidRPr="00CF3746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155F5B" w14:textId="3F784E74" w:rsidR="00806574" w:rsidRPr="00BB0D2B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81</w:t>
            </w: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127</w:t>
            </w: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742</w:t>
            </w:r>
          </w:p>
        </w:tc>
        <w:tc>
          <w:tcPr>
            <w:tcW w:w="145" w:type="pct"/>
          </w:tcPr>
          <w:p w14:paraId="74F8091C" w14:textId="77777777" w:rsidR="00806574" w:rsidRPr="00BB0D2B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827C51" w14:textId="5CD538DF" w:rsidR="00806574" w:rsidRPr="00BB0D2B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4,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229</w:t>
            </w: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,2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09</w:t>
            </w:r>
          </w:p>
        </w:tc>
        <w:tc>
          <w:tcPr>
            <w:tcW w:w="149" w:type="pct"/>
          </w:tcPr>
          <w:p w14:paraId="2AE82716" w14:textId="77777777" w:rsidR="00806574" w:rsidRPr="00BB0D2B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053E8" w14:textId="790CD41D" w:rsidR="00806574" w:rsidRPr="00BB0D2B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457</w:t>
            </w:r>
            <w:r w:rsidRPr="0074602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74602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70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45" w:type="pct"/>
          </w:tcPr>
          <w:p w14:paraId="040FA7C1" w14:textId="77777777" w:rsidR="00806574" w:rsidRPr="00BB0D2B" w:rsidRDefault="00806574" w:rsidP="008065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33AA1" w14:textId="111614AF" w:rsidR="00806574" w:rsidRPr="00BB0D2B" w:rsidRDefault="00806574" w:rsidP="00806574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814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,652</w:t>
            </w:r>
          </w:p>
        </w:tc>
      </w:tr>
    </w:tbl>
    <w:p w14:paraId="72341A4B" w14:textId="77777777" w:rsidR="00514FC2" w:rsidRPr="00FD5CC8" w:rsidRDefault="00514FC2" w:rsidP="00514FC2">
      <w:pPr>
        <w:rPr>
          <w:rFonts w:asciiTheme="majorBidi" w:hAnsiTheme="majorBidi" w:cstheme="majorBidi"/>
          <w:sz w:val="28"/>
          <w:szCs w:val="28"/>
          <w:cs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260"/>
        <w:gridCol w:w="180"/>
        <w:gridCol w:w="1260"/>
        <w:gridCol w:w="1260"/>
        <w:gridCol w:w="180"/>
        <w:gridCol w:w="1350"/>
      </w:tblGrid>
      <w:tr w:rsidR="00490023" w:rsidRPr="00FD5CC8" w14:paraId="26184543" w14:textId="4AF03C44" w:rsidTr="00D208D4">
        <w:trPr>
          <w:cantSplit/>
          <w:tblHeader/>
        </w:trPr>
        <w:tc>
          <w:tcPr>
            <w:tcW w:w="3780" w:type="dxa"/>
            <w:vAlign w:val="bottom"/>
            <w:hideMark/>
          </w:tcPr>
          <w:p w14:paraId="53E19D64" w14:textId="77777777" w:rsidR="00490023" w:rsidRPr="00FD5CC8" w:rsidRDefault="00490023" w:rsidP="00204DC7">
            <w:pPr>
              <w:pStyle w:val="acctfourfigures"/>
              <w:tabs>
                <w:tab w:val="clear" w:pos="765"/>
              </w:tabs>
              <w:spacing w:line="240" w:lineRule="auto"/>
              <w:ind w:left="190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FD5C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700" w:type="dxa"/>
            <w:gridSpan w:val="3"/>
          </w:tcPr>
          <w:p w14:paraId="115FDFC5" w14:textId="188BD588" w:rsidR="00490023" w:rsidRPr="00FD5CC8" w:rsidRDefault="00490023" w:rsidP="00204DC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5CC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90" w:type="dxa"/>
            <w:gridSpan w:val="3"/>
            <w:vAlign w:val="bottom"/>
          </w:tcPr>
          <w:p w14:paraId="7D44CAC6" w14:textId="07971BBE" w:rsidR="00490023" w:rsidRPr="00FD5CC8" w:rsidRDefault="0049002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5CC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90023" w:rsidRPr="00FD5CC8" w14:paraId="517FC4AE" w14:textId="53241879" w:rsidTr="00D208D4">
        <w:trPr>
          <w:cantSplit/>
          <w:tblHeader/>
        </w:trPr>
        <w:tc>
          <w:tcPr>
            <w:tcW w:w="3780" w:type="dxa"/>
            <w:vAlign w:val="bottom"/>
          </w:tcPr>
          <w:p w14:paraId="0C25D3C4" w14:textId="77777777" w:rsidR="00490023" w:rsidRPr="00FD5CC8" w:rsidRDefault="00490023" w:rsidP="00490023">
            <w:pPr>
              <w:pStyle w:val="acctfourfigures"/>
              <w:tabs>
                <w:tab w:val="clear" w:pos="765"/>
              </w:tabs>
              <w:spacing w:line="240" w:lineRule="auto"/>
              <w:ind w:left="190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FD5C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หกเดือน</w:t>
            </w:r>
            <w:r w:rsidRPr="00FD5C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FD5C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Pr="00FD5C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260" w:type="dxa"/>
            <w:vAlign w:val="bottom"/>
          </w:tcPr>
          <w:p w14:paraId="2239B110" w14:textId="21DFE1E2" w:rsidR="00490023" w:rsidRPr="00FD5CC8" w:rsidRDefault="00490023" w:rsidP="00490023">
            <w:pPr>
              <w:pStyle w:val="acctmergecolhdg"/>
              <w:spacing w:line="240" w:lineRule="auto"/>
              <w:ind w:left="-5" w:right="-79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514FC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A4A88C2" w14:textId="77777777" w:rsidR="00490023" w:rsidRPr="00FD5CC8" w:rsidRDefault="00490023" w:rsidP="0049002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86D3B11" w14:textId="2A048110" w:rsidR="00490023" w:rsidRPr="00FD5CC8" w:rsidRDefault="00490023" w:rsidP="0049002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514FC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1260" w:type="dxa"/>
            <w:vAlign w:val="bottom"/>
          </w:tcPr>
          <w:p w14:paraId="790EE956" w14:textId="0C360120" w:rsidR="00490023" w:rsidRPr="00FD5CC8" w:rsidRDefault="00490023" w:rsidP="0049002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514FC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AA803A7" w14:textId="77777777" w:rsidR="00490023" w:rsidRPr="00FD5CC8" w:rsidRDefault="00490023" w:rsidP="0049002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2ACBAE41" w14:textId="0ED5DECD" w:rsidR="00490023" w:rsidRPr="00FD5CC8" w:rsidRDefault="00490023" w:rsidP="00490023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514FC2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4</w:t>
            </w:r>
          </w:p>
        </w:tc>
      </w:tr>
      <w:tr w:rsidR="00490023" w:rsidRPr="00FD5CC8" w14:paraId="3F67387A" w14:textId="62E8B459" w:rsidTr="00204DC7">
        <w:trPr>
          <w:cantSplit/>
          <w:tblHeader/>
        </w:trPr>
        <w:tc>
          <w:tcPr>
            <w:tcW w:w="3780" w:type="dxa"/>
            <w:vAlign w:val="bottom"/>
          </w:tcPr>
          <w:p w14:paraId="2DA92852" w14:textId="77777777" w:rsidR="00490023" w:rsidRPr="00FD5CC8" w:rsidRDefault="00490023" w:rsidP="00204DC7">
            <w:pPr>
              <w:pStyle w:val="acctfourfigures"/>
              <w:tabs>
                <w:tab w:val="clear" w:pos="765"/>
              </w:tabs>
              <w:spacing w:line="240" w:lineRule="auto"/>
              <w:ind w:left="190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490" w:type="dxa"/>
            <w:gridSpan w:val="6"/>
          </w:tcPr>
          <w:p w14:paraId="145BB824" w14:textId="28EDF290" w:rsidR="00490023" w:rsidRPr="00FD5CC8" w:rsidRDefault="00490023" w:rsidP="00204DC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FD5C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490023" w:rsidRPr="00FD5CC8" w14:paraId="56736C03" w14:textId="1DB3EF95" w:rsidTr="00D208D4">
        <w:trPr>
          <w:cantSplit/>
          <w:tblHeader/>
        </w:trPr>
        <w:tc>
          <w:tcPr>
            <w:tcW w:w="3780" w:type="dxa"/>
            <w:vAlign w:val="bottom"/>
          </w:tcPr>
          <w:p w14:paraId="75EE6C85" w14:textId="6684BC71" w:rsidR="00490023" w:rsidRPr="00FD5CC8" w:rsidRDefault="00490023" w:rsidP="00514FC2">
            <w:pPr>
              <w:pStyle w:val="acctfourfigures"/>
              <w:tabs>
                <w:tab w:val="clear" w:pos="765"/>
              </w:tabs>
              <w:spacing w:line="240" w:lineRule="auto"/>
              <w:ind w:left="190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รับรู้ในกำไร</w:t>
            </w:r>
            <w:r w:rsidR="00E4629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หรือ</w:t>
            </w: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  <w:r w:rsidR="005F537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               </w:t>
            </w:r>
          </w:p>
        </w:tc>
        <w:tc>
          <w:tcPr>
            <w:tcW w:w="1260" w:type="dxa"/>
            <w:vAlign w:val="bottom"/>
          </w:tcPr>
          <w:p w14:paraId="56C6201A" w14:textId="61CCA306" w:rsidR="00490023" w:rsidRPr="005E157B" w:rsidRDefault="00703B2E" w:rsidP="00894D36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left="-255" w:right="-96" w:firstLine="255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FD67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 w:rsidR="00E462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471,239</w:t>
            </w:r>
            <w:r w:rsidRPr="00FD67D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9CA73F8" w14:textId="77777777" w:rsidR="00490023" w:rsidRPr="00A60B1B" w:rsidRDefault="00490023" w:rsidP="00514FC2">
            <w:pPr>
              <w:pStyle w:val="acctmergecolhdg"/>
              <w:tabs>
                <w:tab w:val="decimal" w:pos="870"/>
              </w:tabs>
              <w:spacing w:line="240" w:lineRule="auto"/>
              <w:ind w:left="-83" w:firstLine="4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36CFA180" w14:textId="6CD3ADBC" w:rsidR="00490023" w:rsidRPr="00A60B1B" w:rsidRDefault="00490023" w:rsidP="00EB3BA1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E157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5E157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257,052</w:t>
            </w:r>
            <w:r w:rsidRPr="005E157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260" w:type="dxa"/>
          </w:tcPr>
          <w:p w14:paraId="498BCA70" w14:textId="3F313EF4" w:rsidR="00490023" w:rsidRPr="00703B2E" w:rsidRDefault="00A11AAA" w:rsidP="00894D3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left="-255" w:right="-96" w:firstLine="255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03B2E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(</w:t>
            </w:r>
            <w:r w:rsidR="00E46294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466,338</w:t>
            </w:r>
            <w:r w:rsidR="00786CC2" w:rsidRPr="00703B2E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584D2A01" w14:textId="77777777" w:rsidR="00490023" w:rsidRPr="005E157B" w:rsidRDefault="00490023" w:rsidP="00514FC2">
            <w:pPr>
              <w:pStyle w:val="acctfourfigures"/>
              <w:tabs>
                <w:tab w:val="clear" w:pos="765"/>
                <w:tab w:val="decimal" w:pos="1176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1AFAEAF1" w14:textId="58D4652C" w:rsidR="00490023" w:rsidRPr="005E157B" w:rsidRDefault="00490023" w:rsidP="00894D3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5E157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(</w:t>
            </w:r>
            <w:r w:rsidRPr="005E157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257,052</w:t>
            </w:r>
            <w:r w:rsidRPr="005E157B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250397FE" w14:textId="77777777" w:rsidR="00514FC2" w:rsidRPr="00FD5CC8" w:rsidRDefault="00514FC2" w:rsidP="00514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F6A75C0" w14:textId="478B75BB" w:rsidR="00514FC2" w:rsidRDefault="00514FC2" w:rsidP="00514F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D5CC8">
        <w:rPr>
          <w:rFonts w:asciiTheme="majorBidi" w:hAnsiTheme="majorBidi" w:cstheme="majorBidi"/>
          <w:sz w:val="28"/>
          <w:szCs w:val="28"/>
          <w:cs/>
          <w:lang w:val="th-TH"/>
        </w:rPr>
        <w:t>ระยะเวลาการให้สินเชื่อแก่ลูกค้า</w:t>
      </w:r>
      <w:r w:rsidR="004C1426">
        <w:rPr>
          <w:rFonts w:asciiTheme="majorBidi" w:hAnsiTheme="majorBidi" w:cstheme="majorBidi" w:hint="cs"/>
          <w:sz w:val="28"/>
          <w:szCs w:val="28"/>
          <w:cs/>
          <w:lang w:val="th-TH"/>
        </w:rPr>
        <w:t>โดยปกติ</w:t>
      </w:r>
      <w:r w:rsidRPr="00FD5CC8">
        <w:rPr>
          <w:rFonts w:asciiTheme="majorBidi" w:hAnsiTheme="majorBidi" w:cstheme="majorBidi"/>
          <w:sz w:val="28"/>
          <w:szCs w:val="28"/>
          <w:cs/>
          <w:lang w:val="th-TH"/>
        </w:rPr>
        <w:t>ของกลุ่มบริษัทและบริษัท มี</w:t>
      </w:r>
      <w:r w:rsidRPr="00CA2972">
        <w:rPr>
          <w:rFonts w:asciiTheme="majorBidi" w:hAnsiTheme="majorBidi" w:cstheme="majorBidi"/>
          <w:sz w:val="28"/>
          <w:szCs w:val="28"/>
          <w:cs/>
          <w:lang w:val="th-TH"/>
        </w:rPr>
        <w:t xml:space="preserve">ระยะเวลาตั้งแต่ </w:t>
      </w:r>
      <w:r w:rsidRPr="00CA2972">
        <w:rPr>
          <w:rFonts w:asciiTheme="majorBidi" w:hAnsiTheme="majorBidi" w:cstheme="majorBidi"/>
          <w:sz w:val="28"/>
          <w:szCs w:val="28"/>
        </w:rPr>
        <w:t>3</w:t>
      </w:r>
      <w:r w:rsidRPr="00CA2972">
        <w:rPr>
          <w:rFonts w:asciiTheme="majorBidi" w:hAnsiTheme="majorBidi" w:cstheme="majorBidi"/>
          <w:sz w:val="28"/>
          <w:szCs w:val="28"/>
          <w:cs/>
        </w:rPr>
        <w:t xml:space="preserve"> เดือน ถึง </w:t>
      </w:r>
      <w:r w:rsidRPr="00CA2972">
        <w:rPr>
          <w:rFonts w:asciiTheme="majorBidi" w:hAnsiTheme="majorBidi" w:cstheme="majorBidi"/>
          <w:sz w:val="28"/>
          <w:szCs w:val="28"/>
        </w:rPr>
        <w:t xml:space="preserve">80 </w:t>
      </w:r>
      <w:r w:rsidRPr="00CA2972">
        <w:rPr>
          <w:rFonts w:asciiTheme="majorBidi" w:hAnsiTheme="majorBidi" w:cstheme="majorBidi"/>
          <w:sz w:val="28"/>
          <w:szCs w:val="28"/>
          <w:cs/>
        </w:rPr>
        <w:t>เดือน</w:t>
      </w:r>
    </w:p>
    <w:p w14:paraId="278AA685" w14:textId="0EE5C5B5" w:rsidR="00687CDC" w:rsidRPr="00CF3746" w:rsidRDefault="00687CDC" w:rsidP="00687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3FA712F" w14:textId="77777777" w:rsidR="009D481C" w:rsidRPr="00CF3746" w:rsidRDefault="00C21B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cs/>
          <w:lang w:val="th-TH"/>
        </w:rPr>
        <w:br w:type="page"/>
      </w:r>
    </w:p>
    <w:p w14:paraId="063EAAA5" w14:textId="17C325E1" w:rsidR="00167120" w:rsidRPr="00CF3746" w:rsidRDefault="004C7F9F" w:rsidP="00DC3E0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ลูกหนี้ตามสัญญาเช่าซื้อ</w:t>
      </w:r>
    </w:p>
    <w:p w14:paraId="47ED5028" w14:textId="77777777" w:rsidR="006B635E" w:rsidRPr="00CF3746" w:rsidRDefault="006B635E" w:rsidP="006B635E">
      <w:pPr>
        <w:rPr>
          <w:rFonts w:cstheme="minorBidi"/>
          <w:sz w:val="28"/>
          <w:szCs w:val="28"/>
          <w:cs/>
          <w:lang w:val="th-TH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7"/>
        <w:gridCol w:w="1008"/>
        <w:gridCol w:w="1008"/>
        <w:gridCol w:w="1008"/>
        <w:gridCol w:w="1011"/>
        <w:gridCol w:w="1008"/>
        <w:gridCol w:w="990"/>
        <w:gridCol w:w="990"/>
      </w:tblGrid>
      <w:tr w:rsidR="00C6601E" w:rsidRPr="00CF3746" w14:paraId="1A5E3C17" w14:textId="77777777" w:rsidTr="00D060CF">
        <w:tc>
          <w:tcPr>
            <w:tcW w:w="2427" w:type="dxa"/>
          </w:tcPr>
          <w:p w14:paraId="1530D71E" w14:textId="77777777" w:rsidR="00C6601E" w:rsidRPr="00CF3746" w:rsidRDefault="00C6601E" w:rsidP="00D060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0DB9577E" w14:textId="77777777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6601E" w:rsidRPr="00CF3746" w14:paraId="3D8FACE3" w14:textId="77777777" w:rsidTr="00D060CF">
        <w:tc>
          <w:tcPr>
            <w:tcW w:w="2427" w:type="dxa"/>
          </w:tcPr>
          <w:p w14:paraId="2C34047D" w14:textId="77777777" w:rsidR="00C6601E" w:rsidRPr="00CF3746" w:rsidRDefault="00C6601E" w:rsidP="00D060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629D09D9" w14:textId="268B8820" w:rsidR="00C6601E" w:rsidRPr="00CF3746" w:rsidRDefault="00A6700D" w:rsidP="00D060CF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4C7C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64C7C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 xml:space="preserve"> มิถุนายน</w:t>
            </w:r>
            <w:r w:rsidR="00C5501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DD0B5C"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5501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C6601E" w:rsidRPr="00CF3746" w14:paraId="007A41A5" w14:textId="77777777" w:rsidTr="00D060CF">
        <w:tc>
          <w:tcPr>
            <w:tcW w:w="2427" w:type="dxa"/>
          </w:tcPr>
          <w:p w14:paraId="4BE85F40" w14:textId="77777777" w:rsidR="00C6601E" w:rsidRPr="00CF3746" w:rsidRDefault="00C6601E" w:rsidP="00D060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C9AEB79" w14:textId="2D056C0F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4E4856E6" w14:textId="77777777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008" w:type="dxa"/>
            <w:vAlign w:val="bottom"/>
          </w:tcPr>
          <w:p w14:paraId="483A9C82" w14:textId="4B9D3F78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08" w:type="dxa"/>
            <w:vAlign w:val="bottom"/>
          </w:tcPr>
          <w:p w14:paraId="0B92F0BC" w14:textId="6A98AEB1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11" w:type="dxa"/>
            <w:vAlign w:val="bottom"/>
          </w:tcPr>
          <w:p w14:paraId="1F2A170B" w14:textId="7E729CCE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2CC2C40F" w14:textId="77777777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008" w:type="dxa"/>
            <w:vAlign w:val="bottom"/>
          </w:tcPr>
          <w:p w14:paraId="46E83CBB" w14:textId="0DF6893E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เกินสี่ปี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566E9E22" w14:textId="77777777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990" w:type="dxa"/>
            <w:vAlign w:val="bottom"/>
          </w:tcPr>
          <w:p w14:paraId="6CB57423" w14:textId="68ED0C38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="00D8449B"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990" w:type="dxa"/>
            <w:vAlign w:val="bottom"/>
          </w:tcPr>
          <w:p w14:paraId="0835513D" w14:textId="77777777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6601E" w:rsidRPr="00CF3746" w14:paraId="109C6E4A" w14:textId="77777777" w:rsidTr="00D060CF">
        <w:tc>
          <w:tcPr>
            <w:tcW w:w="2427" w:type="dxa"/>
          </w:tcPr>
          <w:p w14:paraId="6D34F80F" w14:textId="77777777" w:rsidR="00C6601E" w:rsidRPr="00CF3746" w:rsidRDefault="00C6601E" w:rsidP="00D060CF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bottom"/>
          </w:tcPr>
          <w:p w14:paraId="241D3C3B" w14:textId="77777777" w:rsidR="00C6601E" w:rsidRPr="00CF3746" w:rsidRDefault="00C6601E" w:rsidP="00D060CF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D1447" w:rsidRPr="00CF3746" w14:paraId="1DB350C7" w14:textId="77777777" w:rsidTr="00444619">
        <w:tc>
          <w:tcPr>
            <w:tcW w:w="2427" w:type="dxa"/>
          </w:tcPr>
          <w:p w14:paraId="5C3FD1F7" w14:textId="77777777" w:rsidR="00ED1447" w:rsidRPr="00CF3746" w:rsidRDefault="00ED1447" w:rsidP="00ED1447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08" w:type="dxa"/>
            <w:shd w:val="clear" w:color="auto" w:fill="auto"/>
          </w:tcPr>
          <w:p w14:paraId="1766DCB4" w14:textId="66BAB819" w:rsidR="00ED1447" w:rsidRPr="00CF3746" w:rsidRDefault="00187533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87533">
              <w:rPr>
                <w:rFonts w:asciiTheme="majorBidi" w:hAnsiTheme="majorBidi" w:cs="Angsana New"/>
                <w:sz w:val="28"/>
                <w:szCs w:val="28"/>
                <w:cs/>
              </w:rPr>
              <w:t>3</w:t>
            </w:r>
            <w:r w:rsidRPr="00187533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187533">
              <w:rPr>
                <w:rFonts w:asciiTheme="majorBidi" w:hAnsiTheme="majorBidi" w:cs="Angsana New"/>
                <w:sz w:val="28"/>
                <w:szCs w:val="28"/>
                <w:cs/>
              </w:rPr>
              <w:t>446</w:t>
            </w:r>
            <w:r w:rsidRPr="00187533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187533">
              <w:rPr>
                <w:rFonts w:asciiTheme="majorBidi" w:hAnsiTheme="majorBidi" w:cs="Angsana New"/>
                <w:sz w:val="28"/>
                <w:szCs w:val="28"/>
                <w:cs/>
              </w:rPr>
              <w:t>286</w:t>
            </w:r>
          </w:p>
        </w:tc>
        <w:tc>
          <w:tcPr>
            <w:tcW w:w="1008" w:type="dxa"/>
            <w:shd w:val="clear" w:color="auto" w:fill="auto"/>
          </w:tcPr>
          <w:p w14:paraId="602DB56A" w14:textId="765B5EFD" w:rsidR="00ED1447" w:rsidRPr="00CF3746" w:rsidRDefault="00120A3F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120A3F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2</w:t>
            </w:r>
            <w:r w:rsidRPr="00120A3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20A3F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181</w:t>
            </w:r>
            <w:r w:rsidRPr="00120A3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20A3F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826</w:t>
            </w:r>
          </w:p>
        </w:tc>
        <w:tc>
          <w:tcPr>
            <w:tcW w:w="1008" w:type="dxa"/>
            <w:shd w:val="clear" w:color="auto" w:fill="auto"/>
          </w:tcPr>
          <w:p w14:paraId="54957D0C" w14:textId="6144EA88" w:rsidR="00ED1447" w:rsidRPr="00CF3746" w:rsidRDefault="00120A3F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20A3F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1</w:t>
            </w:r>
            <w:r w:rsidRPr="00120A3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20A3F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342</w:t>
            </w:r>
            <w:r w:rsidRPr="00120A3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20A3F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516</w:t>
            </w:r>
          </w:p>
        </w:tc>
        <w:tc>
          <w:tcPr>
            <w:tcW w:w="1011" w:type="dxa"/>
            <w:shd w:val="clear" w:color="auto" w:fill="auto"/>
          </w:tcPr>
          <w:p w14:paraId="05EB1186" w14:textId="6FCE87F4" w:rsidR="00ED1447" w:rsidRPr="00CF3746" w:rsidRDefault="00120A3F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20A3F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730</w:t>
            </w:r>
            <w:r w:rsidRPr="00120A3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20A3F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897</w:t>
            </w:r>
          </w:p>
        </w:tc>
        <w:tc>
          <w:tcPr>
            <w:tcW w:w="1008" w:type="dxa"/>
          </w:tcPr>
          <w:p w14:paraId="260C0531" w14:textId="3A5EB3BB" w:rsidR="00ED1447" w:rsidRPr="00CF3746" w:rsidRDefault="00120A3F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120A3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297</w:t>
            </w:r>
            <w:r w:rsidRPr="00120A3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120A3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04</w:t>
            </w:r>
            <w:r w:rsidR="00307046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990" w:type="dxa"/>
          </w:tcPr>
          <w:p w14:paraId="362FF587" w14:textId="6D5A4516" w:rsidR="00ED1447" w:rsidRPr="00CF3746" w:rsidRDefault="00120A3F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20A3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39</w:t>
            </w:r>
            <w:r w:rsidRPr="00120A3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120A3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224</w:t>
            </w:r>
          </w:p>
        </w:tc>
        <w:tc>
          <w:tcPr>
            <w:tcW w:w="990" w:type="dxa"/>
          </w:tcPr>
          <w:p w14:paraId="68EB15E1" w14:textId="73C3ADB9" w:rsidR="00ED1447" w:rsidRPr="00CF3746" w:rsidRDefault="00FF0276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GB"/>
              </w:rPr>
              <w:t>8,037,790</w:t>
            </w:r>
          </w:p>
        </w:tc>
      </w:tr>
      <w:tr w:rsidR="00ED1447" w:rsidRPr="00CF3746" w14:paraId="69A706CF" w14:textId="77777777" w:rsidTr="004D26C5">
        <w:tc>
          <w:tcPr>
            <w:tcW w:w="2427" w:type="dxa"/>
          </w:tcPr>
          <w:p w14:paraId="032E9553" w14:textId="77777777" w:rsidR="00ED1447" w:rsidRPr="00CF3746" w:rsidRDefault="00ED1447" w:rsidP="00ED1447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</w:t>
            </w:r>
          </w:p>
        </w:tc>
        <w:tc>
          <w:tcPr>
            <w:tcW w:w="1008" w:type="dxa"/>
            <w:shd w:val="clear" w:color="auto" w:fill="auto"/>
          </w:tcPr>
          <w:p w14:paraId="2D233904" w14:textId="77777777" w:rsidR="00ED1447" w:rsidRPr="00CF3746" w:rsidRDefault="00ED14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3B4F1A35" w14:textId="77777777" w:rsidR="00ED1447" w:rsidRPr="00CF3746" w:rsidRDefault="00ED14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4AD463B" w14:textId="77777777" w:rsidR="00ED1447" w:rsidRPr="00CF3746" w:rsidRDefault="00ED14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666C439C" w14:textId="77777777" w:rsidR="00ED1447" w:rsidRPr="00CF3746" w:rsidRDefault="00ED14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626AB360" w14:textId="77777777" w:rsidR="00ED1447" w:rsidRPr="00CF3746" w:rsidRDefault="00ED14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327065CF" w14:textId="77777777" w:rsidR="00ED1447" w:rsidRPr="00CF3746" w:rsidRDefault="00ED14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1CFE7A50" w14:textId="77777777" w:rsidR="00ED1447" w:rsidRPr="00CF3746" w:rsidRDefault="00ED1447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ED1447" w:rsidRPr="00CF3746" w14:paraId="278B0929" w14:textId="77777777" w:rsidTr="00ED1447">
        <w:tc>
          <w:tcPr>
            <w:tcW w:w="2427" w:type="dxa"/>
          </w:tcPr>
          <w:p w14:paraId="47BD126F" w14:textId="77777777" w:rsidR="00ED1447" w:rsidRPr="00CF3746" w:rsidRDefault="00ED1447" w:rsidP="00ED1447">
            <w:pPr>
              <w:tabs>
                <w:tab w:val="clear" w:pos="227"/>
                <w:tab w:val="clear" w:pos="454"/>
                <w:tab w:val="left" w:pos="340"/>
              </w:tabs>
              <w:spacing w:line="300" w:lineRule="exact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เป็นรายได้</w:t>
            </w:r>
          </w:p>
        </w:tc>
        <w:tc>
          <w:tcPr>
            <w:tcW w:w="1008" w:type="dxa"/>
            <w:shd w:val="clear" w:color="auto" w:fill="auto"/>
          </w:tcPr>
          <w:p w14:paraId="3B7900FE" w14:textId="5627F59A" w:rsidR="00ED1447" w:rsidRPr="00CF3746" w:rsidRDefault="00187533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87533">
              <w:rPr>
                <w:rFonts w:asciiTheme="majorBidi" w:hAnsiTheme="majorBidi" w:cs="Angsana New"/>
                <w:sz w:val="28"/>
                <w:szCs w:val="28"/>
                <w:cs/>
              </w:rPr>
              <w:t>(1</w:t>
            </w:r>
            <w:r w:rsidRPr="00187533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187533">
              <w:rPr>
                <w:rFonts w:asciiTheme="majorBidi" w:hAnsiTheme="majorBidi" w:cs="Angsana New"/>
                <w:sz w:val="28"/>
                <w:szCs w:val="28"/>
                <w:cs/>
              </w:rPr>
              <w:t>156</w:t>
            </w:r>
            <w:r w:rsidRPr="00187533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187533">
              <w:rPr>
                <w:rFonts w:asciiTheme="majorBidi" w:hAnsiTheme="majorBidi" w:cs="Angsana New"/>
                <w:sz w:val="28"/>
                <w:szCs w:val="28"/>
                <w:cs/>
              </w:rPr>
              <w:t>109)</w:t>
            </w:r>
          </w:p>
        </w:tc>
        <w:tc>
          <w:tcPr>
            <w:tcW w:w="1008" w:type="dxa"/>
            <w:shd w:val="clear" w:color="auto" w:fill="auto"/>
          </w:tcPr>
          <w:p w14:paraId="2C27F3DB" w14:textId="0C1E62C0" w:rsidR="00ED1447" w:rsidRPr="00CF3746" w:rsidRDefault="00120A3F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20A3F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(559</w:t>
            </w:r>
            <w:r w:rsidRPr="00120A3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20A3F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444)</w:t>
            </w:r>
          </w:p>
        </w:tc>
        <w:tc>
          <w:tcPr>
            <w:tcW w:w="1008" w:type="dxa"/>
            <w:shd w:val="clear" w:color="auto" w:fill="auto"/>
          </w:tcPr>
          <w:p w14:paraId="13C2DB66" w14:textId="61BA7909" w:rsidR="00ED1447" w:rsidRPr="00CF3746" w:rsidRDefault="00120A3F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20A3F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(283</w:t>
            </w:r>
            <w:r w:rsidRPr="00120A3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20A3F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990)</w:t>
            </w:r>
          </w:p>
        </w:tc>
        <w:tc>
          <w:tcPr>
            <w:tcW w:w="1011" w:type="dxa"/>
            <w:shd w:val="clear" w:color="auto" w:fill="auto"/>
          </w:tcPr>
          <w:p w14:paraId="35678C6E" w14:textId="5F8175B3" w:rsidR="00ED1447" w:rsidRPr="00CF3746" w:rsidRDefault="00120A3F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120A3F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(119</w:t>
            </w:r>
            <w:r w:rsidRPr="00120A3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120A3F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707)</w:t>
            </w:r>
          </w:p>
        </w:tc>
        <w:tc>
          <w:tcPr>
            <w:tcW w:w="1008" w:type="dxa"/>
          </w:tcPr>
          <w:p w14:paraId="60833086" w14:textId="1F2CA764" w:rsidR="00ED1447" w:rsidRPr="00CF3746" w:rsidRDefault="00120A3F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20A3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(29</w:t>
            </w:r>
            <w:r w:rsidRPr="00120A3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120A3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259)</w:t>
            </w:r>
          </w:p>
        </w:tc>
        <w:tc>
          <w:tcPr>
            <w:tcW w:w="990" w:type="dxa"/>
          </w:tcPr>
          <w:p w14:paraId="23E97958" w14:textId="0DFB4C08" w:rsidR="00ED1447" w:rsidRPr="00CF3746" w:rsidRDefault="00120A3F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20A3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(2</w:t>
            </w:r>
            <w:r w:rsidRPr="00120A3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120A3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474)</w:t>
            </w:r>
          </w:p>
        </w:tc>
        <w:tc>
          <w:tcPr>
            <w:tcW w:w="990" w:type="dxa"/>
          </w:tcPr>
          <w:p w14:paraId="4EE0F7B0" w14:textId="67D2856E" w:rsidR="00ED1447" w:rsidRPr="00CF3746" w:rsidRDefault="00120A3F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120A3F">
              <w:rPr>
                <w:rFonts w:ascii="Angsana New" w:hAnsi="Angsana New" w:cs="Angsana New"/>
                <w:sz w:val="28"/>
                <w:szCs w:val="28"/>
                <w:cs/>
              </w:rPr>
              <w:t>(</w:t>
            </w:r>
            <w:r w:rsidR="00FF0276">
              <w:rPr>
                <w:rFonts w:ascii="Angsana New" w:hAnsi="Angsana New" w:cs="Angsana New"/>
                <w:sz w:val="28"/>
                <w:szCs w:val="28"/>
              </w:rPr>
              <w:t>2,150,983</w:t>
            </w:r>
            <w:r w:rsidRPr="00120A3F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</w:tr>
      <w:tr w:rsidR="00ED1447" w:rsidRPr="00CF3746" w14:paraId="68BC6C5F" w14:textId="77777777" w:rsidTr="00444619">
        <w:tc>
          <w:tcPr>
            <w:tcW w:w="2427" w:type="dxa"/>
          </w:tcPr>
          <w:p w14:paraId="1BEB24CA" w14:textId="1D6B9C84" w:rsidR="00ED1447" w:rsidRPr="00CF3746" w:rsidRDefault="00ED1447" w:rsidP="00ED1447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14:paraId="26EF2A62" w14:textId="726E7B05" w:rsidR="00ED1447" w:rsidRPr="00CF3746" w:rsidRDefault="00187533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8753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2</w:t>
            </w:r>
            <w:r w:rsidRPr="00187533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18753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290</w:t>
            </w:r>
            <w:r w:rsidRPr="00187533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18753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177</w:t>
            </w:r>
          </w:p>
        </w:tc>
        <w:tc>
          <w:tcPr>
            <w:tcW w:w="1008" w:type="dxa"/>
            <w:shd w:val="clear" w:color="auto" w:fill="auto"/>
          </w:tcPr>
          <w:p w14:paraId="4039B2A4" w14:textId="513A6384" w:rsidR="00ED1447" w:rsidRPr="00CF3746" w:rsidRDefault="00120A3F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20A3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</w:t>
            </w:r>
            <w:r w:rsidRPr="00120A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20A3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622</w:t>
            </w:r>
            <w:r w:rsidRPr="00120A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20A3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382</w:t>
            </w:r>
          </w:p>
        </w:tc>
        <w:tc>
          <w:tcPr>
            <w:tcW w:w="1008" w:type="dxa"/>
            <w:shd w:val="clear" w:color="auto" w:fill="auto"/>
          </w:tcPr>
          <w:p w14:paraId="00870A89" w14:textId="7E77B1C0" w:rsidR="00ED1447" w:rsidRPr="00CF3746" w:rsidRDefault="00120A3F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20A3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</w:t>
            </w:r>
            <w:r w:rsidRPr="00120A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20A3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058</w:t>
            </w:r>
            <w:r w:rsidRPr="00120A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20A3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526</w:t>
            </w:r>
          </w:p>
        </w:tc>
        <w:tc>
          <w:tcPr>
            <w:tcW w:w="1011" w:type="dxa"/>
            <w:shd w:val="clear" w:color="auto" w:fill="auto"/>
          </w:tcPr>
          <w:p w14:paraId="57ABCBC9" w14:textId="26974431" w:rsidR="00ED1447" w:rsidRPr="00CF3746" w:rsidRDefault="00120A3F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120A3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611</w:t>
            </w:r>
            <w:r w:rsidRPr="00120A3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120A3F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190</w:t>
            </w:r>
          </w:p>
        </w:tc>
        <w:tc>
          <w:tcPr>
            <w:tcW w:w="1008" w:type="dxa"/>
          </w:tcPr>
          <w:p w14:paraId="74B5C9B1" w14:textId="54BED5B0" w:rsidR="00ED1447" w:rsidRPr="00CF3746" w:rsidRDefault="00120A3F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20A3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267</w:t>
            </w:r>
            <w:r w:rsidRPr="00120A3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120A3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78</w:t>
            </w:r>
            <w:r w:rsidR="003070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990" w:type="dxa"/>
          </w:tcPr>
          <w:p w14:paraId="7D077146" w14:textId="7C00C0DB" w:rsidR="00ED1447" w:rsidRPr="00CF3746" w:rsidRDefault="00120A3F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20A3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36</w:t>
            </w:r>
            <w:r w:rsidRPr="00120A3F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120A3F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750</w:t>
            </w:r>
          </w:p>
        </w:tc>
        <w:tc>
          <w:tcPr>
            <w:tcW w:w="990" w:type="dxa"/>
          </w:tcPr>
          <w:p w14:paraId="219192E0" w14:textId="57569820" w:rsidR="00ED1447" w:rsidRPr="00CF3746" w:rsidRDefault="00187533" w:rsidP="00ED14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18753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5</w:t>
            </w:r>
            <w:r w:rsidRPr="0018753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18753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886</w:t>
            </w:r>
            <w:r w:rsidRPr="0018753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18753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807</w:t>
            </w:r>
          </w:p>
        </w:tc>
      </w:tr>
      <w:tr w:rsidR="00ED1447" w:rsidRPr="00CF3746" w14:paraId="10819CB1" w14:textId="77777777" w:rsidTr="00444619">
        <w:tc>
          <w:tcPr>
            <w:tcW w:w="2427" w:type="dxa"/>
          </w:tcPr>
          <w:p w14:paraId="66EA60F5" w14:textId="64467420" w:rsidR="00ED1447" w:rsidRPr="00CF3746" w:rsidRDefault="00ED1447" w:rsidP="00ED1447">
            <w:pPr>
              <w:tabs>
                <w:tab w:val="clear" w:pos="227"/>
                <w:tab w:val="clear" w:pos="454"/>
                <w:tab w:val="left" w:pos="250"/>
              </w:tabs>
              <w:spacing w:line="300" w:lineRule="exact"/>
              <w:ind w:left="340" w:right="-15" w:hanging="35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Pr="00CF37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ด้านเครดิตที่คาดว่า</w:t>
            </w:r>
            <w:r w:rsidRPr="00CF3746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08" w:type="dxa"/>
            <w:vAlign w:val="bottom"/>
          </w:tcPr>
          <w:p w14:paraId="489685BF" w14:textId="74FDAE71" w:rsidR="00ED1447" w:rsidRPr="00A6700D" w:rsidRDefault="002D21BC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="Angsana New" w:hAnsi="Angsana New" w:cs="Angsana New"/>
                <w:sz w:val="28"/>
                <w:szCs w:val="28"/>
              </w:rPr>
            </w:pPr>
            <w:r w:rsidRPr="002D21BC">
              <w:rPr>
                <w:rFonts w:ascii="Angsana New" w:hAnsi="Angsana New" w:cs="Angsana New"/>
                <w:sz w:val="28"/>
                <w:szCs w:val="28"/>
                <w:cs/>
              </w:rPr>
              <w:t>(85</w:t>
            </w:r>
            <w:r w:rsidRPr="002D21B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2D21BC">
              <w:rPr>
                <w:rFonts w:ascii="Angsana New" w:hAnsi="Angsana New" w:cs="Angsana New"/>
                <w:sz w:val="28"/>
                <w:szCs w:val="28"/>
                <w:cs/>
              </w:rPr>
              <w:t>255)</w:t>
            </w:r>
          </w:p>
        </w:tc>
        <w:tc>
          <w:tcPr>
            <w:tcW w:w="1008" w:type="dxa"/>
            <w:vAlign w:val="bottom"/>
          </w:tcPr>
          <w:p w14:paraId="5195DC0F" w14:textId="665E169A" w:rsidR="00ED1447" w:rsidRPr="00CF3746" w:rsidRDefault="007E78DE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E78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(18</w:t>
            </w:r>
            <w:r w:rsidRPr="007E78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7E78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111)</w:t>
            </w:r>
          </w:p>
        </w:tc>
        <w:tc>
          <w:tcPr>
            <w:tcW w:w="1008" w:type="dxa"/>
            <w:vAlign w:val="bottom"/>
          </w:tcPr>
          <w:p w14:paraId="7D2805F6" w14:textId="41DCC10E" w:rsidR="00ED1447" w:rsidRPr="00CF3746" w:rsidRDefault="007E78DE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7E78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(12</w:t>
            </w:r>
            <w:r w:rsidRPr="007E78DE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7E78DE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323)</w:t>
            </w:r>
          </w:p>
        </w:tc>
        <w:tc>
          <w:tcPr>
            <w:tcW w:w="1011" w:type="dxa"/>
            <w:vAlign w:val="bottom"/>
          </w:tcPr>
          <w:p w14:paraId="03799865" w14:textId="57076C85" w:rsidR="00ED1447" w:rsidRPr="00CF3746" w:rsidRDefault="00120A3F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20A3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(7</w:t>
            </w:r>
            <w:r w:rsidRPr="00120A3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120A3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70</w:t>
            </w:r>
            <w:r w:rsidR="007E78DE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6</w:t>
            </w:r>
            <w:r w:rsidRPr="00120A3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008" w:type="dxa"/>
            <w:vAlign w:val="bottom"/>
          </w:tcPr>
          <w:p w14:paraId="6AD80F10" w14:textId="37D39D5A" w:rsidR="00ED1447" w:rsidRPr="00CF3746" w:rsidRDefault="00120A3F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20A3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(3</w:t>
            </w:r>
            <w:r w:rsidRPr="00120A3F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120A3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22</w:t>
            </w:r>
            <w:r w:rsidR="007E78DE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7</w:t>
            </w:r>
            <w:r w:rsidRPr="00120A3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990" w:type="dxa"/>
            <w:vAlign w:val="bottom"/>
          </w:tcPr>
          <w:p w14:paraId="7DC6D7BD" w14:textId="35CEBEE2" w:rsidR="00ED1447" w:rsidRPr="00CF3746" w:rsidRDefault="00120A3F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120A3F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(400)</w:t>
            </w:r>
          </w:p>
        </w:tc>
        <w:tc>
          <w:tcPr>
            <w:tcW w:w="990" w:type="dxa"/>
            <w:vAlign w:val="bottom"/>
          </w:tcPr>
          <w:p w14:paraId="504F6279" w14:textId="12CCAFF1" w:rsidR="00ED1447" w:rsidRPr="00CF3746" w:rsidRDefault="002D21BC" w:rsidP="00ED144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2D21B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(127</w:t>
            </w:r>
            <w:r w:rsidRPr="002D21B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2D21B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022)</w:t>
            </w:r>
          </w:p>
        </w:tc>
      </w:tr>
      <w:tr w:rsidR="00ED1447" w:rsidRPr="00CF3746" w14:paraId="345D7EEA" w14:textId="77777777" w:rsidTr="00444619">
        <w:tc>
          <w:tcPr>
            <w:tcW w:w="2427" w:type="dxa"/>
          </w:tcPr>
          <w:p w14:paraId="5764F8E2" w14:textId="77777777" w:rsidR="00ED1447" w:rsidRPr="00CF3746" w:rsidRDefault="00ED1447" w:rsidP="00ED1447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08" w:type="dxa"/>
          </w:tcPr>
          <w:p w14:paraId="57ACD3FC" w14:textId="7F0F6FDE" w:rsidR="00ED1447" w:rsidRPr="00CF3746" w:rsidRDefault="002D21BC" w:rsidP="00ED14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2D21B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2</w:t>
            </w:r>
            <w:r w:rsidRPr="002D21B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2D21B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204</w:t>
            </w:r>
            <w:r w:rsidRPr="002D21BC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2D21BC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922</w:t>
            </w:r>
          </w:p>
        </w:tc>
        <w:tc>
          <w:tcPr>
            <w:tcW w:w="1008" w:type="dxa"/>
          </w:tcPr>
          <w:p w14:paraId="1C4D5B3E" w14:textId="670AD3CF" w:rsidR="00ED1447" w:rsidRPr="00CF3746" w:rsidRDefault="007E78DE" w:rsidP="00ED14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7E78D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1</w:t>
            </w:r>
            <w:r w:rsidRPr="007E78DE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7E78D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604</w:t>
            </w:r>
            <w:r w:rsidRPr="007E78DE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7E78D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271</w:t>
            </w:r>
          </w:p>
        </w:tc>
        <w:tc>
          <w:tcPr>
            <w:tcW w:w="1008" w:type="dxa"/>
          </w:tcPr>
          <w:p w14:paraId="5EB21431" w14:textId="6B32FAF1" w:rsidR="00ED1447" w:rsidRPr="00CF3746" w:rsidRDefault="007E78DE" w:rsidP="00ED14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E78D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1</w:t>
            </w:r>
            <w:r w:rsidRPr="007E78DE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7E78D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046</w:t>
            </w:r>
            <w:r w:rsidRPr="007E78DE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7E78D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203</w:t>
            </w:r>
          </w:p>
        </w:tc>
        <w:tc>
          <w:tcPr>
            <w:tcW w:w="1011" w:type="dxa"/>
          </w:tcPr>
          <w:p w14:paraId="70BD7E41" w14:textId="67C647AB" w:rsidR="00ED1447" w:rsidRPr="00CF3746" w:rsidRDefault="007E78DE" w:rsidP="00ED14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7E78D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603</w:t>
            </w:r>
            <w:r w:rsidRPr="007E78DE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7E78D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484</w:t>
            </w:r>
          </w:p>
        </w:tc>
        <w:tc>
          <w:tcPr>
            <w:tcW w:w="1008" w:type="dxa"/>
          </w:tcPr>
          <w:p w14:paraId="30A17761" w14:textId="1150A38D" w:rsidR="00ED1447" w:rsidRPr="00CF3746" w:rsidRDefault="007E78DE" w:rsidP="00ED14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7E78D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264</w:t>
            </w:r>
            <w:r w:rsidRPr="007E78DE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7E78D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555</w:t>
            </w:r>
          </w:p>
        </w:tc>
        <w:tc>
          <w:tcPr>
            <w:tcW w:w="990" w:type="dxa"/>
          </w:tcPr>
          <w:p w14:paraId="3D6D9024" w14:textId="24C76396" w:rsidR="00ED1447" w:rsidRPr="00CF3746" w:rsidRDefault="007E78DE" w:rsidP="00ED14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7E78D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36</w:t>
            </w:r>
            <w:r w:rsidRPr="007E78DE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7E78DE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350</w:t>
            </w:r>
          </w:p>
        </w:tc>
        <w:tc>
          <w:tcPr>
            <w:tcW w:w="990" w:type="dxa"/>
          </w:tcPr>
          <w:p w14:paraId="2F3F8EFE" w14:textId="7112A62A" w:rsidR="00ED1447" w:rsidRPr="00CF3746" w:rsidRDefault="002D21BC" w:rsidP="00ED144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2D21B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5</w:t>
            </w:r>
            <w:r w:rsidRPr="002D21B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D21B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759</w:t>
            </w:r>
            <w:r w:rsidRPr="002D21BC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2D21BC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785</w:t>
            </w:r>
          </w:p>
        </w:tc>
      </w:tr>
    </w:tbl>
    <w:p w14:paraId="50A1BAE5" w14:textId="66B0FF9C" w:rsidR="00D060CF" w:rsidRDefault="00D060CF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7"/>
        <w:gridCol w:w="1263"/>
        <w:gridCol w:w="1170"/>
        <w:gridCol w:w="1260"/>
        <w:gridCol w:w="1170"/>
        <w:gridCol w:w="1170"/>
        <w:gridCol w:w="990"/>
      </w:tblGrid>
      <w:tr w:rsidR="007C2C28" w:rsidRPr="00CF3746" w14:paraId="1E02D3B8" w14:textId="77777777" w:rsidTr="000D34E9">
        <w:tc>
          <w:tcPr>
            <w:tcW w:w="2427" w:type="dxa"/>
          </w:tcPr>
          <w:p w14:paraId="1C2D8AB6" w14:textId="77777777" w:rsidR="007C2C28" w:rsidRPr="00CF3746" w:rsidRDefault="007C2C28" w:rsidP="000D34E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6"/>
            <w:vAlign w:val="center"/>
          </w:tcPr>
          <w:p w14:paraId="1A2F2749" w14:textId="77777777" w:rsidR="007C2C28" w:rsidRPr="00CF3746" w:rsidRDefault="007C2C28" w:rsidP="000D34E9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7C2C28" w:rsidRPr="00CF3746" w14:paraId="7DE73B5A" w14:textId="77777777" w:rsidTr="000D34E9">
        <w:tc>
          <w:tcPr>
            <w:tcW w:w="2427" w:type="dxa"/>
          </w:tcPr>
          <w:p w14:paraId="6D80F629" w14:textId="77777777" w:rsidR="007C2C28" w:rsidRPr="00CF3746" w:rsidRDefault="007C2C28" w:rsidP="000D34E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6"/>
            <w:vAlign w:val="center"/>
          </w:tcPr>
          <w:p w14:paraId="07706534" w14:textId="77777777" w:rsidR="007C2C28" w:rsidRPr="00CF3746" w:rsidRDefault="007C2C28" w:rsidP="000D34E9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64C7C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64C7C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  <w:lang w:bidi="th-TH"/>
              </w:rPr>
              <w:t xml:space="preserve"> มิถุนายน</w:t>
            </w:r>
            <w:r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C2C28" w:rsidRPr="00CF3746" w14:paraId="2E354BA7" w14:textId="77777777" w:rsidTr="000D34E9">
        <w:tc>
          <w:tcPr>
            <w:tcW w:w="2427" w:type="dxa"/>
          </w:tcPr>
          <w:p w14:paraId="2ADCE621" w14:textId="77777777" w:rsidR="007C2C28" w:rsidRPr="00CF3746" w:rsidRDefault="007C2C28" w:rsidP="000D34E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3" w:type="dxa"/>
            <w:vAlign w:val="bottom"/>
          </w:tcPr>
          <w:p w14:paraId="77755255" w14:textId="77777777" w:rsidR="007C2C28" w:rsidRPr="00CF3746" w:rsidRDefault="007C2C28" w:rsidP="000D34E9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6AE4789E" w14:textId="77777777" w:rsidR="007C2C28" w:rsidRPr="00CF3746" w:rsidRDefault="007C2C28" w:rsidP="000D34E9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170" w:type="dxa"/>
            <w:vAlign w:val="bottom"/>
          </w:tcPr>
          <w:p w14:paraId="59F43B69" w14:textId="77777777" w:rsidR="007C2C28" w:rsidRPr="00CF3746" w:rsidRDefault="007C2C28" w:rsidP="000D34E9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260" w:type="dxa"/>
            <w:vAlign w:val="bottom"/>
          </w:tcPr>
          <w:p w14:paraId="09980849" w14:textId="77777777" w:rsidR="007C2C28" w:rsidRPr="00CF3746" w:rsidRDefault="007C2C28" w:rsidP="000D34E9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170" w:type="dxa"/>
            <w:vAlign w:val="bottom"/>
          </w:tcPr>
          <w:p w14:paraId="28828388" w14:textId="77777777" w:rsidR="007C2C28" w:rsidRPr="00CF3746" w:rsidRDefault="007C2C28" w:rsidP="000D34E9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1FCB5EC" w14:textId="77777777" w:rsidR="007C2C28" w:rsidRPr="00CF3746" w:rsidRDefault="007C2C28" w:rsidP="000D34E9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170" w:type="dxa"/>
            <w:vAlign w:val="bottom"/>
          </w:tcPr>
          <w:p w14:paraId="46DBFD72" w14:textId="77777777" w:rsidR="007C2C28" w:rsidRPr="00CF3746" w:rsidRDefault="007C2C28" w:rsidP="000D34E9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เกินสี่ปี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0096C8AC" w14:textId="77777777" w:rsidR="007C2C28" w:rsidRPr="00CF3746" w:rsidRDefault="007C2C28" w:rsidP="000D34E9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990" w:type="dxa"/>
            <w:vAlign w:val="bottom"/>
          </w:tcPr>
          <w:p w14:paraId="339D2230" w14:textId="77777777" w:rsidR="007C2C28" w:rsidRPr="00CF3746" w:rsidRDefault="007C2C28" w:rsidP="000D34E9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7C2C28" w:rsidRPr="00CF3746" w14:paraId="792206E4" w14:textId="77777777" w:rsidTr="000D34E9">
        <w:tc>
          <w:tcPr>
            <w:tcW w:w="2427" w:type="dxa"/>
          </w:tcPr>
          <w:p w14:paraId="4DA41E32" w14:textId="77777777" w:rsidR="007C2C28" w:rsidRPr="00CF3746" w:rsidRDefault="007C2C28" w:rsidP="000D34E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6"/>
            <w:vAlign w:val="bottom"/>
          </w:tcPr>
          <w:p w14:paraId="2C27422A" w14:textId="77777777" w:rsidR="007C2C28" w:rsidRPr="00CF3746" w:rsidRDefault="007C2C28" w:rsidP="000D34E9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C2C28" w:rsidRPr="00CF3746" w14:paraId="1A8728C2" w14:textId="77777777" w:rsidTr="000D34E9">
        <w:tc>
          <w:tcPr>
            <w:tcW w:w="2427" w:type="dxa"/>
          </w:tcPr>
          <w:p w14:paraId="296F5D87" w14:textId="77777777" w:rsidR="007C2C28" w:rsidRPr="00CF3746" w:rsidRDefault="007C2C28" w:rsidP="000D34E9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263" w:type="dxa"/>
            <w:shd w:val="clear" w:color="auto" w:fill="auto"/>
          </w:tcPr>
          <w:p w14:paraId="3063D1E5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778BC">
              <w:rPr>
                <w:rFonts w:asciiTheme="majorBidi" w:hAnsiTheme="majorBidi" w:cs="Angsana New"/>
                <w:sz w:val="28"/>
                <w:szCs w:val="28"/>
                <w:cs/>
              </w:rPr>
              <w:t>387</w:t>
            </w:r>
            <w:r w:rsidRPr="006778BC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778BC">
              <w:rPr>
                <w:rFonts w:asciiTheme="majorBidi" w:hAnsiTheme="majorBidi" w:cs="Angsana New"/>
                <w:sz w:val="28"/>
                <w:szCs w:val="28"/>
                <w:cs/>
              </w:rPr>
              <w:t>894</w:t>
            </w:r>
          </w:p>
        </w:tc>
        <w:tc>
          <w:tcPr>
            <w:tcW w:w="1170" w:type="dxa"/>
            <w:shd w:val="clear" w:color="auto" w:fill="auto"/>
          </w:tcPr>
          <w:p w14:paraId="00780D78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778BC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269</w:t>
            </w:r>
            <w:r w:rsidRPr="006778BC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6778BC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457</w:t>
            </w:r>
          </w:p>
        </w:tc>
        <w:tc>
          <w:tcPr>
            <w:tcW w:w="1260" w:type="dxa"/>
            <w:shd w:val="clear" w:color="auto" w:fill="auto"/>
          </w:tcPr>
          <w:p w14:paraId="18A96ED1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ind w:left="338" w:right="-108" w:hanging="33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778BC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144</w:t>
            </w:r>
            <w:r w:rsidRPr="006778BC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6778BC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773</w:t>
            </w:r>
          </w:p>
        </w:tc>
        <w:tc>
          <w:tcPr>
            <w:tcW w:w="1170" w:type="dxa"/>
            <w:shd w:val="clear" w:color="auto" w:fill="auto"/>
          </w:tcPr>
          <w:p w14:paraId="370D0093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778BC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59</w:t>
            </w:r>
            <w:r w:rsidRPr="006778BC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6778BC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377</w:t>
            </w:r>
          </w:p>
        </w:tc>
        <w:tc>
          <w:tcPr>
            <w:tcW w:w="1170" w:type="dxa"/>
          </w:tcPr>
          <w:p w14:paraId="08DBD2AC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6778B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28</w:t>
            </w:r>
            <w:r w:rsidRPr="006778B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778B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70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1</w:t>
            </w:r>
          </w:p>
        </w:tc>
        <w:tc>
          <w:tcPr>
            <w:tcW w:w="990" w:type="dxa"/>
          </w:tcPr>
          <w:p w14:paraId="742DC262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778B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890</w:t>
            </w:r>
            <w:r w:rsidRPr="006778B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778B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20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2</w:t>
            </w:r>
          </w:p>
        </w:tc>
      </w:tr>
      <w:tr w:rsidR="007C2C28" w:rsidRPr="00CF3746" w14:paraId="18EAFABD" w14:textId="77777777" w:rsidTr="000D34E9">
        <w:tc>
          <w:tcPr>
            <w:tcW w:w="2427" w:type="dxa"/>
          </w:tcPr>
          <w:p w14:paraId="4E335765" w14:textId="77777777" w:rsidR="007C2C28" w:rsidRPr="00CF3746" w:rsidRDefault="007C2C28" w:rsidP="000D34E9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</w:t>
            </w:r>
          </w:p>
        </w:tc>
        <w:tc>
          <w:tcPr>
            <w:tcW w:w="1263" w:type="dxa"/>
            <w:shd w:val="clear" w:color="auto" w:fill="auto"/>
          </w:tcPr>
          <w:p w14:paraId="22AC8B05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05E03AD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41BFDAEA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  <w:tab w:val="decimal" w:pos="97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83E1F64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2473E1C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226788A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7C2C28" w:rsidRPr="00CF3746" w14:paraId="223F5141" w14:textId="77777777" w:rsidTr="000D34E9">
        <w:tc>
          <w:tcPr>
            <w:tcW w:w="2427" w:type="dxa"/>
          </w:tcPr>
          <w:p w14:paraId="09A1DC68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left" w:pos="340"/>
              </w:tabs>
              <w:spacing w:line="300" w:lineRule="exact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เป็นรายได้</w:t>
            </w:r>
          </w:p>
        </w:tc>
        <w:tc>
          <w:tcPr>
            <w:tcW w:w="1263" w:type="dxa"/>
            <w:shd w:val="clear" w:color="auto" w:fill="auto"/>
          </w:tcPr>
          <w:p w14:paraId="21913308" w14:textId="77777777" w:rsidR="007C2C28" w:rsidRPr="00CF3746" w:rsidRDefault="007C2C28" w:rsidP="000D34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778BC">
              <w:rPr>
                <w:rFonts w:asciiTheme="majorBidi" w:hAnsiTheme="majorBidi" w:cs="Angsana New"/>
                <w:sz w:val="28"/>
                <w:szCs w:val="28"/>
                <w:cs/>
              </w:rPr>
              <w:t>(98</w:t>
            </w:r>
            <w:r w:rsidRPr="006778BC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6778BC">
              <w:rPr>
                <w:rFonts w:asciiTheme="majorBidi" w:hAnsiTheme="majorBidi" w:cs="Angsana New"/>
                <w:sz w:val="28"/>
                <w:szCs w:val="28"/>
                <w:cs/>
              </w:rPr>
              <w:t>992)</w:t>
            </w:r>
          </w:p>
        </w:tc>
        <w:tc>
          <w:tcPr>
            <w:tcW w:w="1170" w:type="dxa"/>
            <w:shd w:val="clear" w:color="auto" w:fill="auto"/>
          </w:tcPr>
          <w:p w14:paraId="5A5F727F" w14:textId="77777777" w:rsidR="007C2C28" w:rsidRPr="00CF3746" w:rsidRDefault="007C2C28" w:rsidP="000D34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778BC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(51</w:t>
            </w:r>
            <w:r w:rsidRPr="006778BC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6778BC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742)</w:t>
            </w:r>
          </w:p>
        </w:tc>
        <w:tc>
          <w:tcPr>
            <w:tcW w:w="1260" w:type="dxa"/>
            <w:shd w:val="clear" w:color="auto" w:fill="auto"/>
          </w:tcPr>
          <w:p w14:paraId="1AB8496E" w14:textId="77777777" w:rsidR="007C2C28" w:rsidRPr="00CF3746" w:rsidRDefault="007C2C28" w:rsidP="000D34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778BC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(22</w:t>
            </w:r>
            <w:r w:rsidRPr="006778B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778BC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646)</w:t>
            </w:r>
          </w:p>
        </w:tc>
        <w:tc>
          <w:tcPr>
            <w:tcW w:w="1170" w:type="dxa"/>
            <w:shd w:val="clear" w:color="auto" w:fill="auto"/>
          </w:tcPr>
          <w:p w14:paraId="2AE5CBE4" w14:textId="77777777" w:rsidR="007C2C28" w:rsidRPr="00CF3746" w:rsidRDefault="007C2C28" w:rsidP="000D34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778BC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(8</w:t>
            </w:r>
            <w:r w:rsidRPr="006778B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778BC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634)</w:t>
            </w:r>
          </w:p>
        </w:tc>
        <w:tc>
          <w:tcPr>
            <w:tcW w:w="1170" w:type="dxa"/>
          </w:tcPr>
          <w:p w14:paraId="4CCBB5E1" w14:textId="77777777" w:rsidR="007C2C28" w:rsidRPr="00CF3746" w:rsidRDefault="007C2C28" w:rsidP="000D34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778B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(1</w:t>
            </w:r>
            <w:r w:rsidRPr="006778BC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778BC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759)</w:t>
            </w:r>
          </w:p>
        </w:tc>
        <w:tc>
          <w:tcPr>
            <w:tcW w:w="990" w:type="dxa"/>
          </w:tcPr>
          <w:p w14:paraId="3E0D6097" w14:textId="77777777" w:rsidR="007C2C28" w:rsidRPr="00CF3746" w:rsidRDefault="007C2C28" w:rsidP="000D34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6778BC">
              <w:rPr>
                <w:rFonts w:ascii="Angsana New" w:hAnsi="Angsana New" w:cs="Angsana New"/>
                <w:sz w:val="28"/>
                <w:szCs w:val="28"/>
                <w:cs/>
              </w:rPr>
              <w:t>(183</w:t>
            </w:r>
            <w:r w:rsidRPr="006778BC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778BC">
              <w:rPr>
                <w:rFonts w:ascii="Angsana New" w:hAnsi="Angsana New" w:cs="Angsana New"/>
                <w:sz w:val="28"/>
                <w:szCs w:val="28"/>
                <w:cs/>
              </w:rPr>
              <w:t>773)</w:t>
            </w:r>
          </w:p>
        </w:tc>
      </w:tr>
      <w:tr w:rsidR="007C2C28" w:rsidRPr="00CF3746" w14:paraId="5390C727" w14:textId="77777777" w:rsidTr="000D34E9">
        <w:tc>
          <w:tcPr>
            <w:tcW w:w="2427" w:type="dxa"/>
          </w:tcPr>
          <w:p w14:paraId="721D00A1" w14:textId="77777777" w:rsidR="007C2C28" w:rsidRPr="00CF3746" w:rsidRDefault="007C2C28" w:rsidP="000D34E9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3" w:type="dxa"/>
            <w:shd w:val="clear" w:color="auto" w:fill="auto"/>
          </w:tcPr>
          <w:p w14:paraId="5DAE0E68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345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288,902</w:t>
            </w:r>
          </w:p>
        </w:tc>
        <w:tc>
          <w:tcPr>
            <w:tcW w:w="1170" w:type="dxa"/>
            <w:shd w:val="clear" w:color="auto" w:fill="auto"/>
          </w:tcPr>
          <w:p w14:paraId="796B979A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345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217,715</w:t>
            </w:r>
          </w:p>
        </w:tc>
        <w:tc>
          <w:tcPr>
            <w:tcW w:w="1260" w:type="dxa"/>
            <w:shd w:val="clear" w:color="auto" w:fill="auto"/>
          </w:tcPr>
          <w:p w14:paraId="2FA3D766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345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122,127</w:t>
            </w:r>
          </w:p>
        </w:tc>
        <w:tc>
          <w:tcPr>
            <w:tcW w:w="1170" w:type="dxa"/>
            <w:shd w:val="clear" w:color="auto" w:fill="auto"/>
          </w:tcPr>
          <w:p w14:paraId="3B8B1FA0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4345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50,743</w:t>
            </w:r>
          </w:p>
        </w:tc>
        <w:tc>
          <w:tcPr>
            <w:tcW w:w="1170" w:type="dxa"/>
          </w:tcPr>
          <w:p w14:paraId="6349001C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C64707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26,942</w:t>
            </w:r>
          </w:p>
        </w:tc>
        <w:tc>
          <w:tcPr>
            <w:tcW w:w="990" w:type="dxa"/>
          </w:tcPr>
          <w:p w14:paraId="02961ADA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43459D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706,42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GB"/>
              </w:rPr>
              <w:t>9</w:t>
            </w:r>
          </w:p>
        </w:tc>
      </w:tr>
      <w:tr w:rsidR="007C2C28" w:rsidRPr="00CF3746" w14:paraId="582DD298" w14:textId="77777777" w:rsidTr="000D34E9">
        <w:tc>
          <w:tcPr>
            <w:tcW w:w="2427" w:type="dxa"/>
          </w:tcPr>
          <w:p w14:paraId="74351895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left" w:pos="250"/>
              </w:tabs>
              <w:spacing w:line="300" w:lineRule="exact"/>
              <w:ind w:left="340" w:right="-15" w:hanging="35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Pr="00CF37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ด้านเครดิตที่คาดว่า</w:t>
            </w:r>
            <w:r w:rsidRPr="00CF3746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63" w:type="dxa"/>
            <w:vAlign w:val="bottom"/>
          </w:tcPr>
          <w:p w14:paraId="33FCEECF" w14:textId="77777777" w:rsidR="007C2C28" w:rsidRPr="00CF3746" w:rsidRDefault="007C2C28" w:rsidP="000D34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0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8712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(4</w:t>
            </w:r>
            <w:r w:rsidRPr="00B87123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8712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903)</w:t>
            </w:r>
          </w:p>
        </w:tc>
        <w:tc>
          <w:tcPr>
            <w:tcW w:w="1170" w:type="dxa"/>
            <w:vAlign w:val="bottom"/>
          </w:tcPr>
          <w:p w14:paraId="09625D95" w14:textId="77777777" w:rsidR="007C2C28" w:rsidRPr="00CF3746" w:rsidRDefault="007C2C28" w:rsidP="000D34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8712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(3</w:t>
            </w:r>
            <w:r w:rsidRPr="00B87123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8712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591)</w:t>
            </w:r>
          </w:p>
        </w:tc>
        <w:tc>
          <w:tcPr>
            <w:tcW w:w="1260" w:type="dxa"/>
            <w:vAlign w:val="bottom"/>
          </w:tcPr>
          <w:p w14:paraId="1DACE390" w14:textId="77777777" w:rsidR="007C2C28" w:rsidRPr="00CF3746" w:rsidRDefault="007C2C28" w:rsidP="000D34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8712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(1</w:t>
            </w:r>
            <w:r w:rsidRPr="00B87123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8712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993)</w:t>
            </w:r>
          </w:p>
        </w:tc>
        <w:tc>
          <w:tcPr>
            <w:tcW w:w="1170" w:type="dxa"/>
            <w:vAlign w:val="bottom"/>
          </w:tcPr>
          <w:p w14:paraId="0CA2DB44" w14:textId="77777777" w:rsidR="007C2C28" w:rsidRPr="00CF3746" w:rsidRDefault="007C2C28" w:rsidP="000D34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left="-4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8712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(804)</w:t>
            </w:r>
          </w:p>
        </w:tc>
        <w:tc>
          <w:tcPr>
            <w:tcW w:w="1170" w:type="dxa"/>
            <w:vAlign w:val="bottom"/>
          </w:tcPr>
          <w:p w14:paraId="5EC26BE9" w14:textId="77777777" w:rsidR="007C2C28" w:rsidRPr="00CF3746" w:rsidRDefault="007C2C28" w:rsidP="000D34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8712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(428)</w:t>
            </w:r>
          </w:p>
        </w:tc>
        <w:tc>
          <w:tcPr>
            <w:tcW w:w="990" w:type="dxa"/>
            <w:vAlign w:val="bottom"/>
          </w:tcPr>
          <w:p w14:paraId="63B2A9ED" w14:textId="77777777" w:rsidR="007C2C28" w:rsidRPr="00CF3746" w:rsidRDefault="007C2C28" w:rsidP="000D34E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8712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(11</w:t>
            </w:r>
            <w:r w:rsidRPr="00B87123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B87123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719)</w:t>
            </w:r>
          </w:p>
        </w:tc>
      </w:tr>
      <w:tr w:rsidR="007C2C28" w:rsidRPr="00CF3746" w14:paraId="4131945E" w14:textId="77777777" w:rsidTr="000D34E9">
        <w:tc>
          <w:tcPr>
            <w:tcW w:w="2427" w:type="dxa"/>
          </w:tcPr>
          <w:p w14:paraId="70F507D4" w14:textId="77777777" w:rsidR="007C2C28" w:rsidRPr="00CF3746" w:rsidRDefault="007C2C28" w:rsidP="000D34E9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3" w:type="dxa"/>
          </w:tcPr>
          <w:p w14:paraId="033A3E77" w14:textId="77777777" w:rsidR="007C2C28" w:rsidRPr="00CF3746" w:rsidRDefault="007C2C28" w:rsidP="000D34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0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B8712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283</w:t>
            </w:r>
            <w:r w:rsidRPr="00B8712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B8712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999</w:t>
            </w:r>
          </w:p>
        </w:tc>
        <w:tc>
          <w:tcPr>
            <w:tcW w:w="1170" w:type="dxa"/>
          </w:tcPr>
          <w:p w14:paraId="6C7B04D0" w14:textId="77777777" w:rsidR="007C2C28" w:rsidRPr="00CF3746" w:rsidRDefault="007C2C28" w:rsidP="000D34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B8712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214</w:t>
            </w:r>
            <w:r w:rsidRPr="00B8712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B8712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124</w:t>
            </w:r>
          </w:p>
        </w:tc>
        <w:tc>
          <w:tcPr>
            <w:tcW w:w="1260" w:type="dxa"/>
          </w:tcPr>
          <w:p w14:paraId="46749880" w14:textId="77777777" w:rsidR="007C2C28" w:rsidRPr="00CF3746" w:rsidRDefault="007C2C28" w:rsidP="000D34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B8712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120</w:t>
            </w:r>
            <w:r w:rsidRPr="00B8712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B8712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134</w:t>
            </w:r>
          </w:p>
        </w:tc>
        <w:tc>
          <w:tcPr>
            <w:tcW w:w="1170" w:type="dxa"/>
          </w:tcPr>
          <w:p w14:paraId="020B3780" w14:textId="77777777" w:rsidR="007C2C28" w:rsidRPr="00CF3746" w:rsidRDefault="007C2C28" w:rsidP="000D34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left="-4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B8712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49</w:t>
            </w:r>
            <w:r w:rsidRPr="00B8712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B8712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939</w:t>
            </w:r>
          </w:p>
        </w:tc>
        <w:tc>
          <w:tcPr>
            <w:tcW w:w="1170" w:type="dxa"/>
          </w:tcPr>
          <w:p w14:paraId="035CEA8B" w14:textId="77777777" w:rsidR="007C2C28" w:rsidRPr="00CF3746" w:rsidRDefault="007C2C28" w:rsidP="000D34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B8712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26</w:t>
            </w:r>
            <w:r w:rsidRPr="00B87123"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B8712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  <w:t>514</w:t>
            </w:r>
          </w:p>
        </w:tc>
        <w:tc>
          <w:tcPr>
            <w:tcW w:w="990" w:type="dxa"/>
          </w:tcPr>
          <w:p w14:paraId="1E9E7D17" w14:textId="77777777" w:rsidR="007C2C28" w:rsidRPr="00CF3746" w:rsidRDefault="007C2C28" w:rsidP="000D34E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8712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694</w:t>
            </w:r>
            <w:r w:rsidRPr="00B87123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B87123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710</w:t>
            </w:r>
          </w:p>
        </w:tc>
      </w:tr>
    </w:tbl>
    <w:p w14:paraId="189882F3" w14:textId="3250600C" w:rsidR="007C2C28" w:rsidRDefault="007C2C28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D5760E7" w14:textId="4559BCB5" w:rsidR="007C2C28" w:rsidRDefault="007C2C28" w:rsidP="007C2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z w:val="28"/>
          <w:szCs w:val="28"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27"/>
        <w:gridCol w:w="1008"/>
        <w:gridCol w:w="1008"/>
        <w:gridCol w:w="1008"/>
        <w:gridCol w:w="1011"/>
        <w:gridCol w:w="1008"/>
        <w:gridCol w:w="990"/>
        <w:gridCol w:w="990"/>
      </w:tblGrid>
      <w:tr w:rsidR="00FF0276" w:rsidRPr="00CF3746" w14:paraId="782027FE" w14:textId="77777777" w:rsidTr="00241E49">
        <w:tc>
          <w:tcPr>
            <w:tcW w:w="2427" w:type="dxa"/>
          </w:tcPr>
          <w:p w14:paraId="4871523F" w14:textId="77777777" w:rsidR="00FF0276" w:rsidRPr="00CF3746" w:rsidRDefault="00FF0276" w:rsidP="00241E4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3E6D09DD" w14:textId="77777777" w:rsidR="00FF0276" w:rsidRPr="00CF3746" w:rsidRDefault="00FF0276" w:rsidP="00241E49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F0276" w:rsidRPr="00CF3746" w14:paraId="1DDF140C" w14:textId="77777777" w:rsidTr="00241E49">
        <w:tc>
          <w:tcPr>
            <w:tcW w:w="2427" w:type="dxa"/>
          </w:tcPr>
          <w:p w14:paraId="04AB2AC5" w14:textId="77777777" w:rsidR="00FF0276" w:rsidRPr="00CF3746" w:rsidRDefault="00FF0276" w:rsidP="00241E4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center"/>
          </w:tcPr>
          <w:p w14:paraId="359485D5" w14:textId="77777777" w:rsidR="00FF0276" w:rsidRPr="00EF1130" w:rsidRDefault="00FF0276" w:rsidP="00241E49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F1130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EF113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EF1130"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342D32"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  <w:t>2564</w:t>
            </w:r>
          </w:p>
        </w:tc>
      </w:tr>
      <w:tr w:rsidR="00FF0276" w:rsidRPr="00CF3746" w14:paraId="3B37A1AD" w14:textId="77777777" w:rsidTr="00241E49">
        <w:tc>
          <w:tcPr>
            <w:tcW w:w="2427" w:type="dxa"/>
          </w:tcPr>
          <w:p w14:paraId="1210D7C5" w14:textId="77777777" w:rsidR="00FF0276" w:rsidRPr="00CF3746" w:rsidRDefault="00FF0276" w:rsidP="00241E4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28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2B325804" w14:textId="77777777" w:rsidR="00FF0276" w:rsidRPr="00CF3746" w:rsidRDefault="00FF0276" w:rsidP="00241E49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</w:p>
          <w:p w14:paraId="456754D0" w14:textId="77777777" w:rsidR="00FF0276" w:rsidRPr="00CF3746" w:rsidRDefault="00FF0276" w:rsidP="00241E49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ภายใน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หนึ่งปี</w:t>
            </w:r>
          </w:p>
        </w:tc>
        <w:tc>
          <w:tcPr>
            <w:tcW w:w="1008" w:type="dxa"/>
            <w:vAlign w:val="bottom"/>
          </w:tcPr>
          <w:p w14:paraId="282D94B8" w14:textId="77777777" w:rsidR="00FF0276" w:rsidRPr="00CF3746" w:rsidRDefault="00FF0276" w:rsidP="00241E49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เกินหนึ่งปี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สองปี</w:t>
            </w:r>
          </w:p>
        </w:tc>
        <w:tc>
          <w:tcPr>
            <w:tcW w:w="1008" w:type="dxa"/>
            <w:vAlign w:val="bottom"/>
          </w:tcPr>
          <w:p w14:paraId="77AF128F" w14:textId="77777777" w:rsidR="00FF0276" w:rsidRPr="00CF3746" w:rsidRDefault="00FF0276" w:rsidP="00241E49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เกินสองปี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สามปี</w:t>
            </w:r>
          </w:p>
        </w:tc>
        <w:tc>
          <w:tcPr>
            <w:tcW w:w="1011" w:type="dxa"/>
            <w:vAlign w:val="bottom"/>
          </w:tcPr>
          <w:p w14:paraId="1267EF3D" w14:textId="77777777" w:rsidR="00FF0276" w:rsidRPr="00CF3746" w:rsidRDefault="00FF0276" w:rsidP="00241E49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เกินสามปี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851B13B" w14:textId="77777777" w:rsidR="00FF0276" w:rsidRPr="00CF3746" w:rsidRDefault="00FF0276" w:rsidP="00241E49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สี่ปี</w:t>
            </w:r>
          </w:p>
        </w:tc>
        <w:tc>
          <w:tcPr>
            <w:tcW w:w="1008" w:type="dxa"/>
            <w:vAlign w:val="bottom"/>
          </w:tcPr>
          <w:p w14:paraId="3108F582" w14:textId="77777777" w:rsidR="00FF0276" w:rsidRPr="00CF3746" w:rsidRDefault="00FF0276" w:rsidP="00241E49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เกินสี่ปี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แต่ไม่เกิน</w:t>
            </w:r>
          </w:p>
          <w:p w14:paraId="3FBF443C" w14:textId="77777777" w:rsidR="00FF0276" w:rsidRPr="00CF3746" w:rsidRDefault="00FF0276" w:rsidP="00241E49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ห้าปี</w:t>
            </w:r>
          </w:p>
        </w:tc>
        <w:tc>
          <w:tcPr>
            <w:tcW w:w="990" w:type="dxa"/>
            <w:vAlign w:val="bottom"/>
          </w:tcPr>
          <w:p w14:paraId="27A97AA1" w14:textId="77777777" w:rsidR="00FF0276" w:rsidRPr="00CF3746" w:rsidRDefault="00FF0276" w:rsidP="00241E49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ที่ถึง</w:t>
            </w:r>
            <w:r w:rsidRPr="00CF3746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กำหนดชำระ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br/>
              <w:t>เกินห้าปี</w:t>
            </w:r>
          </w:p>
        </w:tc>
        <w:tc>
          <w:tcPr>
            <w:tcW w:w="990" w:type="dxa"/>
            <w:vAlign w:val="bottom"/>
          </w:tcPr>
          <w:p w14:paraId="2BD23B3F" w14:textId="77777777" w:rsidR="00FF0276" w:rsidRPr="00CF3746" w:rsidRDefault="00FF0276" w:rsidP="00241E49">
            <w:pPr>
              <w:pStyle w:val="acctfourfigures"/>
              <w:tabs>
                <w:tab w:val="clear" w:pos="765"/>
              </w:tabs>
              <w:spacing w:line="280" w:lineRule="exact"/>
              <w:ind w:left="-110" w:right="-11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FF0276" w:rsidRPr="00CF3746" w14:paraId="30FA9B25" w14:textId="77777777" w:rsidTr="00241E49">
        <w:tc>
          <w:tcPr>
            <w:tcW w:w="2427" w:type="dxa"/>
          </w:tcPr>
          <w:p w14:paraId="60422FC1" w14:textId="77777777" w:rsidR="00FF0276" w:rsidRPr="00CF3746" w:rsidRDefault="00FF0276" w:rsidP="00241E49">
            <w:pPr>
              <w:pStyle w:val="a4"/>
              <w:tabs>
                <w:tab w:val="clear" w:pos="360"/>
                <w:tab w:val="clear" w:pos="720"/>
                <w:tab w:val="clear" w:pos="1080"/>
                <w:tab w:val="left" w:pos="540"/>
              </w:tabs>
              <w:spacing w:line="300" w:lineRule="exact"/>
              <w:ind w:right="-106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7023" w:type="dxa"/>
            <w:gridSpan w:val="7"/>
            <w:vAlign w:val="bottom"/>
          </w:tcPr>
          <w:p w14:paraId="662EEB02" w14:textId="77777777" w:rsidR="00FF0276" w:rsidRPr="00CF3746" w:rsidRDefault="00FF0276" w:rsidP="00241E49">
            <w:pPr>
              <w:pStyle w:val="acctfourfigures"/>
              <w:tabs>
                <w:tab w:val="clear" w:pos="765"/>
              </w:tabs>
              <w:spacing w:line="300" w:lineRule="exact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FF0276" w:rsidRPr="00CF3746" w14:paraId="68994DCC" w14:textId="77777777" w:rsidTr="00241E49">
        <w:tc>
          <w:tcPr>
            <w:tcW w:w="2427" w:type="dxa"/>
          </w:tcPr>
          <w:p w14:paraId="191EB81B" w14:textId="77777777" w:rsidR="00FF0276" w:rsidRPr="00CF3746" w:rsidRDefault="00FF0276" w:rsidP="00241E49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1008" w:type="dxa"/>
            <w:shd w:val="clear" w:color="auto" w:fill="auto"/>
          </w:tcPr>
          <w:p w14:paraId="4A89993B" w14:textId="77777777" w:rsidR="00FF0276" w:rsidRPr="00CF3746" w:rsidRDefault="00FF0276" w:rsidP="0024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3FC6">
              <w:rPr>
                <w:rFonts w:asciiTheme="majorBidi" w:hAnsiTheme="majorBidi" w:cs="Angsana New"/>
                <w:sz w:val="28"/>
                <w:szCs w:val="28"/>
                <w:cs/>
              </w:rPr>
              <w:t>2</w:t>
            </w:r>
            <w:r w:rsidRPr="00883F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3FC6">
              <w:rPr>
                <w:rFonts w:asciiTheme="majorBidi" w:hAnsiTheme="majorBidi" w:cs="Angsana New"/>
                <w:sz w:val="28"/>
                <w:szCs w:val="28"/>
                <w:cs/>
              </w:rPr>
              <w:t>084</w:t>
            </w:r>
            <w:r w:rsidRPr="00883FC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883FC6">
              <w:rPr>
                <w:rFonts w:asciiTheme="majorBidi" w:hAnsiTheme="majorBidi" w:cs="Angsana New"/>
                <w:sz w:val="28"/>
                <w:szCs w:val="28"/>
                <w:cs/>
              </w:rPr>
              <w:t>55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008" w:type="dxa"/>
            <w:shd w:val="clear" w:color="auto" w:fill="auto"/>
          </w:tcPr>
          <w:p w14:paraId="1BC859D5" w14:textId="77777777" w:rsidR="00FF0276" w:rsidRPr="00CF3746" w:rsidRDefault="00FF0276" w:rsidP="0024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883FC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1</w:t>
            </w:r>
            <w:r w:rsidRPr="00883FC6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883FC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668</w:t>
            </w:r>
            <w:r w:rsidRPr="00883FC6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883FC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32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val="en-GB"/>
              </w:rPr>
              <w:t>6</w:t>
            </w:r>
          </w:p>
        </w:tc>
        <w:tc>
          <w:tcPr>
            <w:tcW w:w="1008" w:type="dxa"/>
            <w:shd w:val="clear" w:color="auto" w:fill="auto"/>
          </w:tcPr>
          <w:p w14:paraId="702AFB58" w14:textId="77777777" w:rsidR="00FF0276" w:rsidRPr="00CF3746" w:rsidRDefault="00FF0276" w:rsidP="0024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83FC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1</w:t>
            </w:r>
            <w:r w:rsidRPr="00883FC6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883FC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148</w:t>
            </w:r>
            <w:r w:rsidRPr="00883FC6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883FC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634</w:t>
            </w:r>
          </w:p>
        </w:tc>
        <w:tc>
          <w:tcPr>
            <w:tcW w:w="1011" w:type="dxa"/>
            <w:shd w:val="clear" w:color="auto" w:fill="auto"/>
          </w:tcPr>
          <w:p w14:paraId="3BF95D4C" w14:textId="77777777" w:rsidR="00FF0276" w:rsidRPr="00CF3746" w:rsidRDefault="00FF0276" w:rsidP="0024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883FC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651</w:t>
            </w:r>
            <w:r w:rsidRPr="00883FC6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883FC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800</w:t>
            </w:r>
          </w:p>
        </w:tc>
        <w:tc>
          <w:tcPr>
            <w:tcW w:w="1008" w:type="dxa"/>
          </w:tcPr>
          <w:p w14:paraId="687D1009" w14:textId="77777777" w:rsidR="00FF0276" w:rsidRPr="00CF3746" w:rsidRDefault="00FF0276" w:rsidP="0024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330</w:t>
            </w:r>
            <w:r w:rsidRPr="00B468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388</w:t>
            </w:r>
          </w:p>
        </w:tc>
        <w:tc>
          <w:tcPr>
            <w:tcW w:w="990" w:type="dxa"/>
          </w:tcPr>
          <w:p w14:paraId="20DD2AE6" w14:textId="77777777" w:rsidR="00FF0276" w:rsidRPr="00CF3746" w:rsidRDefault="00FF0276" w:rsidP="0024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66</w:t>
            </w:r>
            <w:r w:rsidRPr="00B468C9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899</w:t>
            </w:r>
          </w:p>
        </w:tc>
        <w:tc>
          <w:tcPr>
            <w:tcW w:w="990" w:type="dxa"/>
          </w:tcPr>
          <w:p w14:paraId="5FC3762C" w14:textId="77777777" w:rsidR="00FF0276" w:rsidRPr="00CF3746" w:rsidRDefault="00FF0276" w:rsidP="0024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5</w:t>
            </w:r>
            <w:r w:rsidRPr="00B468C9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950</w:t>
            </w:r>
            <w:r w:rsidRPr="00B468C9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604</w:t>
            </w:r>
          </w:p>
        </w:tc>
      </w:tr>
      <w:tr w:rsidR="00FF0276" w:rsidRPr="00CF3746" w14:paraId="240ED9A7" w14:textId="77777777" w:rsidTr="00241E49">
        <w:tc>
          <w:tcPr>
            <w:tcW w:w="2427" w:type="dxa"/>
          </w:tcPr>
          <w:p w14:paraId="5C4A86D1" w14:textId="77777777" w:rsidR="00FF0276" w:rsidRPr="00CF3746" w:rsidRDefault="00FF0276" w:rsidP="00241E49">
            <w:pPr>
              <w:spacing w:line="340" w:lineRule="exact"/>
              <w:ind w:left="-18" w:right="-10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รายได้ดอกเบี้ยที่ยังไม่ถือ</w:t>
            </w:r>
          </w:p>
        </w:tc>
        <w:tc>
          <w:tcPr>
            <w:tcW w:w="1008" w:type="dxa"/>
            <w:shd w:val="clear" w:color="auto" w:fill="auto"/>
          </w:tcPr>
          <w:p w14:paraId="3222D57F" w14:textId="77777777" w:rsidR="00FF0276" w:rsidRPr="00CF3746" w:rsidRDefault="00FF0276" w:rsidP="0024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7D652D3E" w14:textId="77777777" w:rsidR="00FF0276" w:rsidRPr="00CF3746" w:rsidRDefault="00FF0276" w:rsidP="0024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2D85A800" w14:textId="77777777" w:rsidR="00FF0276" w:rsidRPr="00CF3746" w:rsidRDefault="00FF0276" w:rsidP="0024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11" w:type="dxa"/>
            <w:shd w:val="clear" w:color="auto" w:fill="auto"/>
          </w:tcPr>
          <w:p w14:paraId="7B8AC0DE" w14:textId="77777777" w:rsidR="00FF0276" w:rsidRPr="00CF3746" w:rsidRDefault="00FF0276" w:rsidP="0024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1515FFAF" w14:textId="77777777" w:rsidR="00FF0276" w:rsidRPr="00CF3746" w:rsidRDefault="00FF0276" w:rsidP="0024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7FE99F2" w14:textId="77777777" w:rsidR="00FF0276" w:rsidRPr="00CF3746" w:rsidRDefault="00FF0276" w:rsidP="0024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40" w:lineRule="exact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4D648353" w14:textId="77777777" w:rsidR="00FF0276" w:rsidRPr="00CF3746" w:rsidRDefault="00FF0276" w:rsidP="0024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4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</w:p>
        </w:tc>
      </w:tr>
      <w:tr w:rsidR="00FF0276" w:rsidRPr="00CF3746" w14:paraId="5C4479D9" w14:textId="77777777" w:rsidTr="00241E49">
        <w:tc>
          <w:tcPr>
            <w:tcW w:w="2427" w:type="dxa"/>
          </w:tcPr>
          <w:p w14:paraId="68C08E9E" w14:textId="77777777" w:rsidR="00FF0276" w:rsidRPr="00CF3746" w:rsidRDefault="00FF0276" w:rsidP="00241E49">
            <w:pPr>
              <w:tabs>
                <w:tab w:val="clear" w:pos="227"/>
                <w:tab w:val="clear" w:pos="454"/>
                <w:tab w:val="left" w:pos="340"/>
              </w:tabs>
              <w:spacing w:line="300" w:lineRule="exact"/>
              <w:ind w:left="-20" w:right="-106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เป็นรายได้</w:t>
            </w:r>
          </w:p>
        </w:tc>
        <w:tc>
          <w:tcPr>
            <w:tcW w:w="1008" w:type="dxa"/>
            <w:shd w:val="clear" w:color="auto" w:fill="auto"/>
          </w:tcPr>
          <w:p w14:paraId="3E2C3105" w14:textId="77777777" w:rsidR="00FF0276" w:rsidRPr="00CF3746" w:rsidRDefault="00FF0276" w:rsidP="00241E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83FC6">
              <w:rPr>
                <w:rFonts w:asciiTheme="majorBidi" w:hAnsiTheme="majorBidi" w:cs="Angsana New"/>
                <w:sz w:val="28"/>
                <w:szCs w:val="28"/>
                <w:cs/>
              </w:rPr>
              <w:t>(808</w:t>
            </w:r>
            <w:r w:rsidRPr="00883FC6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883FC6">
              <w:rPr>
                <w:rFonts w:asciiTheme="majorBidi" w:hAnsiTheme="majorBidi" w:cs="Angsana New"/>
                <w:sz w:val="28"/>
                <w:szCs w:val="28"/>
                <w:cs/>
              </w:rPr>
              <w:t>932)</w:t>
            </w:r>
          </w:p>
        </w:tc>
        <w:tc>
          <w:tcPr>
            <w:tcW w:w="1008" w:type="dxa"/>
            <w:shd w:val="clear" w:color="auto" w:fill="auto"/>
          </w:tcPr>
          <w:p w14:paraId="40615CB1" w14:textId="77777777" w:rsidR="00FF0276" w:rsidRPr="00CF3746" w:rsidRDefault="00FF0276" w:rsidP="00241E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(492</w:t>
            </w:r>
            <w:r w:rsidRPr="00B468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049)</w:t>
            </w:r>
          </w:p>
        </w:tc>
        <w:tc>
          <w:tcPr>
            <w:tcW w:w="1008" w:type="dxa"/>
            <w:shd w:val="clear" w:color="auto" w:fill="auto"/>
          </w:tcPr>
          <w:p w14:paraId="722DBDE7" w14:textId="77777777" w:rsidR="00FF0276" w:rsidRPr="00CF3746" w:rsidRDefault="00FF0276" w:rsidP="00241E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(269</w:t>
            </w:r>
            <w:r w:rsidRPr="00B468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030)</w:t>
            </w:r>
          </w:p>
        </w:tc>
        <w:tc>
          <w:tcPr>
            <w:tcW w:w="1011" w:type="dxa"/>
            <w:shd w:val="clear" w:color="auto" w:fill="auto"/>
          </w:tcPr>
          <w:p w14:paraId="5FDB2B52" w14:textId="77777777" w:rsidR="00FF0276" w:rsidRPr="00CF3746" w:rsidRDefault="00FF0276" w:rsidP="00241E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(127</w:t>
            </w:r>
            <w:r w:rsidRPr="00B468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260)</w:t>
            </w:r>
          </w:p>
        </w:tc>
        <w:tc>
          <w:tcPr>
            <w:tcW w:w="1008" w:type="dxa"/>
          </w:tcPr>
          <w:p w14:paraId="7619D1E9" w14:textId="77777777" w:rsidR="00FF0276" w:rsidRPr="00CF3746" w:rsidRDefault="00FF0276" w:rsidP="00241E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(38</w:t>
            </w:r>
            <w:r w:rsidRPr="00B468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381)</w:t>
            </w:r>
          </w:p>
        </w:tc>
        <w:tc>
          <w:tcPr>
            <w:tcW w:w="990" w:type="dxa"/>
          </w:tcPr>
          <w:p w14:paraId="5796D1C7" w14:textId="77777777" w:rsidR="00FF0276" w:rsidRPr="00CF3746" w:rsidRDefault="00FF0276" w:rsidP="00241E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(4</w:t>
            </w:r>
            <w:r w:rsidRPr="00B468C9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850)</w:t>
            </w:r>
          </w:p>
        </w:tc>
        <w:tc>
          <w:tcPr>
            <w:tcW w:w="990" w:type="dxa"/>
          </w:tcPr>
          <w:p w14:paraId="4FFA9C21" w14:textId="77777777" w:rsidR="00FF0276" w:rsidRPr="00CF3746" w:rsidRDefault="00FF0276" w:rsidP="00241E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(1</w:t>
            </w:r>
            <w:r w:rsidRPr="00B468C9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740</w:t>
            </w:r>
            <w:r w:rsidRPr="00B468C9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502)</w:t>
            </w:r>
          </w:p>
        </w:tc>
      </w:tr>
      <w:tr w:rsidR="00FF0276" w:rsidRPr="00CF3746" w14:paraId="10AA2D50" w14:textId="77777777" w:rsidTr="00241E49">
        <w:tc>
          <w:tcPr>
            <w:tcW w:w="2427" w:type="dxa"/>
          </w:tcPr>
          <w:p w14:paraId="4A036E32" w14:textId="77777777" w:rsidR="00FF0276" w:rsidRPr="00CF3746" w:rsidRDefault="00FF0276" w:rsidP="00241E49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shd w:val="clear" w:color="auto" w:fill="auto"/>
          </w:tcPr>
          <w:p w14:paraId="00A75161" w14:textId="77777777" w:rsidR="00FF0276" w:rsidRPr="00CF3746" w:rsidRDefault="00FF0276" w:rsidP="0024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83FC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</w:t>
            </w:r>
            <w:r w:rsidRPr="00883FC6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883FC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275</w:t>
            </w:r>
            <w:r w:rsidRPr="00883FC6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883FC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62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GB"/>
              </w:rPr>
              <w:t>5</w:t>
            </w:r>
          </w:p>
        </w:tc>
        <w:tc>
          <w:tcPr>
            <w:tcW w:w="1008" w:type="dxa"/>
            <w:shd w:val="clear" w:color="auto" w:fill="auto"/>
          </w:tcPr>
          <w:p w14:paraId="2DE9A838" w14:textId="77777777" w:rsidR="00FF0276" w:rsidRPr="00CF3746" w:rsidRDefault="00FF0276" w:rsidP="0024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176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27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GB"/>
              </w:rPr>
              <w:t>7</w:t>
            </w:r>
          </w:p>
        </w:tc>
        <w:tc>
          <w:tcPr>
            <w:tcW w:w="1008" w:type="dxa"/>
            <w:shd w:val="clear" w:color="auto" w:fill="auto"/>
          </w:tcPr>
          <w:p w14:paraId="77E725BD" w14:textId="77777777" w:rsidR="00FF0276" w:rsidRPr="00CF3746" w:rsidRDefault="00FF0276" w:rsidP="0024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879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604</w:t>
            </w:r>
          </w:p>
        </w:tc>
        <w:tc>
          <w:tcPr>
            <w:tcW w:w="1011" w:type="dxa"/>
            <w:shd w:val="clear" w:color="auto" w:fill="auto"/>
          </w:tcPr>
          <w:p w14:paraId="799FAE3E" w14:textId="77777777" w:rsidR="00FF0276" w:rsidRPr="00CF3746" w:rsidRDefault="00FF0276" w:rsidP="0024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524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540</w:t>
            </w:r>
          </w:p>
        </w:tc>
        <w:tc>
          <w:tcPr>
            <w:tcW w:w="1008" w:type="dxa"/>
          </w:tcPr>
          <w:p w14:paraId="7DEC7C60" w14:textId="77777777" w:rsidR="00FF0276" w:rsidRPr="00CF3746" w:rsidRDefault="00FF0276" w:rsidP="0024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292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007</w:t>
            </w:r>
          </w:p>
        </w:tc>
        <w:tc>
          <w:tcPr>
            <w:tcW w:w="990" w:type="dxa"/>
          </w:tcPr>
          <w:p w14:paraId="746C78D1" w14:textId="77777777" w:rsidR="00FF0276" w:rsidRPr="00CF3746" w:rsidRDefault="00FF0276" w:rsidP="0024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62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049</w:t>
            </w:r>
          </w:p>
        </w:tc>
        <w:tc>
          <w:tcPr>
            <w:tcW w:w="990" w:type="dxa"/>
          </w:tcPr>
          <w:p w14:paraId="0063D334" w14:textId="77777777" w:rsidR="00FF0276" w:rsidRPr="00CF3746" w:rsidRDefault="00FF0276" w:rsidP="00241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4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210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102</w:t>
            </w:r>
          </w:p>
        </w:tc>
      </w:tr>
      <w:tr w:rsidR="00FF0276" w:rsidRPr="00CF3746" w14:paraId="37B20403" w14:textId="77777777" w:rsidTr="00241E49">
        <w:tc>
          <w:tcPr>
            <w:tcW w:w="2427" w:type="dxa"/>
          </w:tcPr>
          <w:p w14:paraId="6B990B1C" w14:textId="77777777" w:rsidR="00FF0276" w:rsidRPr="00CF3746" w:rsidRDefault="00FF0276" w:rsidP="00241E49">
            <w:pPr>
              <w:tabs>
                <w:tab w:val="clear" w:pos="227"/>
                <w:tab w:val="clear" w:pos="454"/>
                <w:tab w:val="left" w:pos="250"/>
              </w:tabs>
              <w:spacing w:line="300" w:lineRule="exact"/>
              <w:ind w:left="340" w:right="-15" w:hanging="358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ab/>
            </w:r>
            <w:r w:rsidRPr="00CF37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ด้านเครดิตที่คาดว่า</w:t>
            </w:r>
            <w:r w:rsidRPr="00CF3746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008" w:type="dxa"/>
            <w:vAlign w:val="bottom"/>
          </w:tcPr>
          <w:p w14:paraId="694C3074" w14:textId="77777777" w:rsidR="00FF0276" w:rsidRPr="00CF3746" w:rsidRDefault="00FF0276" w:rsidP="00241E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883FC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(12</w:t>
            </w:r>
            <w:r w:rsidRPr="00883FC6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883FC6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137)</w:t>
            </w:r>
          </w:p>
        </w:tc>
        <w:tc>
          <w:tcPr>
            <w:tcW w:w="1008" w:type="dxa"/>
            <w:vAlign w:val="bottom"/>
          </w:tcPr>
          <w:p w14:paraId="2AEBCB27" w14:textId="77777777" w:rsidR="00FF0276" w:rsidRPr="00CF3746" w:rsidRDefault="00FF0276" w:rsidP="00241E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(11</w:t>
            </w:r>
            <w:r w:rsidRPr="00B468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512)</w:t>
            </w:r>
          </w:p>
        </w:tc>
        <w:tc>
          <w:tcPr>
            <w:tcW w:w="1008" w:type="dxa"/>
            <w:vAlign w:val="bottom"/>
          </w:tcPr>
          <w:p w14:paraId="32DD580F" w14:textId="77777777" w:rsidR="00FF0276" w:rsidRPr="00CF3746" w:rsidRDefault="00FF0276" w:rsidP="00241E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(9</w:t>
            </w:r>
            <w:r w:rsidRPr="00B468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418)</w:t>
            </w:r>
          </w:p>
        </w:tc>
        <w:tc>
          <w:tcPr>
            <w:tcW w:w="1011" w:type="dxa"/>
            <w:vAlign w:val="bottom"/>
          </w:tcPr>
          <w:p w14:paraId="7087F676" w14:textId="77777777" w:rsidR="00FF0276" w:rsidRPr="00CF3746" w:rsidRDefault="00FF0276" w:rsidP="00241E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(6</w:t>
            </w:r>
            <w:r w:rsidRPr="00B468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500)</w:t>
            </w:r>
          </w:p>
        </w:tc>
        <w:tc>
          <w:tcPr>
            <w:tcW w:w="1008" w:type="dxa"/>
            <w:vAlign w:val="bottom"/>
          </w:tcPr>
          <w:p w14:paraId="2B0703DB" w14:textId="77777777" w:rsidR="00FF0276" w:rsidRPr="00CF3746" w:rsidRDefault="00FF0276" w:rsidP="00241E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(3</w:t>
            </w:r>
            <w:r w:rsidRPr="00B468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699)</w:t>
            </w:r>
          </w:p>
        </w:tc>
        <w:tc>
          <w:tcPr>
            <w:tcW w:w="990" w:type="dxa"/>
            <w:vAlign w:val="bottom"/>
          </w:tcPr>
          <w:p w14:paraId="472BAD1E" w14:textId="77777777" w:rsidR="00FF0276" w:rsidRPr="00CF3746" w:rsidRDefault="00FF0276" w:rsidP="00241E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(909)</w:t>
            </w:r>
          </w:p>
        </w:tc>
        <w:tc>
          <w:tcPr>
            <w:tcW w:w="990" w:type="dxa"/>
            <w:vAlign w:val="bottom"/>
          </w:tcPr>
          <w:p w14:paraId="719D3974" w14:textId="77777777" w:rsidR="00FF0276" w:rsidRPr="00CF3746" w:rsidRDefault="00FF0276" w:rsidP="00241E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(44</w:t>
            </w:r>
            <w:r w:rsidRPr="00B468C9">
              <w:rPr>
                <w:rFonts w:asciiTheme="majorBidi" w:hAnsiTheme="majorBidi" w:cs="Angsana New"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sz w:val="28"/>
                <w:szCs w:val="28"/>
                <w:cs/>
                <w:lang w:val="en-GB"/>
              </w:rPr>
              <w:t>175)</w:t>
            </w:r>
          </w:p>
        </w:tc>
      </w:tr>
      <w:tr w:rsidR="00FF0276" w:rsidRPr="00CF3746" w14:paraId="1F2387E2" w14:textId="77777777" w:rsidTr="00241E49">
        <w:tc>
          <w:tcPr>
            <w:tcW w:w="2427" w:type="dxa"/>
          </w:tcPr>
          <w:p w14:paraId="4350BE15" w14:textId="77777777" w:rsidR="00FF0276" w:rsidRPr="00CF3746" w:rsidRDefault="00FF0276" w:rsidP="00241E49">
            <w:pPr>
              <w:spacing w:line="300" w:lineRule="exact"/>
              <w:ind w:left="-18" w:right="-10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08" w:type="dxa"/>
          </w:tcPr>
          <w:p w14:paraId="0B99010D" w14:textId="77777777" w:rsidR="00FF0276" w:rsidRPr="00CF3746" w:rsidRDefault="00FF0276" w:rsidP="00241E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108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883FC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</w:t>
            </w:r>
            <w:r w:rsidRPr="00883FC6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883FC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263</w:t>
            </w:r>
            <w:r w:rsidRPr="00883FC6">
              <w:rPr>
                <w:rFonts w:asciiTheme="majorBidi" w:hAnsiTheme="majorBidi" w:cs="Angsana New"/>
                <w:b/>
                <w:bCs/>
                <w:sz w:val="28"/>
                <w:szCs w:val="28"/>
                <w:lang w:val="en-GB"/>
              </w:rPr>
              <w:t>,</w:t>
            </w:r>
            <w:r w:rsidRPr="00883FC6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48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GB"/>
              </w:rPr>
              <w:t>8</w:t>
            </w:r>
          </w:p>
        </w:tc>
        <w:tc>
          <w:tcPr>
            <w:tcW w:w="1008" w:type="dxa"/>
          </w:tcPr>
          <w:p w14:paraId="07CA05E6" w14:textId="77777777" w:rsidR="00FF0276" w:rsidRPr="00CF3746" w:rsidRDefault="00FF0276" w:rsidP="00241E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164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76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GB"/>
              </w:rPr>
              <w:t>5</w:t>
            </w:r>
          </w:p>
        </w:tc>
        <w:tc>
          <w:tcPr>
            <w:tcW w:w="1008" w:type="dxa"/>
          </w:tcPr>
          <w:p w14:paraId="6C51088B" w14:textId="77777777" w:rsidR="00FF0276" w:rsidRPr="00CF3746" w:rsidRDefault="00FF0276" w:rsidP="00241E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870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186</w:t>
            </w:r>
          </w:p>
        </w:tc>
        <w:tc>
          <w:tcPr>
            <w:tcW w:w="1011" w:type="dxa"/>
          </w:tcPr>
          <w:p w14:paraId="7BC19AFA" w14:textId="77777777" w:rsidR="00FF0276" w:rsidRPr="00CF3746" w:rsidRDefault="00FF0276" w:rsidP="00241E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left="-4"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518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040</w:t>
            </w:r>
          </w:p>
        </w:tc>
        <w:tc>
          <w:tcPr>
            <w:tcW w:w="1008" w:type="dxa"/>
          </w:tcPr>
          <w:p w14:paraId="4D636AF8" w14:textId="77777777" w:rsidR="00FF0276" w:rsidRPr="00CF3746" w:rsidRDefault="00FF0276" w:rsidP="00241E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288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308</w:t>
            </w:r>
          </w:p>
        </w:tc>
        <w:tc>
          <w:tcPr>
            <w:tcW w:w="990" w:type="dxa"/>
          </w:tcPr>
          <w:p w14:paraId="7A0B9990" w14:textId="77777777" w:rsidR="00FF0276" w:rsidRPr="00CF3746" w:rsidRDefault="00FF0276" w:rsidP="00241E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300" w:lineRule="exact"/>
              <w:ind w:right="-212"/>
              <w:rPr>
                <w:rFonts w:ascii="Angsana New" w:hAnsi="Angsana New" w:cs="Angsana New"/>
                <w:b/>
                <w:bCs/>
                <w:sz w:val="28"/>
                <w:szCs w:val="28"/>
                <w:lang w:val="en-GB"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61</w:t>
            </w:r>
            <w:r w:rsidRPr="00B468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GB"/>
              </w:rPr>
              <w:t>140</w:t>
            </w:r>
          </w:p>
        </w:tc>
        <w:tc>
          <w:tcPr>
            <w:tcW w:w="990" w:type="dxa"/>
          </w:tcPr>
          <w:p w14:paraId="2A0F119D" w14:textId="77777777" w:rsidR="00FF0276" w:rsidRPr="00CF3746" w:rsidRDefault="00FF0276" w:rsidP="00241E4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300" w:lineRule="exact"/>
              <w:ind w:right="-108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165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,</w:t>
            </w:r>
            <w:r w:rsidRPr="00B468C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927</w:t>
            </w:r>
          </w:p>
        </w:tc>
      </w:tr>
    </w:tbl>
    <w:p w14:paraId="3120A665" w14:textId="77777777" w:rsidR="00FF0276" w:rsidRDefault="00FF0276" w:rsidP="00FF0276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2C3847CB" w14:textId="618203DD" w:rsidR="00C913EB" w:rsidRDefault="00AA59A9" w:rsidP="00AA59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  <w:cs/>
        </w:rPr>
      </w:pPr>
      <w:r>
        <w:rPr>
          <w:rFonts w:asciiTheme="majorBidi" w:hAnsiTheme="majorBidi" w:cstheme="majorBidi"/>
          <w:b/>
          <w:sz w:val="28"/>
          <w:szCs w:val="28"/>
        </w:rPr>
        <w:br w:type="page"/>
      </w:r>
    </w:p>
    <w:p w14:paraId="16DD21F8" w14:textId="2BAF4C49" w:rsidR="0008395E" w:rsidRPr="00CF3746" w:rsidRDefault="0008395E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ตารางต่อไปนี้แสดงข้อมูลเกี่ยวกับคุณภาพของเครดิต ณ วันที่ </w:t>
      </w:r>
      <w:r w:rsidR="00A6700D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A6700D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C5501B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/>
          <w:bCs/>
          <w:sz w:val="28"/>
          <w:szCs w:val="28"/>
        </w:rPr>
        <w:t>256</w:t>
      </w:r>
      <w:r w:rsidR="00C5501B">
        <w:rPr>
          <w:rFonts w:asciiTheme="majorBidi" w:hAnsiTheme="majorBidi" w:cstheme="majorBidi"/>
          <w:bCs/>
          <w:sz w:val="28"/>
          <w:szCs w:val="28"/>
        </w:rPr>
        <w:t>5</w:t>
      </w:r>
      <w:r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 xml:space="preserve">และ </w:t>
      </w:r>
      <w:r w:rsidRPr="00CF3746">
        <w:rPr>
          <w:rFonts w:asciiTheme="majorBidi" w:hAnsiTheme="majorBidi" w:cstheme="majorBidi"/>
          <w:bCs/>
          <w:sz w:val="28"/>
          <w:szCs w:val="28"/>
        </w:rPr>
        <w:t>31</w:t>
      </w:r>
      <w:r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 xml:space="preserve">ธันวาคม </w:t>
      </w:r>
      <w:r w:rsidRPr="00CF3746">
        <w:rPr>
          <w:rFonts w:asciiTheme="majorBidi" w:hAnsiTheme="majorBidi" w:cstheme="majorBidi"/>
          <w:bCs/>
          <w:sz w:val="28"/>
          <w:szCs w:val="28"/>
        </w:rPr>
        <w:t>256</w:t>
      </w:r>
      <w:r w:rsidR="00C5501B">
        <w:rPr>
          <w:rFonts w:asciiTheme="majorBidi" w:hAnsiTheme="majorBidi" w:cstheme="majorBidi"/>
          <w:bCs/>
          <w:sz w:val="28"/>
          <w:szCs w:val="28"/>
        </w:rPr>
        <w:t>4</w:t>
      </w:r>
      <w:r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สำหรับลูกหนี้ตามสัญญาเช่าซื้อ โดยไม่คำนึงถึงหลักประกันและการปรับเครดิตให้ดีขึ้นด้านอื่น</w:t>
      </w:r>
      <w:r w:rsidR="006E7E62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ๆ</w:t>
      </w:r>
    </w:p>
    <w:p w14:paraId="3A34803E" w14:textId="0B2898AD" w:rsidR="0008395E" w:rsidRPr="00C913EB" w:rsidRDefault="0008395E" w:rsidP="00276C94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E36D93" w:rsidRPr="00CF3746" w14:paraId="7B8B5B32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4333C8F2" w14:textId="0B1F7009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34B0BE90" w14:textId="6C7BB039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36D93" w:rsidRPr="00CF3746" w14:paraId="788884B5" w14:textId="77777777" w:rsidTr="00F73F2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2C3698E8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4594CCFB" w14:textId="148F214C" w:rsidR="00E36D93" w:rsidRPr="00CF3746" w:rsidRDefault="00A6700D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64C7C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564C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E36D93"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5501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36D93" w:rsidRPr="00CF3746" w:rsidDel="00D43E7A" w14:paraId="5ED3C7EC" w14:textId="77777777" w:rsidTr="00F73F27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2858178E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568C698B" w14:textId="77777777" w:rsidR="00E36D93" w:rsidRPr="00CF3746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63B9D3DC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6B017B02" w14:textId="77777777" w:rsidR="00E36D93" w:rsidRPr="00CF3746" w:rsidRDefault="00E36D93" w:rsidP="00E36D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32D8DEA2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44E1BDB3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337557E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1CD797F8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15EDCCBA" w14:textId="77777777" w:rsidR="00E36D93" w:rsidRPr="00CF3746" w:rsidDel="00D43E7A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E36D93" w:rsidRPr="00CF3746" w14:paraId="2EED0A3B" w14:textId="77777777" w:rsidTr="00F73F27">
        <w:trPr>
          <w:tblHeader/>
        </w:trPr>
        <w:tc>
          <w:tcPr>
            <w:tcW w:w="1455" w:type="pct"/>
            <w:shd w:val="clear" w:color="auto" w:fill="auto"/>
          </w:tcPr>
          <w:p w14:paraId="7DA98617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6B8A2CFE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36D93" w:rsidRPr="00CF3746" w14:paraId="19A5E60F" w14:textId="77777777" w:rsidTr="00F73F27">
        <w:tc>
          <w:tcPr>
            <w:tcW w:w="1455" w:type="pct"/>
            <w:shd w:val="clear" w:color="auto" w:fill="auto"/>
          </w:tcPr>
          <w:p w14:paraId="56AE39F2" w14:textId="315AED24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CF374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75" w:type="pct"/>
            <w:shd w:val="clear" w:color="auto" w:fill="auto"/>
          </w:tcPr>
          <w:p w14:paraId="74F1E1D0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E70CDCA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893A782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638DFA12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58BF6831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420D0FF8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0A2A73B7" w14:textId="77777777" w:rsidR="00E36D93" w:rsidRPr="00CF3746" w:rsidRDefault="00E36D93" w:rsidP="00F73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8FF" w:rsidRPr="00CF3746" w14:paraId="383AFC9A" w14:textId="77777777" w:rsidTr="00444619">
        <w:tc>
          <w:tcPr>
            <w:tcW w:w="1455" w:type="pct"/>
            <w:shd w:val="clear" w:color="auto" w:fill="auto"/>
          </w:tcPr>
          <w:p w14:paraId="0C77983B" w14:textId="77777777" w:rsidR="00DC28FF" w:rsidRPr="00CF3746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</w:tcPr>
          <w:p w14:paraId="6317CD8C" w14:textId="5B3573DC" w:rsidR="00DC28FF" w:rsidRPr="00CF3746" w:rsidRDefault="00DC28FF" w:rsidP="00DC28F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C28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4,008,77</w:t>
            </w:r>
            <w:r w:rsidR="0068464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</w:t>
            </w:r>
          </w:p>
        </w:tc>
        <w:tc>
          <w:tcPr>
            <w:tcW w:w="145" w:type="pct"/>
          </w:tcPr>
          <w:p w14:paraId="233563F4" w14:textId="77777777" w:rsidR="00DC28FF" w:rsidRPr="00CF3746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5248574A" w14:textId="2232C1A6" w:rsidR="00DC28FF" w:rsidRPr="00CF3746" w:rsidRDefault="00DC28FF" w:rsidP="00DC28F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3C498EF2" w14:textId="77777777" w:rsidR="00DC28FF" w:rsidRPr="00CF3746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6CFDA451" w14:textId="02F3C8AF" w:rsidR="00DC28FF" w:rsidRPr="00CF3746" w:rsidRDefault="00DC28FF" w:rsidP="00DC28F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59959F6D" w14:textId="77777777" w:rsidR="00DC28FF" w:rsidRPr="00CF3746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5C11F6EE" w14:textId="2706CA46" w:rsidR="00DC28FF" w:rsidRPr="00CF3746" w:rsidRDefault="00DC28FF" w:rsidP="00DC28F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C28F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4,008,77</w:t>
            </w:r>
            <w:r w:rsidR="0068464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6</w:t>
            </w:r>
          </w:p>
        </w:tc>
      </w:tr>
      <w:tr w:rsidR="00DC28FF" w:rsidRPr="00CF3746" w14:paraId="33754C33" w14:textId="77777777" w:rsidTr="00444619">
        <w:tc>
          <w:tcPr>
            <w:tcW w:w="1455" w:type="pct"/>
            <w:shd w:val="clear" w:color="auto" w:fill="auto"/>
          </w:tcPr>
          <w:p w14:paraId="49F96840" w14:textId="77777777" w:rsidR="00DC28FF" w:rsidRPr="00CF3746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002143F5" w14:textId="74D467C5" w:rsidR="00DC28FF" w:rsidRPr="00CF3746" w:rsidRDefault="00DC28FF" w:rsidP="00DC28F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DC28FF">
              <w:rPr>
                <w:rFonts w:asciiTheme="majorBidi" w:hAnsiTheme="majorBidi" w:cstheme="majorBidi"/>
                <w:sz w:val="28"/>
                <w:szCs w:val="28"/>
              </w:rPr>
              <w:t>736,7</w:t>
            </w:r>
            <w:r w:rsidR="006846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09</w:t>
            </w:r>
          </w:p>
        </w:tc>
        <w:tc>
          <w:tcPr>
            <w:tcW w:w="145" w:type="pct"/>
          </w:tcPr>
          <w:p w14:paraId="1738C647" w14:textId="77777777" w:rsidR="00DC28FF" w:rsidRPr="00CF3746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781B5514" w14:textId="103BD067" w:rsidR="00DC28FF" w:rsidRPr="00CF3746" w:rsidRDefault="00DC28FF" w:rsidP="00DC28F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4B9BCCD1" w14:textId="77777777" w:rsidR="00DC28FF" w:rsidRPr="00CF3746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330D5733" w14:textId="5D668CF5" w:rsidR="00DC28FF" w:rsidRPr="00CF3746" w:rsidRDefault="00DC28FF" w:rsidP="00DC28F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1D7213C" w14:textId="77777777" w:rsidR="00DC28FF" w:rsidRPr="00CF3746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5522CF3D" w14:textId="2DEC1AC2" w:rsidR="00DC28FF" w:rsidRPr="00CF3746" w:rsidRDefault="00DC28FF" w:rsidP="00DC28F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DC28FF">
              <w:rPr>
                <w:rFonts w:asciiTheme="majorBidi" w:hAnsiTheme="majorBidi" w:cstheme="majorBidi"/>
                <w:sz w:val="28"/>
                <w:szCs w:val="28"/>
              </w:rPr>
              <w:t>736,7</w:t>
            </w:r>
            <w:r w:rsidR="006846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09</w:t>
            </w:r>
          </w:p>
        </w:tc>
      </w:tr>
      <w:tr w:rsidR="00DC28FF" w:rsidRPr="00CF3746" w14:paraId="245BE0FD" w14:textId="77777777" w:rsidTr="00444619">
        <w:tc>
          <w:tcPr>
            <w:tcW w:w="1455" w:type="pct"/>
            <w:shd w:val="clear" w:color="auto" w:fill="auto"/>
          </w:tcPr>
          <w:p w14:paraId="35F90FBA" w14:textId="77777777" w:rsidR="00DC28FF" w:rsidRPr="00CF3746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2EDD2C30" w14:textId="6252D7B9" w:rsidR="00DC28FF" w:rsidRPr="00CF3746" w:rsidRDefault="00DC28FF" w:rsidP="00DC28F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75F4EA34" w14:textId="77777777" w:rsidR="00DC28FF" w:rsidRPr="00CF3746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4FC9B2A5" w14:textId="64171340" w:rsidR="00DC28FF" w:rsidRPr="00CF3746" w:rsidRDefault="00DC28FF" w:rsidP="00DC28F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DC28FF">
              <w:rPr>
                <w:rFonts w:asciiTheme="majorBidi" w:hAnsiTheme="majorBidi" w:cs="Angsana New"/>
                <w:sz w:val="28"/>
                <w:szCs w:val="28"/>
              </w:rPr>
              <w:t>464,25</w:t>
            </w:r>
            <w:r w:rsidR="00E87B02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8</w:t>
            </w:r>
          </w:p>
        </w:tc>
        <w:tc>
          <w:tcPr>
            <w:tcW w:w="149" w:type="pct"/>
          </w:tcPr>
          <w:p w14:paraId="07D73132" w14:textId="77777777" w:rsidR="00DC28FF" w:rsidRPr="00CF3746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6587090E" w14:textId="2FFF7265" w:rsidR="00DC28FF" w:rsidRPr="00CF3746" w:rsidRDefault="00DC28FF" w:rsidP="00DC28F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08733947" w14:textId="77777777" w:rsidR="00DC28FF" w:rsidRPr="00CF3746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47690E71" w14:textId="28D3C470" w:rsidR="00DC28FF" w:rsidRPr="00CF3746" w:rsidRDefault="00DC28FF" w:rsidP="00DC28F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DC28FF">
              <w:rPr>
                <w:rFonts w:asciiTheme="majorBidi" w:hAnsiTheme="majorBidi" w:cs="Angsana New"/>
                <w:sz w:val="28"/>
                <w:szCs w:val="28"/>
              </w:rPr>
              <w:t>464,25</w:t>
            </w:r>
            <w:r w:rsidR="00E87B02"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8</w:t>
            </w:r>
          </w:p>
        </w:tc>
      </w:tr>
      <w:tr w:rsidR="00DC28FF" w:rsidRPr="00CF3746" w14:paraId="653CA778" w14:textId="77777777" w:rsidTr="00444619">
        <w:tc>
          <w:tcPr>
            <w:tcW w:w="1455" w:type="pct"/>
            <w:shd w:val="clear" w:color="auto" w:fill="auto"/>
          </w:tcPr>
          <w:p w14:paraId="73D31EE0" w14:textId="77777777" w:rsidR="00DC28FF" w:rsidRPr="00CF3746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055476D5" w14:textId="479F8346" w:rsidR="00DC28FF" w:rsidRPr="00CF3746" w:rsidRDefault="00DC28FF" w:rsidP="00DC28F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145F7BCF" w14:textId="77777777" w:rsidR="00DC28FF" w:rsidRPr="00CF3746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2E1D710B" w14:textId="0E57ED4F" w:rsidR="00DC28FF" w:rsidRPr="00CF3746" w:rsidRDefault="00DC28FF" w:rsidP="00DC28F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DC28FF">
              <w:rPr>
                <w:rFonts w:asciiTheme="majorBidi" w:hAnsiTheme="majorBidi" w:cs="Angsana New"/>
                <w:sz w:val="28"/>
                <w:szCs w:val="28"/>
              </w:rPr>
              <w:t>325,558</w:t>
            </w:r>
          </w:p>
        </w:tc>
        <w:tc>
          <w:tcPr>
            <w:tcW w:w="149" w:type="pct"/>
          </w:tcPr>
          <w:p w14:paraId="3A86795B" w14:textId="77777777" w:rsidR="00DC28FF" w:rsidRPr="00CF3746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53EA610A" w14:textId="75D45C30" w:rsidR="00DC28FF" w:rsidRPr="00CF3746" w:rsidRDefault="00DC28FF" w:rsidP="00DC28F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61999353" w14:textId="77777777" w:rsidR="00DC28FF" w:rsidRPr="00CF3746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5BB5B70F" w14:textId="23CC1CBB" w:rsidR="00DC28FF" w:rsidRPr="00CF3746" w:rsidRDefault="00DC28FF" w:rsidP="00DC28F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 w:rsidRPr="00DC28FF">
              <w:rPr>
                <w:rFonts w:asciiTheme="majorBidi" w:hAnsiTheme="majorBidi" w:cs="Angsana New"/>
                <w:sz w:val="28"/>
                <w:szCs w:val="28"/>
              </w:rPr>
              <w:t>325,558</w:t>
            </w:r>
          </w:p>
        </w:tc>
      </w:tr>
      <w:tr w:rsidR="00DC28FF" w:rsidRPr="00CF3746" w14:paraId="01392685" w14:textId="77777777" w:rsidTr="00444619">
        <w:tc>
          <w:tcPr>
            <w:tcW w:w="1455" w:type="pct"/>
            <w:shd w:val="clear" w:color="auto" w:fill="auto"/>
          </w:tcPr>
          <w:p w14:paraId="62F18B72" w14:textId="77777777" w:rsidR="00DC28FF" w:rsidRPr="00CF3746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7F80FC" w14:textId="56B73578" w:rsidR="00DC28FF" w:rsidRPr="00CF3746" w:rsidRDefault="00DC28FF" w:rsidP="00DC28F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5" w:type="pct"/>
          </w:tcPr>
          <w:p w14:paraId="218424F5" w14:textId="77777777" w:rsidR="00DC28FF" w:rsidRPr="00CF3746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8A8393" w14:textId="5E379816" w:rsidR="00DC28FF" w:rsidRPr="00CF3746" w:rsidRDefault="00DC28FF" w:rsidP="00DC28F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49" w:type="pct"/>
          </w:tcPr>
          <w:p w14:paraId="0DE67D91" w14:textId="77777777" w:rsidR="00DC28FF" w:rsidRPr="00CF3746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6BCB03" w14:textId="4AF469D7" w:rsidR="00DC28FF" w:rsidRPr="00CF3746" w:rsidRDefault="00C102A9" w:rsidP="00DC28F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C102A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351</w:t>
            </w:r>
            <w:r w:rsidRPr="00C102A9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C102A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50</w:t>
            </w:r>
            <w:r w:rsidR="00FF0276">
              <w:rPr>
                <w:rFonts w:asciiTheme="majorBidi" w:hAnsiTheme="majorBidi" w:cs="Angsana New"/>
                <w:sz w:val="28"/>
                <w:szCs w:val="28"/>
                <w:lang w:bidi="th-TH"/>
              </w:rPr>
              <w:t>6</w:t>
            </w:r>
          </w:p>
        </w:tc>
        <w:tc>
          <w:tcPr>
            <w:tcW w:w="145" w:type="pct"/>
          </w:tcPr>
          <w:p w14:paraId="685819CA" w14:textId="77777777" w:rsidR="00DC28FF" w:rsidRPr="00CF3746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E24336" w14:textId="05E620C4" w:rsidR="00DC28FF" w:rsidRPr="00CF3746" w:rsidRDefault="00C102A9" w:rsidP="00DC28F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C102A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351</w:t>
            </w:r>
            <w:r w:rsidRPr="00C102A9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C102A9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50</w:t>
            </w:r>
            <w:r w:rsidR="00FF0276">
              <w:rPr>
                <w:rFonts w:asciiTheme="majorBidi" w:hAnsiTheme="majorBidi" w:cs="Angsana New"/>
                <w:sz w:val="28"/>
                <w:szCs w:val="28"/>
                <w:lang w:bidi="th-TH"/>
              </w:rPr>
              <w:t>6</w:t>
            </w:r>
          </w:p>
        </w:tc>
      </w:tr>
      <w:tr w:rsidR="00DC28FF" w:rsidRPr="00CF3746" w14:paraId="261AD9B4" w14:textId="77777777" w:rsidTr="00444619">
        <w:tc>
          <w:tcPr>
            <w:tcW w:w="1455" w:type="pct"/>
            <w:shd w:val="clear" w:color="auto" w:fill="auto"/>
          </w:tcPr>
          <w:p w14:paraId="17C1A7A2" w14:textId="77777777" w:rsidR="00DC28FF" w:rsidRPr="00CF3746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48A746" w14:textId="3B6BF876" w:rsidR="00DC28FF" w:rsidRPr="000626D0" w:rsidRDefault="00DC28FF" w:rsidP="00DC28F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0626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4,745,485</w:t>
            </w:r>
          </w:p>
        </w:tc>
        <w:tc>
          <w:tcPr>
            <w:tcW w:w="145" w:type="pct"/>
          </w:tcPr>
          <w:p w14:paraId="2D4615D4" w14:textId="77777777" w:rsidR="00DC28FF" w:rsidRPr="000626D0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C020FB" w14:textId="17246DDC" w:rsidR="00DC28FF" w:rsidRPr="000626D0" w:rsidRDefault="00DC28FF" w:rsidP="00DC28F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0626D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789,81</w:t>
            </w:r>
            <w:r w:rsidR="00E87B02" w:rsidRPr="000626D0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6</w:t>
            </w:r>
          </w:p>
        </w:tc>
        <w:tc>
          <w:tcPr>
            <w:tcW w:w="149" w:type="pct"/>
          </w:tcPr>
          <w:p w14:paraId="09BE3B84" w14:textId="77777777" w:rsidR="00DC28FF" w:rsidRPr="000626D0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DF405" w14:textId="4DA43209" w:rsidR="00DC28FF" w:rsidRPr="000626D0" w:rsidRDefault="003B3E0A" w:rsidP="00DC28F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0626D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351</w:t>
            </w:r>
            <w:r w:rsidRPr="000626D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626D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50</w:t>
            </w:r>
            <w:r w:rsidR="00FF0276" w:rsidRPr="000626D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45" w:type="pct"/>
          </w:tcPr>
          <w:p w14:paraId="66873F14" w14:textId="77777777" w:rsidR="00DC28FF" w:rsidRPr="00CF3746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BC53E" w14:textId="1CB8ADEC" w:rsidR="00DC28FF" w:rsidRPr="00CF3746" w:rsidRDefault="00C102A9" w:rsidP="00DC28F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C102A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C102A9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C102A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886</w:t>
            </w:r>
            <w:r w:rsidRPr="00C102A9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C102A9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80</w:t>
            </w:r>
            <w:r w:rsidR="00FF0276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7</w:t>
            </w:r>
          </w:p>
        </w:tc>
      </w:tr>
      <w:tr w:rsidR="00DC28FF" w:rsidRPr="00CF3746" w14:paraId="5C5DEEE1" w14:textId="77777777" w:rsidTr="00C5501B">
        <w:tc>
          <w:tcPr>
            <w:tcW w:w="1455" w:type="pct"/>
            <w:shd w:val="clear" w:color="auto" w:fill="auto"/>
          </w:tcPr>
          <w:p w14:paraId="6F1EA3BB" w14:textId="77777777" w:rsidR="00DC28FF" w:rsidRPr="00CF3746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057C38DE" w14:textId="77777777" w:rsidR="00DC28FF" w:rsidRPr="00CF3746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9E60E9" w14:textId="6FE0F61E" w:rsidR="00DC28FF" w:rsidRPr="000626D0" w:rsidRDefault="00DC28FF" w:rsidP="00DC28F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626D0">
              <w:rPr>
                <w:rFonts w:asciiTheme="majorBidi" w:hAnsiTheme="majorBidi" w:cstheme="majorBidi"/>
                <w:sz w:val="28"/>
                <w:szCs w:val="28"/>
              </w:rPr>
              <w:t>(32,53</w:t>
            </w:r>
            <w:r w:rsidR="00E87B02" w:rsidRPr="000626D0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</w:t>
            </w:r>
            <w:r w:rsidRPr="000626D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5" w:type="pct"/>
            <w:vAlign w:val="bottom"/>
          </w:tcPr>
          <w:p w14:paraId="1BF89055" w14:textId="77777777" w:rsidR="00DC28FF" w:rsidRPr="000626D0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C5BD82" w14:textId="36ACBF64" w:rsidR="00DC28FF" w:rsidRPr="000626D0" w:rsidRDefault="00DC28FF" w:rsidP="00DC28F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0626D0">
              <w:rPr>
                <w:rFonts w:asciiTheme="majorBidi" w:hAnsiTheme="majorBidi" w:cs="Angsana New"/>
                <w:sz w:val="28"/>
                <w:szCs w:val="28"/>
              </w:rPr>
              <w:t>(32,076)</w:t>
            </w:r>
          </w:p>
        </w:tc>
        <w:tc>
          <w:tcPr>
            <w:tcW w:w="149" w:type="pct"/>
            <w:vAlign w:val="bottom"/>
          </w:tcPr>
          <w:p w14:paraId="2203F9A6" w14:textId="77777777" w:rsidR="00DC28FF" w:rsidRPr="000626D0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8D0B7B" w14:textId="34D78F9A" w:rsidR="00DC28FF" w:rsidRPr="000626D0" w:rsidRDefault="00926C5C" w:rsidP="00DC28F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0626D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(62</w:t>
            </w:r>
            <w:r w:rsidRPr="000626D0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0626D0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410)</w:t>
            </w:r>
          </w:p>
        </w:tc>
        <w:tc>
          <w:tcPr>
            <w:tcW w:w="145" w:type="pct"/>
            <w:vAlign w:val="bottom"/>
          </w:tcPr>
          <w:p w14:paraId="76FE2DAB" w14:textId="77777777" w:rsidR="00DC28FF" w:rsidRPr="00816518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2AFDF9" w14:textId="1A92298E" w:rsidR="00DC28FF" w:rsidRPr="00816518" w:rsidRDefault="00926C5C" w:rsidP="00DC28F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926C5C">
              <w:rPr>
                <w:rFonts w:asciiTheme="majorBidi" w:hAnsiTheme="majorBidi" w:cstheme="majorBidi"/>
                <w:sz w:val="28"/>
                <w:szCs w:val="28"/>
              </w:rPr>
              <w:t>(127,022)</w:t>
            </w:r>
          </w:p>
        </w:tc>
      </w:tr>
      <w:tr w:rsidR="00DC28FF" w:rsidRPr="00CF3746" w14:paraId="37C71BA1" w14:textId="77777777" w:rsidTr="00444619">
        <w:tc>
          <w:tcPr>
            <w:tcW w:w="1455" w:type="pct"/>
            <w:shd w:val="clear" w:color="auto" w:fill="auto"/>
          </w:tcPr>
          <w:p w14:paraId="1AA21B23" w14:textId="77777777" w:rsidR="00DC28FF" w:rsidRPr="00CF3746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F7C8AF" w14:textId="7C26D292" w:rsidR="00DC28FF" w:rsidRPr="000626D0" w:rsidRDefault="00DC28FF" w:rsidP="00DC28F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626D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4,712,94</w:t>
            </w:r>
            <w:r w:rsidR="00E87B02" w:rsidRPr="000626D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45" w:type="pct"/>
          </w:tcPr>
          <w:p w14:paraId="57DAB98A" w14:textId="77777777" w:rsidR="00DC28FF" w:rsidRPr="000626D0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0CC669" w14:textId="2CD775F0" w:rsidR="00DC28FF" w:rsidRPr="000626D0" w:rsidRDefault="00DC28FF" w:rsidP="00DC28F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0626D0">
              <w:rPr>
                <w:rFonts w:asciiTheme="majorBidi" w:hAnsiTheme="majorBidi" w:cs="Angsana New"/>
                <w:b/>
                <w:bCs/>
                <w:sz w:val="28"/>
                <w:szCs w:val="28"/>
              </w:rPr>
              <w:t>757,7</w:t>
            </w:r>
            <w:r w:rsidR="00E87B02" w:rsidRPr="000626D0"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40</w:t>
            </w:r>
          </w:p>
        </w:tc>
        <w:tc>
          <w:tcPr>
            <w:tcW w:w="149" w:type="pct"/>
          </w:tcPr>
          <w:p w14:paraId="6E249DD5" w14:textId="77777777" w:rsidR="00DC28FF" w:rsidRPr="000626D0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C7DF9B" w14:textId="1A367856" w:rsidR="00DC28FF" w:rsidRPr="000626D0" w:rsidRDefault="00926C5C" w:rsidP="00DC28F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0626D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289</w:t>
            </w:r>
            <w:r w:rsidRPr="000626D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626D0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09</w:t>
            </w:r>
            <w:r w:rsidR="00FF0276" w:rsidRPr="000626D0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6</w:t>
            </w:r>
          </w:p>
        </w:tc>
        <w:tc>
          <w:tcPr>
            <w:tcW w:w="145" w:type="pct"/>
          </w:tcPr>
          <w:p w14:paraId="47D9EE16" w14:textId="77777777" w:rsidR="00DC28FF" w:rsidRPr="00CF3746" w:rsidRDefault="00DC28FF" w:rsidP="00DC28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8FA55A" w14:textId="5FD895AB" w:rsidR="00DC28FF" w:rsidRPr="00CF3746" w:rsidRDefault="00926C5C" w:rsidP="00DC28FF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926C5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 w:rsidRPr="00926C5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926C5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759</w:t>
            </w:r>
            <w:r w:rsidRPr="00926C5C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926C5C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785</w:t>
            </w:r>
          </w:p>
        </w:tc>
      </w:tr>
    </w:tbl>
    <w:p w14:paraId="6CD8674C" w14:textId="77777777" w:rsidR="00C913EB" w:rsidRPr="00C913EB" w:rsidRDefault="00C913EB" w:rsidP="00D77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2"/>
          <w:szCs w:val="22"/>
          <w:vertAlign w:val="superscript"/>
        </w:rPr>
      </w:pPr>
    </w:p>
    <w:p w14:paraId="0481CD10" w14:textId="50D7A838" w:rsidR="00D772C8" w:rsidRDefault="00D772C8" w:rsidP="00D77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CF3746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CF3746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CF3746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1266E1D2" w14:textId="77777777" w:rsidR="007C2C28" w:rsidRDefault="007C2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vertAlign w:val="superscript"/>
        </w:rPr>
      </w:pPr>
      <w:r>
        <w:rPr>
          <w:rFonts w:asciiTheme="majorBidi" w:hAnsiTheme="majorBidi" w:cstheme="majorBidi"/>
          <w:sz w:val="20"/>
          <w:szCs w:val="20"/>
          <w:vertAlign w:val="superscript"/>
        </w:rPr>
        <w:br w:type="page"/>
      </w:r>
    </w:p>
    <w:tbl>
      <w:tblPr>
        <w:tblW w:w="4823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7C2C28" w:rsidRPr="00CF3746" w14:paraId="58F6B2AD" w14:textId="77777777" w:rsidTr="000D34E9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77CEC993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5317F3F4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นเฉพาะกิจการ</w:t>
            </w:r>
          </w:p>
        </w:tc>
      </w:tr>
      <w:tr w:rsidR="007C2C28" w:rsidRPr="00CF3746" w14:paraId="0ECCCE40" w14:textId="77777777" w:rsidTr="000D34E9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0B318B4A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06B953B4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64C7C">
              <w:rPr>
                <w:rFonts w:ascii="Angsana New" w:eastAsia="Cordia New" w:hAnsi="Angsana New" w:cs="Angsana New"/>
                <w:spacing w:val="-4"/>
                <w:sz w:val="28"/>
                <w:szCs w:val="28"/>
              </w:rPr>
              <w:t>30</w:t>
            </w:r>
            <w:r w:rsidRPr="00564C7C">
              <w:rPr>
                <w:rFonts w:ascii="Angsana New" w:eastAsia="Cordia New" w:hAnsi="Angsana New" w:cs="Angsana New" w:hint="cs"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564C7C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7C2C28" w:rsidRPr="00CF3746" w:rsidDel="00D43E7A" w14:paraId="4BCD4152" w14:textId="77777777" w:rsidTr="000D34E9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62112705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4712C661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36514FBB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686C8043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2581878C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7539CD57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5876762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76960047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73959049" w14:textId="77777777" w:rsidR="007C2C28" w:rsidRPr="00CF3746" w:rsidDel="00D43E7A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C2C28" w:rsidRPr="00CF3746" w14:paraId="38E3F2BA" w14:textId="77777777" w:rsidTr="000D34E9">
        <w:trPr>
          <w:tblHeader/>
        </w:trPr>
        <w:tc>
          <w:tcPr>
            <w:tcW w:w="1455" w:type="pct"/>
            <w:shd w:val="clear" w:color="auto" w:fill="auto"/>
          </w:tcPr>
          <w:p w14:paraId="1C4FC9EC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3C022220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C2C28" w:rsidRPr="00CF3746" w14:paraId="1787F0F7" w14:textId="77777777" w:rsidTr="000D34E9">
        <w:tc>
          <w:tcPr>
            <w:tcW w:w="1455" w:type="pct"/>
            <w:shd w:val="clear" w:color="auto" w:fill="auto"/>
          </w:tcPr>
          <w:p w14:paraId="1BE39FE4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CF374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75" w:type="pct"/>
            <w:shd w:val="clear" w:color="auto" w:fill="auto"/>
          </w:tcPr>
          <w:p w14:paraId="0679AAE6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49DEE75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39D1BB1F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3E046C14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AB3109C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5291063D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20A93CA3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C2C28" w:rsidRPr="00CF3746" w14:paraId="75518632" w14:textId="77777777" w:rsidTr="000D34E9">
        <w:tc>
          <w:tcPr>
            <w:tcW w:w="1455" w:type="pct"/>
            <w:shd w:val="clear" w:color="auto" w:fill="auto"/>
          </w:tcPr>
          <w:p w14:paraId="5533EC9A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</w:tcPr>
          <w:p w14:paraId="4408A49D" w14:textId="77777777" w:rsidR="007C2C28" w:rsidRPr="00CF3746" w:rsidRDefault="007C2C28" w:rsidP="000D34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67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546,70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45" w:type="pct"/>
          </w:tcPr>
          <w:p w14:paraId="1A9FFE9E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06F7B63D" w14:textId="77777777" w:rsidR="007C2C28" w:rsidRPr="00CF3746" w:rsidRDefault="007C2C28" w:rsidP="000D34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6816F688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53FCBE55" w14:textId="77777777" w:rsidR="007C2C28" w:rsidRPr="00CF3746" w:rsidRDefault="007C2C28" w:rsidP="000D34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221EB78B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0F742238" w14:textId="77777777" w:rsidR="007C2C28" w:rsidRPr="00CF3746" w:rsidRDefault="007C2C28" w:rsidP="000D34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67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546,70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1</w:t>
            </w:r>
          </w:p>
        </w:tc>
      </w:tr>
      <w:tr w:rsidR="007C2C28" w:rsidRPr="00CF3746" w14:paraId="0C470ABF" w14:textId="77777777" w:rsidTr="000D34E9">
        <w:tc>
          <w:tcPr>
            <w:tcW w:w="1455" w:type="pct"/>
            <w:shd w:val="clear" w:color="auto" w:fill="auto"/>
          </w:tcPr>
          <w:p w14:paraId="539633C9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444D772B" w14:textId="77777777" w:rsidR="007C2C28" w:rsidRPr="00CF3746" w:rsidRDefault="007C2C28" w:rsidP="000D34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67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105,910</w:t>
            </w:r>
          </w:p>
        </w:tc>
        <w:tc>
          <w:tcPr>
            <w:tcW w:w="145" w:type="pct"/>
          </w:tcPr>
          <w:p w14:paraId="6AE17B98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674F614A" w14:textId="77777777" w:rsidR="007C2C28" w:rsidRPr="00CF3746" w:rsidRDefault="007C2C28" w:rsidP="000D34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6B544373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1AAC7E61" w14:textId="77777777" w:rsidR="007C2C28" w:rsidRPr="00CF3746" w:rsidRDefault="007C2C28" w:rsidP="000D34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6678FC6B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4A788304" w14:textId="77777777" w:rsidR="007C2C28" w:rsidRPr="00CF3746" w:rsidRDefault="007C2C28" w:rsidP="000D34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E67BC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105,910</w:t>
            </w:r>
          </w:p>
        </w:tc>
      </w:tr>
      <w:tr w:rsidR="007C2C28" w:rsidRPr="00CF3746" w14:paraId="0E8AAE27" w14:textId="77777777" w:rsidTr="000D34E9">
        <w:tc>
          <w:tcPr>
            <w:tcW w:w="1455" w:type="pct"/>
            <w:shd w:val="clear" w:color="auto" w:fill="auto"/>
          </w:tcPr>
          <w:p w14:paraId="1C73F025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26D07C1B" w14:textId="77777777" w:rsidR="007C2C28" w:rsidRPr="00CF3746" w:rsidRDefault="007C2C28" w:rsidP="000D34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2735E849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5A1CEF24" w14:textId="77777777" w:rsidR="007C2C28" w:rsidRPr="00CF3746" w:rsidRDefault="007C2C28" w:rsidP="000D34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E67BC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43</w:t>
            </w:r>
            <w:r w:rsidRPr="00E67BC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E67BC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286</w:t>
            </w:r>
          </w:p>
        </w:tc>
        <w:tc>
          <w:tcPr>
            <w:tcW w:w="149" w:type="pct"/>
          </w:tcPr>
          <w:p w14:paraId="230F21E1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16937A80" w14:textId="77777777" w:rsidR="007C2C28" w:rsidRPr="00CF3746" w:rsidRDefault="007C2C28" w:rsidP="000D34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32CF3819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52A7E861" w14:textId="77777777" w:rsidR="007C2C28" w:rsidRPr="00CF3746" w:rsidRDefault="007C2C28" w:rsidP="000D34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E67BC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43</w:t>
            </w:r>
            <w:r w:rsidRPr="00E67BC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E67BC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286</w:t>
            </w:r>
          </w:p>
        </w:tc>
      </w:tr>
      <w:tr w:rsidR="007C2C28" w:rsidRPr="00CF3746" w14:paraId="586F7FC3" w14:textId="77777777" w:rsidTr="000D34E9">
        <w:tc>
          <w:tcPr>
            <w:tcW w:w="1455" w:type="pct"/>
            <w:shd w:val="clear" w:color="auto" w:fill="auto"/>
          </w:tcPr>
          <w:p w14:paraId="7947CAA2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</w:tcPr>
          <w:p w14:paraId="52359918" w14:textId="77777777" w:rsidR="007C2C28" w:rsidRPr="00CF3746" w:rsidRDefault="007C2C28" w:rsidP="000D34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6D3F0B74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26A743E6" w14:textId="77777777" w:rsidR="007C2C28" w:rsidRPr="00CF3746" w:rsidRDefault="007C2C28" w:rsidP="000D34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E67BC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</w:t>
            </w:r>
            <w:r w:rsidRPr="00E67BC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E67BC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012</w:t>
            </w:r>
          </w:p>
        </w:tc>
        <w:tc>
          <w:tcPr>
            <w:tcW w:w="149" w:type="pct"/>
          </w:tcPr>
          <w:p w14:paraId="79E4919D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50B323AD" w14:textId="77777777" w:rsidR="007C2C28" w:rsidRPr="00CF3746" w:rsidRDefault="007C2C28" w:rsidP="000D34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036C9691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</w:tcPr>
          <w:p w14:paraId="77D8EFAC" w14:textId="77777777" w:rsidR="007C2C28" w:rsidRPr="00CF3746" w:rsidRDefault="007C2C28" w:rsidP="000D34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E67BC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</w:t>
            </w:r>
            <w:r w:rsidRPr="00E67BC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E67BC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012</w:t>
            </w:r>
          </w:p>
        </w:tc>
      </w:tr>
      <w:tr w:rsidR="007C2C28" w:rsidRPr="00CF3746" w14:paraId="4FB77FEC" w14:textId="77777777" w:rsidTr="000D34E9">
        <w:tc>
          <w:tcPr>
            <w:tcW w:w="1455" w:type="pct"/>
            <w:shd w:val="clear" w:color="auto" w:fill="auto"/>
          </w:tcPr>
          <w:p w14:paraId="4885336E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</w:tcPr>
          <w:p w14:paraId="3912E9C3" w14:textId="77777777" w:rsidR="007C2C28" w:rsidRPr="00CF3746" w:rsidRDefault="007C2C28" w:rsidP="000D34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259EBFC6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</w:tcPr>
          <w:p w14:paraId="562FD1EA" w14:textId="77777777" w:rsidR="007C2C28" w:rsidRPr="00CF3746" w:rsidRDefault="007C2C28" w:rsidP="000D34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0394E6B0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</w:tcPr>
          <w:p w14:paraId="026297E7" w14:textId="77777777" w:rsidR="007C2C28" w:rsidRPr="00CF3746" w:rsidRDefault="007C2C28" w:rsidP="000D34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E67BC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E67BC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E67BC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520</w:t>
            </w:r>
          </w:p>
        </w:tc>
        <w:tc>
          <w:tcPr>
            <w:tcW w:w="145" w:type="pct"/>
          </w:tcPr>
          <w:p w14:paraId="1B6A219B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</w:tcPr>
          <w:p w14:paraId="519802FD" w14:textId="77777777" w:rsidR="007C2C28" w:rsidRPr="00CF3746" w:rsidRDefault="007C2C28" w:rsidP="000D34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E67BC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</w:t>
            </w:r>
            <w:r w:rsidRPr="00E67BC1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E67BC1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520</w:t>
            </w:r>
          </w:p>
        </w:tc>
      </w:tr>
      <w:tr w:rsidR="007C2C28" w:rsidRPr="009C5486" w14:paraId="5CED281E" w14:textId="77777777" w:rsidTr="000D34E9">
        <w:tc>
          <w:tcPr>
            <w:tcW w:w="1455" w:type="pct"/>
            <w:shd w:val="clear" w:color="auto" w:fill="auto"/>
          </w:tcPr>
          <w:p w14:paraId="4DB35CAC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F70773" w14:textId="77777777" w:rsidR="007C2C28" w:rsidRPr="00CF3746" w:rsidRDefault="007C2C28" w:rsidP="000D34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0A6C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652,61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1</w:t>
            </w:r>
          </w:p>
        </w:tc>
        <w:tc>
          <w:tcPr>
            <w:tcW w:w="145" w:type="pct"/>
          </w:tcPr>
          <w:p w14:paraId="43E5C63B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F29E39" w14:textId="77777777" w:rsidR="007C2C28" w:rsidRPr="00CF3746" w:rsidRDefault="007C2C28" w:rsidP="000D34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0A6C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52</w:t>
            </w:r>
            <w:r w:rsidRPr="000A6C0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A6C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298</w:t>
            </w:r>
          </w:p>
        </w:tc>
        <w:tc>
          <w:tcPr>
            <w:tcW w:w="149" w:type="pct"/>
          </w:tcPr>
          <w:p w14:paraId="56ACD3E9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4A7E5E" w14:textId="77777777" w:rsidR="007C2C28" w:rsidRPr="00CF3746" w:rsidRDefault="007C2C28" w:rsidP="000D34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0A6C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</w:t>
            </w:r>
            <w:r w:rsidRPr="000A6C0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A6C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520</w:t>
            </w:r>
          </w:p>
        </w:tc>
        <w:tc>
          <w:tcPr>
            <w:tcW w:w="145" w:type="pct"/>
          </w:tcPr>
          <w:p w14:paraId="27DEA521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1B9AF" w14:textId="77777777" w:rsidR="007C2C28" w:rsidRPr="009C5486" w:rsidRDefault="007C2C28" w:rsidP="000D34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lang w:val="en-US" w:bidi="th-TH"/>
              </w:rPr>
            </w:pPr>
            <w:r w:rsidRPr="000A6C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706</w:t>
            </w:r>
            <w:r w:rsidRPr="000A6C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A6C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bidi="th-TH"/>
              </w:rPr>
              <w:t>42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val="en-US" w:bidi="th-TH"/>
              </w:rPr>
              <w:t>9</w:t>
            </w:r>
          </w:p>
        </w:tc>
      </w:tr>
      <w:tr w:rsidR="007C2C28" w:rsidRPr="00CF3746" w14:paraId="764482D1" w14:textId="77777777" w:rsidTr="000D34E9">
        <w:tc>
          <w:tcPr>
            <w:tcW w:w="1455" w:type="pct"/>
            <w:shd w:val="clear" w:color="auto" w:fill="auto"/>
          </w:tcPr>
          <w:p w14:paraId="1128F3EC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6B226339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456E48" w14:textId="77777777" w:rsidR="007C2C28" w:rsidRPr="00CF3746" w:rsidRDefault="007C2C28" w:rsidP="000D34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A6C08">
              <w:rPr>
                <w:rFonts w:asciiTheme="majorBidi" w:hAnsiTheme="majorBidi" w:cstheme="majorBidi"/>
                <w:sz w:val="28"/>
                <w:szCs w:val="28"/>
              </w:rPr>
              <w:t>(6,374)</w:t>
            </w:r>
          </w:p>
        </w:tc>
        <w:tc>
          <w:tcPr>
            <w:tcW w:w="145" w:type="pct"/>
            <w:vAlign w:val="bottom"/>
          </w:tcPr>
          <w:p w14:paraId="7FA47B45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1A1255" w14:textId="77777777" w:rsidR="007C2C28" w:rsidRPr="00CF3746" w:rsidRDefault="007C2C28" w:rsidP="000D34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  <w:lang w:bidi="th-TH"/>
              </w:rPr>
            </w:pPr>
            <w:r w:rsidRPr="000A6C0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(4</w:t>
            </w:r>
            <w:r w:rsidRPr="000A6C08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0A6C0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381)</w:t>
            </w:r>
          </w:p>
        </w:tc>
        <w:tc>
          <w:tcPr>
            <w:tcW w:w="149" w:type="pct"/>
            <w:vAlign w:val="bottom"/>
          </w:tcPr>
          <w:p w14:paraId="573E21EA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A80273" w14:textId="77777777" w:rsidR="007C2C28" w:rsidRPr="00CF3746" w:rsidRDefault="007C2C28" w:rsidP="000D34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0A6C0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964</w:t>
            </w:r>
            <w:r w:rsidRPr="000A6C0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45" w:type="pct"/>
            <w:vAlign w:val="bottom"/>
          </w:tcPr>
          <w:p w14:paraId="1972B399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60A270" w14:textId="77777777" w:rsidR="007C2C28" w:rsidRPr="00CF3746" w:rsidRDefault="007C2C28" w:rsidP="000D34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0A6C08">
              <w:rPr>
                <w:rFonts w:asciiTheme="majorBidi" w:hAnsiTheme="majorBidi" w:cstheme="majorBidi"/>
                <w:sz w:val="28"/>
                <w:szCs w:val="28"/>
              </w:rPr>
              <w:t>(11,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719</w:t>
            </w:r>
            <w:r w:rsidRPr="000A6C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C2C28" w:rsidRPr="00CF3746" w14:paraId="50974230" w14:textId="77777777" w:rsidTr="000D34E9">
        <w:tc>
          <w:tcPr>
            <w:tcW w:w="1455" w:type="pct"/>
            <w:shd w:val="clear" w:color="auto" w:fill="auto"/>
          </w:tcPr>
          <w:p w14:paraId="3D5B8DDA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5DBCD5" w14:textId="77777777" w:rsidR="007C2C28" w:rsidRPr="00CF3746" w:rsidRDefault="007C2C28" w:rsidP="000D34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A6C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646,23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</w:t>
            </w:r>
          </w:p>
        </w:tc>
        <w:tc>
          <w:tcPr>
            <w:tcW w:w="145" w:type="pct"/>
          </w:tcPr>
          <w:p w14:paraId="33223303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0BC8D7" w14:textId="77777777" w:rsidR="007C2C28" w:rsidRPr="00CF3746" w:rsidRDefault="007C2C28" w:rsidP="000D34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0A6C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47</w:t>
            </w:r>
            <w:r w:rsidRPr="000A6C08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0A6C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917</w:t>
            </w:r>
          </w:p>
        </w:tc>
        <w:tc>
          <w:tcPr>
            <w:tcW w:w="149" w:type="pct"/>
          </w:tcPr>
          <w:p w14:paraId="5924B646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7170EC" w14:textId="77777777" w:rsidR="007C2C28" w:rsidRPr="00CF3746" w:rsidRDefault="007C2C28" w:rsidP="000D34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0A6C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56</w:t>
            </w:r>
          </w:p>
        </w:tc>
        <w:tc>
          <w:tcPr>
            <w:tcW w:w="145" w:type="pct"/>
          </w:tcPr>
          <w:p w14:paraId="4B05F13D" w14:textId="77777777" w:rsidR="007C2C28" w:rsidRPr="00CF3746" w:rsidRDefault="007C2C28" w:rsidP="000D3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56" w:right="-10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049364" w14:textId="77777777" w:rsidR="007C2C28" w:rsidRPr="00CF3746" w:rsidRDefault="007C2C28" w:rsidP="000D34E9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bidi="th-TH"/>
              </w:rPr>
            </w:pPr>
            <w:r w:rsidRPr="000A6C08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694</w:t>
            </w:r>
            <w:r w:rsidRPr="000A6C0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710</w:t>
            </w:r>
          </w:p>
        </w:tc>
      </w:tr>
    </w:tbl>
    <w:p w14:paraId="083B9B2E" w14:textId="0277D5ED" w:rsidR="007F5C01" w:rsidRPr="00E7596C" w:rsidRDefault="007F5C01" w:rsidP="007C2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12"/>
          <w:szCs w:val="12"/>
        </w:rPr>
      </w:pPr>
    </w:p>
    <w:p w14:paraId="2A50D083" w14:textId="77777777" w:rsidR="00E7596C" w:rsidRDefault="007C2C28" w:rsidP="00E75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 w:rsidRPr="00CF3746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CF3746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CF3746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1B3F0950" w14:textId="25182504" w:rsidR="007C2C28" w:rsidRPr="00E7596C" w:rsidRDefault="007C2C28" w:rsidP="00E759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  <w:r>
        <w:br w:type="page"/>
      </w:r>
    </w:p>
    <w:tbl>
      <w:tblPr>
        <w:tblW w:w="4823" w:type="pct"/>
        <w:tblInd w:w="450" w:type="dxa"/>
        <w:tblLook w:val="04A0" w:firstRow="1" w:lastRow="0" w:firstColumn="1" w:lastColumn="0" w:noHBand="0" w:noVBand="1"/>
      </w:tblPr>
      <w:tblGrid>
        <w:gridCol w:w="2696"/>
        <w:gridCol w:w="1436"/>
        <w:gridCol w:w="269"/>
        <w:gridCol w:w="1438"/>
        <w:gridCol w:w="276"/>
        <w:gridCol w:w="1438"/>
        <w:gridCol w:w="269"/>
        <w:gridCol w:w="1434"/>
        <w:gridCol w:w="9"/>
      </w:tblGrid>
      <w:tr w:rsidR="007F5C01" w:rsidRPr="00CF3746" w14:paraId="696275F6" w14:textId="77777777" w:rsidTr="00204DC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71BCDBF2" w14:textId="55D303A1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754EC181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F5C01" w:rsidRPr="00CF3746" w14:paraId="3800725E" w14:textId="77777777" w:rsidTr="00204DC7">
        <w:trPr>
          <w:gridAfter w:val="1"/>
          <w:wAfter w:w="5" w:type="pct"/>
          <w:tblHeader/>
        </w:trPr>
        <w:tc>
          <w:tcPr>
            <w:tcW w:w="1455" w:type="pct"/>
            <w:shd w:val="clear" w:color="auto" w:fill="auto"/>
            <w:vAlign w:val="bottom"/>
          </w:tcPr>
          <w:p w14:paraId="01544134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40" w:type="pct"/>
            <w:gridSpan w:val="7"/>
          </w:tcPr>
          <w:p w14:paraId="18560B69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7F5C01" w:rsidRPr="00CF3746" w:rsidDel="00D43E7A" w14:paraId="77F641D7" w14:textId="77777777" w:rsidTr="00E7596C">
        <w:trPr>
          <w:tblHeader/>
        </w:trPr>
        <w:tc>
          <w:tcPr>
            <w:tcW w:w="1455" w:type="pct"/>
            <w:shd w:val="clear" w:color="auto" w:fill="auto"/>
            <w:vAlign w:val="bottom"/>
          </w:tcPr>
          <w:p w14:paraId="04306079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5" w:type="pct"/>
            <w:shd w:val="clear" w:color="auto" w:fill="auto"/>
            <w:vAlign w:val="bottom"/>
          </w:tcPr>
          <w:p w14:paraId="4EF1B55B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29C75521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5F198A22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0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ที่มีการเพิ่มขึ้น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อย่างมีนัยสำคัญ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ของความเสี่ยง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9" w:type="pct"/>
          </w:tcPr>
          <w:p w14:paraId="71D52E90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1A683FF4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6A2E03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ที่มีการด้อยค่า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145" w:type="pct"/>
          </w:tcPr>
          <w:p w14:paraId="0073EFAD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  <w:vAlign w:val="bottom"/>
          </w:tcPr>
          <w:p w14:paraId="7ABE775E" w14:textId="77777777" w:rsidR="007F5C01" w:rsidRPr="00CF3746" w:rsidDel="00D43E7A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F5C01" w:rsidRPr="00CF3746" w14:paraId="0E62DB6C" w14:textId="77777777" w:rsidTr="00204DC7">
        <w:trPr>
          <w:tblHeader/>
        </w:trPr>
        <w:tc>
          <w:tcPr>
            <w:tcW w:w="1455" w:type="pct"/>
            <w:shd w:val="clear" w:color="auto" w:fill="auto"/>
          </w:tcPr>
          <w:p w14:paraId="3D48C1AD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545" w:type="pct"/>
            <w:gridSpan w:val="8"/>
            <w:shd w:val="clear" w:color="auto" w:fill="auto"/>
          </w:tcPr>
          <w:p w14:paraId="2B3AEB55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F5C01" w:rsidRPr="00CF3746" w14:paraId="61FE3169" w14:textId="77777777" w:rsidTr="00E7596C">
        <w:tc>
          <w:tcPr>
            <w:tcW w:w="1455" w:type="pct"/>
            <w:shd w:val="clear" w:color="auto" w:fill="auto"/>
          </w:tcPr>
          <w:p w14:paraId="018872EA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ลูกหนี้ตามสัญญาเช่าซื้อ</w:t>
            </w:r>
            <w:r w:rsidRPr="00CF3746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="Angsana New"/>
                <w:b/>
                <w:bCs/>
                <w:sz w:val="28"/>
                <w:szCs w:val="28"/>
                <w:vertAlign w:val="superscript"/>
                <w:cs/>
              </w:rPr>
              <w:t>*</w:t>
            </w:r>
          </w:p>
        </w:tc>
        <w:tc>
          <w:tcPr>
            <w:tcW w:w="775" w:type="pct"/>
            <w:shd w:val="clear" w:color="auto" w:fill="auto"/>
          </w:tcPr>
          <w:p w14:paraId="6AAD22B8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F19D107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6C74B2DC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" w:type="pct"/>
          </w:tcPr>
          <w:p w14:paraId="53FEA066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6A5C5A45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3FFF483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3D543190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F5C01" w:rsidRPr="00CF3746" w14:paraId="56C44912" w14:textId="77777777" w:rsidTr="00E7596C">
        <w:tc>
          <w:tcPr>
            <w:tcW w:w="1455" w:type="pct"/>
            <w:shd w:val="clear" w:color="auto" w:fill="auto"/>
          </w:tcPr>
          <w:p w14:paraId="6FBA69A6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ปกติ</w:t>
            </w:r>
          </w:p>
        </w:tc>
        <w:tc>
          <w:tcPr>
            <w:tcW w:w="775" w:type="pct"/>
            <w:shd w:val="clear" w:color="auto" w:fill="auto"/>
          </w:tcPr>
          <w:p w14:paraId="5D7403B5" w14:textId="77777777" w:rsidR="007F5C01" w:rsidRPr="00CF3746" w:rsidRDefault="007F5C01" w:rsidP="00204DC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130D7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</w:t>
            </w:r>
            <w:r w:rsidRPr="00130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30D7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390</w:t>
            </w:r>
            <w:r w:rsidRPr="00130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30D7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04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5" w:type="pct"/>
          </w:tcPr>
          <w:p w14:paraId="46BF2114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2D64CC71" w14:textId="77777777" w:rsidR="007F5C01" w:rsidRPr="00CF3746" w:rsidRDefault="007F5C01" w:rsidP="00204DC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0F03CC2B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1FBC3B2E" w14:textId="77777777" w:rsidR="007F5C01" w:rsidRPr="00CF3746" w:rsidRDefault="007F5C01" w:rsidP="00204DC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133717F9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439F7124" w14:textId="77777777" w:rsidR="007F5C01" w:rsidRPr="00CF3746" w:rsidRDefault="007F5C01" w:rsidP="00204DC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63DF">
              <w:rPr>
                <w:rFonts w:asciiTheme="majorBidi" w:hAnsiTheme="majorBidi" w:cs="Angsana New"/>
                <w:sz w:val="28"/>
                <w:szCs w:val="28"/>
              </w:rPr>
              <w:t>3,390,04</w:t>
            </w:r>
            <w:r>
              <w:rPr>
                <w:rFonts w:asciiTheme="majorBidi" w:hAnsiTheme="majorBidi" w:cs="Angsana New"/>
                <w:sz w:val="28"/>
                <w:szCs w:val="28"/>
              </w:rPr>
              <w:t>2</w:t>
            </w:r>
          </w:p>
        </w:tc>
      </w:tr>
      <w:tr w:rsidR="007F5C01" w:rsidRPr="00CF3746" w14:paraId="56B0BC00" w14:textId="77777777" w:rsidTr="00E7596C">
        <w:tc>
          <w:tcPr>
            <w:tcW w:w="1455" w:type="pct"/>
            <w:shd w:val="clear" w:color="auto" w:fill="auto"/>
          </w:tcPr>
          <w:p w14:paraId="43340CF5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3EE1EF8A" w14:textId="77777777" w:rsidR="007F5C01" w:rsidRPr="00CF3746" w:rsidRDefault="007F5C01" w:rsidP="00204DC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 w:rsidRPr="00130D73">
              <w:rPr>
                <w:rFonts w:asciiTheme="majorBidi" w:hAnsiTheme="majorBidi" w:cs="Angsana New"/>
                <w:sz w:val="28"/>
                <w:szCs w:val="28"/>
              </w:rPr>
              <w:t>386,491</w:t>
            </w:r>
          </w:p>
        </w:tc>
        <w:tc>
          <w:tcPr>
            <w:tcW w:w="145" w:type="pct"/>
          </w:tcPr>
          <w:p w14:paraId="7CAF677B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7021DE87" w14:textId="77777777" w:rsidR="007F5C01" w:rsidRPr="00CF3746" w:rsidRDefault="007F5C01" w:rsidP="00204DC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5E62E331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12B2BC46" w14:textId="77777777" w:rsidR="007F5C01" w:rsidRPr="00CF3746" w:rsidRDefault="007F5C01" w:rsidP="00204DC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6DED8B5D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4D0868FE" w14:textId="77777777" w:rsidR="007F5C01" w:rsidRPr="00CF3746" w:rsidRDefault="007F5C01" w:rsidP="00204DC7">
            <w:pPr>
              <w:pStyle w:val="acctfourfigures"/>
              <w:tabs>
                <w:tab w:val="clear" w:pos="765"/>
                <w:tab w:val="decimal" w:pos="115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="Angsana New"/>
                <w:sz w:val="28"/>
                <w:szCs w:val="28"/>
              </w:rPr>
              <w:t>386,491</w:t>
            </w:r>
          </w:p>
        </w:tc>
      </w:tr>
      <w:tr w:rsidR="007F5C01" w:rsidRPr="00CF3746" w14:paraId="25681B2A" w14:textId="77777777" w:rsidTr="00E7596C">
        <w:tc>
          <w:tcPr>
            <w:tcW w:w="1455" w:type="pct"/>
            <w:shd w:val="clear" w:color="auto" w:fill="auto"/>
          </w:tcPr>
          <w:p w14:paraId="55294323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2B016836" w14:textId="77777777" w:rsidR="007F5C01" w:rsidRPr="00CF3746" w:rsidRDefault="007F5C01" w:rsidP="00204DC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="Angsana New"/>
                <w:sz w:val="28"/>
                <w:szCs w:val="28"/>
              </w:rPr>
              <w:t>-</w:t>
            </w:r>
          </w:p>
        </w:tc>
        <w:tc>
          <w:tcPr>
            <w:tcW w:w="145" w:type="pct"/>
          </w:tcPr>
          <w:p w14:paraId="7007B8EE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nil"/>
            </w:tcBorders>
            <w:shd w:val="clear" w:color="auto" w:fill="auto"/>
          </w:tcPr>
          <w:p w14:paraId="734E7014" w14:textId="77777777" w:rsidR="007F5C01" w:rsidRPr="00CF3746" w:rsidRDefault="007F5C01" w:rsidP="00204DC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="Angsana New"/>
                <w:sz w:val="28"/>
                <w:szCs w:val="28"/>
              </w:rPr>
              <w:t>216,60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9" w:type="pct"/>
          </w:tcPr>
          <w:p w14:paraId="232EA594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4F92F169" w14:textId="77777777" w:rsidR="007F5C01" w:rsidRPr="00CF3746" w:rsidRDefault="007F5C01" w:rsidP="00204DC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53443065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nil"/>
            </w:tcBorders>
            <w:shd w:val="clear" w:color="auto" w:fill="auto"/>
          </w:tcPr>
          <w:p w14:paraId="7A017811" w14:textId="77777777" w:rsidR="007F5C01" w:rsidRPr="00CF3746" w:rsidRDefault="007F5C01" w:rsidP="00204DC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="Angsana New"/>
                <w:sz w:val="28"/>
                <w:szCs w:val="28"/>
              </w:rPr>
              <w:t>216,60</w:t>
            </w:r>
            <w:r>
              <w:rPr>
                <w:rFonts w:asciiTheme="majorBidi" w:hAnsiTheme="majorBidi" w:cs="Angsana New"/>
                <w:sz w:val="28"/>
                <w:szCs w:val="28"/>
              </w:rPr>
              <w:t>3</w:t>
            </w:r>
          </w:p>
        </w:tc>
      </w:tr>
      <w:tr w:rsidR="007F5C01" w:rsidRPr="00CF3746" w14:paraId="7EE4516E" w14:textId="77777777" w:rsidTr="00E7596C">
        <w:tc>
          <w:tcPr>
            <w:tcW w:w="1455" w:type="pct"/>
            <w:shd w:val="clear" w:color="auto" w:fill="auto"/>
          </w:tcPr>
          <w:p w14:paraId="25E6DED2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เกินกำหนดชำระ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61 </w:t>
            </w:r>
            <w:r w:rsidRPr="00CF3746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-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775" w:type="pct"/>
            <w:shd w:val="clear" w:color="auto" w:fill="auto"/>
          </w:tcPr>
          <w:p w14:paraId="24FED97C" w14:textId="77777777" w:rsidR="007F5C01" w:rsidRPr="00CF3746" w:rsidRDefault="007F5C01" w:rsidP="00204DC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5FEA308E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36558E81" w14:textId="77777777" w:rsidR="007F5C01" w:rsidRPr="00CF3746" w:rsidRDefault="007F5C01" w:rsidP="00204DC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128,159</w:t>
            </w:r>
          </w:p>
        </w:tc>
        <w:tc>
          <w:tcPr>
            <w:tcW w:w="149" w:type="pct"/>
          </w:tcPr>
          <w:p w14:paraId="0B48B951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shd w:val="clear" w:color="auto" w:fill="auto"/>
          </w:tcPr>
          <w:p w14:paraId="7FFA12B7" w14:textId="77777777" w:rsidR="007F5C01" w:rsidRPr="00CF3746" w:rsidRDefault="007F5C01" w:rsidP="00204DC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37AD02D2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03521460" w14:textId="77777777" w:rsidR="007F5C01" w:rsidRPr="00CF3746" w:rsidRDefault="007F5C01" w:rsidP="00204DC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128,159</w:t>
            </w:r>
          </w:p>
        </w:tc>
      </w:tr>
      <w:tr w:rsidR="007F5C01" w:rsidRPr="00CF3746" w14:paraId="41423571" w14:textId="77777777" w:rsidTr="00E7596C">
        <w:tc>
          <w:tcPr>
            <w:tcW w:w="1455" w:type="pct"/>
            <w:shd w:val="clear" w:color="auto" w:fill="auto"/>
          </w:tcPr>
          <w:p w14:paraId="1814EFC3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มากกว่า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763ECD8D" w14:textId="77777777" w:rsidR="007F5C01" w:rsidRPr="00CF3746" w:rsidRDefault="007F5C01" w:rsidP="00204DC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5" w:type="pct"/>
          </w:tcPr>
          <w:p w14:paraId="62607F86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2B0927B3" w14:textId="77777777" w:rsidR="007F5C01" w:rsidRPr="00CF3746" w:rsidRDefault="007F5C01" w:rsidP="00204DC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149" w:type="pct"/>
          </w:tcPr>
          <w:p w14:paraId="1944C6B6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7E87EEEF" w14:textId="77777777" w:rsidR="007F5C01" w:rsidRPr="00CF3746" w:rsidRDefault="007F5C01" w:rsidP="00204DC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88,807</w:t>
            </w:r>
          </w:p>
        </w:tc>
        <w:tc>
          <w:tcPr>
            <w:tcW w:w="145" w:type="pct"/>
          </w:tcPr>
          <w:p w14:paraId="3FE63738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E12480" w14:textId="77777777" w:rsidR="007F5C01" w:rsidRPr="00CF3746" w:rsidRDefault="007F5C01" w:rsidP="00204DC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88,807</w:t>
            </w:r>
          </w:p>
        </w:tc>
      </w:tr>
      <w:tr w:rsidR="007F5C01" w:rsidRPr="00CF3746" w14:paraId="1E20E5AB" w14:textId="77777777" w:rsidTr="00E7596C">
        <w:tc>
          <w:tcPr>
            <w:tcW w:w="1455" w:type="pct"/>
            <w:shd w:val="clear" w:color="auto" w:fill="auto"/>
          </w:tcPr>
          <w:p w14:paraId="2408FC1B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7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BC594D" w14:textId="77777777" w:rsidR="007F5C01" w:rsidRPr="00CF3746" w:rsidRDefault="007F5C01" w:rsidP="00204DC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3,776,53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3</w:t>
            </w:r>
          </w:p>
        </w:tc>
        <w:tc>
          <w:tcPr>
            <w:tcW w:w="145" w:type="pct"/>
            <w:vAlign w:val="bottom"/>
          </w:tcPr>
          <w:p w14:paraId="5FBA8901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26E7BF" w14:textId="77777777" w:rsidR="007F5C01" w:rsidRPr="00CF3746" w:rsidRDefault="007F5C01" w:rsidP="00204DC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344,76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</w:t>
            </w:r>
          </w:p>
        </w:tc>
        <w:tc>
          <w:tcPr>
            <w:tcW w:w="149" w:type="pct"/>
            <w:vAlign w:val="bottom"/>
          </w:tcPr>
          <w:p w14:paraId="799551F1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5764C" w14:textId="77777777" w:rsidR="007F5C01" w:rsidRPr="00CF3746" w:rsidRDefault="007F5C01" w:rsidP="00204DC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63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88,807</w:t>
            </w:r>
          </w:p>
        </w:tc>
        <w:tc>
          <w:tcPr>
            <w:tcW w:w="145" w:type="pct"/>
            <w:vAlign w:val="bottom"/>
          </w:tcPr>
          <w:p w14:paraId="6548233D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CCF14" w14:textId="77777777" w:rsidR="007F5C01" w:rsidRPr="00CF3746" w:rsidRDefault="007F5C01" w:rsidP="00204DC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30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130D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30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210</w:t>
            </w:r>
            <w:r w:rsidRPr="00130D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30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102</w:t>
            </w:r>
          </w:p>
        </w:tc>
      </w:tr>
      <w:tr w:rsidR="007F5C01" w:rsidRPr="00CF3746" w14:paraId="4689F2AB" w14:textId="77777777" w:rsidTr="00E7596C">
        <w:tc>
          <w:tcPr>
            <w:tcW w:w="1455" w:type="pct"/>
            <w:shd w:val="clear" w:color="auto" w:fill="auto"/>
          </w:tcPr>
          <w:p w14:paraId="6F179BD2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52" w:hanging="270"/>
              <w:rPr>
                <w:rFonts w:asciiTheme="majorBidi" w:hAnsiTheme="majorBidi" w:cstheme="majorBidi"/>
                <w:sz w:val="28"/>
                <w:szCs w:val="28"/>
              </w:rPr>
            </w:pPr>
            <w:r w:rsidRPr="00CF374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CF374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</w:t>
            </w:r>
          </w:p>
          <w:p w14:paraId="77C1CB29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4" w:right="-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 w:hint="cs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775" w:type="pct"/>
            <w:tcBorders>
              <w:bottom w:val="single" w:sz="4" w:space="0" w:color="auto"/>
            </w:tcBorders>
            <w:shd w:val="clear" w:color="auto" w:fill="auto"/>
          </w:tcPr>
          <w:p w14:paraId="609BD81B" w14:textId="77777777" w:rsidR="007F5C01" w:rsidRDefault="007F5C01" w:rsidP="00204DC7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55BE7985" w14:textId="77777777" w:rsidR="007F5C01" w:rsidRPr="00CF3746" w:rsidRDefault="007F5C01" w:rsidP="00204DC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(19,698)</w:t>
            </w:r>
          </w:p>
        </w:tc>
        <w:tc>
          <w:tcPr>
            <w:tcW w:w="145" w:type="pct"/>
          </w:tcPr>
          <w:p w14:paraId="0748CADF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0E9B818A" w14:textId="77777777" w:rsidR="007F5C01" w:rsidRDefault="007F5C01" w:rsidP="00204DC7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EC54B45" w14:textId="77777777" w:rsidR="007F5C01" w:rsidRPr="00CF3746" w:rsidRDefault="007F5C01" w:rsidP="00204DC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(11,033)</w:t>
            </w:r>
          </w:p>
        </w:tc>
        <w:tc>
          <w:tcPr>
            <w:tcW w:w="149" w:type="pct"/>
          </w:tcPr>
          <w:p w14:paraId="71E5827C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bottom w:val="single" w:sz="4" w:space="0" w:color="auto"/>
            </w:tcBorders>
            <w:shd w:val="clear" w:color="auto" w:fill="auto"/>
          </w:tcPr>
          <w:p w14:paraId="0CCBC8F5" w14:textId="77777777" w:rsidR="007F5C01" w:rsidRDefault="007F5C01" w:rsidP="00204DC7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0E926DD" w14:textId="77777777" w:rsidR="007F5C01" w:rsidRPr="00CF3746" w:rsidRDefault="007F5C01" w:rsidP="00204DC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(13,444)</w:t>
            </w:r>
          </w:p>
        </w:tc>
        <w:tc>
          <w:tcPr>
            <w:tcW w:w="145" w:type="pct"/>
          </w:tcPr>
          <w:p w14:paraId="0B84A72F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7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0E60B5" w14:textId="77777777" w:rsidR="007F5C01" w:rsidRDefault="007F5C01" w:rsidP="00204DC7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1A0F2A7" w14:textId="77777777" w:rsidR="007F5C01" w:rsidRPr="00CF3746" w:rsidRDefault="007F5C01" w:rsidP="00204DC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(44,175)</w:t>
            </w:r>
          </w:p>
        </w:tc>
      </w:tr>
      <w:tr w:rsidR="007F5C01" w:rsidRPr="00CF3746" w14:paraId="6BB0ADAD" w14:textId="77777777" w:rsidTr="00E7596C">
        <w:tc>
          <w:tcPr>
            <w:tcW w:w="1455" w:type="pct"/>
            <w:shd w:val="clear" w:color="auto" w:fill="auto"/>
          </w:tcPr>
          <w:p w14:paraId="352F69A8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7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F51C35" w14:textId="77777777" w:rsidR="007F5C01" w:rsidRPr="00CF3746" w:rsidRDefault="007F5C01" w:rsidP="00204DC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</w:pPr>
            <w:r w:rsidRPr="007F63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3,756,83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5</w:t>
            </w:r>
          </w:p>
        </w:tc>
        <w:tc>
          <w:tcPr>
            <w:tcW w:w="145" w:type="pct"/>
          </w:tcPr>
          <w:p w14:paraId="344816B7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9C2EE4" w14:textId="77777777" w:rsidR="007F5C01" w:rsidRPr="00CF3746" w:rsidRDefault="007F5C01" w:rsidP="00204DC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7F63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333,7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29</w:t>
            </w:r>
          </w:p>
        </w:tc>
        <w:tc>
          <w:tcPr>
            <w:tcW w:w="149" w:type="pct"/>
          </w:tcPr>
          <w:p w14:paraId="1EBFB473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7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7A6E87" w14:textId="77777777" w:rsidR="007F5C01" w:rsidRPr="00CF3746" w:rsidRDefault="007F5C01" w:rsidP="00204DC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F63D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75,363</w:t>
            </w:r>
          </w:p>
        </w:tc>
        <w:tc>
          <w:tcPr>
            <w:tcW w:w="145" w:type="pct"/>
          </w:tcPr>
          <w:p w14:paraId="62EF0735" w14:textId="77777777" w:rsidR="007F5C01" w:rsidRPr="00CF3746" w:rsidRDefault="007F5C0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F4781D" w14:textId="77777777" w:rsidR="007F5C01" w:rsidRPr="00CF3746" w:rsidRDefault="007F5C01" w:rsidP="00204DC7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130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4</w:t>
            </w:r>
            <w:r w:rsidRPr="00130D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30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165</w:t>
            </w:r>
            <w:r w:rsidRPr="00130D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130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927</w:t>
            </w:r>
          </w:p>
        </w:tc>
      </w:tr>
    </w:tbl>
    <w:p w14:paraId="7403A813" w14:textId="77777777" w:rsidR="007F5C01" w:rsidRPr="007B62FD" w:rsidRDefault="007F5C01" w:rsidP="007F5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2"/>
          <w:szCs w:val="22"/>
        </w:rPr>
      </w:pPr>
    </w:p>
    <w:p w14:paraId="08046D41" w14:textId="272E6421" w:rsidR="00356C57" w:rsidRPr="007C2C28" w:rsidRDefault="007F5C01" w:rsidP="007C2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Theme="majorBidi" w:hAnsiTheme="majorBidi" w:cstheme="majorBidi"/>
          <w:sz w:val="20"/>
          <w:szCs w:val="20"/>
          <w:vertAlign w:val="superscript"/>
        </w:rPr>
      </w:pPr>
      <w:r w:rsidRPr="00CF3746">
        <w:rPr>
          <w:rFonts w:asciiTheme="majorBidi" w:hAnsiTheme="majorBidi" w:cstheme="majorBidi" w:hint="cs"/>
          <w:sz w:val="28"/>
          <w:szCs w:val="28"/>
          <w:vertAlign w:val="superscript"/>
          <w:cs/>
        </w:rPr>
        <w:t>*</w:t>
      </w:r>
      <w:r w:rsidRPr="00CF3746">
        <w:rPr>
          <w:rFonts w:asciiTheme="majorBidi" w:hAnsiTheme="majorBidi" w:cstheme="majorBidi"/>
          <w:sz w:val="20"/>
          <w:szCs w:val="20"/>
          <w:vertAlign w:val="superscript"/>
          <w:cs/>
        </w:rPr>
        <w:tab/>
      </w:r>
      <w:r w:rsidRPr="00CF3746">
        <w:rPr>
          <w:rFonts w:asciiTheme="majorBidi" w:hAnsiTheme="majorBidi" w:cstheme="majorBidi" w:hint="cs"/>
          <w:sz w:val="20"/>
          <w:szCs w:val="20"/>
          <w:cs/>
        </w:rPr>
        <w:t>ลูกหนี้ตามสัญญาเช่าซื้อสุทธิรายได้ดอกเบี้ยที่ยังไม่ถือเป็นรายได้</w:t>
      </w:r>
    </w:p>
    <w:p w14:paraId="1DF7CB9C" w14:textId="77777777" w:rsidR="007F5C01" w:rsidRPr="007C2C28" w:rsidRDefault="007F5C01" w:rsidP="007C2C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870"/>
        <w:gridCol w:w="1170"/>
        <w:gridCol w:w="180"/>
        <w:gridCol w:w="1260"/>
        <w:gridCol w:w="1257"/>
        <w:gridCol w:w="183"/>
        <w:gridCol w:w="1350"/>
      </w:tblGrid>
      <w:tr w:rsidR="00900D7E" w:rsidRPr="00FD5CC8" w14:paraId="3F057DC9" w14:textId="3D35BB9D" w:rsidTr="00204DC7">
        <w:trPr>
          <w:cantSplit/>
          <w:tblHeader/>
        </w:trPr>
        <w:tc>
          <w:tcPr>
            <w:tcW w:w="3870" w:type="dxa"/>
            <w:vAlign w:val="bottom"/>
            <w:hideMark/>
          </w:tcPr>
          <w:p w14:paraId="32A8C102" w14:textId="796D2189" w:rsidR="00900D7E" w:rsidRPr="00FD5CC8" w:rsidRDefault="00900D7E" w:rsidP="00204DC7">
            <w:pPr>
              <w:pStyle w:val="acctfourfigures"/>
              <w:tabs>
                <w:tab w:val="clear" w:pos="765"/>
              </w:tabs>
              <w:spacing w:line="240" w:lineRule="auto"/>
              <w:ind w:left="190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FD5C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ขาดทุนด้านเครดิตที่คาดว่าจะเกิดขึ้น</w:t>
            </w:r>
          </w:p>
        </w:tc>
        <w:tc>
          <w:tcPr>
            <w:tcW w:w="2610" w:type="dxa"/>
            <w:gridSpan w:val="3"/>
          </w:tcPr>
          <w:p w14:paraId="0F0146CA" w14:textId="77777777" w:rsidR="00900D7E" w:rsidRPr="00FD5CC8" w:rsidRDefault="00900D7E" w:rsidP="00204DC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FD5CC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14:paraId="516B3CD7" w14:textId="28D1A757" w:rsidR="00900D7E" w:rsidRPr="00FD5CC8" w:rsidRDefault="00900D7E" w:rsidP="00204DC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00D7E" w:rsidRPr="00FD5CC8" w14:paraId="7CA9B80B" w14:textId="1A09F6E6" w:rsidTr="00D208D4">
        <w:trPr>
          <w:cantSplit/>
          <w:tblHeader/>
        </w:trPr>
        <w:tc>
          <w:tcPr>
            <w:tcW w:w="3870" w:type="dxa"/>
            <w:vAlign w:val="bottom"/>
          </w:tcPr>
          <w:p w14:paraId="50B77005" w14:textId="77777777" w:rsidR="00900D7E" w:rsidRPr="00FD5CC8" w:rsidRDefault="00900D7E" w:rsidP="00900D7E">
            <w:pPr>
              <w:pStyle w:val="acctfourfigures"/>
              <w:tabs>
                <w:tab w:val="clear" w:pos="765"/>
              </w:tabs>
              <w:spacing w:line="240" w:lineRule="auto"/>
              <w:ind w:left="190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FD5C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หกเดือน</w:t>
            </w:r>
            <w:r w:rsidRPr="00FD5C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สิ้นสุดวันที่ </w:t>
            </w:r>
            <w:r w:rsidRPr="00FD5C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Pr="00FD5CC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28514E27" w14:textId="3C2BCE6A" w:rsidR="00900D7E" w:rsidRPr="00A6700D" w:rsidRDefault="00900D7E" w:rsidP="00900D7E">
            <w:pPr>
              <w:pStyle w:val="acctmergecolhdg"/>
              <w:spacing w:line="240" w:lineRule="auto"/>
              <w:ind w:left="-5" w:right="-79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A670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522FFBF1" w14:textId="77777777" w:rsidR="00900D7E" w:rsidRPr="00FD5CC8" w:rsidRDefault="00900D7E" w:rsidP="00900D7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5E13B39" w14:textId="00F885FB" w:rsidR="00900D7E" w:rsidRPr="00FD5CC8" w:rsidRDefault="00900D7E" w:rsidP="00900D7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A670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4</w:t>
            </w:r>
          </w:p>
        </w:tc>
        <w:tc>
          <w:tcPr>
            <w:tcW w:w="1257" w:type="dxa"/>
            <w:vAlign w:val="bottom"/>
          </w:tcPr>
          <w:p w14:paraId="5C65FAC8" w14:textId="19A7045A" w:rsidR="00900D7E" w:rsidRPr="00FD5CC8" w:rsidRDefault="00900D7E" w:rsidP="00900D7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A670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5</w:t>
            </w:r>
          </w:p>
        </w:tc>
        <w:tc>
          <w:tcPr>
            <w:tcW w:w="183" w:type="dxa"/>
            <w:vAlign w:val="bottom"/>
          </w:tcPr>
          <w:p w14:paraId="4208A908" w14:textId="77777777" w:rsidR="00900D7E" w:rsidRPr="00FD5CC8" w:rsidRDefault="00900D7E" w:rsidP="00900D7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B519386" w14:textId="375EB063" w:rsidR="00900D7E" w:rsidRPr="00FD5CC8" w:rsidRDefault="00900D7E" w:rsidP="00900D7E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256</w:t>
            </w:r>
            <w:r w:rsidRPr="00A6700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  <w:t>4</w:t>
            </w:r>
          </w:p>
        </w:tc>
      </w:tr>
      <w:tr w:rsidR="00900D7E" w:rsidRPr="00FD5CC8" w14:paraId="24C3A2CB" w14:textId="53953779" w:rsidTr="00204DC7">
        <w:trPr>
          <w:cantSplit/>
          <w:tblHeader/>
        </w:trPr>
        <w:tc>
          <w:tcPr>
            <w:tcW w:w="3870" w:type="dxa"/>
            <w:vAlign w:val="bottom"/>
          </w:tcPr>
          <w:p w14:paraId="160682FF" w14:textId="77777777" w:rsidR="00900D7E" w:rsidRPr="00FD5CC8" w:rsidRDefault="00900D7E" w:rsidP="00204DC7">
            <w:pPr>
              <w:pStyle w:val="acctfourfigures"/>
              <w:tabs>
                <w:tab w:val="clear" w:pos="765"/>
              </w:tabs>
              <w:spacing w:line="240" w:lineRule="auto"/>
              <w:ind w:left="190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5400" w:type="dxa"/>
            <w:gridSpan w:val="6"/>
          </w:tcPr>
          <w:p w14:paraId="1E7DF4DA" w14:textId="7B8EDB7C" w:rsidR="00900D7E" w:rsidRPr="00FD5CC8" w:rsidRDefault="00900D7E" w:rsidP="00204DC7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FD5CC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900D7E" w:rsidRPr="00D77DC5" w14:paraId="2F11CAFB" w14:textId="61270524" w:rsidTr="00D208D4">
        <w:trPr>
          <w:cantSplit/>
          <w:tblHeader/>
        </w:trPr>
        <w:tc>
          <w:tcPr>
            <w:tcW w:w="3870" w:type="dxa"/>
            <w:vAlign w:val="bottom"/>
          </w:tcPr>
          <w:p w14:paraId="00490178" w14:textId="08020035" w:rsidR="00900D7E" w:rsidRPr="00FD5CC8" w:rsidRDefault="00900D7E" w:rsidP="00A6700D">
            <w:pPr>
              <w:pStyle w:val="acctfourfigures"/>
              <w:tabs>
                <w:tab w:val="clear" w:pos="765"/>
              </w:tabs>
              <w:spacing w:line="240" w:lineRule="auto"/>
              <w:ind w:left="190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รับรู้ในกำไร</w:t>
            </w:r>
            <w:r w:rsidR="00E4629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หรือ</w:t>
            </w:r>
            <w:r w:rsidRPr="00FD5CC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</w:t>
            </w:r>
            <w:r w:rsidR="005A4724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             </w:t>
            </w:r>
            <w:r w:rsidR="005A4724" w:rsidRPr="005A4724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  <w:r w:rsidR="00DE7EA8" w:rsidRPr="00DE7EA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BCA0328" w14:textId="130B9802" w:rsidR="00900D7E" w:rsidRPr="007356F7" w:rsidRDefault="00894D36" w:rsidP="00894D3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  <w:lang w:bidi="th-TH"/>
              </w:rPr>
            </w:pPr>
            <w:r w:rsidRPr="00AB6C6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(188</w:t>
            </w:r>
            <w:r w:rsidRPr="00AB6C6C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AB6C6C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899)</w:t>
            </w:r>
          </w:p>
        </w:tc>
        <w:tc>
          <w:tcPr>
            <w:tcW w:w="180" w:type="dxa"/>
            <w:vAlign w:val="bottom"/>
          </w:tcPr>
          <w:p w14:paraId="5FE7CF9A" w14:textId="77777777" w:rsidR="00900D7E" w:rsidRPr="007356F7" w:rsidRDefault="00900D7E" w:rsidP="00A6700D">
            <w:pPr>
              <w:pStyle w:val="acctmergecolhdg"/>
              <w:tabs>
                <w:tab w:val="decimal" w:pos="870"/>
              </w:tabs>
              <w:spacing w:line="240" w:lineRule="auto"/>
              <w:ind w:left="-83" w:firstLine="4"/>
              <w:jc w:val="left"/>
              <w:rPr>
                <w:rFonts w:asciiTheme="majorBidi" w:hAnsiTheme="majorBidi" w:cstheme="majorBidi"/>
                <w:b w:val="0"/>
                <w:bCs/>
                <w:sz w:val="28"/>
                <w:szCs w:val="28"/>
                <w:highlight w:val="cyan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B142665" w14:textId="7C11154F" w:rsidR="00900D7E" w:rsidRPr="0057726D" w:rsidRDefault="00900D7E" w:rsidP="00894D3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82419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</w:t>
            </w:r>
            <w:r w:rsidRPr="0082419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14,6</w:t>
            </w:r>
            <w:r w:rsidRPr="00824198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69</w:t>
            </w:r>
            <w:r w:rsidRPr="00824198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257" w:type="dxa"/>
          </w:tcPr>
          <w:p w14:paraId="4C629EC3" w14:textId="00C40192" w:rsidR="00900D7E" w:rsidRPr="00824198" w:rsidRDefault="000F71DF" w:rsidP="00894D3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 w:rsidRPr="000F71D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(11</w:t>
            </w:r>
            <w:r w:rsidRPr="000F71DF">
              <w:rPr>
                <w:rFonts w:asciiTheme="majorBidi" w:hAnsiTheme="majorBidi" w:cs="Angsana New"/>
                <w:sz w:val="28"/>
                <w:szCs w:val="28"/>
                <w:lang w:bidi="th-TH"/>
              </w:rPr>
              <w:t>,</w:t>
            </w:r>
            <w:r w:rsidRPr="000F71D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7</w:t>
            </w:r>
            <w:r w:rsidR="00DE7EA8">
              <w:rPr>
                <w:rFonts w:asciiTheme="majorBidi" w:hAnsiTheme="majorBidi" w:cs="Angsana New"/>
                <w:sz w:val="28"/>
                <w:szCs w:val="28"/>
                <w:lang w:bidi="th-TH"/>
              </w:rPr>
              <w:t>19</w:t>
            </w:r>
            <w:r w:rsidRPr="000F71DF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83" w:type="dxa"/>
          </w:tcPr>
          <w:p w14:paraId="0A9837B0" w14:textId="77777777" w:rsidR="00900D7E" w:rsidRPr="00824198" w:rsidRDefault="00900D7E" w:rsidP="00A6700D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30FD2DE4" w14:textId="456DBA92" w:rsidR="00900D7E" w:rsidRPr="00824198" w:rsidRDefault="00224AEE" w:rsidP="00E46294">
            <w:pPr>
              <w:pStyle w:val="acctfourfigures"/>
              <w:tabs>
                <w:tab w:val="clear" w:pos="765"/>
                <w:tab w:val="decimal" w:pos="915"/>
              </w:tabs>
              <w:spacing w:line="240" w:lineRule="atLeast"/>
              <w:ind w:right="-96"/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</w:tbl>
    <w:p w14:paraId="58A4D44D" w14:textId="77777777" w:rsidR="00A6700D" w:rsidRDefault="00A6700D" w:rsidP="00A6700D">
      <w:pPr>
        <w:spacing w:line="240" w:lineRule="auto"/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117F7DFC" w14:textId="7ACEB62A" w:rsidR="00CA084E" w:rsidRDefault="00A6700D" w:rsidP="00A67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38"/>
        </w:tabs>
        <w:ind w:left="540"/>
        <w:jc w:val="thaiDistribute"/>
        <w:rPr>
          <w:rFonts w:ascii="Angsana New" w:hAnsi="Angsana New" w:cs="Angsana New"/>
          <w:sz w:val="22"/>
          <w:szCs w:val="22"/>
        </w:rPr>
      </w:pPr>
      <w:r w:rsidRPr="0052532B">
        <w:rPr>
          <w:rFonts w:asciiTheme="majorBidi" w:hAnsiTheme="majorBidi" w:cstheme="majorBidi" w:hint="cs"/>
          <w:sz w:val="28"/>
          <w:szCs w:val="28"/>
          <w:cs/>
          <w:lang w:val="th-TH"/>
        </w:rPr>
        <w:t>ระยะเวลาการให้สินเชื่อแก่ลูกค้า</w:t>
      </w:r>
      <w:r w:rsidR="00AA5C56">
        <w:rPr>
          <w:rFonts w:asciiTheme="majorBidi" w:hAnsiTheme="majorBidi" w:cstheme="majorBidi" w:hint="cs"/>
          <w:sz w:val="28"/>
          <w:szCs w:val="28"/>
          <w:cs/>
          <w:lang w:val="th-TH"/>
        </w:rPr>
        <w:t>โดยปกติ</w:t>
      </w:r>
      <w:r w:rsidRPr="0052532B">
        <w:rPr>
          <w:rFonts w:asciiTheme="majorBidi" w:hAnsiTheme="majorBidi" w:cstheme="majorBidi" w:hint="cs"/>
          <w:sz w:val="28"/>
          <w:szCs w:val="28"/>
          <w:cs/>
          <w:lang w:val="th-TH"/>
        </w:rPr>
        <w:t>ของกลุ่มบริษัท</w:t>
      </w:r>
      <w:r w:rsidR="007F5C01">
        <w:rPr>
          <w:rFonts w:asciiTheme="majorBidi" w:hAnsiTheme="majorBidi" w:cstheme="majorBidi" w:hint="cs"/>
          <w:sz w:val="28"/>
          <w:szCs w:val="28"/>
          <w:cs/>
          <w:lang w:val="th-TH"/>
        </w:rPr>
        <w:t>และบริษัท</w:t>
      </w:r>
      <w:r w:rsidRPr="0052532B">
        <w:rPr>
          <w:rFonts w:asciiTheme="majorBidi" w:hAnsiTheme="majorBidi" w:cstheme="majorBidi" w:hint="cs"/>
          <w:sz w:val="28"/>
          <w:szCs w:val="28"/>
          <w:cs/>
          <w:lang w:val="th-TH"/>
        </w:rPr>
        <w:t>มีระยะเว</w:t>
      </w:r>
      <w:r w:rsidRPr="0052532B">
        <w:rPr>
          <w:rFonts w:asciiTheme="majorBidi" w:hAnsiTheme="majorBidi" w:cstheme="majorBidi" w:hint="cs"/>
          <w:sz w:val="28"/>
          <w:szCs w:val="28"/>
          <w:cs/>
        </w:rPr>
        <w:t>ลา</w:t>
      </w:r>
      <w:r w:rsidRPr="00CA2972">
        <w:rPr>
          <w:rFonts w:asciiTheme="majorBidi" w:hAnsiTheme="majorBidi" w:cstheme="majorBidi" w:hint="cs"/>
          <w:sz w:val="28"/>
          <w:szCs w:val="28"/>
          <w:cs/>
        </w:rPr>
        <w:t xml:space="preserve">ตั้งแต่ </w:t>
      </w:r>
      <w:r w:rsidR="00FF0276">
        <w:rPr>
          <w:rFonts w:asciiTheme="majorBidi" w:hAnsiTheme="majorBidi" w:cstheme="majorBidi"/>
          <w:sz w:val="28"/>
          <w:szCs w:val="28"/>
        </w:rPr>
        <w:t>6</w:t>
      </w:r>
      <w:r w:rsidRPr="00CA2972">
        <w:rPr>
          <w:rFonts w:asciiTheme="majorBidi" w:hAnsiTheme="majorBidi" w:cstheme="majorBidi" w:hint="cs"/>
          <w:sz w:val="28"/>
          <w:szCs w:val="28"/>
          <w:cs/>
        </w:rPr>
        <w:t xml:space="preserve"> เดือน ถึง </w:t>
      </w:r>
      <w:r w:rsidRPr="00CA2972">
        <w:rPr>
          <w:rFonts w:asciiTheme="majorBidi" w:hAnsiTheme="majorBidi" w:cstheme="majorBidi"/>
          <w:sz w:val="28"/>
          <w:szCs w:val="28"/>
        </w:rPr>
        <w:t>72</w:t>
      </w:r>
      <w:r w:rsidRPr="00CA2972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A2972">
        <w:rPr>
          <w:rFonts w:asciiTheme="majorBidi" w:hAnsiTheme="majorBidi" w:cstheme="majorBidi" w:hint="cs"/>
          <w:sz w:val="28"/>
          <w:szCs w:val="28"/>
          <w:cs/>
        </w:rPr>
        <w:t>เดือน</w:t>
      </w:r>
    </w:p>
    <w:p w14:paraId="7FAB7636" w14:textId="0FC49C6A" w:rsidR="001E72D9" w:rsidRPr="00CF3746" w:rsidRDefault="007144FB" w:rsidP="00750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73995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35C995AE" w14:textId="4BBE9FDA" w:rsidR="009C6F32" w:rsidRPr="008C3781" w:rsidRDefault="00AD6C3A" w:rsidP="008C3781">
      <w:pPr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sz w:val="22"/>
          <w:szCs w:val="22"/>
          <w:cs/>
        </w:rPr>
        <w:br w:type="page"/>
      </w:r>
    </w:p>
    <w:p w14:paraId="143EEF56" w14:textId="1695BC8D" w:rsidR="00B57F16" w:rsidRPr="00CF3746" w:rsidRDefault="00F321C0" w:rsidP="0074264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เงินกู้ยืมระยะสั้นจากสถาบันการเงิน</w:t>
      </w:r>
    </w:p>
    <w:p w14:paraId="5E24012A" w14:textId="5F5CEBE8" w:rsidR="00F321C0" w:rsidRPr="00CD48B9" w:rsidRDefault="00F321C0" w:rsidP="00B90A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atLeast"/>
        <w:ind w:left="547"/>
        <w:rPr>
          <w:rFonts w:asciiTheme="majorBidi" w:hAnsiTheme="majorBidi" w:cstheme="majorBidi"/>
          <w:b/>
          <w:sz w:val="28"/>
          <w:szCs w:val="28"/>
        </w:rPr>
      </w:pPr>
    </w:p>
    <w:p w14:paraId="6E595D78" w14:textId="29A8B824" w:rsidR="00C9255E" w:rsidRPr="00D55B46" w:rsidRDefault="00515DE2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  <w:cs/>
        </w:rPr>
      </w:pPr>
      <w:r w:rsidRPr="00D55B46">
        <w:rPr>
          <w:rFonts w:ascii="Angsana New" w:hAnsi="Angsana New" w:cs="Angsana New" w:hint="cs"/>
          <w:sz w:val="28"/>
          <w:szCs w:val="28"/>
          <w:cs/>
        </w:rPr>
        <w:t>เงินกู้ยืมระยะสั้นจากสถาบันการเงินสําหรับงวด</w:t>
      </w:r>
      <w:r w:rsidR="00A6700D">
        <w:rPr>
          <w:rFonts w:ascii="Angsana New" w:hAnsi="Angsana New" w:cs="Angsana New" w:hint="cs"/>
          <w:sz w:val="28"/>
          <w:szCs w:val="28"/>
          <w:cs/>
        </w:rPr>
        <w:t>หก</w:t>
      </w:r>
      <w:r w:rsidRPr="00D55B46">
        <w:rPr>
          <w:rFonts w:ascii="Angsana New" w:hAnsi="Angsana New" w:cs="Angsana New" w:hint="cs"/>
          <w:sz w:val="28"/>
          <w:szCs w:val="28"/>
          <w:cs/>
        </w:rPr>
        <w:t>เดือนสิ้นสุดวันที่</w:t>
      </w:r>
      <w:r w:rsidRPr="00D55B46">
        <w:rPr>
          <w:rFonts w:ascii="Angsana New" w:hAnsi="Angsana New" w:cs="Angsana New"/>
          <w:sz w:val="28"/>
          <w:szCs w:val="28"/>
        </w:rPr>
        <w:t xml:space="preserve"> </w:t>
      </w:r>
      <w:r w:rsidR="00A6700D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A6700D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Pr="00D55B4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55B46">
        <w:rPr>
          <w:rFonts w:ascii="Angsana New" w:hAnsi="Angsana New" w:cs="Angsana New"/>
          <w:sz w:val="28"/>
          <w:szCs w:val="28"/>
        </w:rPr>
        <w:t xml:space="preserve">2565 </w:t>
      </w:r>
      <w:r w:rsidRPr="00D55B46">
        <w:rPr>
          <w:rFonts w:ascii="Angsana New" w:hAnsi="Angsana New" w:cs="Angsana New" w:hint="cs"/>
          <w:sz w:val="28"/>
          <w:szCs w:val="28"/>
          <w:cs/>
        </w:rPr>
        <w:t>มีการเปลี่ยนแปลงดังนี้</w:t>
      </w:r>
    </w:p>
    <w:p w14:paraId="7A80BF28" w14:textId="77777777" w:rsidR="00515DE2" w:rsidRPr="00D55B46" w:rsidRDefault="00515DE2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860"/>
        <w:gridCol w:w="1350"/>
        <w:gridCol w:w="180"/>
        <w:gridCol w:w="1260"/>
        <w:gridCol w:w="180"/>
        <w:gridCol w:w="1350"/>
      </w:tblGrid>
      <w:tr w:rsidR="00C9255E" w:rsidRPr="00D55B46" w14:paraId="2DAEFD2C" w14:textId="77777777" w:rsidTr="00894D36">
        <w:trPr>
          <w:cantSplit/>
          <w:tblHeader/>
        </w:trPr>
        <w:tc>
          <w:tcPr>
            <w:tcW w:w="4860" w:type="dxa"/>
            <w:vAlign w:val="bottom"/>
          </w:tcPr>
          <w:p w14:paraId="6CC5D81F" w14:textId="77777777" w:rsidR="00C9255E" w:rsidRPr="00D55B46" w:rsidRDefault="00C9255E" w:rsidP="00E9210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4320" w:type="dxa"/>
            <w:gridSpan w:val="5"/>
          </w:tcPr>
          <w:p w14:paraId="7D0115D1" w14:textId="77777777" w:rsidR="00C9255E" w:rsidRPr="00D55B46" w:rsidRDefault="00C9255E" w:rsidP="00E9210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D55B46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C9255E" w:rsidRPr="00D55B46" w14:paraId="291AA570" w14:textId="77777777" w:rsidTr="00894D36">
        <w:trPr>
          <w:cantSplit/>
          <w:tblHeader/>
        </w:trPr>
        <w:tc>
          <w:tcPr>
            <w:tcW w:w="4860" w:type="dxa"/>
            <w:vAlign w:val="bottom"/>
          </w:tcPr>
          <w:p w14:paraId="3F73C348" w14:textId="77777777" w:rsidR="00C9255E" w:rsidRPr="00D55B46" w:rsidRDefault="00C9255E" w:rsidP="00E9210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7178050" w14:textId="0575C638" w:rsidR="00C9255E" w:rsidRPr="00D55B46" w:rsidRDefault="00C9255E" w:rsidP="00E92103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5B46">
              <w:rPr>
                <w:rFonts w:ascii="Angsana New" w:hAnsi="Angsana New" w:cs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80" w:type="dxa"/>
          </w:tcPr>
          <w:p w14:paraId="3BA27121" w14:textId="77777777" w:rsidR="00C9255E" w:rsidRPr="00D55B46" w:rsidRDefault="00C9255E" w:rsidP="00E92103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DAC053" w14:textId="2ED6CADA" w:rsidR="00C9255E" w:rsidRPr="00D55B46" w:rsidRDefault="00C9255E" w:rsidP="00E9210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55B46">
              <w:rPr>
                <w:rFonts w:ascii="Angsana New" w:hAnsi="Angsana New" w:cs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80" w:type="dxa"/>
          </w:tcPr>
          <w:p w14:paraId="201118FB" w14:textId="77777777" w:rsidR="00C9255E" w:rsidRPr="00D55B46" w:rsidRDefault="00C9255E" w:rsidP="00E9210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4AF80D14" w14:textId="77777777" w:rsidR="00C9255E" w:rsidRPr="00D55B46" w:rsidRDefault="00C9255E" w:rsidP="00E9210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55B4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9255E" w:rsidRPr="00D55B46" w14:paraId="69010284" w14:textId="77777777" w:rsidTr="00894D36">
        <w:trPr>
          <w:cantSplit/>
        </w:trPr>
        <w:tc>
          <w:tcPr>
            <w:tcW w:w="4860" w:type="dxa"/>
          </w:tcPr>
          <w:p w14:paraId="7E49861C" w14:textId="77777777" w:rsidR="00C9255E" w:rsidRPr="00D55B46" w:rsidRDefault="00C9255E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320" w:type="dxa"/>
            <w:gridSpan w:val="5"/>
          </w:tcPr>
          <w:p w14:paraId="65AAEADD" w14:textId="77777777" w:rsidR="00C9255E" w:rsidRPr="00D55B46" w:rsidRDefault="00C9255E" w:rsidP="00E9210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D55B46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C9255E" w:rsidRPr="00D55B46" w14:paraId="4B15F929" w14:textId="77777777" w:rsidTr="00894D36">
        <w:trPr>
          <w:cantSplit/>
        </w:trPr>
        <w:tc>
          <w:tcPr>
            <w:tcW w:w="4860" w:type="dxa"/>
          </w:tcPr>
          <w:p w14:paraId="66CA60CF" w14:textId="20DE11E2" w:rsidR="00C9255E" w:rsidRPr="00D55B46" w:rsidRDefault="00C9255E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5B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55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D55B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D55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791F8C" w:rsidRPr="00D55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7CF0E3C0" w14:textId="18D85243" w:rsidR="00C9255E" w:rsidRPr="00D208D4" w:rsidRDefault="00A44B16" w:rsidP="00E70AD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3,020,000</w:t>
            </w:r>
          </w:p>
        </w:tc>
        <w:tc>
          <w:tcPr>
            <w:tcW w:w="180" w:type="dxa"/>
          </w:tcPr>
          <w:p w14:paraId="405E34EF" w14:textId="77777777" w:rsidR="00C9255E" w:rsidRPr="00D55B46" w:rsidRDefault="00C9255E" w:rsidP="00E9210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79219C26" w14:textId="3558C198" w:rsidR="00C9255E" w:rsidRPr="00E70AD8" w:rsidRDefault="00A44B16" w:rsidP="00A6700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1,215,075</w:t>
            </w:r>
          </w:p>
        </w:tc>
        <w:tc>
          <w:tcPr>
            <w:tcW w:w="180" w:type="dxa"/>
          </w:tcPr>
          <w:p w14:paraId="19704A27" w14:textId="77777777" w:rsidR="00C9255E" w:rsidRPr="00D55B46" w:rsidRDefault="00C9255E" w:rsidP="00E70AD8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D986D3" w14:textId="70D9868A" w:rsidR="00C9255E" w:rsidRPr="00D55B46" w:rsidRDefault="00A44B16" w:rsidP="00AD1366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4,235,075</w:t>
            </w:r>
          </w:p>
        </w:tc>
      </w:tr>
      <w:tr w:rsidR="00C9255E" w:rsidRPr="00D55B46" w14:paraId="3E23610C" w14:textId="77777777" w:rsidTr="00894D36">
        <w:trPr>
          <w:cantSplit/>
        </w:trPr>
        <w:tc>
          <w:tcPr>
            <w:tcW w:w="4860" w:type="dxa"/>
          </w:tcPr>
          <w:p w14:paraId="25046FB0" w14:textId="0DEDA22A" w:rsidR="00C9255E" w:rsidRPr="00D55B46" w:rsidRDefault="00C9255E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5B4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363D8BF4" w14:textId="38631CDE" w:rsidR="00C9255E" w:rsidRPr="00E70AD8" w:rsidRDefault="001E7B1D" w:rsidP="00E70AD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1E7B1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24</w:t>
            </w:r>
            <w:r w:rsidRPr="001E7B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E7B1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585</w:t>
            </w:r>
            <w:r w:rsidRPr="001E7B1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E7B1D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000</w:t>
            </w:r>
          </w:p>
        </w:tc>
        <w:tc>
          <w:tcPr>
            <w:tcW w:w="180" w:type="dxa"/>
          </w:tcPr>
          <w:p w14:paraId="722EE162" w14:textId="77777777" w:rsidR="00C9255E" w:rsidRPr="00D55B46" w:rsidRDefault="00C9255E" w:rsidP="00E92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897353" w14:textId="336F2E88" w:rsidR="00C9255E" w:rsidRPr="00E70AD8" w:rsidRDefault="000F2F5B" w:rsidP="00A6700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F2F5B">
              <w:rPr>
                <w:rFonts w:asciiTheme="majorBidi" w:hAnsiTheme="majorBidi" w:cstheme="majorBidi"/>
                <w:sz w:val="28"/>
                <w:szCs w:val="28"/>
              </w:rPr>
              <w:t>4,120,000</w:t>
            </w:r>
          </w:p>
        </w:tc>
        <w:tc>
          <w:tcPr>
            <w:tcW w:w="180" w:type="dxa"/>
          </w:tcPr>
          <w:p w14:paraId="331A0168" w14:textId="77777777" w:rsidR="00C9255E" w:rsidRPr="00D55B46" w:rsidRDefault="00C9255E" w:rsidP="00E70AD8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B4CCD9" w14:textId="1E7C95D0" w:rsidR="00C9255E" w:rsidRPr="00E70AD8" w:rsidRDefault="000F2F5B" w:rsidP="00AD1366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F2F5B">
              <w:rPr>
                <w:rFonts w:asciiTheme="majorBidi" w:hAnsiTheme="majorBidi" w:cstheme="majorBidi"/>
                <w:sz w:val="28"/>
                <w:szCs w:val="28"/>
              </w:rPr>
              <w:t>28,705,000</w:t>
            </w:r>
          </w:p>
        </w:tc>
      </w:tr>
      <w:tr w:rsidR="00C9255E" w:rsidRPr="00D55B46" w14:paraId="07642530" w14:textId="77777777" w:rsidTr="00894D36">
        <w:trPr>
          <w:cantSplit/>
        </w:trPr>
        <w:tc>
          <w:tcPr>
            <w:tcW w:w="4860" w:type="dxa"/>
          </w:tcPr>
          <w:p w14:paraId="6E4ED662" w14:textId="502EF709" w:rsidR="00C9255E" w:rsidRPr="00D55B46" w:rsidRDefault="00791F8C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5B46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350" w:type="dxa"/>
          </w:tcPr>
          <w:p w14:paraId="61836350" w14:textId="70629748" w:rsidR="00C9255E" w:rsidRPr="00E70AD8" w:rsidRDefault="000F2F5B" w:rsidP="00E70AD8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F2F5B">
              <w:rPr>
                <w:rFonts w:asciiTheme="majorBidi" w:hAnsiTheme="majorBidi" w:cstheme="majorBidi"/>
                <w:sz w:val="28"/>
                <w:szCs w:val="28"/>
              </w:rPr>
              <w:t>(24,305,000)</w:t>
            </w:r>
          </w:p>
        </w:tc>
        <w:tc>
          <w:tcPr>
            <w:tcW w:w="180" w:type="dxa"/>
          </w:tcPr>
          <w:p w14:paraId="0885DBB1" w14:textId="77777777" w:rsidR="00C9255E" w:rsidRPr="00D55B46" w:rsidRDefault="00C9255E" w:rsidP="00E921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49D0CC" w14:textId="630D6A20" w:rsidR="00C9255E" w:rsidRPr="00E70AD8" w:rsidRDefault="000F2F5B" w:rsidP="00A6700D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F2F5B">
              <w:rPr>
                <w:rFonts w:asciiTheme="majorBidi" w:hAnsiTheme="majorBidi" w:cstheme="majorBidi"/>
                <w:sz w:val="28"/>
                <w:szCs w:val="28"/>
              </w:rPr>
              <w:t>(2,770,000)</w:t>
            </w:r>
          </w:p>
        </w:tc>
        <w:tc>
          <w:tcPr>
            <w:tcW w:w="180" w:type="dxa"/>
          </w:tcPr>
          <w:p w14:paraId="34DBDE21" w14:textId="77777777" w:rsidR="00C9255E" w:rsidRPr="00D55B46" w:rsidRDefault="00C9255E" w:rsidP="00E70AD8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E55E6B" w14:textId="2021C250" w:rsidR="00C9255E" w:rsidRPr="00E70AD8" w:rsidRDefault="000F2F5B" w:rsidP="00AD1366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F2F5B">
              <w:rPr>
                <w:rFonts w:asciiTheme="majorBidi" w:hAnsiTheme="majorBidi" w:cstheme="majorBidi"/>
                <w:sz w:val="28"/>
                <w:szCs w:val="28"/>
              </w:rPr>
              <w:t>(27,075,000)</w:t>
            </w:r>
          </w:p>
        </w:tc>
      </w:tr>
      <w:tr w:rsidR="00894D36" w:rsidRPr="00D55B46" w14:paraId="2F277C13" w14:textId="247BC58F" w:rsidTr="00894D36">
        <w:trPr>
          <w:cantSplit/>
        </w:trPr>
        <w:tc>
          <w:tcPr>
            <w:tcW w:w="4860" w:type="dxa"/>
          </w:tcPr>
          <w:p w14:paraId="1E89372B" w14:textId="386E318A" w:rsidR="00894D36" w:rsidRPr="003501D1" w:rsidRDefault="00894D36" w:rsidP="000F2F5B">
            <w:pPr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3501D1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ค่าใช้จ่ายในการกู้ยืมรอตัดบัญชี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เพิ่มขึ้นสุทธิ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111628DE" w14:textId="115292C8" w:rsidR="00894D36" w:rsidRPr="00E70AD8" w:rsidRDefault="00894D36" w:rsidP="000F2F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1A2A81A0" w14:textId="77777777" w:rsidR="00894D36" w:rsidRPr="00D55B46" w:rsidRDefault="00894D36" w:rsidP="000F2F5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BB9AB5" w14:textId="5D5B58E7" w:rsidR="00894D36" w:rsidRPr="00E70AD8" w:rsidRDefault="00894D36" w:rsidP="000F2F5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F2F5B">
              <w:rPr>
                <w:rFonts w:asciiTheme="majorBidi" w:hAnsiTheme="majorBidi" w:cstheme="majorBidi"/>
                <w:sz w:val="28"/>
                <w:szCs w:val="28"/>
              </w:rPr>
              <w:t>(1,766)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72B0BD1" w14:textId="77777777" w:rsidR="00894D36" w:rsidRPr="00E70AD8" w:rsidRDefault="00894D36" w:rsidP="000F2F5B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971005A" w14:textId="0C494042" w:rsidR="00894D36" w:rsidRPr="00E70AD8" w:rsidRDefault="00894D36" w:rsidP="000F2F5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  <w:r w:rsidRPr="000F2F5B">
              <w:rPr>
                <w:rFonts w:asciiTheme="majorBidi" w:hAnsiTheme="majorBidi" w:cstheme="majorBidi"/>
                <w:sz w:val="28"/>
                <w:szCs w:val="28"/>
              </w:rPr>
              <w:t>(1,766)</w:t>
            </w:r>
          </w:p>
        </w:tc>
      </w:tr>
      <w:tr w:rsidR="000F2F5B" w:rsidRPr="00D43A92" w14:paraId="7A584852" w14:textId="77777777" w:rsidTr="00894D36">
        <w:trPr>
          <w:cantSplit/>
        </w:trPr>
        <w:tc>
          <w:tcPr>
            <w:tcW w:w="4860" w:type="dxa"/>
          </w:tcPr>
          <w:p w14:paraId="18CFB6A7" w14:textId="2FB770B0" w:rsidR="000F2F5B" w:rsidRPr="00D55B46" w:rsidRDefault="000F2F5B" w:rsidP="000F2F5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55B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6700D">
              <w:rPr>
                <w:rFonts w:ascii="Angsana New" w:eastAsia="Cordia New" w:hAnsi="Angsana New" w:cs="Angsana New"/>
                <w:b/>
                <w:bCs/>
                <w:spacing w:val="-4"/>
                <w:sz w:val="28"/>
                <w:szCs w:val="28"/>
              </w:rPr>
              <w:t>30</w:t>
            </w:r>
            <w:r w:rsidRPr="00A6700D">
              <w:rPr>
                <w:rFonts w:ascii="Angsana New" w:eastAsia="Cordi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D55B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D55B4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9EDEA9" w14:textId="1F2B6056" w:rsidR="000F2F5B" w:rsidRPr="00E70AD8" w:rsidRDefault="000F2F5B" w:rsidP="000F2F5B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F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3,300,000</w:t>
            </w:r>
          </w:p>
        </w:tc>
        <w:tc>
          <w:tcPr>
            <w:tcW w:w="180" w:type="dxa"/>
          </w:tcPr>
          <w:p w14:paraId="30D0E9DD" w14:textId="77777777" w:rsidR="000F2F5B" w:rsidRPr="00D55B46" w:rsidRDefault="000F2F5B" w:rsidP="000F2F5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A88F7C" w14:textId="3A77C80A" w:rsidR="000F2F5B" w:rsidRPr="00D55B46" w:rsidRDefault="000F2F5B" w:rsidP="000F2F5B">
            <w:pPr>
              <w:pStyle w:val="acctfourfigures"/>
              <w:tabs>
                <w:tab w:val="clear" w:pos="765"/>
                <w:tab w:val="decimal" w:pos="996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F2F5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2</w:t>
            </w:r>
            <w:r w:rsidRPr="000F2F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F2F5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563</w:t>
            </w:r>
            <w:r w:rsidRPr="000F2F5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F2F5B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30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  <w:lang w:bidi="th-TH"/>
              </w:rPr>
              <w:t>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2957DD6" w14:textId="77777777" w:rsidR="000F2F5B" w:rsidRPr="00D55B46" w:rsidRDefault="000F2F5B" w:rsidP="000F2F5B">
            <w:pPr>
              <w:pStyle w:val="acctfourfigures"/>
              <w:tabs>
                <w:tab w:val="clear" w:pos="765"/>
                <w:tab w:val="decimal" w:pos="1149"/>
                <w:tab w:val="decimal" w:pos="1181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0942E6" w14:textId="0FAE3DA0" w:rsidR="000F2F5B" w:rsidRPr="00E70AD8" w:rsidRDefault="000F2F5B" w:rsidP="000F2F5B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2F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5,863,309</w:t>
            </w:r>
          </w:p>
        </w:tc>
      </w:tr>
    </w:tbl>
    <w:p w14:paraId="0C683B8E" w14:textId="77777777" w:rsidR="00C9255E" w:rsidRPr="00D43A92" w:rsidRDefault="00C9255E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  <w:highlight w:val="green"/>
        </w:rPr>
      </w:pPr>
    </w:p>
    <w:p w14:paraId="278AF37D" w14:textId="600BDD06" w:rsidR="00B367C7" w:rsidRPr="00CC0E50" w:rsidRDefault="00B367C7" w:rsidP="00B367C7">
      <w:pPr>
        <w:tabs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CC0E50">
        <w:rPr>
          <w:rFonts w:ascii="Angsana New" w:hAnsi="Angsana New" w:cs="Angsana New" w:hint="cs"/>
          <w:sz w:val="28"/>
          <w:szCs w:val="28"/>
          <w:cs/>
        </w:rPr>
        <w:t>ตั๋วสัญญาใช้เงิน</w:t>
      </w:r>
      <w:r w:rsidR="007B335D" w:rsidRPr="00CC0E5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คิดดอกเบี้ย</w:t>
      </w:r>
      <w:r w:rsidR="007B335D" w:rsidRPr="00CC0E50">
        <w:rPr>
          <w:rFonts w:ascii="Angsana New" w:hAnsi="Angsana New" w:cs="Angsana New" w:hint="cs"/>
          <w:sz w:val="28"/>
          <w:szCs w:val="28"/>
          <w:cs/>
        </w:rPr>
        <w:t xml:space="preserve">ในอัตราร้อยละคงที่ต่อปี </w:t>
      </w:r>
      <w:r w:rsidRPr="00CC0E50">
        <w:rPr>
          <w:rFonts w:ascii="Angsana New" w:hAnsi="Angsana New" w:cs="Angsana New" w:hint="cs"/>
          <w:sz w:val="28"/>
          <w:szCs w:val="28"/>
          <w:cs/>
        </w:rPr>
        <w:t>มีกําหนดชําระคืนเงินต้นทั้งจำนวนตามวันที่ระบุในตั๋วแต่ละฉบับ</w:t>
      </w:r>
      <w:r w:rsidRPr="00CC0E5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และ</w:t>
      </w:r>
      <w:r w:rsidR="007B335D" w:rsidRPr="00CC0E50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กำหนดชำระดอกเบี้ยทุกเดือน</w:t>
      </w:r>
    </w:p>
    <w:p w14:paraId="6383F2FA" w14:textId="77777777" w:rsidR="00B367C7" w:rsidRPr="00CC0E50" w:rsidRDefault="00B367C7" w:rsidP="00B367C7">
      <w:pPr>
        <w:tabs>
          <w:tab w:val="clear" w:pos="907"/>
          <w:tab w:val="left" w:pos="540"/>
        </w:tabs>
        <w:ind w:left="540"/>
        <w:rPr>
          <w:rFonts w:ascii="Angsana New" w:hAnsi="Angsana New" w:cs="Angsana New"/>
          <w:sz w:val="28"/>
          <w:szCs w:val="28"/>
        </w:rPr>
      </w:pPr>
    </w:p>
    <w:p w14:paraId="5FACA0F1" w14:textId="3C7ED530" w:rsidR="00B367C7" w:rsidRDefault="00B619EF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  <w:r w:rsidRPr="00CC0E50">
        <w:rPr>
          <w:rFonts w:ascii="Angsana New" w:hAnsi="Angsana New" w:cs="Angsana New" w:hint="cs"/>
          <w:sz w:val="28"/>
          <w:szCs w:val="28"/>
          <w:cs/>
        </w:rPr>
        <w:t>ตั๋วแลกเงินมีกำหนดชำระคืนเงินต้นทั้งจำนวนตามวันที่ระบุในตั๋วแต่ละฉบับ</w:t>
      </w:r>
    </w:p>
    <w:p w14:paraId="0E07D051" w14:textId="77777777" w:rsidR="00B619EF" w:rsidRDefault="00B619EF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</w:p>
    <w:p w14:paraId="6C119CC8" w14:textId="62AB4616" w:rsidR="00655ECB" w:rsidRDefault="00655ECB" w:rsidP="00A04EA2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  <w:r w:rsidRPr="00891318">
        <w:rPr>
          <w:rFonts w:ascii="Angsana New" w:hAnsi="Angsana New" w:cs="Angsana New" w:hint="cs"/>
          <w:sz w:val="28"/>
          <w:szCs w:val="28"/>
          <w:cs/>
        </w:rPr>
        <w:t>เงินกู้ยืม</w:t>
      </w:r>
      <w:r w:rsidR="00483D97" w:rsidRPr="00891318">
        <w:rPr>
          <w:rFonts w:ascii="Angsana New" w:hAnsi="Angsana New" w:cs="Angsana New" w:hint="cs"/>
          <w:sz w:val="28"/>
          <w:szCs w:val="28"/>
          <w:cs/>
        </w:rPr>
        <w:t>ดังกล่าว</w:t>
      </w:r>
      <w:r w:rsidRPr="00891318">
        <w:rPr>
          <w:rFonts w:ascii="Angsana New" w:hAnsi="Angsana New" w:cs="Angsana New" w:hint="cs"/>
          <w:sz w:val="28"/>
          <w:szCs w:val="28"/>
          <w:cs/>
        </w:rPr>
        <w:t>เป็นเงินกู้ยืมที่ไม่มีหลักประกัน</w:t>
      </w:r>
    </w:p>
    <w:p w14:paraId="7E60BADB" w14:textId="77777777" w:rsidR="00A04EA2" w:rsidRPr="00CF3746" w:rsidRDefault="00A04EA2" w:rsidP="00A04EA2">
      <w:pPr>
        <w:tabs>
          <w:tab w:val="clear" w:pos="907"/>
          <w:tab w:val="left" w:pos="540"/>
        </w:tabs>
        <w:ind w:firstLine="540"/>
        <w:rPr>
          <w:rFonts w:asciiTheme="majorBidi" w:hAnsiTheme="majorBidi" w:cstheme="majorBidi"/>
          <w:b/>
          <w:sz w:val="28"/>
          <w:szCs w:val="28"/>
        </w:rPr>
      </w:pPr>
    </w:p>
    <w:p w14:paraId="7764AE2A" w14:textId="440634D1" w:rsidR="000C7FD4" w:rsidRPr="00CF3746" w:rsidRDefault="00655ECB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F3746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ต้องปฏิบัติตามเงื่อนไขทางการเงินตามที่ก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หนด</w:t>
      </w:r>
      <w:r w:rsidR="000C7FD4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เช่น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รงอัตราส่วนลูกหนี้ที่มียอดค้างช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</w:t>
      </w:r>
      <w:r w:rsidR="00F53FFA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     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ไม่เกิน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F5015" w:rsidRPr="00CF3746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เดือนต่อหนี้เงินกู้ยืม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รงอัตราส่วนของลูกหนี้ด้อยคุณภาพ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(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ค้างช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ระเกิ</w:t>
      </w:r>
      <w:r w:rsidR="00BF5015" w:rsidRPr="00CF3746">
        <w:rPr>
          <w:rFonts w:asciiTheme="majorBidi" w:hAnsiTheme="majorBidi" w:cstheme="majorBidi" w:hint="cs"/>
          <w:b/>
          <w:sz w:val="28"/>
          <w:szCs w:val="28"/>
          <w:cs/>
        </w:rPr>
        <w:t xml:space="preserve">น </w:t>
      </w:r>
      <w:r w:rsidR="00BF5015" w:rsidRPr="00CF3746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เดือน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)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ต่อ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ลูกหนี้เงินให้สินเชื่อ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ทั้งหมด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รงอัตราส่วนหนี้สินรวมต่อส่วนของผู้ถือหุ้น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รงอัตราส่วนความสามารถในการจ่ายช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ระดอกเบี้ย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BF5015" w:rsidRPr="00CF3746">
        <w:rPr>
          <w:rFonts w:asciiTheme="majorBidi" w:hAnsiTheme="majorBidi" w:cstheme="majorBidi"/>
          <w:b/>
          <w:sz w:val="28"/>
          <w:szCs w:val="28"/>
          <w:cs/>
        </w:rPr>
        <w:br/>
      </w:r>
      <w:r w:rsidR="00261002" w:rsidRPr="00CF3746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และ</w:t>
      </w:r>
      <w:r w:rsidR="000C7FD4" w:rsidRPr="00CF3746">
        <w:rPr>
          <w:rFonts w:asciiTheme="majorBidi" w:hAnsiTheme="majorBidi" w:cstheme="majorBidi" w:hint="eastAsia"/>
          <w:b/>
          <w:spacing w:val="-4"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pacing w:val="-4"/>
          <w:sz w:val="28"/>
          <w:szCs w:val="28"/>
          <w:cs/>
        </w:rPr>
        <w:t>รงอัตราส่วนการถือหุ้นของผู้ถือหุ้นรายใหญ่ในบริษัท</w:t>
      </w:r>
      <w:r w:rsidR="000C7FD4" w:rsidRPr="00CF3746">
        <w:rPr>
          <w:rFonts w:asciiTheme="majorBidi" w:hAnsiTheme="majorBidi" w:cs="Angsana New"/>
          <w:b/>
          <w:bCs/>
          <w:spacing w:val="-4"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cs"/>
          <w:b/>
          <w:spacing w:val="-4"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6C7A84C1" w14:textId="77777777" w:rsidR="000C7FD4" w:rsidRPr="00CF3746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343D7ED" w14:textId="1F856B43" w:rsidR="000C7FD4" w:rsidRPr="00CF3746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CF3746">
        <w:rPr>
          <w:rFonts w:ascii="Angsana New" w:hAnsi="Angsana New" w:cs="Angsana New" w:hint="cs"/>
          <w:sz w:val="28"/>
          <w:szCs w:val="28"/>
          <w:cs/>
        </w:rPr>
        <w:t xml:space="preserve">ณ 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A6700D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A6700D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9273A2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BF5015" w:rsidRPr="00CF3746">
        <w:rPr>
          <w:rFonts w:ascii="Angsana New" w:hAnsi="Angsana New" w:cs="Angsana New"/>
          <w:sz w:val="28"/>
          <w:szCs w:val="28"/>
        </w:rPr>
        <w:t>256</w:t>
      </w:r>
      <w:r w:rsidR="009273A2">
        <w:rPr>
          <w:rFonts w:ascii="Angsana New" w:hAnsi="Angsana New" w:cs="Angsana New"/>
          <w:sz w:val="28"/>
          <w:szCs w:val="28"/>
        </w:rPr>
        <w:t>5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 </w:t>
      </w:r>
      <w:r w:rsidRPr="00CF3746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  <w:r w:rsidRPr="00CF3746">
        <w:rPr>
          <w:rFonts w:ascii="Angsana New" w:hAnsi="Angsana New" w:cs="Angsana New"/>
          <w:sz w:val="28"/>
          <w:szCs w:val="28"/>
          <w:cs/>
        </w:rPr>
        <w:t>มีวงเงินเบิกเกินบัญชี</w:t>
      </w:r>
      <w:r w:rsidRPr="00CF3746">
        <w:rPr>
          <w:rFonts w:ascii="Angsana New" w:hAnsi="Angsana New" w:cs="Angsana New" w:hint="cs"/>
          <w:sz w:val="28"/>
          <w:szCs w:val="28"/>
          <w:cs/>
        </w:rPr>
        <w:t>และ</w:t>
      </w:r>
      <w:r w:rsidRPr="00CF3746">
        <w:rPr>
          <w:rFonts w:ascii="Angsana New" w:hAnsi="Angsana New" w:cs="Angsana New"/>
          <w:sz w:val="28"/>
          <w:szCs w:val="28"/>
          <w:cs/>
        </w:rPr>
        <w:t>วงเงินกู้ยืมระยะสั้นจากสถาบันการเงินที่ยังมิได้เบิกใช้คงเหลือจำนวน</w:t>
      </w:r>
      <w:r w:rsidR="00676F0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76F06">
        <w:rPr>
          <w:rFonts w:ascii="Angsana New" w:hAnsi="Angsana New" w:cs="Angsana New"/>
          <w:sz w:val="28"/>
          <w:szCs w:val="28"/>
        </w:rPr>
        <w:t>3,580</w:t>
      </w:r>
      <w:r w:rsidR="00C672B1" w:rsidRPr="00CF3746">
        <w:rPr>
          <w:rFonts w:ascii="Angsana New" w:eastAsia="Cordia New" w:hAnsi="Angsana New" w:cs="Angsana New"/>
          <w:sz w:val="28"/>
          <w:szCs w:val="28"/>
        </w:rPr>
        <w:t xml:space="preserve"> </w:t>
      </w:r>
      <w:r w:rsidRPr="00CF3746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Pr="00CF3746">
        <w:rPr>
          <w:rFonts w:ascii="Angsana New" w:hAnsi="Angsana New" w:cs="Angsana New"/>
          <w:i/>
          <w:iCs/>
          <w:sz w:val="28"/>
          <w:szCs w:val="28"/>
          <w:cs/>
        </w:rPr>
        <w:t>(</w:t>
      </w:r>
      <w:r w:rsidR="00BF5015" w:rsidRPr="00CF3746">
        <w:rPr>
          <w:rFonts w:ascii="Angsana New" w:hAnsi="Angsana New" w:cs="Angsana New"/>
          <w:i/>
          <w:iCs/>
          <w:sz w:val="28"/>
          <w:szCs w:val="28"/>
        </w:rPr>
        <w:t>31</w:t>
      </w:r>
      <w:r w:rsidRPr="00CF3746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 ธันวาคม </w:t>
      </w:r>
      <w:r w:rsidR="003905EF" w:rsidRPr="00CF3746">
        <w:rPr>
          <w:rFonts w:ascii="Angsana New" w:hAnsi="Angsana New" w:cs="Angsana New"/>
          <w:i/>
          <w:iCs/>
          <w:sz w:val="28"/>
          <w:szCs w:val="28"/>
        </w:rPr>
        <w:t>256</w:t>
      </w:r>
      <w:r w:rsidR="009273A2">
        <w:rPr>
          <w:rFonts w:ascii="Angsana New" w:hAnsi="Angsana New" w:cs="Angsana New"/>
          <w:i/>
          <w:iCs/>
          <w:sz w:val="28"/>
          <w:szCs w:val="28"/>
        </w:rPr>
        <w:t>4</w:t>
      </w:r>
      <w:r w:rsidR="003905EF" w:rsidRPr="00CF3746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="00B91A5B">
        <w:rPr>
          <w:rFonts w:ascii="Angsana New" w:hAnsi="Angsana New" w:cs="Angsana New"/>
          <w:i/>
          <w:iCs/>
          <w:sz w:val="28"/>
          <w:szCs w:val="28"/>
        </w:rPr>
        <w:t>3,160</w:t>
      </w:r>
      <w:r w:rsidRPr="00CF3746">
        <w:rPr>
          <w:rFonts w:ascii="Angsana New" w:hAnsi="Angsana New" w:cs="Angsana New"/>
          <w:i/>
          <w:iCs/>
          <w:sz w:val="28"/>
          <w:szCs w:val="28"/>
          <w:cs/>
        </w:rPr>
        <w:t xml:space="preserve"> ล้านบาท)</w:t>
      </w:r>
    </w:p>
    <w:p w14:paraId="2A9AF9D6" w14:textId="166F3D4B" w:rsidR="00F53FFA" w:rsidRPr="00857D9C" w:rsidRDefault="00E30F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</w:pPr>
      <w:r>
        <w:rPr>
          <w:rFonts w:asciiTheme="majorBidi" w:hAnsiTheme="majorBidi" w:cstheme="majorBidi"/>
          <w:b/>
          <w:bCs/>
          <w:sz w:val="24"/>
          <w:szCs w:val="24"/>
          <w:cs/>
          <w:lang w:val="th-TH"/>
        </w:rPr>
        <w:br w:type="page"/>
      </w:r>
    </w:p>
    <w:p w14:paraId="708FD6E4" w14:textId="76FC9B8E" w:rsidR="00F321C0" w:rsidRPr="00CF3746" w:rsidRDefault="00F321C0" w:rsidP="00D55CD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F3746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เงินกู้ยืมระยะยาวจากสถาบันการเงิน</w:t>
      </w:r>
    </w:p>
    <w:p w14:paraId="5B783F90" w14:textId="074BB414" w:rsidR="00B57F16" w:rsidRPr="00857D9C" w:rsidRDefault="00B57F16" w:rsidP="00B57F16">
      <w:pPr>
        <w:rPr>
          <w:rFonts w:asciiTheme="majorBidi" w:hAnsiTheme="majorBidi" w:cs="Angsana New"/>
          <w:sz w:val="24"/>
          <w:szCs w:val="24"/>
          <w:cs/>
          <w:lang w:val="th-TH"/>
        </w:rPr>
      </w:pPr>
    </w:p>
    <w:p w14:paraId="651954E9" w14:textId="1C5937B5" w:rsidR="00F56010" w:rsidRPr="0020755D" w:rsidRDefault="00655ECB" w:rsidP="00B12B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Angsana New" w:hAnsi="Angsana New" w:cs="Angsana New"/>
          <w:sz w:val="28"/>
          <w:szCs w:val="28"/>
          <w:cs/>
        </w:rPr>
      </w:pPr>
      <w:r w:rsidRPr="00CF3746">
        <w:rPr>
          <w:rFonts w:asciiTheme="majorBidi" w:hAnsiTheme="majorBidi" w:cstheme="majorBidi"/>
          <w:b/>
          <w:sz w:val="28"/>
          <w:szCs w:val="28"/>
          <w:cs/>
        </w:rPr>
        <w:tab/>
      </w:r>
      <w:r w:rsidR="00F56010" w:rsidRPr="0020755D">
        <w:rPr>
          <w:rFonts w:ascii="Angsana New" w:hAnsi="Angsana New" w:cs="Angsana New" w:hint="cs"/>
          <w:sz w:val="28"/>
          <w:szCs w:val="28"/>
          <w:cs/>
        </w:rPr>
        <w:t>เงินกู้ยืมระยะยาวจากสถาบันการเงินสําหรับงวด</w:t>
      </w:r>
      <w:r w:rsidR="00484411">
        <w:rPr>
          <w:rFonts w:ascii="Angsana New" w:hAnsi="Angsana New" w:cs="Angsana New" w:hint="cs"/>
          <w:sz w:val="28"/>
          <w:szCs w:val="28"/>
          <w:cs/>
        </w:rPr>
        <w:t>หก</w:t>
      </w:r>
      <w:r w:rsidR="00F56010" w:rsidRPr="0020755D">
        <w:rPr>
          <w:rFonts w:ascii="Angsana New" w:hAnsi="Angsana New" w:cs="Angsana New" w:hint="cs"/>
          <w:sz w:val="28"/>
          <w:szCs w:val="28"/>
          <w:cs/>
        </w:rPr>
        <w:t>เดือนสิ้นสุดวันที่</w:t>
      </w:r>
      <w:r w:rsidR="00F56010" w:rsidRPr="0020755D">
        <w:rPr>
          <w:rFonts w:ascii="Angsana New" w:hAnsi="Angsana New" w:cs="Angsana New"/>
          <w:sz w:val="28"/>
          <w:szCs w:val="28"/>
        </w:rPr>
        <w:t xml:space="preserve"> </w:t>
      </w:r>
      <w:r w:rsidR="00484411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484411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F56010" w:rsidRPr="0020755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56010" w:rsidRPr="0020755D">
        <w:rPr>
          <w:rFonts w:ascii="Angsana New" w:hAnsi="Angsana New" w:cs="Angsana New"/>
          <w:sz w:val="28"/>
          <w:szCs w:val="28"/>
        </w:rPr>
        <w:t xml:space="preserve">2565 </w:t>
      </w:r>
      <w:r w:rsidR="00F56010" w:rsidRPr="0020755D">
        <w:rPr>
          <w:rFonts w:ascii="Angsana New" w:hAnsi="Angsana New" w:cs="Angsana New" w:hint="cs"/>
          <w:sz w:val="28"/>
          <w:szCs w:val="28"/>
          <w:cs/>
        </w:rPr>
        <w:t>มีการเปลี่ยนแปลงดังนี้</w:t>
      </w:r>
    </w:p>
    <w:p w14:paraId="17DB639C" w14:textId="77777777" w:rsidR="00F56010" w:rsidRPr="0020755D" w:rsidRDefault="00F56010" w:rsidP="00F56010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110"/>
        <w:gridCol w:w="2160"/>
      </w:tblGrid>
      <w:tr w:rsidR="007B25C1" w:rsidRPr="0020755D" w14:paraId="5633EF6C" w14:textId="77777777" w:rsidTr="00E92103">
        <w:trPr>
          <w:cantSplit/>
          <w:tblHeader/>
        </w:trPr>
        <w:tc>
          <w:tcPr>
            <w:tcW w:w="7110" w:type="dxa"/>
            <w:vAlign w:val="bottom"/>
          </w:tcPr>
          <w:p w14:paraId="56891FE7" w14:textId="77777777" w:rsidR="007B25C1" w:rsidRPr="0020755D" w:rsidRDefault="007B25C1" w:rsidP="007B25C1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</w:tcPr>
          <w:p w14:paraId="6599BEA7" w14:textId="0B791224" w:rsidR="007B25C1" w:rsidRPr="0020755D" w:rsidRDefault="007B25C1" w:rsidP="007B25C1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20755D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20755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</w:r>
            <w:r w:rsidRPr="0020755D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B25C1" w:rsidRPr="0020755D" w14:paraId="7FC89BE2" w14:textId="77777777" w:rsidTr="00E92103">
        <w:trPr>
          <w:cantSplit/>
        </w:trPr>
        <w:tc>
          <w:tcPr>
            <w:tcW w:w="7110" w:type="dxa"/>
          </w:tcPr>
          <w:p w14:paraId="238D3E20" w14:textId="77777777" w:rsidR="007B25C1" w:rsidRPr="0020755D" w:rsidRDefault="007B25C1" w:rsidP="007B25C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7C951EB9" w14:textId="1AF09E2E" w:rsidR="007B25C1" w:rsidRPr="0020755D" w:rsidRDefault="007B25C1" w:rsidP="007B25C1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20755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B25C1" w:rsidRPr="0020755D" w14:paraId="449C2B8A" w14:textId="77777777" w:rsidTr="00E92103">
        <w:trPr>
          <w:cantSplit/>
        </w:trPr>
        <w:tc>
          <w:tcPr>
            <w:tcW w:w="7110" w:type="dxa"/>
          </w:tcPr>
          <w:p w14:paraId="4E1136E5" w14:textId="77777777" w:rsidR="007B25C1" w:rsidRPr="0020755D" w:rsidRDefault="007B25C1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075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2075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2075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2075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160" w:type="dxa"/>
          </w:tcPr>
          <w:p w14:paraId="134E799D" w14:textId="3338D21C" w:rsidR="007B25C1" w:rsidRPr="00E30FDD" w:rsidRDefault="00E30FDD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0F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7B25C1" w:rsidRPr="00E30FD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16,051,165</w:t>
            </w:r>
          </w:p>
        </w:tc>
      </w:tr>
      <w:tr w:rsidR="007B25C1" w:rsidRPr="0020755D" w14:paraId="5FAAB33A" w14:textId="77777777" w:rsidTr="00E92103">
        <w:trPr>
          <w:cantSplit/>
        </w:trPr>
        <w:tc>
          <w:tcPr>
            <w:tcW w:w="7110" w:type="dxa"/>
          </w:tcPr>
          <w:p w14:paraId="363F2D1E" w14:textId="74B47C92" w:rsidR="007B25C1" w:rsidRPr="0020755D" w:rsidRDefault="007B25C1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5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160" w:type="dxa"/>
          </w:tcPr>
          <w:p w14:paraId="5D7153DA" w14:textId="5F36E715" w:rsidR="007B25C1" w:rsidRPr="008C22AD" w:rsidRDefault="00AB00A8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0A8">
              <w:rPr>
                <w:rFonts w:asciiTheme="majorBidi" w:hAnsiTheme="majorBidi" w:cs="Angsana New"/>
                <w:sz w:val="28"/>
                <w:szCs w:val="28"/>
                <w:cs/>
              </w:rPr>
              <w:t>5</w:t>
            </w:r>
            <w:r w:rsidRPr="00AB00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00A8">
              <w:rPr>
                <w:rFonts w:asciiTheme="majorBidi" w:hAnsiTheme="majorBidi" w:cs="Angsana New"/>
                <w:sz w:val="28"/>
                <w:szCs w:val="28"/>
                <w:cs/>
              </w:rPr>
              <w:t>800</w:t>
            </w:r>
            <w:r w:rsidRPr="00AB00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00A8">
              <w:rPr>
                <w:rFonts w:asciiTheme="majorBidi" w:hAnsiTheme="majorBidi" w:cs="Angsana New"/>
                <w:sz w:val="28"/>
                <w:szCs w:val="28"/>
                <w:cs/>
              </w:rPr>
              <w:t>000</w:t>
            </w:r>
          </w:p>
        </w:tc>
      </w:tr>
      <w:tr w:rsidR="007B25C1" w:rsidRPr="0020755D" w14:paraId="67AE53A7" w14:textId="77777777" w:rsidTr="00E92103">
        <w:trPr>
          <w:cantSplit/>
        </w:trPr>
        <w:tc>
          <w:tcPr>
            <w:tcW w:w="7110" w:type="dxa"/>
          </w:tcPr>
          <w:p w14:paraId="32AA9A87" w14:textId="77777777" w:rsidR="007B25C1" w:rsidRPr="0020755D" w:rsidRDefault="007B25C1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0755D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2160" w:type="dxa"/>
          </w:tcPr>
          <w:p w14:paraId="63BD13D2" w14:textId="757BEE00" w:rsidR="007B25C1" w:rsidRPr="008C22AD" w:rsidRDefault="00AB00A8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0A8">
              <w:rPr>
                <w:rFonts w:asciiTheme="majorBidi" w:hAnsiTheme="majorBidi" w:cs="Angsana New"/>
                <w:sz w:val="28"/>
                <w:szCs w:val="28"/>
                <w:cs/>
              </w:rPr>
              <w:t>(2</w:t>
            </w:r>
            <w:r w:rsidRPr="00AB00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00A8">
              <w:rPr>
                <w:rFonts w:asciiTheme="majorBidi" w:hAnsiTheme="majorBidi" w:cs="Angsana New"/>
                <w:sz w:val="28"/>
                <w:szCs w:val="28"/>
                <w:cs/>
              </w:rPr>
              <w:t>900</w:t>
            </w:r>
            <w:r w:rsidRPr="00AB00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00A8">
              <w:rPr>
                <w:rFonts w:asciiTheme="majorBidi" w:hAnsiTheme="majorBidi" w:cs="Angsana New"/>
                <w:sz w:val="28"/>
                <w:szCs w:val="28"/>
                <w:cs/>
              </w:rPr>
              <w:t>13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7</w:t>
            </w:r>
            <w:r w:rsidRPr="00AB00A8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7B25C1" w:rsidRPr="0020755D" w14:paraId="44092AE4" w14:textId="77777777" w:rsidTr="004400FE">
        <w:trPr>
          <w:cantSplit/>
        </w:trPr>
        <w:tc>
          <w:tcPr>
            <w:tcW w:w="7110" w:type="dxa"/>
          </w:tcPr>
          <w:p w14:paraId="25CC0AE1" w14:textId="68BD2A54" w:rsidR="007B25C1" w:rsidRPr="0020755D" w:rsidRDefault="007B25C1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755D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ค่าใช้จ่ายในการกู้ยืม</w:t>
            </w:r>
            <w:r w:rsidR="003C6DE8" w:rsidRPr="0020755D">
              <w:rPr>
                <w:rFonts w:ascii="Angsana New" w:hAnsi="Angsana New" w:cs="Angsana New" w:hint="cs"/>
                <w:sz w:val="28"/>
                <w:szCs w:val="28"/>
                <w:cs/>
              </w:rPr>
              <w:t>รอตัดบัญชี</w:t>
            </w:r>
            <w:r w:rsidR="00D5451F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</w:t>
            </w:r>
            <w:r w:rsidR="00FF0276">
              <w:rPr>
                <w:rFonts w:ascii="Angsana New" w:hAnsi="Angsana New" w:cs="Angsana New" w:hint="cs"/>
                <w:sz w:val="28"/>
                <w:szCs w:val="28"/>
                <w:cs/>
              </w:rPr>
              <w:t>น</w:t>
            </w:r>
            <w:r w:rsidR="00D5451F">
              <w:rPr>
                <w:rFonts w:ascii="Angsana New" w:hAnsi="Angsana New" w:cs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</w:tcPr>
          <w:p w14:paraId="07182326" w14:textId="7444E222" w:rsidR="007B25C1" w:rsidRPr="008C22AD" w:rsidRDefault="00AB00A8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00A8">
              <w:rPr>
                <w:rFonts w:asciiTheme="majorBidi" w:hAnsiTheme="majorBidi" w:cs="Angsana New"/>
                <w:sz w:val="28"/>
                <w:szCs w:val="28"/>
                <w:cs/>
              </w:rPr>
              <w:t>(1</w:t>
            </w:r>
            <w:r w:rsidRPr="00AB00A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B00A8">
              <w:rPr>
                <w:rFonts w:asciiTheme="majorBidi" w:hAnsiTheme="majorBidi" w:cs="Angsana New"/>
                <w:sz w:val="28"/>
                <w:szCs w:val="28"/>
                <w:cs/>
              </w:rPr>
              <w:t>968)</w:t>
            </w:r>
          </w:p>
        </w:tc>
      </w:tr>
      <w:tr w:rsidR="007B25C1" w:rsidRPr="00ED34A3" w14:paraId="23B147CD" w14:textId="77777777" w:rsidTr="004400FE">
        <w:trPr>
          <w:cantSplit/>
        </w:trPr>
        <w:tc>
          <w:tcPr>
            <w:tcW w:w="7110" w:type="dxa"/>
          </w:tcPr>
          <w:p w14:paraId="3AA9F9D8" w14:textId="2103846C" w:rsidR="007B25C1" w:rsidRPr="0020755D" w:rsidRDefault="007B25C1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075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84411" w:rsidRPr="00484411">
              <w:rPr>
                <w:rFonts w:ascii="Angsana New" w:eastAsia="Cordia New" w:hAnsi="Angsana New" w:cs="Angsana New"/>
                <w:b/>
                <w:bCs/>
                <w:spacing w:val="-4"/>
                <w:sz w:val="28"/>
                <w:szCs w:val="28"/>
              </w:rPr>
              <w:t>30</w:t>
            </w:r>
            <w:r w:rsidR="00484411" w:rsidRPr="00484411">
              <w:rPr>
                <w:rFonts w:ascii="Angsana New" w:eastAsia="Cordi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20755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2075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888DB6" w14:textId="33DD0E40" w:rsidR="007B25C1" w:rsidRPr="00E30FDD" w:rsidRDefault="00FB4543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454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18</w:t>
            </w:r>
            <w:r w:rsidRPr="00FB45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B454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949</w:t>
            </w:r>
            <w:r w:rsidRPr="00FB45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B454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060</w:t>
            </w:r>
          </w:p>
        </w:tc>
      </w:tr>
      <w:tr w:rsidR="003F7CF9" w:rsidRPr="00ED34A3" w14:paraId="663D7C01" w14:textId="77777777" w:rsidTr="004400FE">
        <w:trPr>
          <w:cantSplit/>
        </w:trPr>
        <w:tc>
          <w:tcPr>
            <w:tcW w:w="7110" w:type="dxa"/>
          </w:tcPr>
          <w:p w14:paraId="47D5AFD7" w14:textId="77777777" w:rsidR="003F7CF9" w:rsidRPr="00ED34A3" w:rsidRDefault="003F7CF9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nil"/>
              <w:right w:val="nil"/>
            </w:tcBorders>
          </w:tcPr>
          <w:p w14:paraId="6BC7ACCF" w14:textId="77777777" w:rsidR="003F7CF9" w:rsidRPr="008C22AD" w:rsidRDefault="003F7CF9" w:rsidP="008C22A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00FE" w:rsidRPr="00E30FDD" w14:paraId="177095CE" w14:textId="77777777" w:rsidTr="003F7CF9">
        <w:trPr>
          <w:cantSplit/>
        </w:trPr>
        <w:tc>
          <w:tcPr>
            <w:tcW w:w="7110" w:type="dxa"/>
          </w:tcPr>
          <w:p w14:paraId="3BEFE885" w14:textId="176A2F00" w:rsidR="004400FE" w:rsidRPr="007B4446" w:rsidRDefault="004400FE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4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7DB803A4" w14:textId="1642D3EA" w:rsidR="004400FE" w:rsidRPr="008C22AD" w:rsidRDefault="00FB4543" w:rsidP="00E30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            </w:t>
            </w:r>
            <w:r w:rsidRPr="00FB4543">
              <w:rPr>
                <w:rFonts w:asciiTheme="majorBidi" w:hAnsiTheme="majorBidi" w:cs="Angsana New"/>
                <w:sz w:val="28"/>
                <w:szCs w:val="28"/>
                <w:cs/>
              </w:rPr>
              <w:t>10</w:t>
            </w:r>
            <w:r w:rsidRPr="00FB45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543">
              <w:rPr>
                <w:rFonts w:asciiTheme="majorBidi" w:hAnsiTheme="majorBidi" w:cs="Angsana New"/>
                <w:sz w:val="28"/>
                <w:szCs w:val="28"/>
                <w:cs/>
              </w:rPr>
              <w:t>845</w:t>
            </w:r>
            <w:r w:rsidRPr="00FB45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B4543">
              <w:rPr>
                <w:rFonts w:asciiTheme="majorBidi" w:hAnsiTheme="majorBidi" w:cs="Angsana New"/>
                <w:sz w:val="28"/>
                <w:szCs w:val="28"/>
                <w:cs/>
              </w:rPr>
              <w:t>095</w:t>
            </w:r>
          </w:p>
        </w:tc>
      </w:tr>
      <w:tr w:rsidR="004400FE" w:rsidRPr="00ED34A3" w14:paraId="5311F619" w14:textId="77777777" w:rsidTr="004400FE">
        <w:trPr>
          <w:cantSplit/>
        </w:trPr>
        <w:tc>
          <w:tcPr>
            <w:tcW w:w="7110" w:type="dxa"/>
          </w:tcPr>
          <w:p w14:paraId="767CEAE4" w14:textId="6A55479D" w:rsidR="004400FE" w:rsidRPr="007B4446" w:rsidRDefault="004400FE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446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</w:tcPr>
          <w:p w14:paraId="314C3174" w14:textId="18EC0775" w:rsidR="004400FE" w:rsidRPr="008C22AD" w:rsidRDefault="00FB4543" w:rsidP="008C22A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                       </w:t>
            </w:r>
            <w:r w:rsidRPr="00FB454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8</w:t>
            </w:r>
            <w:r w:rsidRPr="00FB45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B454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103</w:t>
            </w:r>
            <w:r w:rsidRPr="00FB454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FB454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965</w:t>
            </w:r>
          </w:p>
        </w:tc>
      </w:tr>
      <w:tr w:rsidR="004400FE" w:rsidRPr="00ED34A3" w14:paraId="00CC99BB" w14:textId="77777777" w:rsidTr="004400FE">
        <w:trPr>
          <w:cantSplit/>
        </w:trPr>
        <w:tc>
          <w:tcPr>
            <w:tcW w:w="7110" w:type="dxa"/>
          </w:tcPr>
          <w:p w14:paraId="4673829F" w14:textId="2A640BE3" w:rsidR="004400FE" w:rsidRPr="007B4446" w:rsidRDefault="004400FE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44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66F4DD" w14:textId="183BC418" w:rsidR="004400FE" w:rsidRPr="00151839" w:rsidRDefault="00FB4543" w:rsidP="008C22AD">
            <w:pPr>
              <w:pStyle w:val="acctfourfigures"/>
              <w:tabs>
                <w:tab w:val="clear" w:pos="765"/>
                <w:tab w:val="decimal" w:pos="1149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 xml:space="preserve">                     </w:t>
            </w:r>
            <w:r w:rsidRPr="00FB45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18,949,060</w:t>
            </w:r>
          </w:p>
        </w:tc>
      </w:tr>
    </w:tbl>
    <w:p w14:paraId="0D5A7FEF" w14:textId="77777777" w:rsidR="00F56010" w:rsidRPr="00ED34A3" w:rsidRDefault="00F56010" w:rsidP="00F56010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6"/>
          <w:szCs w:val="26"/>
          <w:highlight w:val="green"/>
        </w:rPr>
      </w:pPr>
    </w:p>
    <w:p w14:paraId="63EA9EAE" w14:textId="18A9E6EE" w:rsidR="00F56010" w:rsidRDefault="00941570" w:rsidP="00F56010">
      <w:pPr>
        <w:tabs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7B4446">
        <w:rPr>
          <w:rFonts w:ascii="Angsana New" w:hAnsi="Angsana New" w:cs="Angsana New" w:hint="cs"/>
          <w:sz w:val="28"/>
          <w:szCs w:val="28"/>
          <w:cs/>
        </w:rPr>
        <w:t>เงินกู้ยืมระยะยาวจากสถาบันการเงินมี</w:t>
      </w:r>
      <w:r w:rsidR="00F56010" w:rsidRPr="007B4446">
        <w:rPr>
          <w:rFonts w:ascii="Angsana New" w:hAnsi="Angsana New" w:cs="Angsana New" w:hint="cs"/>
          <w:sz w:val="28"/>
          <w:szCs w:val="28"/>
          <w:cs/>
        </w:rPr>
        <w:t>กําหนดชําระคืนเงินต้น</w:t>
      </w:r>
      <w:r w:rsidRPr="007B4446">
        <w:rPr>
          <w:rFonts w:ascii="Angsana New" w:hAnsi="Angsana New" w:cs="Angsana New" w:hint="cs"/>
          <w:spacing w:val="-4"/>
          <w:sz w:val="28"/>
          <w:szCs w:val="28"/>
          <w:cs/>
        </w:rPr>
        <w:t>ทุก</w:t>
      </w:r>
      <w:r w:rsidRPr="007B4446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Pr="007B4446">
        <w:rPr>
          <w:rFonts w:ascii="Angsana New" w:hAnsi="Angsana New" w:cs="Angsana New"/>
          <w:spacing w:val="-4"/>
          <w:sz w:val="28"/>
          <w:szCs w:val="28"/>
        </w:rPr>
        <w:t xml:space="preserve">3 </w:t>
      </w:r>
      <w:r w:rsidRPr="007B4446">
        <w:rPr>
          <w:rFonts w:ascii="Angsana New" w:hAnsi="Angsana New" w:cs="Angsana New" w:hint="cs"/>
          <w:spacing w:val="-4"/>
          <w:sz w:val="28"/>
          <w:szCs w:val="28"/>
          <w:cs/>
        </w:rPr>
        <w:t>เดือน</w:t>
      </w:r>
      <w:r w:rsidRPr="007B4446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CF7C5E">
        <w:rPr>
          <w:rFonts w:ascii="Angsana New" w:hAnsi="Angsana New" w:cs="Angsana New" w:hint="cs"/>
          <w:spacing w:val="-4"/>
          <w:sz w:val="28"/>
          <w:szCs w:val="28"/>
          <w:cs/>
        </w:rPr>
        <w:t>หรือ</w:t>
      </w:r>
      <w:r w:rsidRPr="007B4446">
        <w:rPr>
          <w:rFonts w:ascii="Angsana New" w:hAnsi="Angsana New" w:cs="Angsana New" w:hint="cs"/>
          <w:spacing w:val="-4"/>
          <w:sz w:val="28"/>
          <w:szCs w:val="28"/>
          <w:cs/>
        </w:rPr>
        <w:t>เมื่อครบกำหนด และ</w:t>
      </w:r>
      <w:r w:rsidR="00082CA4">
        <w:rPr>
          <w:rFonts w:ascii="Angsana New" w:hAnsi="Angsana New" w:cs="Angsana New" w:hint="cs"/>
          <w:spacing w:val="-4"/>
          <w:sz w:val="28"/>
          <w:szCs w:val="28"/>
          <w:cs/>
        </w:rPr>
        <w:t>มีกำหนด</w:t>
      </w:r>
      <w:r w:rsidR="00A04438">
        <w:rPr>
          <w:rFonts w:ascii="Angsana New" w:hAnsi="Angsana New" w:cs="Angsana New" w:hint="cs"/>
          <w:spacing w:val="-4"/>
          <w:sz w:val="28"/>
          <w:szCs w:val="28"/>
          <w:cs/>
        </w:rPr>
        <w:t>ชำระดอกเบี้ย</w:t>
      </w:r>
      <w:r w:rsidR="00420606">
        <w:rPr>
          <w:rFonts w:ascii="Angsana New" w:hAnsi="Angsana New" w:cs="Angsana New"/>
          <w:spacing w:val="-4"/>
          <w:sz w:val="28"/>
          <w:szCs w:val="28"/>
        </w:rPr>
        <w:br/>
      </w:r>
      <w:r w:rsidR="00A04438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ทุกสิ้นเดือน </w:t>
      </w:r>
      <w:r w:rsidR="00CF7C5E">
        <w:rPr>
          <w:rFonts w:ascii="Angsana New" w:hAnsi="Angsana New" w:cs="Angsana New" w:hint="cs"/>
          <w:spacing w:val="-4"/>
          <w:sz w:val="28"/>
          <w:szCs w:val="28"/>
          <w:cs/>
        </w:rPr>
        <w:t>หรือ</w:t>
      </w:r>
      <w:r w:rsidR="00A04438">
        <w:rPr>
          <w:rFonts w:ascii="Angsana New" w:hAnsi="Angsana New" w:cs="Angsana New" w:hint="cs"/>
          <w:spacing w:val="-4"/>
          <w:sz w:val="28"/>
          <w:szCs w:val="28"/>
          <w:cs/>
        </w:rPr>
        <w:t>ทุก 3 เดือน โดยเงินกู้ยืมระยะยาว</w:t>
      </w:r>
      <w:r w:rsidR="00342D32">
        <w:rPr>
          <w:rFonts w:ascii="Angsana New" w:hAnsi="Angsana New" w:cs="Angsana New" w:hint="cs"/>
          <w:spacing w:val="-4"/>
          <w:sz w:val="28"/>
          <w:szCs w:val="28"/>
          <w:cs/>
        </w:rPr>
        <w:t>จากสถาบันการเงิน</w:t>
      </w:r>
      <w:r w:rsidR="00A04438">
        <w:rPr>
          <w:rFonts w:ascii="Angsana New" w:hAnsi="Angsana New" w:cs="Angsana New" w:hint="cs"/>
          <w:spacing w:val="-4"/>
          <w:sz w:val="28"/>
          <w:szCs w:val="28"/>
          <w:cs/>
        </w:rPr>
        <w:t>เหล่านี้</w:t>
      </w:r>
      <w:r w:rsidR="00F56010" w:rsidRPr="007B4446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>คิดดอกเบี้ย</w:t>
      </w:r>
      <w:r w:rsidR="00F56010" w:rsidRPr="007B4446">
        <w:rPr>
          <w:rFonts w:ascii="Angsana New" w:hAnsi="Angsana New" w:cs="Angsana New" w:hint="cs"/>
          <w:sz w:val="28"/>
          <w:szCs w:val="28"/>
          <w:cs/>
        </w:rPr>
        <w:t>ในอัตราร้อยละคงที่ต่อปี</w:t>
      </w:r>
    </w:p>
    <w:p w14:paraId="572C99E9" w14:textId="77777777" w:rsidR="00F56010" w:rsidRDefault="00F56010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D3F5535" w14:textId="4AED347D" w:rsidR="000C7FD4" w:rsidRPr="00CF3746" w:rsidRDefault="00655ECB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CF3746">
        <w:rPr>
          <w:rFonts w:ascii="Angsana New" w:hAnsi="Angsana New" w:cs="Angsana New" w:hint="cs"/>
          <w:sz w:val="28"/>
          <w:szCs w:val="28"/>
          <w:cs/>
        </w:rPr>
        <w:t>กลุ่มบริษัทและบริษัท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ต้องปฏิบัติตามเงื่อนไขทางการเงินตามที่ก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หนด</w:t>
      </w:r>
      <w:r w:rsidR="000C7FD4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เช่น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รงอัตราส่วนลูกหนี้ที่มียอดค้างช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</w:t>
      </w:r>
      <w:r w:rsidR="00F53FFA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     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ไม่เกิน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49E7" w:rsidRPr="00CF3746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เดือนต่อหนี้เงินกู้ยืม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รงอัตราส่วนของลูกหนี้ด้อยคุณภาพ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(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ค้างช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ระเกิน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4249E7" w:rsidRPr="00CF3746">
        <w:rPr>
          <w:rFonts w:asciiTheme="majorBidi" w:hAnsiTheme="majorBidi" w:cstheme="majorBidi"/>
          <w:bCs/>
          <w:sz w:val="28"/>
          <w:szCs w:val="28"/>
        </w:rPr>
        <w:t>3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เดือน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)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ต่อ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ลูกหนี้เงินให้สินเชื่อ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ทั้งหมด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รงอัตราส่วนหนี้สินรวมต่อส่วนของผู้ถือหุ้น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รงอัตราส่วนความสามารถในการจ่ายช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ระดอกเบี้ย</w:t>
      </w:r>
      <w:r w:rsidR="000C7FD4" w:rsidRPr="00CF3746">
        <w:rPr>
          <w:rFonts w:asciiTheme="majorBidi" w:hAnsiTheme="majorBidi" w:cstheme="majorBidi"/>
          <w:b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และ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การด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ำ</w:t>
      </w:r>
      <w:r w:rsidR="000C7FD4" w:rsidRPr="00CF3746">
        <w:rPr>
          <w:rFonts w:asciiTheme="majorBidi" w:hAnsiTheme="majorBidi" w:cstheme="majorBidi" w:hint="eastAsia"/>
          <w:b/>
          <w:sz w:val="28"/>
          <w:szCs w:val="28"/>
          <w:cs/>
        </w:rPr>
        <w:t>รงอัตราส่วนการถือหุ้นของผู้ถือหุ้นรายใหญ่ในบริษัท</w:t>
      </w:r>
      <w:r w:rsidR="000C7FD4" w:rsidRPr="00CF3746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0C7FD4" w:rsidRPr="00CF3746">
        <w:rPr>
          <w:rFonts w:asciiTheme="majorBidi" w:hAnsiTheme="majorBidi" w:cstheme="majorBidi" w:hint="cs"/>
          <w:b/>
          <w:sz w:val="28"/>
          <w:szCs w:val="28"/>
          <w:cs/>
        </w:rPr>
        <w:t>ทั้งนี้ขึ้นอยู่กับเงื่อนไขในสัญญาเงินกู้ยืมแต่ละฉบับ</w:t>
      </w:r>
    </w:p>
    <w:p w14:paraId="41B4B143" w14:textId="77777777" w:rsidR="000C7FD4" w:rsidRPr="00CF3746" w:rsidRDefault="000C7FD4" w:rsidP="000C7F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69D57FC1" w14:textId="3B523F62" w:rsidR="008F2AE5" w:rsidRDefault="000C7FD4" w:rsidP="00E07F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 xml:space="preserve">ณ 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วันที่ </w:t>
      </w:r>
      <w:r w:rsidR="00484411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484411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9273A2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="004249E7" w:rsidRPr="00CF3746">
        <w:rPr>
          <w:rFonts w:ascii="Angsana New" w:hAnsi="Angsana New" w:hint="cs"/>
          <w:sz w:val="28"/>
          <w:szCs w:val="28"/>
        </w:rPr>
        <w:t>256</w:t>
      </w:r>
      <w:r w:rsidR="009273A2">
        <w:rPr>
          <w:rFonts w:ascii="Angsana New" w:hAnsi="Angsana New"/>
          <w:sz w:val="28"/>
          <w:szCs w:val="28"/>
        </w:rPr>
        <w:t>5</w:t>
      </w:r>
      <w:r w:rsidR="004249E7" w:rsidRPr="00CF374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กลุ่มบริษัทและบริษัท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>มีวงเงิน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กู้ยืมระยะยาว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>จากสถาบันการเงินที่ยังมิได้เบิกใช้คงเหลือจำนวน</w:t>
      </w:r>
      <w:r w:rsidR="00294B2A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="00294B2A" w:rsidRPr="00294B2A">
        <w:rPr>
          <w:rFonts w:asciiTheme="majorBidi" w:hAnsiTheme="majorBidi" w:cstheme="majorBidi"/>
          <w:bCs/>
          <w:sz w:val="28"/>
          <w:szCs w:val="28"/>
        </w:rPr>
        <w:t>1,000</w:t>
      </w:r>
      <w:r w:rsidR="007B4446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CF3746">
        <w:rPr>
          <w:rFonts w:asciiTheme="majorBidi" w:hAnsiTheme="majorBidi" w:cstheme="majorBidi"/>
          <w:b/>
          <w:sz w:val="28"/>
          <w:szCs w:val="28"/>
          <w:cs/>
        </w:rPr>
        <w:t xml:space="preserve">ล้านบาท </w:t>
      </w:r>
      <w:r w:rsidRPr="00CF3746">
        <w:rPr>
          <w:rFonts w:asciiTheme="majorBidi" w:hAnsiTheme="majorBidi" w:cstheme="majorBidi"/>
          <w:b/>
          <w:i/>
          <w:iCs/>
          <w:sz w:val="28"/>
          <w:szCs w:val="28"/>
          <w:cs/>
        </w:rPr>
        <w:t>(</w:t>
      </w:r>
      <w:r w:rsidR="004249E7" w:rsidRPr="00CF3746">
        <w:rPr>
          <w:rFonts w:asciiTheme="majorBidi" w:hAnsiTheme="majorBidi" w:cstheme="majorBidi"/>
          <w:bCs/>
          <w:i/>
          <w:iCs/>
          <w:sz w:val="28"/>
          <w:szCs w:val="28"/>
        </w:rPr>
        <w:t>31</w:t>
      </w:r>
      <w:r w:rsidRPr="00CF3746">
        <w:rPr>
          <w:rFonts w:asciiTheme="majorBidi" w:hAnsiTheme="majorBidi" w:cstheme="majorBidi" w:hint="cs"/>
          <w:b/>
          <w:i/>
          <w:iCs/>
          <w:sz w:val="28"/>
          <w:szCs w:val="28"/>
          <w:cs/>
        </w:rPr>
        <w:t xml:space="preserve"> ธันวาคม </w:t>
      </w:r>
      <w:r w:rsidR="004249E7" w:rsidRPr="00CF3746">
        <w:rPr>
          <w:rFonts w:asciiTheme="majorBidi" w:hAnsiTheme="majorBidi" w:cstheme="majorBidi"/>
          <w:bCs/>
          <w:i/>
          <w:iCs/>
          <w:sz w:val="28"/>
          <w:szCs w:val="28"/>
        </w:rPr>
        <w:t>256</w:t>
      </w:r>
      <w:r w:rsidR="009273A2">
        <w:rPr>
          <w:rFonts w:asciiTheme="majorBidi" w:hAnsiTheme="majorBidi" w:cstheme="majorBidi"/>
          <w:bCs/>
          <w:i/>
          <w:iCs/>
          <w:sz w:val="28"/>
          <w:szCs w:val="28"/>
        </w:rPr>
        <w:t>4</w:t>
      </w:r>
      <w:r w:rsidRPr="00CF3746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: </w:t>
      </w:r>
      <w:r w:rsidR="004A5324">
        <w:rPr>
          <w:rFonts w:ascii="Angsana New" w:hAnsi="Angsana New" w:cs="Angsana New"/>
          <w:i/>
          <w:iCs/>
          <w:spacing w:val="-4"/>
          <w:sz w:val="28"/>
          <w:szCs w:val="28"/>
        </w:rPr>
        <w:t>1</w:t>
      </w:r>
      <w:r w:rsidR="00CA0364" w:rsidRPr="00CF3746">
        <w:rPr>
          <w:rFonts w:ascii="Angsana New" w:hAnsi="Angsana New" w:cs="Angsana New"/>
          <w:i/>
          <w:iCs/>
          <w:spacing w:val="-4"/>
          <w:sz w:val="28"/>
          <w:szCs w:val="28"/>
        </w:rPr>
        <w:t>,000</w:t>
      </w:r>
      <w:r w:rsidR="00CA0364" w:rsidRPr="00CF3746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CF3746">
        <w:rPr>
          <w:rFonts w:asciiTheme="majorBidi" w:hAnsiTheme="majorBidi" w:cstheme="majorBidi"/>
          <w:b/>
          <w:i/>
          <w:iCs/>
          <w:sz w:val="28"/>
          <w:szCs w:val="28"/>
          <w:cs/>
        </w:rPr>
        <w:t>ล้านบาท)</w:t>
      </w:r>
      <w:r w:rsidR="008F2AE5">
        <w:rPr>
          <w:rFonts w:asciiTheme="majorBidi" w:hAnsiTheme="majorBidi" w:cstheme="majorBidi"/>
          <w:b/>
          <w:sz w:val="28"/>
          <w:szCs w:val="28"/>
        </w:rPr>
        <w:br w:type="page"/>
      </w:r>
    </w:p>
    <w:p w14:paraId="4BA2B20C" w14:textId="08A75B6D" w:rsidR="00F321C0" w:rsidRPr="00C310CC" w:rsidRDefault="00F321C0" w:rsidP="00C310C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0" w:lineRule="atLeast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 w:rsidRPr="00C310CC"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หุ้นกู้</w:t>
      </w:r>
    </w:p>
    <w:p w14:paraId="5B364284" w14:textId="77777777" w:rsidR="00F321C0" w:rsidRPr="00C310CC" w:rsidRDefault="00F321C0" w:rsidP="00C31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0" w:lineRule="atLeast"/>
        <w:ind w:left="54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1D593DC0" w14:textId="14DDE30F" w:rsidR="00E61095" w:rsidRPr="00FD2AEA" w:rsidRDefault="00E61095" w:rsidP="00F15DAB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FD2AEA">
        <w:rPr>
          <w:rFonts w:ascii="Angsana New" w:hAnsi="Angsana New" w:cs="Angsana New" w:hint="cs"/>
          <w:sz w:val="28"/>
          <w:szCs w:val="28"/>
          <w:cs/>
        </w:rPr>
        <w:t>หุ้นกู้ชนิดระบุชื่อผู้ถือ ประเภทไม่ด้อยสิทธิและไม่มีหลักประกันสําหรับงวด</w:t>
      </w:r>
      <w:r w:rsidR="00484411">
        <w:rPr>
          <w:rFonts w:ascii="Angsana New" w:hAnsi="Angsana New" w:cs="Angsana New" w:hint="cs"/>
          <w:sz w:val="28"/>
          <w:szCs w:val="28"/>
          <w:cs/>
        </w:rPr>
        <w:t>หก</w:t>
      </w:r>
      <w:r w:rsidRPr="00FD2AEA">
        <w:rPr>
          <w:rFonts w:ascii="Angsana New" w:hAnsi="Angsana New" w:cs="Angsana New" w:hint="cs"/>
          <w:sz w:val="28"/>
          <w:szCs w:val="28"/>
          <w:cs/>
        </w:rPr>
        <w:t>เดือนสิ้นสุดวันที่</w:t>
      </w:r>
      <w:r w:rsidRPr="00FD2AEA">
        <w:rPr>
          <w:rFonts w:ascii="Angsana New" w:hAnsi="Angsana New" w:cs="Angsana New"/>
          <w:sz w:val="28"/>
          <w:szCs w:val="28"/>
        </w:rPr>
        <w:t xml:space="preserve"> </w:t>
      </w:r>
      <w:r w:rsidR="00484411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484411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Pr="00FD2A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D2AEA">
        <w:rPr>
          <w:rFonts w:ascii="Angsana New" w:hAnsi="Angsana New" w:cs="Angsana New"/>
          <w:sz w:val="28"/>
          <w:szCs w:val="28"/>
        </w:rPr>
        <w:t xml:space="preserve">2565 </w:t>
      </w:r>
      <w:r w:rsidRPr="00FD2AEA">
        <w:rPr>
          <w:rFonts w:ascii="Angsana New" w:hAnsi="Angsana New" w:cs="Angsana New"/>
          <w:sz w:val="28"/>
          <w:szCs w:val="28"/>
          <w:cs/>
        </w:rPr>
        <w:br/>
      </w:r>
      <w:r w:rsidRPr="00FD2AEA">
        <w:rPr>
          <w:rFonts w:ascii="Angsana New" w:hAnsi="Angsana New" w:cs="Angsana New" w:hint="cs"/>
          <w:sz w:val="28"/>
          <w:szCs w:val="28"/>
          <w:cs/>
        </w:rPr>
        <w:t>มีการเปลี่ยนแปลงดังนี้</w:t>
      </w:r>
    </w:p>
    <w:p w14:paraId="03A2B377" w14:textId="77777777" w:rsidR="00E61095" w:rsidRPr="00F15DAB" w:rsidRDefault="00E61095" w:rsidP="00E61095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  <w:highlight w:val="green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020"/>
        <w:gridCol w:w="2250"/>
      </w:tblGrid>
      <w:tr w:rsidR="00E61095" w:rsidRPr="00F15DAB" w14:paraId="5B75C55E" w14:textId="77777777" w:rsidTr="00BF5056">
        <w:trPr>
          <w:cantSplit/>
          <w:tblHeader/>
        </w:trPr>
        <w:tc>
          <w:tcPr>
            <w:tcW w:w="7020" w:type="dxa"/>
            <w:vAlign w:val="bottom"/>
          </w:tcPr>
          <w:p w14:paraId="13CB7F00" w14:textId="77777777" w:rsidR="00E61095" w:rsidRPr="00F15DAB" w:rsidRDefault="00E61095" w:rsidP="00E92103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green"/>
                <w:cs/>
                <w:lang w:bidi="th-TH"/>
              </w:rPr>
            </w:pPr>
          </w:p>
        </w:tc>
        <w:tc>
          <w:tcPr>
            <w:tcW w:w="2250" w:type="dxa"/>
          </w:tcPr>
          <w:p w14:paraId="00D3E145" w14:textId="77777777" w:rsidR="00E61095" w:rsidRPr="00670F67" w:rsidRDefault="00E61095" w:rsidP="00E92103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70F6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งบการเงินรวมและ</w:t>
            </w:r>
            <w:r w:rsidRPr="00670F67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br/>
            </w:r>
            <w:r w:rsidRPr="00670F67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61095" w:rsidRPr="00F15DAB" w14:paraId="41026FA6" w14:textId="77777777" w:rsidTr="00BF5056">
        <w:trPr>
          <w:cantSplit/>
        </w:trPr>
        <w:tc>
          <w:tcPr>
            <w:tcW w:w="7020" w:type="dxa"/>
          </w:tcPr>
          <w:p w14:paraId="502194EB" w14:textId="77777777" w:rsidR="00E61095" w:rsidRPr="00F15DAB" w:rsidRDefault="00E61095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250" w:type="dxa"/>
          </w:tcPr>
          <w:p w14:paraId="335AE4A5" w14:textId="77777777" w:rsidR="00E61095" w:rsidRPr="00670F67" w:rsidRDefault="00E61095" w:rsidP="00E92103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670F67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61095" w:rsidRPr="00F15DAB" w14:paraId="407267CC" w14:textId="77777777" w:rsidTr="00BF5056">
        <w:trPr>
          <w:cantSplit/>
        </w:trPr>
        <w:tc>
          <w:tcPr>
            <w:tcW w:w="7020" w:type="dxa"/>
          </w:tcPr>
          <w:p w14:paraId="158207C0" w14:textId="77777777" w:rsidR="00E61095" w:rsidRPr="00CB2992" w:rsidRDefault="00E61095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B29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CB29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CB29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CB29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250" w:type="dxa"/>
          </w:tcPr>
          <w:p w14:paraId="38701F6D" w14:textId="7D7585E1" w:rsidR="00E61095" w:rsidRPr="00CB2992" w:rsidRDefault="005B0343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034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47</w:t>
            </w:r>
            <w:r w:rsidRPr="005B0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B034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028</w:t>
            </w:r>
            <w:r w:rsidRPr="005B0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5B034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>18</w:t>
            </w:r>
            <w:r>
              <w:rPr>
                <w:rFonts w:asciiTheme="majorBidi" w:hAnsiTheme="majorBidi" w:cs="Angsana New" w:hint="cs"/>
                <w:b/>
                <w:bCs/>
                <w:sz w:val="28"/>
                <w:szCs w:val="28"/>
                <w:cs/>
              </w:rPr>
              <w:t>8</w:t>
            </w:r>
          </w:p>
        </w:tc>
      </w:tr>
      <w:tr w:rsidR="00E61095" w:rsidRPr="00F15DAB" w14:paraId="3FCC7AFF" w14:textId="77777777" w:rsidTr="00BF5056">
        <w:trPr>
          <w:cantSplit/>
        </w:trPr>
        <w:tc>
          <w:tcPr>
            <w:tcW w:w="7020" w:type="dxa"/>
          </w:tcPr>
          <w:p w14:paraId="0004D6BA" w14:textId="71A3A870" w:rsidR="00E61095" w:rsidRPr="00CB2992" w:rsidRDefault="00584D54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299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การออกหุ้นกู้</w:t>
            </w:r>
          </w:p>
        </w:tc>
        <w:tc>
          <w:tcPr>
            <w:tcW w:w="2250" w:type="dxa"/>
          </w:tcPr>
          <w:p w14:paraId="54AE5A56" w14:textId="4D7B061C" w:rsidR="00E61095" w:rsidRPr="00E30FDD" w:rsidRDefault="005B0343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0343">
              <w:rPr>
                <w:rFonts w:asciiTheme="majorBidi" w:hAnsiTheme="majorBidi" w:cs="Angsana New"/>
                <w:sz w:val="28"/>
                <w:szCs w:val="28"/>
                <w:cs/>
              </w:rPr>
              <w:t>15</w:t>
            </w:r>
            <w:r w:rsidRPr="005B03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0343">
              <w:rPr>
                <w:rFonts w:asciiTheme="majorBidi" w:hAnsiTheme="majorBidi" w:cs="Angsana New"/>
                <w:sz w:val="28"/>
                <w:szCs w:val="28"/>
                <w:cs/>
              </w:rPr>
              <w:t>424</w:t>
            </w:r>
            <w:r w:rsidRPr="005B034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B0343">
              <w:rPr>
                <w:rFonts w:asciiTheme="majorBidi" w:hAnsiTheme="majorBidi" w:cs="Angsana New"/>
                <w:sz w:val="28"/>
                <w:szCs w:val="28"/>
                <w:cs/>
              </w:rPr>
              <w:t>300</w:t>
            </w:r>
          </w:p>
        </w:tc>
      </w:tr>
      <w:tr w:rsidR="00E61095" w:rsidRPr="00F15DAB" w14:paraId="138B2507" w14:textId="77777777" w:rsidTr="00BF5056">
        <w:trPr>
          <w:cantSplit/>
        </w:trPr>
        <w:tc>
          <w:tcPr>
            <w:tcW w:w="7020" w:type="dxa"/>
          </w:tcPr>
          <w:p w14:paraId="2297639A" w14:textId="1F8C3D77" w:rsidR="00E61095" w:rsidRPr="00CB2992" w:rsidRDefault="00E61095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B2992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จ่ายคืน</w:t>
            </w:r>
            <w:r w:rsidR="00584D54" w:rsidRPr="00CB299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250" w:type="dxa"/>
          </w:tcPr>
          <w:p w14:paraId="24D4D20E" w14:textId="030A2F43" w:rsidR="00E61095" w:rsidRPr="00E30FDD" w:rsidRDefault="00C34E5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34E57">
              <w:rPr>
                <w:rFonts w:asciiTheme="majorBidi" w:hAnsiTheme="majorBidi" w:cs="Angsana New"/>
                <w:sz w:val="28"/>
                <w:szCs w:val="28"/>
                <w:cs/>
              </w:rPr>
              <w:t>(4</w:t>
            </w:r>
            <w:r w:rsidRPr="00C34E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4E57">
              <w:rPr>
                <w:rFonts w:asciiTheme="majorBidi" w:hAnsiTheme="majorBidi" w:cs="Angsana New"/>
                <w:sz w:val="28"/>
                <w:szCs w:val="28"/>
                <w:cs/>
              </w:rPr>
              <w:t>620</w:t>
            </w:r>
            <w:r w:rsidRPr="00C34E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4E57">
              <w:rPr>
                <w:rFonts w:asciiTheme="majorBidi" w:hAnsiTheme="majorBidi" w:cs="Angsana New"/>
                <w:sz w:val="28"/>
                <w:szCs w:val="28"/>
                <w:cs/>
              </w:rPr>
              <w:t>300)</w:t>
            </w:r>
          </w:p>
        </w:tc>
      </w:tr>
      <w:tr w:rsidR="00E61095" w:rsidRPr="00F15DAB" w14:paraId="36BDA38C" w14:textId="77777777" w:rsidTr="00824203">
        <w:trPr>
          <w:cantSplit/>
        </w:trPr>
        <w:tc>
          <w:tcPr>
            <w:tcW w:w="7020" w:type="dxa"/>
          </w:tcPr>
          <w:p w14:paraId="5C182B06" w14:textId="6031F371" w:rsidR="00E61095" w:rsidRPr="00CB2992" w:rsidRDefault="00824203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2992">
              <w:rPr>
                <w:rFonts w:ascii="Angsana New" w:hAnsi="Angsana New" w:cs="Angsana New" w:hint="cs"/>
                <w:sz w:val="28"/>
                <w:szCs w:val="28"/>
                <w:cs/>
              </w:rPr>
              <w:t>ค่าใช้จ่ายในการกู้ยืมรอตัดบัญชี</w:t>
            </w:r>
            <w:r w:rsidR="00D5451F"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เพิ่มขึ้นสุทธิ</w:t>
            </w:r>
          </w:p>
        </w:tc>
        <w:tc>
          <w:tcPr>
            <w:tcW w:w="2250" w:type="dxa"/>
            <w:tcBorders>
              <w:left w:val="nil"/>
              <w:bottom w:val="single" w:sz="4" w:space="0" w:color="auto"/>
              <w:right w:val="nil"/>
            </w:tcBorders>
          </w:tcPr>
          <w:p w14:paraId="263768D6" w14:textId="628763C7" w:rsidR="00E61095" w:rsidRPr="00E30FDD" w:rsidRDefault="00C34E5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34E57">
              <w:rPr>
                <w:rFonts w:asciiTheme="majorBidi" w:hAnsiTheme="majorBidi" w:cs="Angsana New"/>
                <w:sz w:val="28"/>
                <w:szCs w:val="28"/>
                <w:cs/>
              </w:rPr>
              <w:t>(24</w:t>
            </w:r>
            <w:r w:rsidRPr="00C34E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C34E57">
              <w:rPr>
                <w:rFonts w:asciiTheme="majorBidi" w:hAnsiTheme="majorBidi" w:cs="Angsana New"/>
                <w:sz w:val="28"/>
                <w:szCs w:val="28"/>
                <w:cs/>
              </w:rPr>
              <w:t>50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7</w:t>
            </w:r>
            <w:r w:rsidRPr="00C34E57">
              <w:rPr>
                <w:rFonts w:asciiTheme="majorBidi" w:hAnsiTheme="majorBidi" w:cs="Angsana New"/>
                <w:sz w:val="28"/>
                <w:szCs w:val="28"/>
                <w:cs/>
              </w:rPr>
              <w:t>)</w:t>
            </w:r>
          </w:p>
        </w:tc>
      </w:tr>
      <w:tr w:rsidR="00E61095" w:rsidRPr="00F15DAB" w14:paraId="5A321A1E" w14:textId="77777777" w:rsidTr="00824203">
        <w:trPr>
          <w:cantSplit/>
        </w:trPr>
        <w:tc>
          <w:tcPr>
            <w:tcW w:w="7020" w:type="dxa"/>
          </w:tcPr>
          <w:p w14:paraId="2438087A" w14:textId="1E278D9D" w:rsidR="00E61095" w:rsidRPr="00CB2992" w:rsidRDefault="00E61095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B29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484411" w:rsidRPr="00484411">
              <w:rPr>
                <w:rFonts w:ascii="Angsana New" w:eastAsia="Cordia New" w:hAnsi="Angsana New" w:cs="Angsana New"/>
                <w:b/>
                <w:bCs/>
                <w:spacing w:val="-4"/>
                <w:sz w:val="28"/>
                <w:szCs w:val="28"/>
              </w:rPr>
              <w:t>30</w:t>
            </w:r>
            <w:r w:rsidR="00484411" w:rsidRPr="00484411">
              <w:rPr>
                <w:rFonts w:ascii="Angsana New" w:eastAsia="Cordia New" w:hAnsi="Angsana New" w:cs="Angsana New" w:hint="cs"/>
                <w:b/>
                <w:bCs/>
                <w:spacing w:val="-4"/>
                <w:sz w:val="28"/>
                <w:szCs w:val="28"/>
                <w:cs/>
              </w:rPr>
              <w:t xml:space="preserve"> มิถุนายน</w:t>
            </w:r>
            <w:r w:rsidRPr="00CB29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CB299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AA0943" w14:textId="6999ABBF" w:rsidR="00E61095" w:rsidRPr="007E1FAE" w:rsidRDefault="005B0343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B0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57,807,681</w:t>
            </w:r>
          </w:p>
        </w:tc>
      </w:tr>
      <w:tr w:rsidR="00824203" w:rsidRPr="00F15DAB" w14:paraId="51451DB4" w14:textId="77777777" w:rsidTr="00824203">
        <w:trPr>
          <w:cantSplit/>
        </w:trPr>
        <w:tc>
          <w:tcPr>
            <w:tcW w:w="7020" w:type="dxa"/>
          </w:tcPr>
          <w:p w14:paraId="6ABF025F" w14:textId="77777777" w:rsidR="00824203" w:rsidRPr="00F15DAB" w:rsidRDefault="00824203" w:rsidP="00E921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2250" w:type="dxa"/>
            <w:tcBorders>
              <w:top w:val="double" w:sz="4" w:space="0" w:color="auto"/>
              <w:left w:val="nil"/>
              <w:right w:val="nil"/>
            </w:tcBorders>
          </w:tcPr>
          <w:p w14:paraId="3CCAF5D1" w14:textId="77777777" w:rsidR="00824203" w:rsidRPr="007E1FAE" w:rsidRDefault="00824203" w:rsidP="00484411">
            <w:pPr>
              <w:pStyle w:val="acctfourfigures"/>
              <w:tabs>
                <w:tab w:val="clear" w:pos="765"/>
                <w:tab w:val="decimal" w:pos="1783"/>
                <w:tab w:val="decimal" w:pos="1990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24203" w:rsidRPr="00824203" w14:paraId="4033CE6A" w14:textId="77777777" w:rsidTr="00E30FDD">
        <w:trPr>
          <w:cantSplit/>
        </w:trPr>
        <w:tc>
          <w:tcPr>
            <w:tcW w:w="7020" w:type="dxa"/>
          </w:tcPr>
          <w:p w14:paraId="762142AB" w14:textId="2BEBE2A0" w:rsidR="00824203" w:rsidRPr="00670F67" w:rsidRDefault="00824203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F67"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2250" w:type="dxa"/>
            <w:tcBorders>
              <w:left w:val="nil"/>
              <w:right w:val="nil"/>
            </w:tcBorders>
          </w:tcPr>
          <w:p w14:paraId="75079D8B" w14:textId="61640000" w:rsidR="00824203" w:rsidRPr="00E30FDD" w:rsidRDefault="005B0343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B0343">
              <w:rPr>
                <w:rFonts w:asciiTheme="majorBidi" w:hAnsiTheme="majorBidi" w:cstheme="majorBidi"/>
                <w:sz w:val="28"/>
                <w:szCs w:val="28"/>
              </w:rPr>
              <w:t>16,280,116</w:t>
            </w:r>
          </w:p>
        </w:tc>
      </w:tr>
      <w:tr w:rsidR="007E1FAE" w:rsidRPr="00824203" w14:paraId="30138F86" w14:textId="77777777" w:rsidTr="00E30FDD">
        <w:trPr>
          <w:cantSplit/>
        </w:trPr>
        <w:tc>
          <w:tcPr>
            <w:tcW w:w="7020" w:type="dxa"/>
          </w:tcPr>
          <w:p w14:paraId="67EAD6D2" w14:textId="2C032CA1" w:rsidR="007E1FAE" w:rsidRPr="00670F67" w:rsidRDefault="007E1FAE" w:rsidP="00E92103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0F67">
              <w:rPr>
                <w:rFonts w:ascii="Angsana New" w:hAnsi="Angsana New" w:cs="Angsana New" w:hint="cs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2250" w:type="dxa"/>
            <w:tcBorders>
              <w:left w:val="nil"/>
              <w:bottom w:val="single" w:sz="4" w:space="0" w:color="auto"/>
              <w:right w:val="nil"/>
            </w:tcBorders>
          </w:tcPr>
          <w:p w14:paraId="37401287" w14:textId="13E4996A" w:rsidR="007E1FAE" w:rsidRPr="00E30FDD" w:rsidRDefault="005B0343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B0343">
              <w:rPr>
                <w:rFonts w:asciiTheme="majorBidi" w:hAnsiTheme="majorBidi" w:cstheme="majorBidi"/>
                <w:sz w:val="28"/>
                <w:szCs w:val="28"/>
              </w:rPr>
              <w:t>41,527,565</w:t>
            </w:r>
          </w:p>
        </w:tc>
      </w:tr>
      <w:tr w:rsidR="00FD0A6C" w:rsidRPr="00F15DAB" w14:paraId="25C98EB2" w14:textId="77777777" w:rsidTr="00D23B64">
        <w:tblPrEx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70"/>
        </w:trPr>
        <w:tc>
          <w:tcPr>
            <w:tcW w:w="7020" w:type="dxa"/>
          </w:tcPr>
          <w:p w14:paraId="4A505616" w14:textId="55ECA029" w:rsidR="00FD0A6C" w:rsidRPr="00670F67" w:rsidRDefault="00FD0A6C" w:rsidP="00FD0A6C">
            <w:pPr>
              <w:tabs>
                <w:tab w:val="clear" w:pos="680"/>
                <w:tab w:val="clear" w:pos="907"/>
                <w:tab w:val="left" w:pos="706"/>
                <w:tab w:val="left" w:pos="796"/>
              </w:tabs>
              <w:ind w:left="-104" w:right="-20" w:firstLine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70F67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07035466" w14:textId="36B4BFA4" w:rsidR="00FD0A6C" w:rsidRPr="007E1FAE" w:rsidRDefault="00FD0A6C" w:rsidP="00FD0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B034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57,807,681</w:t>
            </w:r>
          </w:p>
        </w:tc>
      </w:tr>
    </w:tbl>
    <w:p w14:paraId="18B45B08" w14:textId="77777777" w:rsidR="00E61095" w:rsidRPr="00F15DAB" w:rsidRDefault="00E61095" w:rsidP="00E61095">
      <w:pPr>
        <w:tabs>
          <w:tab w:val="clear" w:pos="907"/>
          <w:tab w:val="left" w:pos="540"/>
        </w:tabs>
        <w:ind w:firstLine="540"/>
        <w:rPr>
          <w:rFonts w:ascii="Angsana New" w:hAnsi="Angsana New" w:cs="Angsana New"/>
          <w:sz w:val="28"/>
          <w:szCs w:val="28"/>
          <w:highlight w:val="green"/>
        </w:rPr>
      </w:pPr>
    </w:p>
    <w:p w14:paraId="5A1501BE" w14:textId="531C7485" w:rsidR="00E61095" w:rsidRDefault="000179E9" w:rsidP="00E61095">
      <w:pPr>
        <w:tabs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72652F">
        <w:rPr>
          <w:rFonts w:ascii="Angsana New" w:hAnsi="Angsana New" w:cs="Angsana New" w:hint="cs"/>
          <w:sz w:val="28"/>
          <w:szCs w:val="28"/>
          <w:cs/>
        </w:rPr>
        <w:t>หุ้น</w:t>
      </w:r>
      <w:r w:rsidR="00E61095" w:rsidRPr="0072652F">
        <w:rPr>
          <w:rFonts w:ascii="Angsana New" w:hAnsi="Angsana New" w:cs="Angsana New" w:hint="cs"/>
          <w:sz w:val="28"/>
          <w:szCs w:val="28"/>
          <w:cs/>
        </w:rPr>
        <w:t>กู้มีกําหนดชําระคืนเงินต้น</w:t>
      </w:r>
      <w:r w:rsidRPr="0072652F">
        <w:rPr>
          <w:rFonts w:ascii="Angsana New" w:hAnsi="Angsana New" w:cs="Angsana New" w:hint="cs"/>
          <w:sz w:val="28"/>
          <w:szCs w:val="28"/>
          <w:cs/>
        </w:rPr>
        <w:t>ทั้งจำนวนเมื่อครบกำหนดและ</w:t>
      </w:r>
      <w:r w:rsidR="00D5451F">
        <w:rPr>
          <w:rFonts w:ascii="Angsana New" w:hAnsi="Angsana New" w:cs="Angsana New" w:hint="cs"/>
          <w:sz w:val="28"/>
          <w:szCs w:val="28"/>
          <w:cs/>
        </w:rPr>
        <w:t>มีกำหนด</w:t>
      </w:r>
      <w:r w:rsidRPr="0072652F">
        <w:rPr>
          <w:rFonts w:ascii="Angsana New" w:hAnsi="Angsana New" w:cs="Angsana New" w:hint="cs"/>
          <w:sz w:val="28"/>
          <w:szCs w:val="28"/>
          <w:cs/>
        </w:rPr>
        <w:t xml:space="preserve">ชำระดอกเบี้ยทุก </w:t>
      </w:r>
      <w:r w:rsidRPr="0072652F">
        <w:rPr>
          <w:rFonts w:ascii="Angsana New" w:hAnsi="Angsana New" w:cs="Angsana New"/>
          <w:sz w:val="28"/>
          <w:szCs w:val="28"/>
        </w:rPr>
        <w:t>3</w:t>
      </w:r>
      <w:r w:rsidRPr="0072652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3421A">
        <w:rPr>
          <w:rFonts w:ascii="Angsana New" w:hAnsi="Angsana New" w:cs="Angsana New" w:hint="cs"/>
          <w:sz w:val="28"/>
          <w:szCs w:val="28"/>
          <w:cs/>
        </w:rPr>
        <w:t>หรือ</w:t>
      </w:r>
      <w:r w:rsidRPr="0072652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2652F">
        <w:rPr>
          <w:rFonts w:ascii="Angsana New" w:hAnsi="Angsana New" w:cs="Angsana New"/>
          <w:sz w:val="28"/>
          <w:szCs w:val="28"/>
        </w:rPr>
        <w:t xml:space="preserve">6 </w:t>
      </w:r>
      <w:r w:rsidRPr="0072652F">
        <w:rPr>
          <w:rFonts w:ascii="Angsana New" w:hAnsi="Angsana New" w:cs="Angsana New" w:hint="cs"/>
          <w:sz w:val="28"/>
          <w:szCs w:val="28"/>
          <w:cs/>
        </w:rPr>
        <w:t xml:space="preserve">เดือน </w:t>
      </w:r>
      <w:r w:rsidR="00D5451F">
        <w:rPr>
          <w:rFonts w:ascii="Angsana New" w:hAnsi="Angsana New" w:cs="Angsana New" w:hint="cs"/>
          <w:sz w:val="28"/>
          <w:szCs w:val="28"/>
          <w:cs/>
        </w:rPr>
        <w:t>โดยหุ้นกู้เหล่านี้</w:t>
      </w:r>
      <w:r w:rsidR="009962E4">
        <w:rPr>
          <w:rFonts w:ascii="Angsana New" w:hAnsi="Angsana New" w:cs="Angsana New"/>
          <w:sz w:val="28"/>
          <w:szCs w:val="28"/>
        </w:rPr>
        <w:br/>
      </w:r>
      <w:r w:rsidRPr="0072652F">
        <w:rPr>
          <w:rFonts w:ascii="Angsana New" w:hAnsi="Angsana New" w:cs="Angsana New" w:hint="cs"/>
          <w:sz w:val="28"/>
          <w:szCs w:val="28"/>
          <w:cs/>
        </w:rPr>
        <w:t>คิดดอกเบี้</w:t>
      </w:r>
      <w:r w:rsidR="00E84AE5" w:rsidRPr="0072652F">
        <w:rPr>
          <w:rFonts w:ascii="Angsana New" w:hAnsi="Angsana New" w:cs="Angsana New" w:hint="cs"/>
          <w:sz w:val="28"/>
          <w:szCs w:val="28"/>
          <w:cs/>
        </w:rPr>
        <w:t>ย</w:t>
      </w:r>
      <w:r w:rsidRPr="0072652F">
        <w:rPr>
          <w:rFonts w:ascii="Angsana New" w:hAnsi="Angsana New" w:cs="Angsana New" w:hint="cs"/>
          <w:sz w:val="28"/>
          <w:szCs w:val="28"/>
          <w:cs/>
        </w:rPr>
        <w:t>ในอั</w:t>
      </w:r>
      <w:r w:rsidR="00D21144" w:rsidRPr="0072652F">
        <w:rPr>
          <w:rFonts w:ascii="Angsana New" w:hAnsi="Angsana New" w:cs="Angsana New" w:hint="cs"/>
          <w:sz w:val="28"/>
          <w:szCs w:val="28"/>
          <w:cs/>
        </w:rPr>
        <w:t>ต</w:t>
      </w:r>
      <w:r w:rsidR="00E61095" w:rsidRPr="0072652F">
        <w:rPr>
          <w:rFonts w:ascii="Angsana New" w:hAnsi="Angsana New" w:cs="Angsana New" w:hint="cs"/>
          <w:sz w:val="28"/>
          <w:szCs w:val="28"/>
          <w:cs/>
        </w:rPr>
        <w:t>ราร้อยละคงที่ต่อปี</w:t>
      </w:r>
    </w:p>
    <w:p w14:paraId="3398B367" w14:textId="77777777" w:rsidR="006E3A4B" w:rsidRPr="00CF3746" w:rsidRDefault="006E3A4B" w:rsidP="00F321C0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31F88071" w14:textId="3047EC19" w:rsidR="00DB47A9" w:rsidRPr="00CF3746" w:rsidRDefault="00F321C0" w:rsidP="006809FE">
      <w:pPr>
        <w:tabs>
          <w:tab w:val="left" w:pos="540"/>
        </w:tabs>
        <w:spacing w:line="240" w:lineRule="auto"/>
        <w:ind w:left="540"/>
        <w:jc w:val="thaiDistribute"/>
        <w:rPr>
          <w:rFonts w:asciiTheme="majorBidi" w:hAnsiTheme="majorBidi" w:cs="Angsana New"/>
          <w:sz w:val="28"/>
          <w:szCs w:val="28"/>
          <w:cs/>
          <w:lang w:val="th-TH"/>
        </w:rPr>
      </w:pP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บริษัทในฐานะผู้ออกหุ้นกู้จะต้องปฏิบัติตามกำหนดเงื่อนไข</w:t>
      </w:r>
      <w:r w:rsidR="00EE609C">
        <w:rPr>
          <w:rFonts w:asciiTheme="majorBidi" w:hAnsiTheme="majorBidi" w:cstheme="majorBidi" w:hint="cs"/>
          <w:b/>
          <w:sz w:val="28"/>
          <w:szCs w:val="28"/>
          <w:cs/>
        </w:rPr>
        <w:t>ที่ได้ระบุไว้ ได้แก่</w:t>
      </w:r>
      <w:r w:rsidR="006F1264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การดำรงอัตราส่วนหนี้สินต่อส่วนของ</w:t>
      </w:r>
      <w:r w:rsidR="00EE609C">
        <w:rPr>
          <w:rFonts w:asciiTheme="majorBidi" w:hAnsiTheme="majorBidi" w:cstheme="majorBidi"/>
          <w:b/>
          <w:sz w:val="28"/>
          <w:szCs w:val="28"/>
          <w:cs/>
        </w:rPr>
        <w:br/>
      </w:r>
      <w:r w:rsidR="006E7E62" w:rsidRPr="00CF3746">
        <w:rPr>
          <w:rFonts w:asciiTheme="majorBidi" w:hAnsiTheme="majorBidi" w:cstheme="majorBidi" w:hint="cs"/>
          <w:b/>
          <w:sz w:val="28"/>
          <w:szCs w:val="28"/>
          <w:cs/>
        </w:rPr>
        <w:t>ผู้ถือหุ้น</w:t>
      </w:r>
      <w:r w:rsidR="00EE609C">
        <w:rPr>
          <w:rFonts w:asciiTheme="majorBidi" w:hAnsiTheme="majorBidi" w:cstheme="majorBidi" w:hint="cs"/>
          <w:b/>
          <w:sz w:val="28"/>
          <w:szCs w:val="28"/>
          <w:cs/>
        </w:rPr>
        <w:t xml:space="preserve"> </w:t>
      </w:r>
      <w:r w:rsidRPr="00CF3746">
        <w:rPr>
          <w:rFonts w:asciiTheme="majorBidi" w:hAnsiTheme="majorBidi" w:cstheme="majorBidi" w:hint="cs"/>
          <w:b/>
          <w:sz w:val="28"/>
          <w:szCs w:val="28"/>
          <w:cs/>
        </w:rPr>
        <w:t>ณ วันสิ้นงวดบัญชีของแต่ละปี</w:t>
      </w:r>
    </w:p>
    <w:p w14:paraId="64D41B6D" w14:textId="77777777" w:rsidR="00777412" w:rsidRPr="00CF3746" w:rsidRDefault="00777412" w:rsidP="0099480B">
      <w:pPr>
        <w:spacing w:line="240" w:lineRule="auto"/>
        <w:ind w:left="540" w:right="45"/>
        <w:jc w:val="thaiDistribute"/>
        <w:rPr>
          <w:rFonts w:asciiTheme="majorBidi" w:hAnsiTheme="majorBidi" w:cs="Angsana New"/>
          <w:sz w:val="28"/>
          <w:szCs w:val="28"/>
        </w:rPr>
      </w:pPr>
    </w:p>
    <w:p w14:paraId="540CF242" w14:textId="77777777" w:rsidR="006B6BFB" w:rsidRDefault="006B6BFB" w:rsidP="006B6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  <w:sectPr w:rsidR="006B6BFB" w:rsidSect="001F119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</w:p>
    <w:p w14:paraId="01B3E1E9" w14:textId="0FB69DEE" w:rsidR="006B6BFB" w:rsidRPr="00CF3746" w:rsidRDefault="006B6BFB" w:rsidP="006B6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  <w:cs/>
        </w:rPr>
        <w:sectPr w:rsidR="006B6BFB" w:rsidRPr="00CF3746" w:rsidSect="006B6BFB">
          <w:type w:val="continuous"/>
          <w:pgSz w:w="11909" w:h="16834" w:code="9"/>
          <w:pgMar w:top="691" w:right="1152" w:bottom="576" w:left="1152" w:header="720" w:footer="720" w:gutter="0"/>
          <w:pgNumType w:start="15"/>
          <w:cols w:space="720"/>
          <w:docGrid w:linePitch="360"/>
        </w:sectPr>
      </w:pPr>
      <w:r>
        <w:rPr>
          <w:rFonts w:asciiTheme="majorBidi" w:hAnsiTheme="majorBidi" w:cstheme="majorBidi"/>
          <w:b/>
          <w:sz w:val="28"/>
          <w:szCs w:val="28"/>
        </w:rPr>
        <w:br w:type="page"/>
      </w:r>
    </w:p>
    <w:p w14:paraId="2E7DB76E" w14:textId="0308932F" w:rsidR="00B80499" w:rsidRPr="00CF3746" w:rsidRDefault="00126939" w:rsidP="0012693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630"/>
          <w:tab w:val="left" w:pos="720"/>
          <w:tab w:val="left" w:pos="810"/>
        </w:tabs>
        <w:spacing w:line="240" w:lineRule="auto"/>
        <w:ind w:left="450" w:right="-45" w:hanging="45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 xml:space="preserve">  </w:t>
      </w:r>
      <w:r w:rsidR="00B80499" w:rsidRPr="00CF3746">
        <w:rPr>
          <w:rFonts w:asciiTheme="majorBidi" w:hAnsiTheme="majorBidi" w:cstheme="majorBidi"/>
          <w:sz w:val="28"/>
          <w:szCs w:val="28"/>
          <w:u w:val="none"/>
          <w:cs/>
          <w:lang w:val="th-TH"/>
        </w:rPr>
        <w:t>ส่วนงานดำเนินงานและการจำแนกรายได้</w:t>
      </w:r>
    </w:p>
    <w:p w14:paraId="443657AF" w14:textId="66FEC655" w:rsidR="005A7A86" w:rsidRPr="00CF3746" w:rsidRDefault="005A7A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4"/>
          <w:szCs w:val="24"/>
          <w:cs/>
        </w:rPr>
      </w:pPr>
    </w:p>
    <w:p w14:paraId="15FEDE95" w14:textId="49B74E09" w:rsidR="008C7553" w:rsidRDefault="008C7553" w:rsidP="004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350817">
        <w:rPr>
          <w:rFonts w:asciiTheme="majorBidi" w:hAnsiTheme="majorBidi" w:cstheme="majorBidi"/>
          <w:b/>
          <w:sz w:val="28"/>
          <w:szCs w:val="28"/>
          <w:cs/>
        </w:rPr>
        <w:t>ข้อมูลทางการเงินจำแนกตามส่วนงานของ</w:t>
      </w:r>
      <w:r>
        <w:rPr>
          <w:rFonts w:asciiTheme="majorBidi" w:hAnsiTheme="majorBidi" w:cstheme="majorBidi" w:hint="cs"/>
          <w:b/>
          <w:sz w:val="28"/>
          <w:szCs w:val="28"/>
          <w:cs/>
        </w:rPr>
        <w:t>กลุ่ม</w:t>
      </w:r>
      <w:r w:rsidRPr="00350817">
        <w:rPr>
          <w:rFonts w:asciiTheme="majorBidi" w:hAnsiTheme="majorBidi" w:cstheme="majorBidi"/>
          <w:b/>
          <w:sz w:val="28"/>
          <w:szCs w:val="28"/>
          <w:cs/>
        </w:rPr>
        <w:t>บริษัทสำหรับงวด</w:t>
      </w:r>
      <w:r w:rsidR="00484411">
        <w:rPr>
          <w:rFonts w:asciiTheme="majorBidi" w:hAnsiTheme="majorBidi" w:cstheme="majorBidi" w:hint="cs"/>
          <w:b/>
          <w:sz w:val="28"/>
          <w:szCs w:val="28"/>
          <w:cs/>
        </w:rPr>
        <w:t>หก</w:t>
      </w:r>
      <w:r w:rsidRPr="00350817">
        <w:rPr>
          <w:rFonts w:asciiTheme="majorBidi" w:hAnsiTheme="majorBidi" w:cstheme="majorBidi"/>
          <w:b/>
          <w:sz w:val="28"/>
          <w:szCs w:val="28"/>
          <w:cs/>
        </w:rPr>
        <w:t>เดือนสิ้นสุดวันที่</w:t>
      </w:r>
      <w:r w:rsidRPr="00350817">
        <w:rPr>
          <w:rFonts w:asciiTheme="majorBidi" w:hAnsiTheme="majorBidi" w:cstheme="majorBidi"/>
          <w:bCs/>
          <w:sz w:val="28"/>
          <w:szCs w:val="28"/>
        </w:rPr>
        <w:t xml:space="preserve"> </w:t>
      </w:r>
      <w:r w:rsidR="00484411" w:rsidRPr="00564C7C">
        <w:rPr>
          <w:rFonts w:ascii="Angsana New" w:eastAsia="Cordia New" w:hAnsi="Angsana New" w:cs="Angsana New"/>
          <w:spacing w:val="-4"/>
          <w:sz w:val="28"/>
          <w:szCs w:val="28"/>
        </w:rPr>
        <w:t>30</w:t>
      </w:r>
      <w:r w:rsidR="00484411" w:rsidRPr="00564C7C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มิถุนายน</w:t>
      </w:r>
      <w:r w:rsidR="00484411">
        <w:rPr>
          <w:rFonts w:ascii="Angsana New" w:eastAsia="Cordia New" w:hAnsi="Angsana New" w:cs="Angsana New" w:hint="cs"/>
          <w:spacing w:val="-4"/>
          <w:sz w:val="28"/>
          <w:szCs w:val="28"/>
          <w:cs/>
        </w:rPr>
        <w:t xml:space="preserve"> </w:t>
      </w:r>
      <w:r w:rsidRPr="00350817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5</w:t>
      </w:r>
      <w:r w:rsidRPr="0035081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350817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Pr="00350817">
        <w:rPr>
          <w:rFonts w:asciiTheme="majorBidi" w:hAnsiTheme="majorBidi" w:cstheme="majorBidi"/>
          <w:bCs/>
          <w:sz w:val="28"/>
          <w:szCs w:val="28"/>
        </w:rPr>
        <w:t>256</w:t>
      </w:r>
      <w:r>
        <w:rPr>
          <w:rFonts w:asciiTheme="majorBidi" w:hAnsiTheme="majorBidi" w:cstheme="majorBidi"/>
          <w:bCs/>
          <w:sz w:val="28"/>
          <w:szCs w:val="28"/>
        </w:rPr>
        <w:t>4</w:t>
      </w:r>
      <w:r w:rsidRPr="00350817">
        <w:rPr>
          <w:rFonts w:asciiTheme="majorBidi" w:hAnsiTheme="majorBidi" w:cs="Angsana New"/>
          <w:b/>
          <w:bCs/>
          <w:sz w:val="28"/>
          <w:szCs w:val="28"/>
          <w:cs/>
        </w:rPr>
        <w:t xml:space="preserve"> </w:t>
      </w:r>
      <w:r w:rsidRPr="00350817">
        <w:rPr>
          <w:rFonts w:asciiTheme="majorBidi" w:hAnsiTheme="majorBidi" w:cstheme="majorBidi"/>
          <w:b/>
          <w:sz w:val="28"/>
          <w:szCs w:val="28"/>
          <w:cs/>
        </w:rPr>
        <w:t>มีดังต่อไปนี้</w:t>
      </w:r>
    </w:p>
    <w:p w14:paraId="7EBCE7CD" w14:textId="77777777" w:rsidR="00484411" w:rsidRPr="00E26975" w:rsidRDefault="00484411" w:rsidP="004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tbl>
      <w:tblPr>
        <w:tblStyle w:val="TableGrid"/>
        <w:tblW w:w="1412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990"/>
        <w:gridCol w:w="257"/>
        <w:gridCol w:w="905"/>
        <w:gridCol w:w="270"/>
        <w:gridCol w:w="881"/>
        <w:gridCol w:w="236"/>
        <w:gridCol w:w="820"/>
        <w:gridCol w:w="236"/>
        <w:gridCol w:w="820"/>
        <w:gridCol w:w="236"/>
        <w:gridCol w:w="839"/>
        <w:gridCol w:w="236"/>
        <w:gridCol w:w="820"/>
        <w:gridCol w:w="236"/>
        <w:gridCol w:w="822"/>
        <w:gridCol w:w="236"/>
        <w:gridCol w:w="963"/>
        <w:gridCol w:w="236"/>
        <w:gridCol w:w="934"/>
      </w:tblGrid>
      <w:tr w:rsidR="00484411" w:rsidRPr="00350817" w14:paraId="0E5438F2" w14:textId="77777777" w:rsidTr="00484411">
        <w:trPr>
          <w:trHeight w:val="144"/>
        </w:trPr>
        <w:tc>
          <w:tcPr>
            <w:tcW w:w="3150" w:type="dxa"/>
            <w:shd w:val="clear" w:color="auto" w:fill="auto"/>
          </w:tcPr>
          <w:p w14:paraId="30158D7F" w14:textId="77777777" w:rsidR="00484411" w:rsidRPr="001C1F9F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3" w:type="dxa"/>
            <w:gridSpan w:val="19"/>
            <w:shd w:val="clear" w:color="auto" w:fill="auto"/>
            <w:vAlign w:val="bottom"/>
          </w:tcPr>
          <w:p w14:paraId="45E21BE0" w14:textId="77777777" w:rsidR="00484411" w:rsidRPr="001C1F9F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84411" w:rsidRPr="00350817" w14:paraId="013352E0" w14:textId="77777777" w:rsidTr="00484411">
        <w:trPr>
          <w:trHeight w:val="144"/>
        </w:trPr>
        <w:tc>
          <w:tcPr>
            <w:tcW w:w="3150" w:type="dxa"/>
            <w:shd w:val="clear" w:color="auto" w:fill="auto"/>
          </w:tcPr>
          <w:p w14:paraId="501943DA" w14:textId="77777777" w:rsidR="00484411" w:rsidRPr="001C1F9F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2" w:type="dxa"/>
            <w:gridSpan w:val="3"/>
            <w:shd w:val="clear" w:color="auto" w:fill="auto"/>
            <w:vAlign w:val="bottom"/>
          </w:tcPr>
          <w:p w14:paraId="744CD4EA" w14:textId="77777777" w:rsidR="00484411" w:rsidRPr="00E430FB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</w:tcPr>
          <w:p w14:paraId="4291033A" w14:textId="77777777" w:rsidR="00484411" w:rsidRPr="001C1F9F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37" w:type="dxa"/>
            <w:gridSpan w:val="3"/>
            <w:shd w:val="clear" w:color="auto" w:fill="auto"/>
            <w:vAlign w:val="bottom"/>
          </w:tcPr>
          <w:p w14:paraId="5035A967" w14:textId="77777777" w:rsidR="00484411" w:rsidRPr="00E430FB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shd w:val="clear" w:color="auto" w:fill="auto"/>
          </w:tcPr>
          <w:p w14:paraId="35B0AC62" w14:textId="77777777" w:rsidR="00484411" w:rsidRPr="00CE7532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5" w:type="dxa"/>
            <w:gridSpan w:val="3"/>
            <w:shd w:val="clear" w:color="auto" w:fill="auto"/>
            <w:vAlign w:val="bottom"/>
          </w:tcPr>
          <w:p w14:paraId="55D20EE1" w14:textId="77777777" w:rsidR="00484411" w:rsidRPr="001C1F9F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สินเชื่อ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เช่าซื้อ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91C16D" w14:textId="77777777" w:rsidR="00484411" w:rsidRPr="001C1F9F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78" w:type="dxa"/>
            <w:gridSpan w:val="3"/>
            <w:shd w:val="clear" w:color="auto" w:fill="auto"/>
            <w:vAlign w:val="bottom"/>
          </w:tcPr>
          <w:p w14:paraId="50B65DD2" w14:textId="77777777" w:rsidR="00484411" w:rsidRPr="00E430FB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3A186D" w14:textId="77777777" w:rsidR="00484411" w:rsidRPr="00E430FB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shd w:val="clear" w:color="auto" w:fill="auto"/>
            <w:vAlign w:val="bottom"/>
          </w:tcPr>
          <w:p w14:paraId="72C81750" w14:textId="77777777" w:rsidR="00484411" w:rsidRPr="00E430FB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84411" w:rsidRPr="00350817" w14:paraId="0A641799" w14:textId="77777777" w:rsidTr="00484411">
        <w:trPr>
          <w:trHeight w:val="144"/>
        </w:trPr>
        <w:tc>
          <w:tcPr>
            <w:tcW w:w="3150" w:type="dxa"/>
            <w:shd w:val="clear" w:color="auto" w:fill="auto"/>
            <w:vAlign w:val="bottom"/>
          </w:tcPr>
          <w:p w14:paraId="28FF03C3" w14:textId="77777777" w:rsidR="00484411" w:rsidRPr="00991BBA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35081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0</w:t>
            </w:r>
            <w:r w:rsidRPr="00350817">
              <w:rPr>
                <w:rFonts w:asciiTheme="majorBidi" w:hAnsiTheme="majorBidi" w:cs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A402602" w14:textId="54C47F1F" w:rsidR="00484411" w:rsidRPr="00991BBA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9FEFBB8" w14:textId="77777777" w:rsidR="00484411" w:rsidRPr="00F66EC9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60BB408" w14:textId="6A05D47A" w:rsidR="00484411" w:rsidRPr="00991BBA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069037" w14:textId="77777777" w:rsidR="00484411" w:rsidRPr="00F66EC9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28D76AD2" w14:textId="510390D6" w:rsidR="00484411" w:rsidRPr="00991BBA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29AFC9" w14:textId="77777777" w:rsidR="00484411" w:rsidRPr="00F66EC9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949A662" w14:textId="5295133F" w:rsidR="00484411" w:rsidRPr="00991BBA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80DAE3" w14:textId="77777777" w:rsidR="00484411" w:rsidRPr="00F66EC9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F5A15C6" w14:textId="58558FF1" w:rsidR="00484411" w:rsidRPr="00991BBA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022890" w14:textId="77777777" w:rsidR="00484411" w:rsidRPr="00F66EC9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3DB2223" w14:textId="7A5DACD2" w:rsidR="00484411" w:rsidRPr="00F66EC9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B95C12" w14:textId="77777777" w:rsidR="00484411" w:rsidRPr="00F66EC9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A0E2A0D" w14:textId="224C26C8" w:rsidR="00484411" w:rsidRPr="00991BBA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703D52" w14:textId="77777777" w:rsidR="00484411" w:rsidRPr="00991BBA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48ED2B5C" w14:textId="53D1C3E5" w:rsidR="00484411" w:rsidRPr="00991BBA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A54795" w14:textId="77777777" w:rsidR="00484411" w:rsidRPr="00991BBA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8B7ECD4" w14:textId="27582644" w:rsidR="00484411" w:rsidRPr="00991BBA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0568B8" w14:textId="77777777" w:rsidR="00484411" w:rsidRPr="00F66EC9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18F1D4F" w14:textId="2F0F6BE1" w:rsidR="00484411" w:rsidRPr="00991BBA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2564</w:t>
            </w:r>
          </w:p>
        </w:tc>
      </w:tr>
      <w:tr w:rsidR="00484411" w:rsidRPr="00350817" w14:paraId="65CA3F71" w14:textId="77777777" w:rsidTr="00484411">
        <w:trPr>
          <w:trHeight w:val="144"/>
        </w:trPr>
        <w:tc>
          <w:tcPr>
            <w:tcW w:w="3150" w:type="dxa"/>
            <w:shd w:val="clear" w:color="auto" w:fill="auto"/>
          </w:tcPr>
          <w:p w14:paraId="3CEA0F64" w14:textId="77777777" w:rsidR="00484411" w:rsidRPr="001C1F9F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73" w:type="dxa"/>
            <w:gridSpan w:val="19"/>
            <w:shd w:val="clear" w:color="auto" w:fill="auto"/>
            <w:vAlign w:val="bottom"/>
          </w:tcPr>
          <w:p w14:paraId="7A5D3BC0" w14:textId="77777777" w:rsidR="00484411" w:rsidRPr="001C1F9F" w:rsidRDefault="004844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576286" w:rsidRPr="00350817" w14:paraId="4C8FB8CE" w14:textId="77777777" w:rsidTr="00484411">
        <w:tc>
          <w:tcPr>
            <w:tcW w:w="3150" w:type="dxa"/>
            <w:shd w:val="clear" w:color="auto" w:fill="auto"/>
          </w:tcPr>
          <w:p w14:paraId="1AF0B449" w14:textId="77777777" w:rsidR="00576286" w:rsidRPr="00991BBA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รายได้ดอกเบี้ยในกา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</w:t>
            </w: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ให้บริการสินเชื่อ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และสัญญาเช่าซื้อ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410D05" w14:textId="4F646825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07DF">
              <w:rPr>
                <w:rFonts w:asciiTheme="majorBidi" w:hAnsiTheme="majorBidi" w:cs="Angsana New"/>
                <w:sz w:val="24"/>
                <w:szCs w:val="24"/>
                <w:cs/>
              </w:rPr>
              <w:t>8</w:t>
            </w:r>
            <w:r w:rsidRPr="005D07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D07DF">
              <w:rPr>
                <w:rFonts w:asciiTheme="majorBidi" w:hAnsiTheme="majorBidi" w:cs="Angsana New"/>
                <w:sz w:val="24"/>
                <w:szCs w:val="24"/>
                <w:cs/>
              </w:rPr>
              <w:t>400</w:t>
            </w:r>
            <w:r w:rsidRPr="005D07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D07DF">
              <w:rPr>
                <w:rFonts w:asciiTheme="majorBidi" w:hAnsiTheme="majorBidi" w:cs="Angsana New"/>
                <w:sz w:val="24"/>
                <w:szCs w:val="24"/>
                <w:cs/>
              </w:rPr>
              <w:t>232</w:t>
            </w:r>
          </w:p>
        </w:tc>
        <w:tc>
          <w:tcPr>
            <w:tcW w:w="257" w:type="dxa"/>
            <w:shd w:val="clear" w:color="auto" w:fill="auto"/>
          </w:tcPr>
          <w:p w14:paraId="1D9D2AA5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3179CDC4" w14:textId="27638AF8" w:rsidR="00576286" w:rsidRPr="00991BBA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4627B">
              <w:rPr>
                <w:rFonts w:asciiTheme="majorBidi" w:hAnsiTheme="majorBidi" w:cstheme="majorBidi"/>
                <w:sz w:val="24"/>
                <w:szCs w:val="24"/>
                <w:cs/>
              </w:rPr>
              <w:t>7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4627B">
              <w:rPr>
                <w:rFonts w:asciiTheme="majorBidi" w:hAnsiTheme="majorBidi" w:cstheme="majorBidi"/>
                <w:sz w:val="24"/>
                <w:szCs w:val="24"/>
                <w:cs/>
              </w:rPr>
              <w:t>128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4627B">
              <w:rPr>
                <w:rFonts w:asciiTheme="majorBidi" w:hAnsiTheme="majorBidi" w:cstheme="majorBidi"/>
                <w:sz w:val="24"/>
                <w:szCs w:val="24"/>
                <w:cs/>
              </w:rPr>
              <w:t>315</w:t>
            </w:r>
          </w:p>
        </w:tc>
        <w:tc>
          <w:tcPr>
            <w:tcW w:w="270" w:type="dxa"/>
            <w:shd w:val="clear" w:color="auto" w:fill="auto"/>
          </w:tcPr>
          <w:p w14:paraId="28D7992B" w14:textId="77777777" w:rsidR="00576286" w:rsidRPr="001F69E9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721BCC9A" w14:textId="788C7231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8522D0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1954A93" w14:textId="02D8FD04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ind w:left="-115"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75AA80A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BED8223" w14:textId="618A7A6B" w:rsidR="00576286" w:rsidRPr="00824198" w:rsidRDefault="00E46294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502,097</w:t>
            </w:r>
          </w:p>
        </w:tc>
        <w:tc>
          <w:tcPr>
            <w:tcW w:w="236" w:type="dxa"/>
            <w:shd w:val="clear" w:color="auto" w:fill="auto"/>
          </w:tcPr>
          <w:p w14:paraId="11A67852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A62A227" w14:textId="689FA9D1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sz w:val="24"/>
                <w:szCs w:val="24"/>
              </w:rPr>
              <w:t>141,075</w:t>
            </w:r>
          </w:p>
        </w:tc>
        <w:tc>
          <w:tcPr>
            <w:tcW w:w="236" w:type="dxa"/>
            <w:shd w:val="clear" w:color="auto" w:fill="auto"/>
          </w:tcPr>
          <w:p w14:paraId="74F38D21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E7A1875" w14:textId="720FB121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before="36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0928E0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13721A8E" w14:textId="1DA362B4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before="360" w:line="240" w:lineRule="auto"/>
              <w:ind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B7172C2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6A4C46A7" w14:textId="75028FD2" w:rsidR="00576286" w:rsidRPr="00824198" w:rsidRDefault="00F71FC2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before="360"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71FC2">
              <w:rPr>
                <w:rFonts w:asciiTheme="majorBidi" w:hAnsiTheme="majorBidi" w:cs="Angsana New"/>
                <w:sz w:val="24"/>
                <w:szCs w:val="24"/>
                <w:cs/>
              </w:rPr>
              <w:t>8</w:t>
            </w:r>
            <w:r w:rsidRPr="00F71FC2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F71FC2">
              <w:rPr>
                <w:rFonts w:asciiTheme="majorBidi" w:hAnsiTheme="majorBidi" w:cs="Angsana New"/>
                <w:sz w:val="24"/>
                <w:szCs w:val="24"/>
                <w:cs/>
              </w:rPr>
              <w:t>902</w:t>
            </w:r>
            <w:r w:rsidRPr="00F71FC2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F71FC2">
              <w:rPr>
                <w:rFonts w:asciiTheme="majorBidi" w:hAnsiTheme="majorBidi" w:cs="Angsana New"/>
                <w:sz w:val="24"/>
                <w:szCs w:val="24"/>
                <w:cs/>
              </w:rPr>
              <w:t>329</w:t>
            </w:r>
          </w:p>
        </w:tc>
        <w:tc>
          <w:tcPr>
            <w:tcW w:w="236" w:type="dxa"/>
            <w:shd w:val="clear" w:color="auto" w:fill="auto"/>
          </w:tcPr>
          <w:p w14:paraId="0B3F6E21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B70AC53" w14:textId="59F380C8" w:rsidR="00576286" w:rsidRPr="00BF440E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  <w:tab w:val="decimal" w:pos="714"/>
              </w:tabs>
              <w:spacing w:before="36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sz w:val="24"/>
                <w:szCs w:val="24"/>
              </w:rPr>
              <w:t>7,269,390</w:t>
            </w:r>
          </w:p>
        </w:tc>
      </w:tr>
      <w:tr w:rsidR="00576286" w:rsidRPr="00350817" w14:paraId="36B1BF73" w14:textId="77777777" w:rsidTr="00484411">
        <w:tc>
          <w:tcPr>
            <w:tcW w:w="3150" w:type="dxa"/>
            <w:shd w:val="clear" w:color="auto" w:fill="auto"/>
          </w:tcPr>
          <w:p w14:paraId="40B189B5" w14:textId="77777777" w:rsidR="00576286" w:rsidRPr="00991BBA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FCBA8B" w14:textId="10929600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D07DF">
              <w:rPr>
                <w:rFonts w:asciiTheme="majorBidi" w:hAnsiTheme="majorBidi" w:cs="Angsana New"/>
                <w:sz w:val="24"/>
                <w:szCs w:val="24"/>
                <w:cs/>
              </w:rPr>
              <w:t>290</w:t>
            </w:r>
            <w:r w:rsidRPr="005D07D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F71FC2">
              <w:rPr>
                <w:rFonts w:asciiTheme="majorBidi" w:hAnsiTheme="majorBidi" w:cs="Angsana New"/>
                <w:sz w:val="24"/>
                <w:szCs w:val="24"/>
              </w:rPr>
              <w:t>574</w:t>
            </w:r>
          </w:p>
        </w:tc>
        <w:tc>
          <w:tcPr>
            <w:tcW w:w="257" w:type="dxa"/>
            <w:shd w:val="clear" w:color="auto" w:fill="auto"/>
          </w:tcPr>
          <w:p w14:paraId="7B8D65DF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A8A141E" w14:textId="44D7C189" w:rsidR="00576286" w:rsidRPr="00991BBA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4627B">
              <w:rPr>
                <w:rFonts w:asciiTheme="majorBidi" w:hAnsiTheme="majorBidi" w:cstheme="majorBidi"/>
                <w:sz w:val="24"/>
                <w:szCs w:val="24"/>
                <w:cs/>
              </w:rPr>
              <w:t>432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4627B">
              <w:rPr>
                <w:rFonts w:asciiTheme="majorBidi" w:hAnsiTheme="majorBidi" w:cstheme="majorBidi"/>
                <w:sz w:val="24"/>
                <w:szCs w:val="24"/>
                <w:cs/>
              </w:rPr>
              <w:t>079</w:t>
            </w:r>
          </w:p>
        </w:tc>
        <w:tc>
          <w:tcPr>
            <w:tcW w:w="270" w:type="dxa"/>
            <w:shd w:val="clear" w:color="auto" w:fill="auto"/>
          </w:tcPr>
          <w:p w14:paraId="1E32C9B2" w14:textId="77777777" w:rsidR="00576286" w:rsidRPr="001F69E9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1D7082D0" w14:textId="3A415CA8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576286">
              <w:rPr>
                <w:rFonts w:asciiTheme="majorBidi" w:hAnsiTheme="majorBidi" w:cs="Angsana New"/>
                <w:sz w:val="24"/>
                <w:szCs w:val="24"/>
                <w:cs/>
              </w:rPr>
              <w:t>35</w:t>
            </w:r>
            <w:r w:rsidRPr="005762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6286">
              <w:rPr>
                <w:rFonts w:asciiTheme="majorBidi" w:hAnsiTheme="majorBidi" w:cs="Angsana New"/>
                <w:sz w:val="24"/>
                <w:szCs w:val="24"/>
                <w:cs/>
              </w:rPr>
              <w:t>924</w:t>
            </w:r>
          </w:p>
        </w:tc>
        <w:tc>
          <w:tcPr>
            <w:tcW w:w="236" w:type="dxa"/>
            <w:shd w:val="clear" w:color="auto" w:fill="auto"/>
          </w:tcPr>
          <w:p w14:paraId="0057348B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C8756D8" w14:textId="1C7FE59A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sz w:val="24"/>
                <w:szCs w:val="24"/>
              </w:rPr>
              <w:t>28,315</w:t>
            </w:r>
          </w:p>
        </w:tc>
        <w:tc>
          <w:tcPr>
            <w:tcW w:w="236" w:type="dxa"/>
            <w:shd w:val="clear" w:color="auto" w:fill="auto"/>
          </w:tcPr>
          <w:p w14:paraId="5F1B6599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9159199" w14:textId="01C56D27" w:rsidR="00576286" w:rsidRPr="00824198" w:rsidRDefault="008B4240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="Angsana New"/>
                <w:sz w:val="24"/>
                <w:szCs w:val="24"/>
              </w:rPr>
              <w:t>7</w:t>
            </w:r>
            <w:r w:rsidR="00576286" w:rsidRPr="005762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sz w:val="24"/>
                <w:szCs w:val="24"/>
              </w:rPr>
              <w:t>147</w:t>
            </w:r>
          </w:p>
        </w:tc>
        <w:tc>
          <w:tcPr>
            <w:tcW w:w="236" w:type="dxa"/>
            <w:shd w:val="clear" w:color="auto" w:fill="auto"/>
          </w:tcPr>
          <w:p w14:paraId="0B7F6D75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3296D0EF" w14:textId="2A921D7F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sz w:val="24"/>
                <w:szCs w:val="24"/>
              </w:rPr>
              <w:t>681</w:t>
            </w:r>
          </w:p>
        </w:tc>
        <w:tc>
          <w:tcPr>
            <w:tcW w:w="236" w:type="dxa"/>
            <w:shd w:val="clear" w:color="auto" w:fill="auto"/>
          </w:tcPr>
          <w:p w14:paraId="5EDA39D6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4E9BED9" w14:textId="5F0B379F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4B918E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C1BBED7" w14:textId="63A3EC10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F75182C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A2D1033" w14:textId="65CB371A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576286">
              <w:rPr>
                <w:rFonts w:asciiTheme="majorBidi" w:hAnsiTheme="majorBidi" w:cs="Angsana New"/>
                <w:sz w:val="24"/>
                <w:szCs w:val="24"/>
                <w:cs/>
              </w:rPr>
              <w:t>333</w:t>
            </w:r>
            <w:r w:rsidRPr="005762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6286">
              <w:rPr>
                <w:rFonts w:asciiTheme="majorBidi" w:hAnsiTheme="majorBidi" w:cs="Angsana New"/>
                <w:sz w:val="24"/>
                <w:szCs w:val="24"/>
                <w:cs/>
              </w:rPr>
              <w:t>64</w:t>
            </w:r>
            <w:r w:rsidR="009866D1">
              <w:rPr>
                <w:rFonts w:asciiTheme="majorBidi" w:hAnsiTheme="majorBidi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DD3418D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C86B3EF" w14:textId="39E00B71" w:rsidR="00576286" w:rsidRPr="00BF440E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sz w:val="24"/>
                <w:szCs w:val="24"/>
              </w:rPr>
              <w:t>461,075</w:t>
            </w:r>
          </w:p>
        </w:tc>
      </w:tr>
      <w:tr w:rsidR="00576286" w:rsidRPr="00E741B7" w14:paraId="172B31AE" w14:textId="77777777" w:rsidTr="00484411">
        <w:tc>
          <w:tcPr>
            <w:tcW w:w="3150" w:type="dxa"/>
            <w:shd w:val="clear" w:color="auto" w:fill="auto"/>
          </w:tcPr>
          <w:p w14:paraId="64681467" w14:textId="77777777" w:rsidR="00576286" w:rsidRPr="00991BBA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E39E6B" w14:textId="6ED8ECE0" w:rsidR="00576286" w:rsidRPr="00824198" w:rsidRDefault="004148EF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148EF">
              <w:rPr>
                <w:rFonts w:asciiTheme="majorBidi" w:hAnsiTheme="majorBidi" w:cs="Angsana New"/>
                <w:sz w:val="24"/>
                <w:szCs w:val="24"/>
                <w:cs/>
              </w:rPr>
              <w:t>184</w:t>
            </w:r>
            <w:r w:rsidRPr="004148E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148EF">
              <w:rPr>
                <w:rFonts w:asciiTheme="majorBidi" w:hAnsiTheme="majorBidi" w:cs="Angsana New"/>
                <w:sz w:val="24"/>
                <w:szCs w:val="24"/>
                <w:cs/>
              </w:rPr>
              <w:t>361</w:t>
            </w:r>
          </w:p>
        </w:tc>
        <w:tc>
          <w:tcPr>
            <w:tcW w:w="257" w:type="dxa"/>
            <w:shd w:val="clear" w:color="auto" w:fill="auto"/>
          </w:tcPr>
          <w:p w14:paraId="42413108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02E8A8" w14:textId="5DA28C92" w:rsidR="00576286" w:rsidRPr="006E71DA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4627B">
              <w:rPr>
                <w:rFonts w:asciiTheme="majorBidi" w:hAnsiTheme="majorBidi" w:cstheme="majorBidi"/>
                <w:sz w:val="24"/>
                <w:szCs w:val="24"/>
                <w:cs/>
              </w:rPr>
              <w:t>90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F4627B">
              <w:rPr>
                <w:rFonts w:asciiTheme="majorBidi" w:hAnsiTheme="majorBidi" w:cstheme="majorBidi"/>
                <w:sz w:val="24"/>
                <w:szCs w:val="24"/>
                <w:cs/>
              </w:rPr>
              <w:t>010</w:t>
            </w:r>
          </w:p>
        </w:tc>
        <w:tc>
          <w:tcPr>
            <w:tcW w:w="270" w:type="dxa"/>
            <w:shd w:val="clear" w:color="auto" w:fill="auto"/>
          </w:tcPr>
          <w:p w14:paraId="3CA44C53" w14:textId="77777777" w:rsidR="00576286" w:rsidRPr="001F69E9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0D716" w14:textId="2AEA19F4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576286">
              <w:rPr>
                <w:rFonts w:asciiTheme="majorBidi" w:hAnsiTheme="majorBidi" w:cs="Angsana New"/>
                <w:sz w:val="24"/>
                <w:szCs w:val="24"/>
                <w:cs/>
              </w:rPr>
              <w:t>25</w:t>
            </w:r>
          </w:p>
        </w:tc>
        <w:tc>
          <w:tcPr>
            <w:tcW w:w="236" w:type="dxa"/>
            <w:shd w:val="clear" w:color="auto" w:fill="auto"/>
          </w:tcPr>
          <w:p w14:paraId="4F180CAE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AB570F" w14:textId="57EA4982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sz w:val="24"/>
                <w:szCs w:val="24"/>
              </w:rPr>
              <w:t>18</w:t>
            </w:r>
          </w:p>
        </w:tc>
        <w:tc>
          <w:tcPr>
            <w:tcW w:w="236" w:type="dxa"/>
            <w:shd w:val="clear" w:color="auto" w:fill="auto"/>
          </w:tcPr>
          <w:p w14:paraId="1037D137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1DAA2" w14:textId="33149848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576286">
              <w:rPr>
                <w:rFonts w:asciiTheme="majorBidi" w:hAnsiTheme="majorBidi" w:cs="Angsana New"/>
                <w:sz w:val="24"/>
                <w:szCs w:val="24"/>
                <w:cs/>
              </w:rPr>
              <w:t>345</w:t>
            </w:r>
          </w:p>
        </w:tc>
        <w:tc>
          <w:tcPr>
            <w:tcW w:w="236" w:type="dxa"/>
            <w:shd w:val="clear" w:color="auto" w:fill="auto"/>
          </w:tcPr>
          <w:p w14:paraId="6D0D66C5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C7F50" w14:textId="0EA214B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sz w:val="24"/>
                <w:szCs w:val="24"/>
              </w:rPr>
              <w:t>85</w:t>
            </w:r>
          </w:p>
        </w:tc>
        <w:tc>
          <w:tcPr>
            <w:tcW w:w="236" w:type="dxa"/>
            <w:shd w:val="clear" w:color="auto" w:fill="auto"/>
          </w:tcPr>
          <w:p w14:paraId="641D01B1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6D724" w14:textId="78D1BFBD" w:rsidR="00576286" w:rsidRPr="00824198" w:rsidRDefault="006A7054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6A7054">
              <w:rPr>
                <w:rFonts w:asciiTheme="majorBidi" w:hAnsiTheme="majorBidi" w:cs="Angsana New"/>
                <w:sz w:val="24"/>
                <w:szCs w:val="24"/>
                <w:cs/>
              </w:rPr>
              <w:t>(148</w:t>
            </w:r>
            <w:r w:rsidRPr="006A7054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6A7054">
              <w:rPr>
                <w:rFonts w:asciiTheme="majorBidi" w:hAnsiTheme="majorBidi" w:cs="Angsana New"/>
                <w:sz w:val="24"/>
                <w:szCs w:val="24"/>
                <w:cs/>
              </w:rPr>
              <w:t>145)</w:t>
            </w:r>
          </w:p>
        </w:tc>
        <w:tc>
          <w:tcPr>
            <w:tcW w:w="236" w:type="dxa"/>
            <w:shd w:val="clear" w:color="auto" w:fill="auto"/>
          </w:tcPr>
          <w:p w14:paraId="180852E0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02A34" w14:textId="154648D5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67,020</w:t>
            </w: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E3FC3AB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422221" w14:textId="71674C8C" w:rsidR="00576286" w:rsidRPr="00824198" w:rsidRDefault="004148EF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148EF">
              <w:rPr>
                <w:rFonts w:asciiTheme="majorBidi" w:hAnsiTheme="majorBidi" w:cs="Angsana New"/>
                <w:sz w:val="24"/>
                <w:szCs w:val="24"/>
                <w:cs/>
              </w:rPr>
              <w:t>36</w:t>
            </w:r>
            <w:r w:rsidRPr="004148EF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4148EF">
              <w:rPr>
                <w:rFonts w:asciiTheme="majorBidi" w:hAnsiTheme="majorBidi" w:cs="Angsana New"/>
                <w:sz w:val="24"/>
                <w:szCs w:val="24"/>
                <w:cs/>
              </w:rPr>
              <w:t>586</w:t>
            </w:r>
          </w:p>
        </w:tc>
        <w:tc>
          <w:tcPr>
            <w:tcW w:w="236" w:type="dxa"/>
            <w:shd w:val="clear" w:color="auto" w:fill="auto"/>
          </w:tcPr>
          <w:p w14:paraId="67242FDE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D365B" w14:textId="3C6A7D61" w:rsidR="00576286" w:rsidRPr="00BF440E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sz w:val="24"/>
                <w:szCs w:val="24"/>
              </w:rPr>
              <w:t>23,093</w:t>
            </w:r>
          </w:p>
        </w:tc>
      </w:tr>
      <w:tr w:rsidR="00576286" w:rsidRPr="00350817" w14:paraId="55F2492E" w14:textId="77777777" w:rsidTr="00484411">
        <w:tc>
          <w:tcPr>
            <w:tcW w:w="3150" w:type="dxa"/>
            <w:shd w:val="clear" w:color="auto" w:fill="auto"/>
          </w:tcPr>
          <w:p w14:paraId="6F1D93FC" w14:textId="77777777" w:rsidR="00576286" w:rsidRPr="00E430FB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430F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C31817" w14:textId="26DCAE9B" w:rsidR="00576286" w:rsidRPr="00F4627B" w:rsidRDefault="004148EF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148E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</w:t>
            </w:r>
            <w:r w:rsidRPr="004148E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4148E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875</w:t>
            </w:r>
            <w:r w:rsidRPr="004148EF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4148EF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167</w:t>
            </w:r>
          </w:p>
        </w:tc>
        <w:tc>
          <w:tcPr>
            <w:tcW w:w="257" w:type="dxa"/>
            <w:shd w:val="clear" w:color="auto" w:fill="auto"/>
          </w:tcPr>
          <w:p w14:paraId="438019C6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99E98" w14:textId="1D045221" w:rsidR="00576286" w:rsidRPr="006E71DA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62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7</w:t>
            </w:r>
            <w:r w:rsidRPr="00F462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462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650</w:t>
            </w:r>
            <w:r w:rsidRPr="00F462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462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404</w:t>
            </w:r>
          </w:p>
        </w:tc>
        <w:tc>
          <w:tcPr>
            <w:tcW w:w="270" w:type="dxa"/>
            <w:shd w:val="clear" w:color="auto" w:fill="auto"/>
          </w:tcPr>
          <w:p w14:paraId="02F5E2A6" w14:textId="77777777" w:rsidR="00576286" w:rsidRPr="00E430FB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49AFA" w14:textId="0FC6D432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628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35</w:t>
            </w:r>
            <w:r w:rsidRPr="005762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7628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949</w:t>
            </w:r>
          </w:p>
        </w:tc>
        <w:tc>
          <w:tcPr>
            <w:tcW w:w="236" w:type="dxa"/>
            <w:shd w:val="clear" w:color="auto" w:fill="auto"/>
          </w:tcPr>
          <w:p w14:paraId="01BA23CC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FBEB5A" w14:textId="380DF24E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28,333</w:t>
            </w:r>
          </w:p>
        </w:tc>
        <w:tc>
          <w:tcPr>
            <w:tcW w:w="236" w:type="dxa"/>
            <w:shd w:val="clear" w:color="auto" w:fill="auto"/>
          </w:tcPr>
          <w:p w14:paraId="4780B5E9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CF90CD" w14:textId="6D54F8B4" w:rsidR="00576286" w:rsidRPr="00824198" w:rsidRDefault="00E46294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509,589</w:t>
            </w:r>
          </w:p>
        </w:tc>
        <w:tc>
          <w:tcPr>
            <w:tcW w:w="236" w:type="dxa"/>
            <w:shd w:val="clear" w:color="auto" w:fill="auto"/>
          </w:tcPr>
          <w:p w14:paraId="48F2C431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D5CBA" w14:textId="02F9766D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141,841</w:t>
            </w:r>
          </w:p>
        </w:tc>
        <w:tc>
          <w:tcPr>
            <w:tcW w:w="236" w:type="dxa"/>
            <w:shd w:val="clear" w:color="auto" w:fill="auto"/>
          </w:tcPr>
          <w:p w14:paraId="2CBB05A4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435A7" w14:textId="5DC3F2F1" w:rsidR="00576286" w:rsidRPr="00824198" w:rsidRDefault="006A7054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A705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(148</w:t>
            </w:r>
            <w:r w:rsidRPr="006A705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6A7054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145)</w:t>
            </w:r>
          </w:p>
        </w:tc>
        <w:tc>
          <w:tcPr>
            <w:tcW w:w="236" w:type="dxa"/>
            <w:shd w:val="clear" w:color="auto" w:fill="auto"/>
          </w:tcPr>
          <w:p w14:paraId="711B0FAC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528AE" w14:textId="6B9D552A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</w:t>
            </w: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67,020</w:t>
            </w:r>
            <w:r w:rsidRPr="0082419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06663F8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5E2E1" w14:textId="1A510091" w:rsidR="00576286" w:rsidRPr="00824198" w:rsidRDefault="00F71FC2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1FC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</w:t>
            </w:r>
            <w:r w:rsidRPr="00F71FC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F71FC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272</w:t>
            </w:r>
            <w:r w:rsidRPr="00F71FC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F71FC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560</w:t>
            </w:r>
          </w:p>
        </w:tc>
        <w:tc>
          <w:tcPr>
            <w:tcW w:w="236" w:type="dxa"/>
            <w:shd w:val="clear" w:color="auto" w:fill="auto"/>
          </w:tcPr>
          <w:p w14:paraId="59ADBE02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5F3E9F" w14:textId="521ED507" w:rsidR="00576286" w:rsidRPr="00BF440E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7,753,558</w:t>
            </w:r>
          </w:p>
        </w:tc>
      </w:tr>
      <w:tr w:rsidR="00576286" w:rsidRPr="00B43E9E" w14:paraId="43323B94" w14:textId="77777777" w:rsidTr="00484411">
        <w:tc>
          <w:tcPr>
            <w:tcW w:w="3150" w:type="dxa"/>
            <w:shd w:val="clear" w:color="auto" w:fill="auto"/>
          </w:tcPr>
          <w:p w14:paraId="4AEE4772" w14:textId="77777777" w:rsidR="00576286" w:rsidRPr="007838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37C32C" w14:textId="77777777" w:rsidR="00576286" w:rsidRPr="00F4627B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</w:tcPr>
          <w:p w14:paraId="204731E6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51FFE5" w14:textId="77777777" w:rsidR="00576286" w:rsidRPr="006E71DA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</w:tcPr>
          <w:p w14:paraId="72D2EEFF" w14:textId="77777777" w:rsidR="00576286" w:rsidRPr="007838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7A1AD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8723933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91AB8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552B95E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E31A8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2CE399BA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D480B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1119A4F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9B5C2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4B9EA8AB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9961E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AC0C941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F5799D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04473BF4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D3B0CB" w14:textId="77777777" w:rsidR="00576286" w:rsidRPr="00BF440E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576286" w:rsidRPr="00350817" w14:paraId="6FD59A72" w14:textId="77777777" w:rsidTr="00484411">
        <w:tc>
          <w:tcPr>
            <w:tcW w:w="3150" w:type="dxa"/>
            <w:shd w:val="clear" w:color="auto" w:fill="auto"/>
          </w:tcPr>
          <w:p w14:paraId="792482D1" w14:textId="77777777" w:rsidR="00576286" w:rsidRPr="00991BBA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กำไรตามส่วนงานก่อนหักภาษีเงินได้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8BB74E7" w14:textId="143AA447" w:rsidR="00576286" w:rsidRPr="00824198" w:rsidRDefault="007565EE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65EE">
              <w:rPr>
                <w:rFonts w:asciiTheme="majorBidi" w:hAnsiTheme="majorBidi" w:cs="Angsana New"/>
                <w:sz w:val="24"/>
                <w:szCs w:val="24"/>
                <w:cs/>
              </w:rPr>
              <w:t>3</w:t>
            </w:r>
            <w:r w:rsidRPr="007565EE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565EE">
              <w:rPr>
                <w:rFonts w:asciiTheme="majorBidi" w:hAnsiTheme="majorBidi" w:cs="Angsana New"/>
                <w:sz w:val="24"/>
                <w:szCs w:val="24"/>
                <w:cs/>
              </w:rPr>
              <w:t>242</w:t>
            </w:r>
            <w:r w:rsidRPr="007565EE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565EE">
              <w:rPr>
                <w:rFonts w:asciiTheme="majorBidi" w:hAnsiTheme="majorBidi" w:cs="Angsana New"/>
                <w:sz w:val="24"/>
                <w:szCs w:val="24"/>
                <w:cs/>
              </w:rPr>
              <w:t>023</w:t>
            </w:r>
          </w:p>
        </w:tc>
        <w:tc>
          <w:tcPr>
            <w:tcW w:w="257" w:type="dxa"/>
            <w:shd w:val="clear" w:color="auto" w:fill="auto"/>
          </w:tcPr>
          <w:p w14:paraId="1A8087D4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FE7958C" w14:textId="3A270989" w:rsidR="00576286" w:rsidRPr="006E71DA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4627B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240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F4627B">
              <w:rPr>
                <w:rFonts w:asciiTheme="majorBidi" w:hAnsiTheme="majorBidi" w:cstheme="majorBidi"/>
                <w:sz w:val="24"/>
                <w:szCs w:val="24"/>
                <w:cs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02610B48" w14:textId="77777777" w:rsidR="00576286" w:rsidRPr="001F69E9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FFA8074" w14:textId="2FCB11C0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576286">
              <w:rPr>
                <w:rFonts w:asciiTheme="majorBidi" w:hAnsiTheme="majorBidi" w:cs="Angsana New"/>
                <w:sz w:val="24"/>
                <w:szCs w:val="24"/>
                <w:cs/>
              </w:rPr>
              <w:t>6</w:t>
            </w:r>
            <w:r w:rsidRPr="0057628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576286">
              <w:rPr>
                <w:rFonts w:asciiTheme="majorBidi" w:hAnsiTheme="majorBidi" w:cs="Angsana New"/>
                <w:sz w:val="24"/>
                <w:szCs w:val="24"/>
                <w:cs/>
              </w:rPr>
              <w:t>69</w:t>
            </w:r>
            <w:r w:rsidR="006149BD">
              <w:rPr>
                <w:rFonts w:asciiTheme="majorBidi" w:hAnsiTheme="majorBidi" w:cs="Angsana New" w:hint="cs"/>
                <w:sz w:val="24"/>
                <w:szCs w:val="24"/>
                <w:cs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281EBDEF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3E69317F" w14:textId="7441D214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sz w:val="24"/>
                <w:szCs w:val="24"/>
              </w:rPr>
              <w:t>5,193</w:t>
            </w:r>
          </w:p>
        </w:tc>
        <w:tc>
          <w:tcPr>
            <w:tcW w:w="236" w:type="dxa"/>
            <w:shd w:val="clear" w:color="auto" w:fill="auto"/>
          </w:tcPr>
          <w:p w14:paraId="649CAD66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9B52135" w14:textId="6B921A3F" w:rsidR="00576286" w:rsidRPr="00824198" w:rsidRDefault="007565EE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565EE">
              <w:rPr>
                <w:rFonts w:asciiTheme="majorBidi" w:hAnsiTheme="majorBidi" w:cs="Angsana New"/>
                <w:sz w:val="24"/>
                <w:szCs w:val="24"/>
                <w:cs/>
              </w:rPr>
              <w:t>219</w:t>
            </w:r>
            <w:r w:rsidRPr="007565EE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565EE">
              <w:rPr>
                <w:rFonts w:asciiTheme="majorBidi" w:hAnsiTheme="majorBidi" w:cs="Angsana New"/>
                <w:sz w:val="24"/>
                <w:szCs w:val="24"/>
                <w:cs/>
              </w:rPr>
              <w:t>030</w:t>
            </w:r>
          </w:p>
        </w:tc>
        <w:tc>
          <w:tcPr>
            <w:tcW w:w="236" w:type="dxa"/>
            <w:shd w:val="clear" w:color="auto" w:fill="auto"/>
          </w:tcPr>
          <w:p w14:paraId="64C7D175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60BB6239" w14:textId="4E5567F1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sz w:val="24"/>
                <w:szCs w:val="24"/>
              </w:rPr>
              <w:t>82,839</w:t>
            </w:r>
          </w:p>
        </w:tc>
        <w:tc>
          <w:tcPr>
            <w:tcW w:w="236" w:type="dxa"/>
            <w:shd w:val="clear" w:color="auto" w:fill="auto"/>
          </w:tcPr>
          <w:p w14:paraId="0FB4140E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A720D6B" w14:textId="5B98258E" w:rsidR="00576286" w:rsidRPr="00824198" w:rsidRDefault="007C395C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797B6A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3807E87" w14:textId="5DB1320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82E5E7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4FBA6EC3" w14:textId="7D1340A3" w:rsidR="00576286" w:rsidRPr="00824198" w:rsidRDefault="00F71FC2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71FC2">
              <w:rPr>
                <w:rFonts w:asciiTheme="majorBidi" w:hAnsiTheme="majorBidi" w:cs="Angsana New"/>
                <w:sz w:val="24"/>
                <w:szCs w:val="24"/>
                <w:cs/>
              </w:rPr>
              <w:t>3</w:t>
            </w:r>
            <w:r w:rsidRPr="00F71FC2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F71FC2">
              <w:rPr>
                <w:rFonts w:asciiTheme="majorBidi" w:hAnsiTheme="majorBidi" w:cs="Angsana New"/>
                <w:sz w:val="24"/>
                <w:szCs w:val="24"/>
                <w:cs/>
              </w:rPr>
              <w:t>467</w:t>
            </w:r>
            <w:r w:rsidRPr="00F71FC2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F71FC2">
              <w:rPr>
                <w:rFonts w:asciiTheme="majorBidi" w:hAnsiTheme="majorBidi" w:cs="Angsana New"/>
                <w:sz w:val="24"/>
                <w:szCs w:val="24"/>
                <w:cs/>
              </w:rPr>
              <w:t>748</w:t>
            </w:r>
          </w:p>
        </w:tc>
        <w:tc>
          <w:tcPr>
            <w:tcW w:w="236" w:type="dxa"/>
            <w:shd w:val="clear" w:color="auto" w:fill="auto"/>
          </w:tcPr>
          <w:p w14:paraId="3E38103F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7D41FD3" w14:textId="296BB923" w:rsidR="00576286" w:rsidRPr="00BF440E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3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sz w:val="24"/>
                <w:szCs w:val="24"/>
              </w:rPr>
              <w:t>328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sz w:val="24"/>
                <w:szCs w:val="24"/>
              </w:rPr>
              <w:t>5</w:t>
            </w: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8</w:t>
            </w:r>
            <w:r w:rsidRPr="00824198">
              <w:rPr>
                <w:rFonts w:asciiTheme="majorBidi" w:hAnsiTheme="majorBidi" w:cs="Angsana New" w:hint="cs"/>
                <w:sz w:val="24"/>
                <w:szCs w:val="24"/>
                <w:cs/>
              </w:rPr>
              <w:t>9</w:t>
            </w:r>
          </w:p>
        </w:tc>
      </w:tr>
      <w:tr w:rsidR="00576286" w:rsidRPr="00350817" w14:paraId="763B51F7" w14:textId="77777777" w:rsidTr="00484411">
        <w:tc>
          <w:tcPr>
            <w:tcW w:w="3150" w:type="dxa"/>
            <w:shd w:val="clear" w:color="auto" w:fill="auto"/>
          </w:tcPr>
          <w:p w14:paraId="7092FB7A" w14:textId="77777777" w:rsidR="00576286" w:rsidRPr="00991BBA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1F9F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C65F18" w14:textId="72CB81FF" w:rsidR="00576286" w:rsidRPr="00824198" w:rsidRDefault="007565EE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7565EE">
              <w:rPr>
                <w:rFonts w:asciiTheme="majorBidi" w:hAnsiTheme="majorBidi" w:cs="Angsana New"/>
                <w:sz w:val="24"/>
                <w:szCs w:val="24"/>
                <w:cs/>
              </w:rPr>
              <w:t>(672</w:t>
            </w:r>
            <w:r w:rsidRPr="007565EE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565EE">
              <w:rPr>
                <w:rFonts w:asciiTheme="majorBidi" w:hAnsiTheme="majorBidi" w:cs="Angsana New"/>
                <w:sz w:val="24"/>
                <w:szCs w:val="24"/>
                <w:cs/>
              </w:rPr>
              <w:t>876)</w:t>
            </w:r>
          </w:p>
        </w:tc>
        <w:tc>
          <w:tcPr>
            <w:tcW w:w="257" w:type="dxa"/>
            <w:shd w:val="clear" w:color="auto" w:fill="auto"/>
          </w:tcPr>
          <w:p w14:paraId="423B0B96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85A99" w14:textId="1AE18CC3" w:rsidR="00576286" w:rsidRPr="006E71DA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4627B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667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F4627B">
              <w:rPr>
                <w:rFonts w:asciiTheme="majorBidi" w:hAnsiTheme="majorBidi" w:cstheme="majorBidi"/>
                <w:sz w:val="24"/>
                <w:szCs w:val="24"/>
                <w:cs/>
              </w:rPr>
              <w:t>54)</w:t>
            </w:r>
          </w:p>
        </w:tc>
        <w:tc>
          <w:tcPr>
            <w:tcW w:w="270" w:type="dxa"/>
            <w:shd w:val="clear" w:color="auto" w:fill="auto"/>
          </w:tcPr>
          <w:p w14:paraId="02F88903" w14:textId="77777777" w:rsidR="00576286" w:rsidRPr="009C72B1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CDB16" w14:textId="3D0EC84D" w:rsidR="00576286" w:rsidRPr="00824198" w:rsidRDefault="007C395C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7C395C">
              <w:rPr>
                <w:rFonts w:asciiTheme="majorBidi" w:hAnsiTheme="majorBidi" w:cs="Angsana New"/>
                <w:sz w:val="24"/>
                <w:szCs w:val="24"/>
                <w:cs/>
              </w:rPr>
              <w:t>(1</w:t>
            </w:r>
            <w:r w:rsidRPr="007C395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7C395C">
              <w:rPr>
                <w:rFonts w:asciiTheme="majorBidi" w:hAnsiTheme="majorBidi" w:cs="Angsana New"/>
                <w:sz w:val="24"/>
                <w:szCs w:val="24"/>
                <w:cs/>
              </w:rPr>
              <w:t>410)</w:t>
            </w:r>
          </w:p>
        </w:tc>
        <w:tc>
          <w:tcPr>
            <w:tcW w:w="236" w:type="dxa"/>
            <w:shd w:val="clear" w:color="auto" w:fill="auto"/>
          </w:tcPr>
          <w:p w14:paraId="695D87CD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2FA5C7" w14:textId="59EB5B85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1,039</w:t>
            </w: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2F7A91E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1FDE55" w14:textId="139ECB8E" w:rsidR="00576286" w:rsidRPr="00824198" w:rsidRDefault="007565EE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565EE">
              <w:rPr>
                <w:rFonts w:asciiTheme="majorBidi" w:hAnsiTheme="majorBidi" w:cs="Angsana New"/>
                <w:sz w:val="24"/>
                <w:szCs w:val="24"/>
                <w:cs/>
              </w:rPr>
              <w:t>(37</w:t>
            </w:r>
            <w:r w:rsidRPr="007565EE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7565EE">
              <w:rPr>
                <w:rFonts w:asciiTheme="majorBidi" w:hAnsiTheme="majorBidi" w:cs="Angsana New"/>
                <w:sz w:val="24"/>
                <w:szCs w:val="24"/>
                <w:cs/>
              </w:rPr>
              <w:t>289)</w:t>
            </w:r>
          </w:p>
        </w:tc>
        <w:tc>
          <w:tcPr>
            <w:tcW w:w="236" w:type="dxa"/>
            <w:shd w:val="clear" w:color="auto" w:fill="auto"/>
          </w:tcPr>
          <w:p w14:paraId="3BA1353A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83BD73" w14:textId="26BF927A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16,568</w:t>
            </w: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307B448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BD6EA" w14:textId="76E5A5AE" w:rsidR="00576286" w:rsidRPr="00824198" w:rsidRDefault="007C395C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A90C805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63FB5" w14:textId="2FC66C3B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AD6DF11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3860A0" w14:textId="5B7EA2E4" w:rsidR="00576286" w:rsidRPr="00824198" w:rsidRDefault="00F71FC2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71FC2">
              <w:rPr>
                <w:rFonts w:asciiTheme="majorBidi" w:hAnsiTheme="majorBidi" w:cs="Angsana New"/>
                <w:sz w:val="24"/>
                <w:szCs w:val="24"/>
                <w:cs/>
              </w:rPr>
              <w:t>(711</w:t>
            </w:r>
            <w:r w:rsidRPr="00F71FC2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F71FC2">
              <w:rPr>
                <w:rFonts w:asciiTheme="majorBidi" w:hAnsiTheme="majorBidi" w:cs="Angsana New"/>
                <w:sz w:val="24"/>
                <w:szCs w:val="24"/>
                <w:cs/>
              </w:rPr>
              <w:t>575)</w:t>
            </w:r>
          </w:p>
        </w:tc>
        <w:tc>
          <w:tcPr>
            <w:tcW w:w="236" w:type="dxa"/>
            <w:shd w:val="clear" w:color="auto" w:fill="auto"/>
          </w:tcPr>
          <w:p w14:paraId="4DDF9E9C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4A143" w14:textId="2F328E86" w:rsidR="00576286" w:rsidRPr="00BF440E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="Angsana New"/>
                <w:sz w:val="24"/>
                <w:szCs w:val="24"/>
              </w:rPr>
              <w:t>684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sz w:val="24"/>
                <w:szCs w:val="24"/>
              </w:rPr>
              <w:t>8</w:t>
            </w: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61</w:t>
            </w:r>
            <w:r w:rsidRPr="00824198">
              <w:rPr>
                <w:rFonts w:asciiTheme="majorBidi" w:hAnsiTheme="majorBidi" w:cs="Angsana New" w:hint="cs"/>
                <w:sz w:val="24"/>
                <w:szCs w:val="24"/>
                <w:cs/>
              </w:rPr>
              <w:t>)</w:t>
            </w:r>
          </w:p>
        </w:tc>
      </w:tr>
      <w:tr w:rsidR="00576286" w:rsidRPr="00350817" w14:paraId="1AD6A070" w14:textId="77777777" w:rsidTr="00484411">
        <w:trPr>
          <w:trHeight w:val="144"/>
        </w:trPr>
        <w:tc>
          <w:tcPr>
            <w:tcW w:w="3150" w:type="dxa"/>
            <w:shd w:val="clear" w:color="auto" w:fill="auto"/>
          </w:tcPr>
          <w:p w14:paraId="5CC46DA2" w14:textId="77777777" w:rsidR="00576286" w:rsidRPr="00F66EC9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26E7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กำไรตามส่วนงาน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AED842" w14:textId="13C13FAC" w:rsidR="00576286" w:rsidRPr="00F4627B" w:rsidRDefault="007565EE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65E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</w:t>
            </w:r>
            <w:r w:rsidRPr="007565EE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7565E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569</w:t>
            </w:r>
            <w:r w:rsidRPr="007565EE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7565E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147</w:t>
            </w:r>
          </w:p>
        </w:tc>
        <w:tc>
          <w:tcPr>
            <w:tcW w:w="257" w:type="dxa"/>
            <w:shd w:val="clear" w:color="auto" w:fill="auto"/>
          </w:tcPr>
          <w:p w14:paraId="2CAB5836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63C963" w14:textId="4789492E" w:rsidR="00576286" w:rsidRPr="006E71DA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462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2</w:t>
            </w:r>
            <w:r w:rsidRPr="00F462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573</w:t>
            </w:r>
            <w:r w:rsidRPr="00F4627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F4627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303</w:t>
            </w:r>
          </w:p>
        </w:tc>
        <w:tc>
          <w:tcPr>
            <w:tcW w:w="270" w:type="dxa"/>
            <w:shd w:val="clear" w:color="auto" w:fill="auto"/>
          </w:tcPr>
          <w:p w14:paraId="4331B687" w14:textId="77777777" w:rsidR="00576286" w:rsidRPr="00991BBA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43188" w14:textId="4427D913" w:rsidR="00576286" w:rsidRPr="00824198" w:rsidRDefault="00211F7D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211F7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</w:t>
            </w:r>
            <w:r w:rsidRPr="00211F7D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211F7D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28</w:t>
            </w:r>
            <w:r w:rsidR="006149BD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1E5D1C1B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BE849" w14:textId="161D7A44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4,154</w:t>
            </w:r>
          </w:p>
        </w:tc>
        <w:tc>
          <w:tcPr>
            <w:tcW w:w="236" w:type="dxa"/>
            <w:shd w:val="clear" w:color="auto" w:fill="auto"/>
          </w:tcPr>
          <w:p w14:paraId="64DB265D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BA2B7" w14:textId="130199BD" w:rsidR="00576286" w:rsidRPr="00824198" w:rsidRDefault="007565EE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65E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181</w:t>
            </w:r>
            <w:r w:rsidRPr="007565EE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7565E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741</w:t>
            </w:r>
          </w:p>
        </w:tc>
        <w:tc>
          <w:tcPr>
            <w:tcW w:w="236" w:type="dxa"/>
            <w:shd w:val="clear" w:color="auto" w:fill="auto"/>
          </w:tcPr>
          <w:p w14:paraId="447E13A8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4F151" w14:textId="5BD8E721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66,271</w:t>
            </w:r>
          </w:p>
        </w:tc>
        <w:tc>
          <w:tcPr>
            <w:tcW w:w="236" w:type="dxa"/>
            <w:shd w:val="clear" w:color="auto" w:fill="auto"/>
          </w:tcPr>
          <w:p w14:paraId="256A8FBD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18FAF0" w14:textId="40CBCDB0" w:rsidR="00576286" w:rsidRPr="00824198" w:rsidRDefault="00255929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5F8248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15EDBA" w14:textId="3DA0354B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4DF627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8FA21" w14:textId="47CAE702" w:rsidR="00576286" w:rsidRPr="00824198" w:rsidRDefault="00F71FC2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1FC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</w:t>
            </w:r>
            <w:r w:rsidRPr="00F71FC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F71FC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756</w:t>
            </w:r>
            <w:r w:rsidRPr="00F71FC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F71FC2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173</w:t>
            </w:r>
          </w:p>
        </w:tc>
        <w:tc>
          <w:tcPr>
            <w:tcW w:w="236" w:type="dxa"/>
            <w:shd w:val="clear" w:color="auto" w:fill="auto"/>
          </w:tcPr>
          <w:p w14:paraId="01D0942A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0D05F" w14:textId="2D37B0E3" w:rsidR="00576286" w:rsidRPr="00BF440E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</w:t>
            </w: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643</w:t>
            </w:r>
            <w:r w:rsidRPr="0082419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82419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728</w:t>
            </w:r>
          </w:p>
        </w:tc>
      </w:tr>
      <w:tr w:rsidR="00576286" w:rsidRPr="00350817" w14:paraId="11EE663B" w14:textId="77777777" w:rsidTr="00484411">
        <w:trPr>
          <w:trHeight w:val="125"/>
        </w:trPr>
        <w:tc>
          <w:tcPr>
            <w:tcW w:w="3150" w:type="dxa"/>
            <w:shd w:val="clear" w:color="auto" w:fill="auto"/>
          </w:tcPr>
          <w:p w14:paraId="36D59D96" w14:textId="77777777" w:rsidR="00576286" w:rsidRPr="00484411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B6679" w14:textId="77777777" w:rsidR="00576286" w:rsidRPr="00484411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7" w:type="dxa"/>
            <w:shd w:val="clear" w:color="auto" w:fill="auto"/>
          </w:tcPr>
          <w:p w14:paraId="1C6707C7" w14:textId="77777777" w:rsidR="00576286" w:rsidRPr="00484411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A20C46" w14:textId="77777777" w:rsidR="00576286" w:rsidRPr="00484411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EBDAEFF" w14:textId="77777777" w:rsidR="00576286" w:rsidRPr="00484411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F571C" w14:textId="77777777" w:rsidR="00576286" w:rsidRPr="00484411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1EDAB48" w14:textId="77777777" w:rsidR="00576286" w:rsidRPr="00484411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D0C864" w14:textId="77777777" w:rsidR="00576286" w:rsidRPr="00484411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5A478FF" w14:textId="77777777" w:rsidR="00576286" w:rsidRPr="00484411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2B238" w14:textId="77777777" w:rsidR="00576286" w:rsidRPr="00484411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453BD12E" w14:textId="77777777" w:rsidR="00576286" w:rsidRPr="00484411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D4AC74" w14:textId="77777777" w:rsidR="00576286" w:rsidRPr="00484411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3E89057" w14:textId="77777777" w:rsidR="00576286" w:rsidRPr="00484411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64E45" w14:textId="77777777" w:rsidR="00576286" w:rsidRPr="00484411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53257FC9" w14:textId="77777777" w:rsidR="00576286" w:rsidRPr="00484411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4303D" w14:textId="77777777" w:rsidR="00576286" w:rsidRPr="00484411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5DB756C" w14:textId="77777777" w:rsidR="00576286" w:rsidRPr="00484411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45ADF" w14:textId="77777777" w:rsidR="00576286" w:rsidRPr="00484411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14:paraId="368EDE0D" w14:textId="77777777" w:rsidR="00576286" w:rsidRPr="00484411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E965AD" w14:textId="77777777" w:rsidR="00576286" w:rsidRPr="00484411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76286" w:rsidRPr="00350817" w14:paraId="762779F6" w14:textId="77777777" w:rsidTr="00484411">
        <w:trPr>
          <w:trHeight w:val="144"/>
        </w:trPr>
        <w:tc>
          <w:tcPr>
            <w:tcW w:w="3150" w:type="dxa"/>
            <w:shd w:val="clear" w:color="auto" w:fill="auto"/>
          </w:tcPr>
          <w:p w14:paraId="01D4AABF" w14:textId="77777777" w:rsidR="00576286" w:rsidRPr="00F66EC9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F26E7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รายการที่ไม่เป็นตัวเงินอื่นที่ม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ี</w:t>
            </w:r>
            <w:r w:rsidRPr="00FF26E7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สาระสำคัญ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6A71589" w14:textId="77777777" w:rsidR="00576286" w:rsidRPr="00F4627B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7" w:type="dxa"/>
            <w:shd w:val="clear" w:color="auto" w:fill="auto"/>
          </w:tcPr>
          <w:p w14:paraId="62F212CB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7BC7E769" w14:textId="77777777" w:rsidR="00576286" w:rsidRPr="006E71DA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F05960A" w14:textId="77777777" w:rsidR="00576286" w:rsidRPr="00991BBA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459D0E1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4AF1A03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1C85A980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EC4671F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FB4DF02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8DC4C42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6665577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EE9C019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87B614F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05118EC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3235EE13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9FB2EA9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1439E87B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C987D6B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1103754" w14:textId="77777777" w:rsidR="00576286" w:rsidRPr="00BF440E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76286" w:rsidRPr="00350817" w14:paraId="0D2CB90E" w14:textId="77777777" w:rsidTr="00484411">
        <w:trPr>
          <w:trHeight w:val="144"/>
        </w:trPr>
        <w:tc>
          <w:tcPr>
            <w:tcW w:w="3150" w:type="dxa"/>
            <w:shd w:val="clear" w:color="auto" w:fill="auto"/>
          </w:tcPr>
          <w:p w14:paraId="637EDA83" w14:textId="77777777" w:rsidR="00576286" w:rsidRPr="00F66EC9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hanging="25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ผลกำไรจากการตัดรายการสินทรัพย์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ทางการเงินที่วัดมูลค่าด้วยราคาทุน</w:t>
            </w:r>
            <w:r>
              <w:rPr>
                <w:rFonts w:asciiTheme="majorBidi" w:hAnsiTheme="majorBidi" w:cs="Angsana New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91AF15" w14:textId="17DF1BE9" w:rsidR="00576286" w:rsidRPr="00824198" w:rsidRDefault="00462121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62121">
              <w:rPr>
                <w:rFonts w:asciiTheme="majorBidi" w:hAnsiTheme="majorBidi" w:cstheme="majorBidi"/>
                <w:sz w:val="24"/>
                <w:szCs w:val="24"/>
              </w:rPr>
              <w:t>53,339</w:t>
            </w:r>
          </w:p>
        </w:tc>
        <w:tc>
          <w:tcPr>
            <w:tcW w:w="257" w:type="dxa"/>
            <w:shd w:val="clear" w:color="auto" w:fill="auto"/>
          </w:tcPr>
          <w:p w14:paraId="33F663CA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0E5F07D7" w14:textId="5EC0AC68" w:rsidR="00576286" w:rsidRPr="006E71DA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sz w:val="24"/>
                <w:szCs w:val="24"/>
              </w:rPr>
              <w:t>10,816</w:t>
            </w:r>
          </w:p>
        </w:tc>
        <w:tc>
          <w:tcPr>
            <w:tcW w:w="270" w:type="dxa"/>
            <w:shd w:val="clear" w:color="auto" w:fill="auto"/>
          </w:tcPr>
          <w:p w14:paraId="6EBC7335" w14:textId="77777777" w:rsidR="00576286" w:rsidRPr="00883872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4E9CA99F" w14:textId="2623D8FD" w:rsidR="00576286" w:rsidRPr="00824198" w:rsidRDefault="00462121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240BDB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60E7BB41" w14:textId="7DF7B9F1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079FA1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083B65D" w14:textId="4AFEDE3F" w:rsidR="00576286" w:rsidRPr="00824198" w:rsidRDefault="00462121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462121">
              <w:rPr>
                <w:rFonts w:asciiTheme="majorBidi" w:hAnsiTheme="majorBidi" w:cstheme="majorBidi"/>
                <w:sz w:val="24"/>
                <w:szCs w:val="24"/>
              </w:rPr>
              <w:t>10,772</w:t>
            </w:r>
          </w:p>
        </w:tc>
        <w:tc>
          <w:tcPr>
            <w:tcW w:w="236" w:type="dxa"/>
            <w:shd w:val="clear" w:color="auto" w:fill="auto"/>
          </w:tcPr>
          <w:p w14:paraId="57F7BD37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5622BFFF" w14:textId="2E02502A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2C76DA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5AD83B2C" w14:textId="484828DE" w:rsidR="00576286" w:rsidRPr="00824198" w:rsidRDefault="00462121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62E6BE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13AE61B" w14:textId="3AD49949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sz w:val="24"/>
                <w:szCs w:val="24"/>
                <w:cs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9A86E7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23637BD" w14:textId="41EAC07D" w:rsidR="00576286" w:rsidRPr="00824198" w:rsidRDefault="00462121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62121">
              <w:rPr>
                <w:rFonts w:asciiTheme="majorBidi" w:hAnsiTheme="majorBidi" w:cstheme="majorBidi"/>
                <w:sz w:val="24"/>
                <w:szCs w:val="24"/>
              </w:rPr>
              <w:t>64,111</w:t>
            </w:r>
          </w:p>
        </w:tc>
        <w:tc>
          <w:tcPr>
            <w:tcW w:w="236" w:type="dxa"/>
            <w:shd w:val="clear" w:color="auto" w:fill="auto"/>
          </w:tcPr>
          <w:p w14:paraId="0505361D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3F9B1F4" w14:textId="5A583F10" w:rsidR="00576286" w:rsidRPr="00BF440E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824198">
              <w:rPr>
                <w:rFonts w:asciiTheme="majorBidi" w:hAnsiTheme="majorBidi" w:cstheme="majorBidi"/>
                <w:sz w:val="24"/>
                <w:szCs w:val="24"/>
              </w:rPr>
              <w:t>10,816</w:t>
            </w:r>
          </w:p>
        </w:tc>
      </w:tr>
      <w:tr w:rsidR="00576286" w:rsidRPr="00350817" w14:paraId="38DD0536" w14:textId="77777777" w:rsidTr="00484411">
        <w:trPr>
          <w:trHeight w:val="144"/>
        </w:trPr>
        <w:tc>
          <w:tcPr>
            <w:tcW w:w="3150" w:type="dxa"/>
            <w:shd w:val="clear" w:color="auto" w:fill="auto"/>
          </w:tcPr>
          <w:p w14:paraId="08F21B28" w14:textId="55409D52" w:rsidR="00576286" w:rsidRPr="00F66EC9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B087D43" w14:textId="76AB5153" w:rsidR="00576286" w:rsidRPr="00824198" w:rsidRDefault="00462121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4"/>
              </w:tabs>
              <w:spacing w:line="240" w:lineRule="auto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62121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565E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7D614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="007565E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Pr="00462121">
              <w:rPr>
                <w:rFonts w:asciiTheme="majorBidi" w:hAnsiTheme="majorBidi" w:cstheme="majorBidi"/>
                <w:sz w:val="24"/>
                <w:szCs w:val="24"/>
              </w:rPr>
              <w:t>,646)</w:t>
            </w:r>
          </w:p>
        </w:tc>
        <w:tc>
          <w:tcPr>
            <w:tcW w:w="257" w:type="dxa"/>
            <w:shd w:val="clear" w:color="auto" w:fill="auto"/>
          </w:tcPr>
          <w:p w14:paraId="1FBA41DE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77DA2E9" w14:textId="2815E354" w:rsidR="00576286" w:rsidRPr="006E71DA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F4627B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278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08</w:t>
            </w:r>
            <w:r w:rsidRPr="00F4627B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9DFA680" w14:textId="77777777" w:rsidR="00576286" w:rsidRPr="00991BBA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auto"/>
            <w:vAlign w:val="bottom"/>
          </w:tcPr>
          <w:p w14:paraId="54035EE1" w14:textId="66A83519" w:rsidR="00576286" w:rsidRPr="006E71DA" w:rsidRDefault="00462121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5BCA89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7C75B9B7" w14:textId="1622C1EF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71D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B629A6A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20CAB4F1" w14:textId="511140B4" w:rsidR="00576286" w:rsidRPr="00824198" w:rsidRDefault="007565EE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7565EE">
              <w:rPr>
                <w:rFonts w:asciiTheme="majorBidi" w:hAnsiTheme="majorBidi" w:cstheme="majorBidi"/>
                <w:sz w:val="24"/>
                <w:szCs w:val="24"/>
              </w:rPr>
              <w:t>(188,899)</w:t>
            </w:r>
          </w:p>
        </w:tc>
        <w:tc>
          <w:tcPr>
            <w:tcW w:w="236" w:type="dxa"/>
            <w:shd w:val="clear" w:color="auto" w:fill="auto"/>
          </w:tcPr>
          <w:p w14:paraId="1B8C52A0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  <w:vAlign w:val="bottom"/>
          </w:tcPr>
          <w:p w14:paraId="714A8C21" w14:textId="48F464D6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14,669</w:t>
            </w: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3EEBD2E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  <w:vAlign w:val="bottom"/>
          </w:tcPr>
          <w:p w14:paraId="08DC7CD5" w14:textId="5E09FF62" w:rsidR="00576286" w:rsidRPr="006E71DA" w:rsidRDefault="00462121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ADB92B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22" w:type="dxa"/>
            <w:shd w:val="clear" w:color="auto" w:fill="auto"/>
            <w:vAlign w:val="bottom"/>
          </w:tcPr>
          <w:p w14:paraId="5CA56C87" w14:textId="47965E5A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46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  <w:r w:rsidRPr="006E71DA">
              <w:rPr>
                <w:rFonts w:asciiTheme="majorBidi" w:hAnsiTheme="majorBidi" w:cs="Angsana New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4162F0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47D809B" w14:textId="3170886D" w:rsidR="00576286" w:rsidRPr="00824198" w:rsidRDefault="00F71FC2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left="-95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FC2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7D6147">
              <w:rPr>
                <w:rFonts w:asciiTheme="majorBidi" w:hAnsiTheme="majorBidi" w:cstheme="majorBidi"/>
                <w:sz w:val="24"/>
                <w:szCs w:val="24"/>
              </w:rPr>
              <w:t>69</w:t>
            </w:r>
            <w:r w:rsidRPr="00F71FC2">
              <w:rPr>
                <w:rFonts w:asciiTheme="majorBidi" w:hAnsiTheme="majorBidi" w:cstheme="majorBidi"/>
                <w:sz w:val="24"/>
                <w:szCs w:val="24"/>
              </w:rPr>
              <w:t>3,545)</w:t>
            </w:r>
          </w:p>
        </w:tc>
        <w:tc>
          <w:tcPr>
            <w:tcW w:w="236" w:type="dxa"/>
            <w:shd w:val="clear" w:color="auto" w:fill="auto"/>
          </w:tcPr>
          <w:p w14:paraId="6DBB97F7" w14:textId="77777777" w:rsidR="00576286" w:rsidRPr="00824198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0C1E0E1" w14:textId="4C4E95E3" w:rsidR="00576286" w:rsidRPr="00BF440E" w:rsidRDefault="00576286" w:rsidP="005762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293</w:t>
            </w:r>
            <w:r w:rsidRPr="0082419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577</w:t>
            </w:r>
            <w:r w:rsidRPr="00824198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</w:tbl>
    <w:p w14:paraId="3F4A4435" w14:textId="0BC6E092" w:rsidR="008C7553" w:rsidRDefault="008C7553" w:rsidP="008C7553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1F277667" w14:textId="77777777" w:rsidR="008C7553" w:rsidRPr="00484411" w:rsidRDefault="008C7553" w:rsidP="00484411">
      <w:pPr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1D4227E" w14:textId="38B8ED38" w:rsidR="008C7553" w:rsidRDefault="008C7553" w:rsidP="008C7553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9714A26" w14:textId="77777777" w:rsidR="00F62D42" w:rsidRPr="00D208D4" w:rsidRDefault="00F62D42" w:rsidP="008C7553">
      <w:pPr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tbl>
      <w:tblPr>
        <w:tblStyle w:val="TableGrid"/>
        <w:tblW w:w="1404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9"/>
        <w:gridCol w:w="858"/>
        <w:gridCol w:w="257"/>
        <w:gridCol w:w="868"/>
        <w:gridCol w:w="270"/>
        <w:gridCol w:w="864"/>
        <w:gridCol w:w="236"/>
        <w:gridCol w:w="864"/>
        <w:gridCol w:w="236"/>
        <w:gridCol w:w="864"/>
        <w:gridCol w:w="236"/>
        <w:gridCol w:w="864"/>
        <w:gridCol w:w="270"/>
        <w:gridCol w:w="864"/>
        <w:gridCol w:w="270"/>
        <w:gridCol w:w="864"/>
        <w:gridCol w:w="270"/>
        <w:gridCol w:w="864"/>
        <w:gridCol w:w="264"/>
        <w:gridCol w:w="900"/>
      </w:tblGrid>
      <w:tr w:rsidR="008C7553" w:rsidRPr="001C1F9F" w14:paraId="794BA74B" w14:textId="77777777" w:rsidTr="00484411">
        <w:trPr>
          <w:trHeight w:val="144"/>
        </w:trPr>
        <w:tc>
          <w:tcPr>
            <w:tcW w:w="3059" w:type="dxa"/>
            <w:shd w:val="clear" w:color="auto" w:fill="auto"/>
          </w:tcPr>
          <w:p w14:paraId="623BED13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3" w:type="dxa"/>
            <w:gridSpan w:val="19"/>
            <w:shd w:val="clear" w:color="auto" w:fill="auto"/>
            <w:vAlign w:val="bottom"/>
          </w:tcPr>
          <w:p w14:paraId="3002DFAC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C7553" w:rsidRPr="001C1F9F" w14:paraId="682559FE" w14:textId="77777777" w:rsidTr="00484411">
        <w:trPr>
          <w:trHeight w:val="144"/>
        </w:trPr>
        <w:tc>
          <w:tcPr>
            <w:tcW w:w="3059" w:type="dxa"/>
            <w:shd w:val="clear" w:color="auto" w:fill="auto"/>
          </w:tcPr>
          <w:p w14:paraId="665DD1F8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983" w:type="dxa"/>
            <w:gridSpan w:val="3"/>
            <w:shd w:val="clear" w:color="auto" w:fill="auto"/>
            <w:vAlign w:val="bottom"/>
          </w:tcPr>
          <w:p w14:paraId="384CFC53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ให้สินเชื่อ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78BED6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4" w:type="dxa"/>
            <w:gridSpan w:val="3"/>
            <w:shd w:val="clear" w:color="auto" w:fill="auto"/>
            <w:vAlign w:val="bottom"/>
          </w:tcPr>
          <w:p w14:paraId="3F3E0AE8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ธุรกิจนายหน้าประกันภัย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A35472A" w14:textId="77777777" w:rsidR="008C7553" w:rsidRPr="00CE7532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64" w:type="dxa"/>
            <w:gridSpan w:val="3"/>
            <w:shd w:val="clear" w:color="auto" w:fill="auto"/>
            <w:vAlign w:val="bottom"/>
          </w:tcPr>
          <w:p w14:paraId="78F7EAC6" w14:textId="77777777" w:rsidR="008C7553" w:rsidRPr="00CE7532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สินเชื่อ</w:t>
            </w: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เช่าซื้อ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F6A9EF" w14:textId="77777777" w:rsidR="008C7553" w:rsidRPr="00CE7532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98" w:type="dxa"/>
            <w:gridSpan w:val="3"/>
            <w:shd w:val="clear" w:color="auto" w:fill="auto"/>
            <w:vAlign w:val="bottom"/>
          </w:tcPr>
          <w:p w14:paraId="66E22757" w14:textId="77777777" w:rsidR="008C7553" w:rsidRPr="002F3B46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0C1591" w14:textId="77777777" w:rsidR="008C7553" w:rsidRPr="002F3B46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28" w:type="dxa"/>
            <w:gridSpan w:val="3"/>
            <w:shd w:val="clear" w:color="auto" w:fill="auto"/>
            <w:vAlign w:val="bottom"/>
          </w:tcPr>
          <w:p w14:paraId="23A410CD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84411" w14:paraId="09461F13" w14:textId="77777777" w:rsidTr="00484411">
        <w:trPr>
          <w:trHeight w:val="144"/>
        </w:trPr>
        <w:tc>
          <w:tcPr>
            <w:tcW w:w="3059" w:type="dxa"/>
            <w:shd w:val="clear" w:color="auto" w:fill="auto"/>
          </w:tcPr>
          <w:p w14:paraId="7BFA5716" w14:textId="77777777" w:rsidR="00484411" w:rsidRPr="001C1F9F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4DEBE3D2" w14:textId="5E78F611" w:rsidR="00484411" w:rsidRPr="001C1F9F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6D8FE0CE" w14:textId="77777777" w:rsidR="00484411" w:rsidRPr="001C1F9F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3B01FCB" w14:textId="77777777" w:rsidR="00484411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C08A62" w14:textId="77777777" w:rsidR="00484411" w:rsidRPr="001C1F9F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389B110" w14:textId="516C5720" w:rsidR="00484411" w:rsidRPr="001C1F9F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5A7606" w14:textId="77777777" w:rsidR="00484411" w:rsidRPr="001C1F9F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D6E9B65" w14:textId="21648358" w:rsidR="00484411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4C5C03" w14:textId="77777777" w:rsidR="00484411" w:rsidRPr="00CE7532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772D5A0" w14:textId="444C7670" w:rsidR="00484411" w:rsidRPr="00CE7532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7A42C1" w14:textId="77777777" w:rsidR="00484411" w:rsidRPr="00CE7532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C5FA19B" w14:textId="0DED5C1A" w:rsidR="00484411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C799B1" w14:textId="77777777" w:rsidR="00484411" w:rsidRPr="00CE7532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35FE1BB" w14:textId="7E287B4E" w:rsidR="00484411" w:rsidRPr="00CE7532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63B93F" w14:textId="77777777" w:rsidR="00484411" w:rsidRPr="005B76A0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CC67888" w14:textId="202C00A4" w:rsidR="00484411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0AE0A8" w14:textId="77777777" w:rsidR="00484411" w:rsidRPr="002F3B46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D597269" w14:textId="042EEC18" w:rsidR="00484411" w:rsidRPr="001C1F9F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B86F6D8" w14:textId="77777777" w:rsidR="00484411" w:rsidRPr="001C1F9F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B887FE" w14:textId="77177E96" w:rsidR="00484411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</w:tc>
      </w:tr>
      <w:tr w:rsidR="00484411" w14:paraId="1A93823A" w14:textId="77777777" w:rsidTr="00484411">
        <w:trPr>
          <w:trHeight w:val="144"/>
        </w:trPr>
        <w:tc>
          <w:tcPr>
            <w:tcW w:w="3059" w:type="dxa"/>
            <w:shd w:val="clear" w:color="auto" w:fill="auto"/>
          </w:tcPr>
          <w:p w14:paraId="6222E2DC" w14:textId="77777777" w:rsidR="00484411" w:rsidRPr="001C1F9F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6F65EC48" w14:textId="416E5070" w:rsidR="00484411" w:rsidRPr="00777815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426889C" w14:textId="77777777" w:rsidR="00484411" w:rsidRPr="001C1F9F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4553854A" w14:textId="77777777" w:rsidR="00484411" w:rsidRPr="00777815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2D3FB3" w14:textId="77777777" w:rsidR="00484411" w:rsidRPr="001C1F9F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2F18B5F" w14:textId="61009608" w:rsidR="00484411" w:rsidRPr="00777815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7C9115" w14:textId="77777777" w:rsidR="00484411" w:rsidRPr="001C1F9F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0D696BE" w14:textId="2B9262DF" w:rsidR="00484411" w:rsidRPr="00777815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61AEC5" w14:textId="77777777" w:rsidR="00484411" w:rsidRPr="00CE7532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57A9ACD" w14:textId="77261793" w:rsidR="00484411" w:rsidRPr="00777815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917F24" w14:textId="77777777" w:rsidR="00484411" w:rsidRPr="00CE7532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7C76BA8" w14:textId="33BAF9ED" w:rsidR="00484411" w:rsidRPr="00777815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79F53C" w14:textId="77777777" w:rsidR="00484411" w:rsidRPr="00CE7532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9C1B32D" w14:textId="5277E6D0" w:rsidR="00484411" w:rsidRPr="00777815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03778D" w14:textId="77777777" w:rsidR="00484411" w:rsidRPr="005B76A0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B0E2A86" w14:textId="435FDF27" w:rsidR="00484411" w:rsidRPr="00777815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822967" w14:textId="77777777" w:rsidR="00484411" w:rsidRPr="002F3B46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17B1C46" w14:textId="5E803F22" w:rsidR="00484411" w:rsidRPr="00777815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4AF88AB0" w14:textId="77777777" w:rsidR="00484411" w:rsidRPr="001C1F9F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ED52F0" w14:textId="24AEC215" w:rsidR="00484411" w:rsidRPr="00777815" w:rsidRDefault="00484411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77781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ธันวาคม</w:t>
            </w:r>
          </w:p>
        </w:tc>
      </w:tr>
      <w:tr w:rsidR="00F81D92" w14:paraId="31922DEC" w14:textId="77777777" w:rsidTr="00484411">
        <w:trPr>
          <w:trHeight w:val="144"/>
        </w:trPr>
        <w:tc>
          <w:tcPr>
            <w:tcW w:w="3059" w:type="dxa"/>
            <w:shd w:val="clear" w:color="auto" w:fill="auto"/>
          </w:tcPr>
          <w:p w14:paraId="27F7B806" w14:textId="77777777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58" w:type="dxa"/>
            <w:shd w:val="clear" w:color="auto" w:fill="auto"/>
            <w:vAlign w:val="bottom"/>
          </w:tcPr>
          <w:p w14:paraId="655B868F" w14:textId="065756A2" w:rsidR="00F81D92" w:rsidRPr="00350817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034607A0" w14:textId="77777777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shd w:val="clear" w:color="auto" w:fill="auto"/>
            <w:vAlign w:val="bottom"/>
          </w:tcPr>
          <w:p w14:paraId="309F3947" w14:textId="3FAE219E" w:rsidR="00F81D92" w:rsidRPr="00350817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651C74" w14:textId="77777777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D017FCF" w14:textId="3B15F424" w:rsidR="00F81D92" w:rsidRPr="00350817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90F0BB" w14:textId="77777777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C70092E" w14:textId="4AE9889B" w:rsidR="00F81D92" w:rsidRPr="00350817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1CFBFB" w14:textId="77777777" w:rsidR="00F81D92" w:rsidRPr="00CE7532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FBB6F5" w14:textId="15A97017" w:rsidR="00F81D92" w:rsidRPr="00350817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A6A89F" w14:textId="77777777" w:rsidR="00F81D92" w:rsidRPr="00CE7532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9FD0E0" w14:textId="00C80C77" w:rsidR="00F81D92" w:rsidRPr="00350817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1CF78A" w14:textId="77777777" w:rsidR="00F81D92" w:rsidRPr="00CE7532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5164FD" w14:textId="437DF54F" w:rsidR="00F81D92" w:rsidRPr="00350817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9C216A" w14:textId="77777777" w:rsidR="00F81D92" w:rsidRPr="000D6776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3BAC1BE" w14:textId="6672709C" w:rsidR="00F81D92" w:rsidRPr="00350817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A74E85" w14:textId="77777777" w:rsidR="00F81D92" w:rsidRPr="002F3B46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37C1C81" w14:textId="5ED7322C" w:rsidR="00F81D92" w:rsidRPr="00350817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2B5E790D" w14:textId="77777777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256A8AF" w14:textId="7A0AD200" w:rsidR="00F81D92" w:rsidRPr="00350817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50817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8C7553" w14:paraId="3271F6C1" w14:textId="77777777" w:rsidTr="00484411">
        <w:trPr>
          <w:trHeight w:val="144"/>
        </w:trPr>
        <w:tc>
          <w:tcPr>
            <w:tcW w:w="3059" w:type="dxa"/>
            <w:shd w:val="clear" w:color="auto" w:fill="auto"/>
          </w:tcPr>
          <w:p w14:paraId="4FF8833C" w14:textId="77777777" w:rsidR="008C7553" w:rsidRPr="001C1F9F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83" w:type="dxa"/>
            <w:gridSpan w:val="19"/>
            <w:shd w:val="clear" w:color="auto" w:fill="auto"/>
            <w:vAlign w:val="bottom"/>
          </w:tcPr>
          <w:p w14:paraId="0BCF8019" w14:textId="77777777" w:rsidR="008C7553" w:rsidRDefault="008C7553" w:rsidP="008C75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50817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81D92" w14:paraId="5E0E89A2" w14:textId="77777777" w:rsidTr="00484411">
        <w:trPr>
          <w:trHeight w:val="144"/>
        </w:trPr>
        <w:tc>
          <w:tcPr>
            <w:tcW w:w="3059" w:type="dxa"/>
            <w:shd w:val="clear" w:color="auto" w:fill="auto"/>
            <w:vAlign w:val="bottom"/>
          </w:tcPr>
          <w:p w14:paraId="59142261" w14:textId="77777777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49" w:hanging="24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576E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8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77BC07" w14:textId="7E1837E2" w:rsidR="00F81D92" w:rsidRPr="000626D0" w:rsidRDefault="007565EE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626D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11</w:t>
            </w:r>
            <w:r w:rsidR="007D6147" w:rsidRPr="000626D0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7,01</w:t>
            </w:r>
            <w:r w:rsidR="00E46294" w:rsidRPr="000626D0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0</w:t>
            </w:r>
            <w:r w:rsidRPr="000626D0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0626D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22</w:t>
            </w:r>
            <w:r w:rsidRPr="000626D0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30753BC0" w14:textId="77777777" w:rsidR="00F81D92" w:rsidRPr="000626D0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81FB1C" w14:textId="59B63AEB" w:rsidR="00F81D92" w:rsidRPr="000626D0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626D0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98,529,427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8B2A27" w14:textId="77777777" w:rsidR="00F81D92" w:rsidRPr="000626D0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DCF0DD" w14:textId="1DD8F97A" w:rsidR="00F81D92" w:rsidRPr="000626D0" w:rsidRDefault="00AC158A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626D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99</w:t>
            </w:r>
            <w:r w:rsidRPr="000626D0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0626D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002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1107D5" w14:textId="77777777" w:rsidR="00F81D92" w:rsidRPr="000626D0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663D09" w14:textId="7BA11123" w:rsidR="00F81D92" w:rsidRPr="000626D0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626D0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65,799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40671F" w14:textId="77777777" w:rsidR="00F81D92" w:rsidRPr="000626D0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7C0FCD6" w14:textId="50EBE7F5" w:rsidR="00F81D92" w:rsidRPr="000626D0" w:rsidRDefault="007565EE" w:rsidP="005B3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0626D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</w:t>
            </w:r>
            <w:r w:rsidRPr="000626D0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0626D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706</w:t>
            </w:r>
            <w:r w:rsidRPr="000626D0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0626D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B058DD" w14:textId="77777777" w:rsidR="00F81D92" w:rsidRPr="000626D0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4DD5D3" w14:textId="7A85E0D3" w:rsidR="00F81D92" w:rsidRPr="000626D0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0626D0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4,985,400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10DAB2" w14:textId="77777777" w:rsidR="00F81D92" w:rsidRPr="000626D0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FA28660" w14:textId="76C8A54D" w:rsidR="00F81D92" w:rsidRPr="000626D0" w:rsidRDefault="00486D23" w:rsidP="009E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0626D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(7</w:t>
            </w:r>
            <w:r w:rsidRPr="000626D0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0626D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993</w:t>
            </w:r>
            <w:r w:rsidRPr="000626D0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0626D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18</w:t>
            </w:r>
            <w:r w:rsidR="00E46294" w:rsidRPr="000626D0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</w:t>
            </w:r>
            <w:r w:rsidRPr="000626D0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09F50E" w14:textId="77777777" w:rsidR="00F81D92" w:rsidRPr="009E6828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E0AEE4D" w14:textId="5D69F2DA" w:rsidR="00F81D92" w:rsidRPr="009E6828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E6828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(</w:t>
            </w:r>
            <w:r w:rsidRPr="009E682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5,190,78</w:t>
            </w:r>
            <w:r w:rsidR="00CB5FD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</w:t>
            </w:r>
            <w:r w:rsidRPr="009E6828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650679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B6053B" w14:textId="14D7A180" w:rsidR="00F81D92" w:rsidRPr="009B1E49" w:rsidRDefault="007565EE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65E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115</w:t>
            </w:r>
            <w:r w:rsidRPr="007565EE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="007D614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822</w:t>
            </w:r>
            <w:r w:rsidRPr="007565EE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7565E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25</w:t>
            </w:r>
            <w:r w:rsidR="00E4629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0BF387E5" w14:textId="77777777" w:rsidR="00F81D92" w:rsidRPr="0038531A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8B11F68" w14:textId="03B1C68D" w:rsidR="00F81D92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9553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98,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389</w:t>
            </w:r>
            <w:r w:rsidRPr="0019553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,8</w:t>
            </w:r>
            <w:r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</w:t>
            </w:r>
            <w:r w:rsidRPr="0019553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</w:t>
            </w:r>
          </w:p>
        </w:tc>
      </w:tr>
      <w:tr w:rsidR="00F81D92" w:rsidRPr="001C1F9F" w14:paraId="2589B4A8" w14:textId="77777777" w:rsidTr="00A761C7">
        <w:trPr>
          <w:trHeight w:val="375"/>
        </w:trPr>
        <w:tc>
          <w:tcPr>
            <w:tcW w:w="3059" w:type="dxa"/>
            <w:shd w:val="clear" w:color="auto" w:fill="auto"/>
            <w:vAlign w:val="bottom"/>
          </w:tcPr>
          <w:p w14:paraId="6EC2F62C" w14:textId="77777777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85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6AEC85" w14:textId="464DFBDA" w:rsidR="00F81D92" w:rsidRPr="002F394D" w:rsidRDefault="007565EE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565E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91</w:t>
            </w:r>
            <w:r w:rsidRPr="007565EE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7565E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</w:t>
            </w:r>
            <w:r w:rsidR="007D614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99</w:t>
            </w:r>
            <w:r w:rsidRPr="007565EE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7565E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85</w:t>
            </w:r>
            <w:r w:rsidR="007D614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57" w:type="dxa"/>
            <w:shd w:val="clear" w:color="auto" w:fill="auto"/>
            <w:vAlign w:val="bottom"/>
          </w:tcPr>
          <w:p w14:paraId="490091F1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5EBAC68" w14:textId="5FED7E25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95532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73,892,50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41F42A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40B5B0" w14:textId="13FA10A9" w:rsidR="00F81D92" w:rsidRPr="009B1E49" w:rsidRDefault="00AC158A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C158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67</w:t>
            </w:r>
            <w:r w:rsidRPr="00AC158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C158A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871741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93C4D2" w14:textId="50A32122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7428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39,621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F28C93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07A689" w14:textId="4250FBE7" w:rsidR="00F81D92" w:rsidRPr="005B3B64" w:rsidRDefault="007565EE" w:rsidP="005B3B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7565E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</w:t>
            </w:r>
            <w:r w:rsidRPr="007565EE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7565E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655</w:t>
            </w:r>
            <w:r w:rsidRPr="007565EE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7565E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77</w:t>
            </w:r>
            <w:r w:rsidR="0062675E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8CCC62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8993C3" w14:textId="41CCFAE5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7428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3,728,001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F6503F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714167" w14:textId="13C9EF0A" w:rsidR="00F81D92" w:rsidRPr="009E6828" w:rsidRDefault="00486D23" w:rsidP="009E68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95" w:right="-120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486D2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(6</w:t>
            </w:r>
            <w:r w:rsidRPr="00486D23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486D2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941</w:t>
            </w:r>
            <w:r w:rsidRPr="00486D23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486D2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18</w:t>
            </w:r>
            <w:r w:rsidR="0062675E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3</w:t>
            </w:r>
            <w:r w:rsidRPr="00486D2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E6CEF5" w14:textId="77777777" w:rsidR="00F81D92" w:rsidRPr="009E6828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9E4BDE" w14:textId="5D44FA60" w:rsidR="00F81D92" w:rsidRPr="009E6828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  <w:r w:rsidRPr="009E6828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(</w:t>
            </w:r>
            <w:r w:rsidRPr="009E682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</w:t>
            </w:r>
            <w:r w:rsidRPr="009E682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9E682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138</w:t>
            </w:r>
            <w:r w:rsidRPr="009E682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9E682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78</w:t>
            </w:r>
            <w:r w:rsidR="00CB5FD7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</w:t>
            </w:r>
            <w:r w:rsidRPr="009E6828"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D16CB2" w14:textId="77777777" w:rsidR="00F81D92" w:rsidRPr="009B1E49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43DBD4" w14:textId="3230D2AC" w:rsidR="00F81D92" w:rsidRPr="009B1E49" w:rsidRDefault="007565EE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565EE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88</w:t>
            </w:r>
            <w:r w:rsidRPr="007565EE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="00E46294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981,981</w:t>
            </w:r>
          </w:p>
        </w:tc>
        <w:tc>
          <w:tcPr>
            <w:tcW w:w="264" w:type="dxa"/>
            <w:shd w:val="clear" w:color="auto" w:fill="auto"/>
            <w:vAlign w:val="bottom"/>
          </w:tcPr>
          <w:p w14:paraId="355534D3" w14:textId="77777777" w:rsidR="00F81D92" w:rsidRPr="00DA28EB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green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D85035" w14:textId="5C7B1563" w:rsidR="00F81D92" w:rsidRPr="001C1F9F" w:rsidRDefault="00F81D92" w:rsidP="00F81D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97428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73,5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21</w:t>
            </w:r>
            <w:r w:rsidRPr="0097428C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="Angsana New" w:hint="cs"/>
                <w:b/>
                <w:bCs/>
                <w:sz w:val="24"/>
                <w:szCs w:val="24"/>
                <w:cs/>
              </w:rPr>
              <w:t>337</w:t>
            </w:r>
          </w:p>
        </w:tc>
      </w:tr>
    </w:tbl>
    <w:p w14:paraId="0FEB9D6A" w14:textId="6B5FC7CB" w:rsidR="000E4154" w:rsidRPr="00CF3746" w:rsidRDefault="000E4154" w:rsidP="00876D13">
      <w:pPr>
        <w:rPr>
          <w:rFonts w:eastAsia="DengXian" w:cs="Angsana New"/>
          <w:sz w:val="28"/>
          <w:szCs w:val="28"/>
          <w:cs/>
        </w:rPr>
        <w:sectPr w:rsidR="000E4154" w:rsidRPr="00CF3746" w:rsidSect="00F62D42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pgNumType w:start="32"/>
          <w:cols w:space="720"/>
          <w:docGrid w:linePitch="360"/>
        </w:sectPr>
      </w:pPr>
    </w:p>
    <w:p w14:paraId="7ABCF001" w14:textId="50D416A6" w:rsidR="00224AEE" w:rsidRPr="00C310CC" w:rsidRDefault="00224AEE" w:rsidP="00224AE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2458"/>
        </w:tabs>
        <w:spacing w:line="0" w:lineRule="atLeast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เงินปันผล</w:t>
      </w:r>
    </w:p>
    <w:p w14:paraId="3D50452F" w14:textId="77777777" w:rsidR="00224AEE" w:rsidRPr="00C310CC" w:rsidRDefault="00224AEE" w:rsidP="00224A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0" w:lineRule="atLeast"/>
        <w:ind w:left="540"/>
        <w:jc w:val="thaiDistribute"/>
        <w:rPr>
          <w:rFonts w:ascii="Angsana New" w:hAnsi="Angsana New" w:cs="Angsana New"/>
          <w:b/>
          <w:sz w:val="28"/>
          <w:szCs w:val="28"/>
        </w:rPr>
      </w:pPr>
    </w:p>
    <w:p w14:paraId="4B7AE86D" w14:textId="423379B0" w:rsidR="00224AEE" w:rsidRPr="00FD2AEA" w:rsidRDefault="00224AEE" w:rsidP="00224AEE">
      <w:pPr>
        <w:tabs>
          <w:tab w:val="clear" w:pos="454"/>
          <w:tab w:val="clear" w:pos="907"/>
          <w:tab w:val="left" w:pos="540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เงินปันผลที่บริษัทจ่ายให้กับผู้ถือหุ้น มีดังนี้</w:t>
      </w:r>
    </w:p>
    <w:p w14:paraId="5E2334CD" w14:textId="77777777" w:rsidR="006B6BFB" w:rsidRPr="00D04AD4" w:rsidRDefault="006B6BFB" w:rsidP="006B6B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DengXian" w:hAnsi="Angsana New" w:cs="Angsana New"/>
          <w:sz w:val="28"/>
          <w:szCs w:val="28"/>
          <w:cs/>
        </w:rPr>
      </w:pPr>
    </w:p>
    <w:tbl>
      <w:tblPr>
        <w:tblStyle w:val="TableGrid1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530"/>
        <w:gridCol w:w="1800"/>
        <w:gridCol w:w="1800"/>
        <w:gridCol w:w="270"/>
        <w:gridCol w:w="1350"/>
      </w:tblGrid>
      <w:tr w:rsidR="006B6BFB" w:rsidRPr="00232D8D" w14:paraId="73332850" w14:textId="77777777" w:rsidTr="00204DC7">
        <w:trPr>
          <w:trHeight w:val="218"/>
          <w:tblHeader/>
        </w:trPr>
        <w:tc>
          <w:tcPr>
            <w:tcW w:w="2520" w:type="dxa"/>
            <w:vAlign w:val="bottom"/>
          </w:tcPr>
          <w:p w14:paraId="07AD7A70" w14:textId="77777777" w:rsidR="006B6BFB" w:rsidRPr="00232D8D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253EC5A0" w14:textId="77777777" w:rsidR="006B6BFB" w:rsidRPr="00232D8D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32D8D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800" w:type="dxa"/>
            <w:vAlign w:val="bottom"/>
          </w:tcPr>
          <w:p w14:paraId="743041AC" w14:textId="77777777" w:rsidR="006B6BFB" w:rsidRPr="00232D8D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D8D">
              <w:rPr>
                <w:rFonts w:ascii="Angsana New" w:hAnsi="Angsana New"/>
                <w:sz w:val="28"/>
                <w:szCs w:val="28"/>
                <w:cs/>
              </w:rPr>
              <w:t>กำหนดจ่ายเงินปันผล</w:t>
            </w:r>
          </w:p>
        </w:tc>
        <w:tc>
          <w:tcPr>
            <w:tcW w:w="1800" w:type="dxa"/>
            <w:vAlign w:val="bottom"/>
          </w:tcPr>
          <w:p w14:paraId="7A544650" w14:textId="77777777" w:rsidR="006B6BFB" w:rsidRPr="00232D8D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D8D">
              <w:rPr>
                <w:rFonts w:ascii="Angsana New" w:hAnsi="Angsana New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0E1A5B62" w14:textId="77777777" w:rsidR="006B6BFB" w:rsidRPr="00232D8D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4307CDE" w14:textId="77777777" w:rsidR="006B6BFB" w:rsidRPr="00232D8D" w:rsidDel="00D43E7A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7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32D8D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6B6BFB" w:rsidRPr="00232D8D" w14:paraId="225EE8CC" w14:textId="77777777" w:rsidTr="00204DC7">
        <w:trPr>
          <w:trHeight w:val="220"/>
          <w:tblHeader/>
        </w:trPr>
        <w:tc>
          <w:tcPr>
            <w:tcW w:w="2520" w:type="dxa"/>
          </w:tcPr>
          <w:p w14:paraId="7B9153A4" w14:textId="77777777" w:rsidR="00901108" w:rsidRDefault="00901108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0C9E72D6" w14:textId="00774B53" w:rsidR="006B6BFB" w:rsidRPr="00232D8D" w:rsidRDefault="00DF1B11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D04AD4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ปี</w:t>
            </w:r>
            <w:r w:rsidRPr="00D04A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D04A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5</w:t>
            </w:r>
          </w:p>
        </w:tc>
        <w:tc>
          <w:tcPr>
            <w:tcW w:w="1530" w:type="dxa"/>
          </w:tcPr>
          <w:p w14:paraId="35A83344" w14:textId="77777777" w:rsidR="006B6BFB" w:rsidRPr="00232D8D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0C38209" w14:textId="77777777" w:rsidR="006B6BFB" w:rsidRPr="00232D8D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37604DF0" w14:textId="77777777" w:rsidR="006B6BFB" w:rsidRPr="00232D8D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32D8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70" w:type="dxa"/>
          </w:tcPr>
          <w:p w14:paraId="049AD2A6" w14:textId="77777777" w:rsidR="006B6BFB" w:rsidRPr="00232D8D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28FD158" w14:textId="77777777" w:rsidR="006B6BFB" w:rsidRPr="00232D8D" w:rsidRDefault="006B6BFB" w:rsidP="00204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32D8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232D8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232D8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FF0276" w:rsidRPr="00232D8D" w14:paraId="33F0FCC4" w14:textId="77777777" w:rsidTr="00204DC7">
        <w:trPr>
          <w:trHeight w:val="228"/>
        </w:trPr>
        <w:tc>
          <w:tcPr>
            <w:tcW w:w="2520" w:type="dxa"/>
          </w:tcPr>
          <w:p w14:paraId="2E15AD0E" w14:textId="6F588513" w:rsidR="00FF0276" w:rsidRPr="00D04AD4" w:rsidRDefault="00FF0276" w:rsidP="00FF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04AD4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D04AD4">
              <w:rPr>
                <w:rFonts w:ascii="Angsana New" w:hAnsi="Angsana New"/>
                <w:sz w:val="28"/>
                <w:szCs w:val="28"/>
                <w:cs/>
              </w:rPr>
              <w:t>งินปันผล</w:t>
            </w:r>
            <w:r w:rsidRPr="00D04AD4">
              <w:rPr>
                <w:rFonts w:ascii="Angsana New" w:hAnsi="Angsana New" w:hint="cs"/>
                <w:sz w:val="28"/>
                <w:szCs w:val="28"/>
                <w:cs/>
              </w:rPr>
              <w:t xml:space="preserve">ประจำปี </w:t>
            </w:r>
            <w:r w:rsidRPr="00D04AD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530" w:type="dxa"/>
          </w:tcPr>
          <w:p w14:paraId="109CCEDA" w14:textId="517C6887" w:rsidR="00FF0276" w:rsidRPr="00D04AD4" w:rsidRDefault="00FF0276" w:rsidP="00FF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  <w:r w:rsidRPr="00D04A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04AD4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D04AD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800" w:type="dxa"/>
          </w:tcPr>
          <w:p w14:paraId="6AB82FB9" w14:textId="686B1DA1" w:rsidR="00FF0276" w:rsidRPr="00D04AD4" w:rsidRDefault="00FF0276" w:rsidP="00FF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D04AD4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D04AD4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800" w:type="dxa"/>
          </w:tcPr>
          <w:p w14:paraId="370BC4B1" w14:textId="01BA0F6B" w:rsidR="00FF0276" w:rsidRPr="00D04AD4" w:rsidRDefault="00FF0276" w:rsidP="00FF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0.37</w:t>
            </w:r>
          </w:p>
        </w:tc>
        <w:tc>
          <w:tcPr>
            <w:tcW w:w="270" w:type="dxa"/>
          </w:tcPr>
          <w:p w14:paraId="59859723" w14:textId="77777777" w:rsidR="00FF0276" w:rsidRPr="00D04AD4" w:rsidRDefault="00FF0276" w:rsidP="00FF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03F593" w14:textId="25DCA2D9" w:rsidR="00FF0276" w:rsidRPr="00D04AD4" w:rsidRDefault="00FF0276" w:rsidP="00FF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</w:t>
            </w:r>
            <w:r w:rsidRPr="00D04AD4">
              <w:rPr>
                <w:rFonts w:ascii="Angsana New" w:hAnsi="Angsana New"/>
                <w:sz w:val="28"/>
                <w:szCs w:val="28"/>
              </w:rPr>
              <w:t>784,400</w:t>
            </w:r>
          </w:p>
        </w:tc>
      </w:tr>
      <w:tr w:rsidR="00FF0276" w:rsidRPr="00232D8D" w14:paraId="49920DA1" w14:textId="77777777" w:rsidTr="00204DC7">
        <w:trPr>
          <w:trHeight w:val="228"/>
        </w:trPr>
        <w:tc>
          <w:tcPr>
            <w:tcW w:w="2520" w:type="dxa"/>
          </w:tcPr>
          <w:p w14:paraId="3F1DC87D" w14:textId="0FDA11CA" w:rsidR="00FF0276" w:rsidRPr="00D04AD4" w:rsidRDefault="00FF0276" w:rsidP="00FF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4A142B7" w14:textId="3BE927CF" w:rsidR="00FF0276" w:rsidRPr="00D04AD4" w:rsidRDefault="00FF0276" w:rsidP="00FF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6989687B" w14:textId="7AA8F73A" w:rsidR="00FF0276" w:rsidRPr="00D04AD4" w:rsidRDefault="00FF0276" w:rsidP="00FF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77A1637" w14:textId="3F2173C4" w:rsidR="00FF0276" w:rsidRPr="00D04AD4" w:rsidRDefault="00FF0276" w:rsidP="00FF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1B32C87" w14:textId="77777777" w:rsidR="00FF0276" w:rsidRPr="00D04AD4" w:rsidRDefault="00FF0276" w:rsidP="00FF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1BFE3C6" w14:textId="0162FE3F" w:rsidR="00FF0276" w:rsidRPr="00D04AD4" w:rsidRDefault="00FF0276" w:rsidP="00FF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0276" w:rsidRPr="00232D8D" w14:paraId="66984DEE" w14:textId="77777777" w:rsidTr="00204DC7">
        <w:trPr>
          <w:trHeight w:val="58"/>
        </w:trPr>
        <w:tc>
          <w:tcPr>
            <w:tcW w:w="2520" w:type="dxa"/>
          </w:tcPr>
          <w:p w14:paraId="0321BD26" w14:textId="77777777" w:rsidR="00FF0276" w:rsidRPr="00D04AD4" w:rsidRDefault="00FF0276" w:rsidP="00FF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4061FE3F" w14:textId="77777777" w:rsidR="00FF0276" w:rsidRPr="00D04AD4" w:rsidRDefault="00FF0276" w:rsidP="00FF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0A638D82" w14:textId="77777777" w:rsidR="00FF0276" w:rsidRPr="00D04AD4" w:rsidRDefault="00FF0276" w:rsidP="00FF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28387DCF" w14:textId="77777777" w:rsidR="00FF0276" w:rsidRPr="00D04AD4" w:rsidRDefault="00FF0276" w:rsidP="00FF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3F2FEA" w14:textId="77777777" w:rsidR="00FF0276" w:rsidRPr="00D04AD4" w:rsidRDefault="00FF0276" w:rsidP="00FF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1DE2F4" w14:textId="77777777" w:rsidR="00FF0276" w:rsidRPr="00D04AD4" w:rsidRDefault="00FF0276" w:rsidP="00FF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0276" w:rsidRPr="00232D8D" w14:paraId="57E217D8" w14:textId="77777777" w:rsidTr="00204DC7">
        <w:trPr>
          <w:trHeight w:val="220"/>
        </w:trPr>
        <w:tc>
          <w:tcPr>
            <w:tcW w:w="2520" w:type="dxa"/>
          </w:tcPr>
          <w:p w14:paraId="7BF29280" w14:textId="2577568A" w:rsidR="00FF0276" w:rsidRPr="00D04AD4" w:rsidRDefault="00FF0276" w:rsidP="00FF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04A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ปี </w:t>
            </w:r>
            <w:r w:rsidRPr="00D04AD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2564</w:t>
            </w:r>
          </w:p>
        </w:tc>
        <w:tc>
          <w:tcPr>
            <w:tcW w:w="1530" w:type="dxa"/>
          </w:tcPr>
          <w:p w14:paraId="23EB400C" w14:textId="77777777" w:rsidR="00FF0276" w:rsidRPr="00D04AD4" w:rsidRDefault="00FF0276" w:rsidP="00FF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1304D677" w14:textId="77777777" w:rsidR="00FF0276" w:rsidRPr="00D04AD4" w:rsidRDefault="00FF0276" w:rsidP="00FF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14:paraId="3BA45F5C" w14:textId="77777777" w:rsidR="00FF0276" w:rsidRPr="00D04AD4" w:rsidRDefault="00FF0276" w:rsidP="00FF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BEB14E1" w14:textId="77777777" w:rsidR="00FF0276" w:rsidRPr="00D04AD4" w:rsidRDefault="00FF0276" w:rsidP="00FF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48CC803" w14:textId="77777777" w:rsidR="00FF0276" w:rsidRPr="00D04AD4" w:rsidRDefault="00FF0276" w:rsidP="00FF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F0276" w:rsidRPr="001844DF" w14:paraId="7CAC3D3F" w14:textId="77777777" w:rsidTr="00204DC7">
        <w:trPr>
          <w:trHeight w:val="192"/>
        </w:trPr>
        <w:tc>
          <w:tcPr>
            <w:tcW w:w="2520" w:type="dxa"/>
          </w:tcPr>
          <w:p w14:paraId="17B9A3F2" w14:textId="1F80D44C" w:rsidR="00FF0276" w:rsidRPr="00D04AD4" w:rsidRDefault="00FF0276" w:rsidP="00FF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D04AD4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  <w:r w:rsidRPr="00D04AD4">
              <w:rPr>
                <w:rFonts w:ascii="Angsana New" w:hAnsi="Angsana New" w:hint="cs"/>
                <w:sz w:val="28"/>
                <w:szCs w:val="28"/>
                <w:cs/>
              </w:rPr>
              <w:t xml:space="preserve">ประจำปี </w:t>
            </w:r>
            <w:r w:rsidRPr="00D04AD4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530" w:type="dxa"/>
          </w:tcPr>
          <w:p w14:paraId="47D332A9" w14:textId="4B1A68CD" w:rsidR="00FF0276" w:rsidRPr="00D04AD4" w:rsidRDefault="00FF0276" w:rsidP="00FF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AD4">
              <w:rPr>
                <w:rFonts w:ascii="Angsana New" w:hAnsi="Angsana New"/>
                <w:sz w:val="28"/>
                <w:szCs w:val="28"/>
              </w:rPr>
              <w:t>20</w:t>
            </w:r>
            <w:r w:rsidRPr="00D04AD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04AD4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D04AD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0C4B5CA2" w14:textId="03BB0E93" w:rsidR="00FF0276" w:rsidRPr="00D04AD4" w:rsidRDefault="00FF0276" w:rsidP="00FF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AD4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D04AD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422D6128" w14:textId="159C706F" w:rsidR="00FF0276" w:rsidRPr="00D04AD4" w:rsidRDefault="00FF0276" w:rsidP="00FF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22" w:right="-145"/>
              <w:rPr>
                <w:rFonts w:ascii="Angsana New" w:hAnsi="Angsana New"/>
                <w:sz w:val="28"/>
                <w:szCs w:val="28"/>
              </w:rPr>
            </w:pPr>
            <w:r w:rsidRPr="00D04AD4">
              <w:rPr>
                <w:rFonts w:ascii="Angsana New" w:hAnsi="Angsana New"/>
                <w:sz w:val="28"/>
                <w:szCs w:val="28"/>
              </w:rPr>
              <w:t>0</w:t>
            </w:r>
            <w:r w:rsidRPr="00D04AD4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04AD4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270" w:type="dxa"/>
          </w:tcPr>
          <w:p w14:paraId="61F51F1C" w14:textId="77777777" w:rsidR="00FF0276" w:rsidRPr="00D04AD4" w:rsidRDefault="00FF0276" w:rsidP="00FF02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B75E60" w14:textId="569653E7" w:rsidR="00FF0276" w:rsidRPr="00D04AD4" w:rsidRDefault="00FF0276" w:rsidP="001844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04AD4">
              <w:rPr>
                <w:rFonts w:ascii="Angsana New" w:hAnsi="Angsana New"/>
                <w:sz w:val="28"/>
                <w:szCs w:val="28"/>
              </w:rPr>
              <w:t>784,400</w:t>
            </w:r>
          </w:p>
        </w:tc>
      </w:tr>
    </w:tbl>
    <w:p w14:paraId="76B698D0" w14:textId="77777777" w:rsidR="006B6BFB" w:rsidRPr="00E430FB" w:rsidRDefault="006B6BFB" w:rsidP="006B6BFB">
      <w:pPr>
        <w:rPr>
          <w:rFonts w:asciiTheme="majorBidi" w:hAnsiTheme="majorBidi" w:cstheme="majorBidi"/>
          <w:b/>
          <w:sz w:val="28"/>
          <w:szCs w:val="28"/>
        </w:rPr>
      </w:pPr>
    </w:p>
    <w:p w14:paraId="56115860" w14:textId="77777777" w:rsidR="006B6BFB" w:rsidRPr="00E430FB" w:rsidRDefault="006B6BFB" w:rsidP="006B6BFB">
      <w:pPr>
        <w:rPr>
          <w:rFonts w:asciiTheme="majorBidi" w:hAnsiTheme="majorBidi" w:cstheme="majorBidi"/>
          <w:b/>
          <w:sz w:val="28"/>
          <w:szCs w:val="28"/>
        </w:rPr>
      </w:pPr>
    </w:p>
    <w:p w14:paraId="72783B9B" w14:textId="77777777" w:rsidR="006B6BFB" w:rsidRPr="00E430FB" w:rsidRDefault="006B6BFB" w:rsidP="006B6BFB">
      <w:pPr>
        <w:rPr>
          <w:rFonts w:asciiTheme="majorBidi" w:hAnsiTheme="majorBidi" w:cstheme="majorBidi"/>
          <w:b/>
          <w:sz w:val="28"/>
          <w:szCs w:val="28"/>
        </w:rPr>
      </w:pPr>
    </w:p>
    <w:p w14:paraId="09939642" w14:textId="77777777" w:rsidR="006B6BFB" w:rsidRDefault="006B6BFB" w:rsidP="006B6BFB">
      <w:pPr>
        <w:rPr>
          <w:rFonts w:eastAsia="DengXian" w:cs="Angsana New"/>
          <w:sz w:val="28"/>
          <w:szCs w:val="28"/>
          <w:cs/>
        </w:rPr>
        <w:sectPr w:rsidR="006B6BFB" w:rsidSect="00E430FB">
          <w:headerReference w:type="default" r:id="rId16"/>
          <w:footerReference w:type="default" r:id="rId17"/>
          <w:pgSz w:w="11909" w:h="16834" w:code="9"/>
          <w:pgMar w:top="1264" w:right="1152" w:bottom="576" w:left="1152" w:header="720" w:footer="720" w:gutter="0"/>
          <w:cols w:space="720"/>
          <w:docGrid w:linePitch="360"/>
        </w:sectPr>
      </w:pPr>
    </w:p>
    <w:p w14:paraId="193199A4" w14:textId="2914BF3E" w:rsidR="00263BC9" w:rsidRPr="00CF3746" w:rsidRDefault="00263BC9" w:rsidP="00263BC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2458"/>
        </w:tabs>
        <w:spacing w:line="240" w:lineRule="auto"/>
        <w:ind w:left="450" w:right="-45" w:hanging="45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เครื่องมือทางการเงิน</w:t>
      </w:r>
    </w:p>
    <w:p w14:paraId="615D3CC2" w14:textId="77777777" w:rsidR="00BC097E" w:rsidRPr="00CF3746" w:rsidRDefault="00BC097E" w:rsidP="00BC09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  <w:lang w:val="en-GB"/>
        </w:rPr>
      </w:pPr>
    </w:p>
    <w:p w14:paraId="68D4B86C" w14:textId="2D66000B" w:rsidR="00BE73CC" w:rsidRPr="00CF3746" w:rsidRDefault="005C0500" w:rsidP="00263BC9">
      <w:pPr>
        <w:pStyle w:val="block"/>
        <w:shd w:val="clear" w:color="auto" w:fill="FFFFFF" w:themeFill="background1"/>
        <w:spacing w:after="0" w:line="240" w:lineRule="auto"/>
        <w:ind w:left="0" w:right="-7" w:firstLine="450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  <w:r w:rsidRPr="00CF3746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</w:p>
    <w:p w14:paraId="3D1C70ED" w14:textId="07250027" w:rsidR="005C0500" w:rsidRPr="00CF3746" w:rsidRDefault="005C0500" w:rsidP="00484411">
      <w:pPr>
        <w:pStyle w:val="block"/>
        <w:shd w:val="clear" w:color="auto" w:fill="FFFFFF" w:themeFill="background1"/>
        <w:spacing w:after="0" w:line="240" w:lineRule="auto"/>
        <w:ind w:left="540" w:right="-7"/>
        <w:jc w:val="thaiDistribute"/>
        <w:rPr>
          <w:rFonts w:asciiTheme="majorBidi" w:hAnsiTheme="majorBidi" w:cstheme="majorBidi"/>
          <w:i/>
          <w:iCs/>
          <w:sz w:val="28"/>
          <w:szCs w:val="28"/>
          <w:lang w:bidi="th-TH"/>
        </w:rPr>
      </w:pPr>
    </w:p>
    <w:p w14:paraId="318399A8" w14:textId="50F6EB97" w:rsidR="005C0500" w:rsidRPr="00CF3746" w:rsidRDefault="005C0500" w:rsidP="00263BC9">
      <w:pPr>
        <w:pStyle w:val="block"/>
        <w:shd w:val="clear" w:color="auto" w:fill="FFFFFF" w:themeFill="background1"/>
        <w:spacing w:after="0" w:line="240" w:lineRule="auto"/>
        <w:ind w:left="450" w:right="-36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</w:t>
      </w:r>
      <w:r w:rsidRPr="00CF3746">
        <w:rPr>
          <w:rFonts w:asciiTheme="majorBidi" w:hAnsiTheme="majorBidi" w:cstheme="majorBidi"/>
          <w:b/>
          <w:sz w:val="28"/>
          <w:szCs w:val="28"/>
          <w:cs/>
          <w:lang w:val="en-US" w:bidi="th-TH"/>
        </w:rPr>
        <w:t>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</w:t>
      </w:r>
      <w:r w:rsidRPr="00CF3746">
        <w:rPr>
          <w:rFonts w:asciiTheme="majorBidi" w:hAnsiTheme="majorBidi" w:cstheme="majorBidi"/>
          <w:sz w:val="28"/>
          <w:szCs w:val="28"/>
          <w:cs/>
          <w:lang w:bidi="th-TH"/>
        </w:rPr>
        <w:t>อย่างสมเหตุสมผล</w:t>
      </w:r>
    </w:p>
    <w:p w14:paraId="5A216796" w14:textId="77777777" w:rsidR="00F81D92" w:rsidRPr="00F81D92" w:rsidRDefault="00F81D92" w:rsidP="00F81D9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Theme="majorBidi" w:eastAsia="Calibri" w:hAnsiTheme="majorBidi" w:cstheme="majorBidi"/>
          <w:sz w:val="28"/>
          <w:szCs w:val="28"/>
          <w:lang w:val="en-GB"/>
        </w:rPr>
      </w:pPr>
    </w:p>
    <w:tbl>
      <w:tblPr>
        <w:tblW w:w="14034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2070"/>
        <w:gridCol w:w="178"/>
        <w:gridCol w:w="1710"/>
        <w:gridCol w:w="185"/>
        <w:gridCol w:w="1620"/>
        <w:gridCol w:w="180"/>
        <w:gridCol w:w="1710"/>
        <w:gridCol w:w="180"/>
        <w:gridCol w:w="1881"/>
      </w:tblGrid>
      <w:tr w:rsidR="005162B2" w:rsidRPr="00F81D92" w14:paraId="2C4CACF6" w14:textId="77777777" w:rsidTr="00484411">
        <w:trPr>
          <w:cantSplit/>
          <w:trHeight w:val="60"/>
          <w:tblHeader/>
        </w:trPr>
        <w:tc>
          <w:tcPr>
            <w:tcW w:w="4320" w:type="dxa"/>
            <w:shd w:val="clear" w:color="auto" w:fill="auto"/>
            <w:vAlign w:val="bottom"/>
          </w:tcPr>
          <w:p w14:paraId="545CE315" w14:textId="77777777" w:rsidR="005162B2" w:rsidRPr="00F81D92" w:rsidRDefault="005162B2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14" w:type="dxa"/>
            <w:gridSpan w:val="9"/>
            <w:vAlign w:val="bottom"/>
          </w:tcPr>
          <w:p w14:paraId="5FA0864A" w14:textId="1F935B68" w:rsidR="005162B2" w:rsidRPr="00F81D92" w:rsidRDefault="005162B2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5162B2" w:rsidRPr="00F81D92" w14:paraId="4DB0F8E9" w14:textId="77777777" w:rsidTr="00484411">
        <w:trPr>
          <w:cantSplit/>
          <w:trHeight w:val="60"/>
          <w:tblHeader/>
        </w:trPr>
        <w:tc>
          <w:tcPr>
            <w:tcW w:w="4320" w:type="dxa"/>
            <w:shd w:val="clear" w:color="auto" w:fill="auto"/>
            <w:vAlign w:val="bottom"/>
          </w:tcPr>
          <w:p w14:paraId="70834107" w14:textId="77777777" w:rsidR="005162B2" w:rsidRPr="00F81D92" w:rsidRDefault="005162B2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766293F0" w14:textId="15BE2AD8" w:rsidR="005162B2" w:rsidRPr="00F81D92" w:rsidRDefault="005162B2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78" w:type="dxa"/>
            <w:vAlign w:val="bottom"/>
          </w:tcPr>
          <w:p w14:paraId="57687932" w14:textId="77777777" w:rsidR="005162B2" w:rsidRPr="00F81D92" w:rsidRDefault="005162B2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466" w:type="dxa"/>
            <w:gridSpan w:val="7"/>
            <w:tcBorders>
              <w:bottom w:val="single" w:sz="4" w:space="0" w:color="auto"/>
            </w:tcBorders>
            <w:vAlign w:val="bottom"/>
          </w:tcPr>
          <w:p w14:paraId="55BCF933" w14:textId="7F9455B4" w:rsidR="005162B2" w:rsidRPr="00F81D92" w:rsidRDefault="005162B2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816E57" w:rsidRPr="00F81D92" w14:paraId="18204973" w14:textId="77777777" w:rsidTr="00484411">
        <w:trPr>
          <w:cantSplit/>
          <w:trHeight w:val="60"/>
          <w:tblHeader/>
        </w:trPr>
        <w:tc>
          <w:tcPr>
            <w:tcW w:w="4320" w:type="dxa"/>
            <w:shd w:val="clear" w:color="auto" w:fill="auto"/>
            <w:vAlign w:val="bottom"/>
          </w:tcPr>
          <w:p w14:paraId="5AAAA10C" w14:textId="77777777" w:rsidR="00816E57" w:rsidRPr="00F81D92" w:rsidRDefault="00816E57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5EF132A2" w14:textId="7882E778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</w:t>
            </w:r>
            <w:r w:rsidR="00EE60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</w:r>
            <w:r w:rsidRPr="00F81D9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ที่วัดมูลค่าด้วย</w:t>
            </w:r>
            <w:r w:rsidRPr="00F81D9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ราคาทุนตัดจำหน่าย</w:t>
            </w:r>
          </w:p>
        </w:tc>
        <w:tc>
          <w:tcPr>
            <w:tcW w:w="178" w:type="dxa"/>
            <w:vAlign w:val="bottom"/>
          </w:tcPr>
          <w:p w14:paraId="22D44D5E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45A8DE59" w14:textId="7F55D494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5" w:type="dxa"/>
            <w:tcBorders>
              <w:top w:val="single" w:sz="4" w:space="0" w:color="auto"/>
            </w:tcBorders>
            <w:vAlign w:val="bottom"/>
          </w:tcPr>
          <w:p w14:paraId="7A66D5F1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562A880B" w14:textId="1AC92322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8B1F3D3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DE3B9B9" w14:textId="3155A273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4458C067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81" w:type="dxa"/>
            <w:tcBorders>
              <w:top w:val="single" w:sz="4" w:space="0" w:color="auto"/>
            </w:tcBorders>
            <w:vAlign w:val="bottom"/>
          </w:tcPr>
          <w:p w14:paraId="1BDA133A" w14:textId="3D45DA1D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162B2" w:rsidRPr="00F81D92" w14:paraId="18B2893B" w14:textId="77777777" w:rsidTr="00484411">
        <w:trPr>
          <w:cantSplit/>
          <w:trHeight w:val="60"/>
          <w:tblHeader/>
        </w:trPr>
        <w:tc>
          <w:tcPr>
            <w:tcW w:w="4320" w:type="dxa"/>
            <w:shd w:val="clear" w:color="auto" w:fill="auto"/>
            <w:vAlign w:val="bottom"/>
          </w:tcPr>
          <w:p w14:paraId="06247D85" w14:textId="77777777" w:rsidR="005162B2" w:rsidRPr="00F81D92" w:rsidRDefault="005162B2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14" w:type="dxa"/>
            <w:gridSpan w:val="9"/>
            <w:vAlign w:val="bottom"/>
          </w:tcPr>
          <w:p w14:paraId="475811E0" w14:textId="45D60EB9" w:rsidR="005162B2" w:rsidRPr="00F81D92" w:rsidRDefault="005162B2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F81D9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F81D9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816E57" w:rsidRPr="00F81D92" w14:paraId="6B4B2100" w14:textId="77777777" w:rsidTr="00484411">
        <w:trPr>
          <w:cantSplit/>
          <w:trHeight w:val="60"/>
        </w:trPr>
        <w:tc>
          <w:tcPr>
            <w:tcW w:w="4320" w:type="dxa"/>
            <w:shd w:val="clear" w:color="auto" w:fill="auto"/>
            <w:vAlign w:val="bottom"/>
          </w:tcPr>
          <w:p w14:paraId="02F81F8C" w14:textId="454BCD12" w:rsidR="00816E57" w:rsidRPr="00F81D92" w:rsidRDefault="00484411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741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777412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7741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816E57" w:rsidRPr="00F81D9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="00816E57" w:rsidRPr="00F81D9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070" w:type="dxa"/>
            <w:vAlign w:val="bottom"/>
          </w:tcPr>
          <w:p w14:paraId="15913A4E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29E35246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10D80A58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5" w:type="dxa"/>
            <w:vAlign w:val="bottom"/>
          </w:tcPr>
          <w:p w14:paraId="4B118D50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7B670A81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3B0AEBE7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2D08CC45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45913441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81" w:type="dxa"/>
            <w:vAlign w:val="bottom"/>
          </w:tcPr>
          <w:p w14:paraId="6E8E7C80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816E57" w:rsidRPr="00F81D92" w14:paraId="60C928E5" w14:textId="77777777" w:rsidTr="00484411">
        <w:trPr>
          <w:cantSplit/>
        </w:trPr>
        <w:tc>
          <w:tcPr>
            <w:tcW w:w="4320" w:type="dxa"/>
          </w:tcPr>
          <w:p w14:paraId="71F55431" w14:textId="77777777" w:rsidR="00816E57" w:rsidRPr="00F81D92" w:rsidRDefault="00816E57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70" w:type="dxa"/>
            <w:vAlign w:val="bottom"/>
          </w:tcPr>
          <w:p w14:paraId="2EA9E852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3148F64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6CDB397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C6F6D8B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9CA1E20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9F2870B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8338D88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CC980C2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</w:tcPr>
          <w:p w14:paraId="095D711D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6E57" w:rsidRPr="00F81D92" w14:paraId="19536F7D" w14:textId="77777777" w:rsidTr="00484411">
        <w:trPr>
          <w:cantSplit/>
        </w:trPr>
        <w:tc>
          <w:tcPr>
            <w:tcW w:w="4320" w:type="dxa"/>
          </w:tcPr>
          <w:p w14:paraId="2032BE59" w14:textId="77777777" w:rsidR="00816E57" w:rsidRPr="00F81D92" w:rsidRDefault="00816E57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2070" w:type="dxa"/>
          </w:tcPr>
          <w:p w14:paraId="74A4495F" w14:textId="4D891A47" w:rsidR="00816E57" w:rsidRPr="00F81D92" w:rsidRDefault="00CD284A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D284A">
              <w:rPr>
                <w:rFonts w:asciiTheme="majorBidi" w:hAnsiTheme="majorBidi" w:cs="Angsana New"/>
                <w:sz w:val="28"/>
                <w:szCs w:val="28"/>
                <w:cs/>
              </w:rPr>
              <w:t>99</w:t>
            </w:r>
            <w:r w:rsidRPr="00CD284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="00900233">
              <w:rPr>
                <w:rFonts w:asciiTheme="majorBidi" w:hAnsiTheme="majorBidi" w:cs="Angsana New"/>
                <w:sz w:val="28"/>
                <w:szCs w:val="28"/>
              </w:rPr>
              <w:t>61</w:t>
            </w:r>
            <w:r w:rsidRPr="00CD284A">
              <w:rPr>
                <w:rFonts w:asciiTheme="majorBidi" w:hAnsiTheme="majorBidi" w:cs="Angsana New"/>
                <w:sz w:val="28"/>
                <w:szCs w:val="28"/>
                <w:cs/>
              </w:rPr>
              <w:t>6</w:t>
            </w:r>
            <w:r w:rsidRPr="00CD284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CD284A">
              <w:rPr>
                <w:rFonts w:asciiTheme="majorBidi" w:hAnsiTheme="majorBidi" w:cs="Angsana New"/>
                <w:sz w:val="28"/>
                <w:szCs w:val="28"/>
                <w:cs/>
              </w:rPr>
              <w:t>15</w:t>
            </w:r>
            <w:r w:rsidR="00FF0276">
              <w:rPr>
                <w:rFonts w:asciiTheme="majorBidi" w:hAnsiTheme="majorBidi" w:cs="Angsana New"/>
                <w:sz w:val="28"/>
                <w:szCs w:val="28"/>
              </w:rPr>
              <w:t>1</w:t>
            </w:r>
          </w:p>
        </w:tc>
        <w:tc>
          <w:tcPr>
            <w:tcW w:w="178" w:type="dxa"/>
            <w:vAlign w:val="bottom"/>
          </w:tcPr>
          <w:p w14:paraId="7EA81B16" w14:textId="77777777" w:rsidR="00816E57" w:rsidRPr="00F81D92" w:rsidRDefault="00816E5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224283C" w14:textId="01F3E15C" w:rsidR="00816E57" w:rsidRPr="00F81D92" w:rsidRDefault="004B361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10284869" w14:textId="77777777" w:rsidR="00816E57" w:rsidRPr="00F81D92" w:rsidRDefault="00816E5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46EA9FA" w14:textId="04192A17" w:rsidR="00816E57" w:rsidRPr="00F81D92" w:rsidRDefault="004B361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47BC0BF" w14:textId="77777777" w:rsidR="00816E57" w:rsidRPr="00F81D92" w:rsidRDefault="00816E5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A9E5301" w14:textId="313A2D9E" w:rsidR="00816E57" w:rsidRPr="00F81D92" w:rsidRDefault="004B361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B3617">
              <w:rPr>
                <w:rFonts w:asciiTheme="majorBidi" w:hAnsiTheme="majorBidi" w:cstheme="majorBidi"/>
                <w:sz w:val="28"/>
                <w:szCs w:val="28"/>
              </w:rPr>
              <w:t>99,</w:t>
            </w:r>
            <w:r w:rsidR="00900233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F87EA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B36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174C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4449A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80" w:type="dxa"/>
            <w:vAlign w:val="bottom"/>
          </w:tcPr>
          <w:p w14:paraId="16E30B42" w14:textId="77777777" w:rsidR="00816E57" w:rsidRPr="00F81D92" w:rsidRDefault="00816E5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1F3397CE" w14:textId="346C32D7" w:rsidR="00816E57" w:rsidRPr="00F81D92" w:rsidRDefault="00F87EA6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617">
              <w:rPr>
                <w:rFonts w:asciiTheme="majorBidi" w:hAnsiTheme="majorBidi" w:cstheme="majorBidi"/>
                <w:sz w:val="28"/>
                <w:szCs w:val="28"/>
              </w:rPr>
              <w:t>99,</w:t>
            </w:r>
            <w:r w:rsidR="00900233"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B361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174C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4449A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816E57" w:rsidRPr="00F81D92" w14:paraId="583AB869" w14:textId="77777777" w:rsidTr="00484411">
        <w:trPr>
          <w:cantSplit/>
          <w:trHeight w:val="189"/>
        </w:trPr>
        <w:tc>
          <w:tcPr>
            <w:tcW w:w="4320" w:type="dxa"/>
          </w:tcPr>
          <w:p w14:paraId="30E8C3FC" w14:textId="77777777" w:rsidR="00816E57" w:rsidRPr="00F81D92" w:rsidRDefault="00816E57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70A422C9" w14:textId="77777777" w:rsidR="00816E57" w:rsidRPr="00F81D92" w:rsidRDefault="00816E5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2896BBF1" w14:textId="77777777" w:rsidR="00816E57" w:rsidRPr="00F81D92" w:rsidRDefault="00816E5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vAlign w:val="bottom"/>
          </w:tcPr>
          <w:p w14:paraId="39B4E33E" w14:textId="77777777" w:rsidR="00816E57" w:rsidRPr="00F81D92" w:rsidRDefault="00816E5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5" w:type="dxa"/>
            <w:vAlign w:val="bottom"/>
          </w:tcPr>
          <w:p w14:paraId="6B7EA16E" w14:textId="77777777" w:rsidR="00816E57" w:rsidRPr="00F81D92" w:rsidRDefault="00816E5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vAlign w:val="bottom"/>
          </w:tcPr>
          <w:p w14:paraId="7403E5FB" w14:textId="77777777" w:rsidR="00816E57" w:rsidRPr="00F81D92" w:rsidRDefault="00816E5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549AB31C" w14:textId="77777777" w:rsidR="00816E57" w:rsidRPr="00F81D92" w:rsidRDefault="00816E5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vAlign w:val="bottom"/>
          </w:tcPr>
          <w:p w14:paraId="4DD62CC9" w14:textId="77777777" w:rsidR="00816E57" w:rsidRPr="00F81D92" w:rsidRDefault="00816E5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2C80FF46" w14:textId="77777777" w:rsidR="00816E57" w:rsidRPr="00F81D92" w:rsidRDefault="00816E5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81" w:type="dxa"/>
          </w:tcPr>
          <w:p w14:paraId="6BCDFB9D" w14:textId="77777777" w:rsidR="00816E57" w:rsidRPr="00F81D92" w:rsidRDefault="00816E5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16E57" w:rsidRPr="00F81D92" w14:paraId="66622962" w14:textId="77777777" w:rsidTr="00484411">
        <w:trPr>
          <w:cantSplit/>
        </w:trPr>
        <w:tc>
          <w:tcPr>
            <w:tcW w:w="4320" w:type="dxa"/>
          </w:tcPr>
          <w:p w14:paraId="5FC17014" w14:textId="77777777" w:rsidR="00816E57" w:rsidRPr="00F81D92" w:rsidRDefault="00816E57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070" w:type="dxa"/>
            <w:vAlign w:val="bottom"/>
          </w:tcPr>
          <w:p w14:paraId="25EE0734" w14:textId="77777777" w:rsidR="00816E57" w:rsidRPr="00F81D92" w:rsidRDefault="00816E5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19448A2F" w14:textId="77777777" w:rsidR="00816E57" w:rsidRPr="00F81D92" w:rsidRDefault="00816E5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575E0EC" w14:textId="77777777" w:rsidR="00816E57" w:rsidRPr="00F81D92" w:rsidRDefault="00816E5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642B23F" w14:textId="77777777" w:rsidR="00816E57" w:rsidRPr="00F81D92" w:rsidRDefault="00816E5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07BD061D" w14:textId="77777777" w:rsidR="00816E57" w:rsidRPr="00F81D92" w:rsidRDefault="00816E5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9A0373C" w14:textId="77777777" w:rsidR="00816E57" w:rsidRPr="00F81D92" w:rsidRDefault="00816E5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273FB8D" w14:textId="77777777" w:rsidR="00816E57" w:rsidRPr="00F81D92" w:rsidRDefault="00816E5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686025B" w14:textId="77777777" w:rsidR="00816E57" w:rsidRPr="00F81D92" w:rsidRDefault="00816E5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</w:tcPr>
          <w:p w14:paraId="5E14FE07" w14:textId="77777777" w:rsidR="00816E57" w:rsidRPr="00F81D92" w:rsidRDefault="00816E5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6E57" w:rsidRPr="00F81D92" w14:paraId="0461342F" w14:textId="77777777" w:rsidTr="00484411">
        <w:trPr>
          <w:cantSplit/>
        </w:trPr>
        <w:tc>
          <w:tcPr>
            <w:tcW w:w="4320" w:type="dxa"/>
          </w:tcPr>
          <w:p w14:paraId="5EDA8272" w14:textId="77777777" w:rsidR="00816E57" w:rsidRPr="00F81D92" w:rsidRDefault="00816E57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70" w:type="dxa"/>
            <w:vAlign w:val="bottom"/>
          </w:tcPr>
          <w:p w14:paraId="1A7451F3" w14:textId="1F1AF5B2" w:rsidR="00816E57" w:rsidRPr="00F81D92" w:rsidRDefault="009F2DC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F2DC7">
              <w:rPr>
                <w:rFonts w:asciiTheme="majorBidi" w:hAnsiTheme="majorBidi" w:cs="Angsana New"/>
                <w:sz w:val="28"/>
                <w:szCs w:val="28"/>
                <w:cs/>
              </w:rPr>
              <w:t>18</w:t>
            </w:r>
            <w:r w:rsidRPr="009F2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2DC7">
              <w:rPr>
                <w:rFonts w:asciiTheme="majorBidi" w:hAnsiTheme="majorBidi" w:cs="Angsana New"/>
                <w:sz w:val="28"/>
                <w:szCs w:val="28"/>
                <w:cs/>
              </w:rPr>
              <w:t>949</w:t>
            </w:r>
            <w:r w:rsidRPr="009F2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2DC7">
              <w:rPr>
                <w:rFonts w:asciiTheme="majorBidi" w:hAnsiTheme="majorBidi" w:cs="Angsana New"/>
                <w:sz w:val="28"/>
                <w:szCs w:val="28"/>
                <w:cs/>
              </w:rPr>
              <w:t>060</w:t>
            </w:r>
          </w:p>
        </w:tc>
        <w:tc>
          <w:tcPr>
            <w:tcW w:w="178" w:type="dxa"/>
            <w:vAlign w:val="bottom"/>
          </w:tcPr>
          <w:p w14:paraId="343D0A99" w14:textId="77777777" w:rsidR="00816E57" w:rsidRPr="00F81D92" w:rsidRDefault="00816E5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24CC5604" w14:textId="4294D971" w:rsidR="00816E57" w:rsidRPr="00F81D92" w:rsidRDefault="00966905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vAlign w:val="bottom"/>
          </w:tcPr>
          <w:p w14:paraId="4E0CA767" w14:textId="77777777" w:rsidR="00816E57" w:rsidRPr="00F81D92" w:rsidRDefault="00816E5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567EECFD" w14:textId="64E37966" w:rsidR="00816E57" w:rsidRPr="00F81D92" w:rsidRDefault="002C07B6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C07B6">
              <w:rPr>
                <w:rFonts w:asciiTheme="majorBidi" w:hAnsiTheme="majorBidi" w:cstheme="majorBidi"/>
                <w:sz w:val="28"/>
                <w:szCs w:val="28"/>
              </w:rPr>
              <w:t>18,877,849</w:t>
            </w:r>
          </w:p>
        </w:tc>
        <w:tc>
          <w:tcPr>
            <w:tcW w:w="180" w:type="dxa"/>
            <w:vAlign w:val="bottom"/>
          </w:tcPr>
          <w:p w14:paraId="5E568631" w14:textId="77777777" w:rsidR="00816E57" w:rsidRPr="00F81D92" w:rsidRDefault="00816E5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3866EF4D" w14:textId="05B5344C" w:rsidR="00816E57" w:rsidRPr="00F81D92" w:rsidRDefault="002C07B6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FF72D38" w14:textId="77777777" w:rsidR="00816E57" w:rsidRPr="00F81D92" w:rsidRDefault="00816E5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81" w:type="dxa"/>
            <w:vAlign w:val="bottom"/>
          </w:tcPr>
          <w:p w14:paraId="288EABCA" w14:textId="12C2253D" w:rsidR="00816E57" w:rsidRPr="00F81D92" w:rsidRDefault="002C07B6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C07B6">
              <w:rPr>
                <w:rFonts w:asciiTheme="majorBidi" w:hAnsiTheme="majorBidi" w:cstheme="majorBidi"/>
                <w:sz w:val="28"/>
                <w:szCs w:val="28"/>
              </w:rPr>
              <w:t>18,877,849</w:t>
            </w:r>
          </w:p>
        </w:tc>
      </w:tr>
      <w:tr w:rsidR="00816E57" w:rsidRPr="00F81D92" w14:paraId="7CE8A3D6" w14:textId="77777777" w:rsidTr="00484411">
        <w:trPr>
          <w:cantSplit/>
        </w:trPr>
        <w:tc>
          <w:tcPr>
            <w:tcW w:w="4320" w:type="dxa"/>
          </w:tcPr>
          <w:p w14:paraId="201BB3B6" w14:textId="77777777" w:rsidR="00816E57" w:rsidRPr="00F81D92" w:rsidRDefault="00816E57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070" w:type="dxa"/>
            <w:vAlign w:val="bottom"/>
          </w:tcPr>
          <w:p w14:paraId="17304ECA" w14:textId="5C71811F" w:rsidR="00816E57" w:rsidRPr="00F81D92" w:rsidRDefault="00643C9A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43C9A">
              <w:rPr>
                <w:rFonts w:asciiTheme="majorBidi" w:hAnsiTheme="majorBidi" w:cs="Angsana New"/>
                <w:sz w:val="28"/>
                <w:szCs w:val="28"/>
                <w:cs/>
              </w:rPr>
              <w:t>57</w:t>
            </w:r>
            <w:r w:rsidRPr="00643C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3C9A">
              <w:rPr>
                <w:rFonts w:asciiTheme="majorBidi" w:hAnsiTheme="majorBidi" w:cs="Angsana New"/>
                <w:sz w:val="28"/>
                <w:szCs w:val="28"/>
                <w:cs/>
              </w:rPr>
              <w:t>807</w:t>
            </w:r>
            <w:r w:rsidRPr="00643C9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43C9A">
              <w:rPr>
                <w:rFonts w:asciiTheme="majorBidi" w:hAnsiTheme="majorBidi" w:cs="Angsana New"/>
                <w:sz w:val="28"/>
                <w:szCs w:val="28"/>
                <w:cs/>
              </w:rPr>
              <w:t>681</w:t>
            </w:r>
          </w:p>
        </w:tc>
        <w:tc>
          <w:tcPr>
            <w:tcW w:w="178" w:type="dxa"/>
            <w:vAlign w:val="bottom"/>
          </w:tcPr>
          <w:p w14:paraId="2B695B63" w14:textId="77777777" w:rsidR="00816E57" w:rsidRPr="00F81D92" w:rsidRDefault="00816E5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03E3B584" w14:textId="63669951" w:rsidR="00816E57" w:rsidRPr="00F81D92" w:rsidRDefault="00966905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vAlign w:val="bottom"/>
          </w:tcPr>
          <w:p w14:paraId="51B7468B" w14:textId="77777777" w:rsidR="00816E57" w:rsidRPr="00F81D92" w:rsidRDefault="00816E5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7F1A282C" w14:textId="50F2CD33" w:rsidR="00816E57" w:rsidRPr="00F81D92" w:rsidRDefault="002C07B6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C07B6">
              <w:rPr>
                <w:rFonts w:asciiTheme="majorBidi" w:hAnsiTheme="majorBidi" w:cstheme="majorBidi"/>
                <w:sz w:val="28"/>
                <w:szCs w:val="28"/>
              </w:rPr>
              <w:t>57,711,678</w:t>
            </w:r>
          </w:p>
        </w:tc>
        <w:tc>
          <w:tcPr>
            <w:tcW w:w="180" w:type="dxa"/>
            <w:vAlign w:val="bottom"/>
          </w:tcPr>
          <w:p w14:paraId="29840C7B" w14:textId="77777777" w:rsidR="00816E57" w:rsidRPr="00F81D92" w:rsidRDefault="00816E5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49DFA51F" w14:textId="0DB6F9D8" w:rsidR="00816E57" w:rsidRPr="00F81D92" w:rsidRDefault="002C07B6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3CE7952" w14:textId="77777777" w:rsidR="00816E57" w:rsidRPr="00F81D92" w:rsidRDefault="00816E57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6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81" w:type="dxa"/>
            <w:vAlign w:val="bottom"/>
          </w:tcPr>
          <w:p w14:paraId="4310F736" w14:textId="4B52D212" w:rsidR="00816E57" w:rsidRPr="00F81D92" w:rsidRDefault="002C07B6" w:rsidP="00484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C07B6">
              <w:rPr>
                <w:rFonts w:asciiTheme="majorBidi" w:hAnsiTheme="majorBidi" w:cstheme="majorBidi"/>
                <w:sz w:val="28"/>
                <w:szCs w:val="28"/>
              </w:rPr>
              <w:t>57,711,678</w:t>
            </w:r>
          </w:p>
        </w:tc>
      </w:tr>
      <w:tr w:rsidR="00816E57" w:rsidRPr="00F81D92" w14:paraId="551E542B" w14:textId="77777777" w:rsidTr="00484411">
        <w:trPr>
          <w:cantSplit/>
        </w:trPr>
        <w:tc>
          <w:tcPr>
            <w:tcW w:w="4320" w:type="dxa"/>
          </w:tcPr>
          <w:p w14:paraId="03E2450D" w14:textId="77777777" w:rsidR="00816E57" w:rsidRPr="00F81D92" w:rsidRDefault="00816E57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6CD1D7AC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E1A02C0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76E8778F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4F3F93DF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5518B3A4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FB08E6B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235471AB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9997BF1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81" w:type="dxa"/>
            <w:vAlign w:val="bottom"/>
          </w:tcPr>
          <w:p w14:paraId="1034D00E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609C" w:rsidRPr="00F81D92" w14:paraId="0BB8ACF9" w14:textId="77777777" w:rsidTr="00484411">
        <w:trPr>
          <w:cantSplit/>
        </w:trPr>
        <w:tc>
          <w:tcPr>
            <w:tcW w:w="4320" w:type="dxa"/>
          </w:tcPr>
          <w:p w14:paraId="09FEC471" w14:textId="77777777" w:rsidR="00EE609C" w:rsidRPr="00F81D92" w:rsidRDefault="00EE609C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0DC2E00C" w14:textId="77777777" w:rsidR="00EE609C" w:rsidRPr="00F81D92" w:rsidRDefault="00EE609C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819DA4B" w14:textId="77777777" w:rsidR="00EE609C" w:rsidRPr="00F81D92" w:rsidRDefault="00EE609C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62D82FFB" w14:textId="77777777" w:rsidR="00EE609C" w:rsidRPr="00F81D92" w:rsidRDefault="00EE609C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1AB5ADFE" w14:textId="77777777" w:rsidR="00EE609C" w:rsidRPr="00F81D92" w:rsidRDefault="00EE609C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46E09BC6" w14:textId="77777777" w:rsidR="00EE609C" w:rsidRPr="00F81D92" w:rsidRDefault="00EE609C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1C4E51B" w14:textId="77777777" w:rsidR="00EE609C" w:rsidRPr="00F81D92" w:rsidRDefault="00EE609C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6995FF0B" w14:textId="77777777" w:rsidR="00EE609C" w:rsidRPr="00F81D92" w:rsidRDefault="00EE609C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A6638B7" w14:textId="77777777" w:rsidR="00EE609C" w:rsidRPr="00F81D92" w:rsidRDefault="00EE609C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81" w:type="dxa"/>
            <w:vAlign w:val="bottom"/>
          </w:tcPr>
          <w:p w14:paraId="7E9A97A6" w14:textId="77777777" w:rsidR="00EE609C" w:rsidRPr="00F81D92" w:rsidRDefault="00EE609C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6E57" w:rsidRPr="00F81D92" w14:paraId="2E5B6AFE" w14:textId="77777777" w:rsidTr="00484411">
        <w:trPr>
          <w:cantSplit/>
        </w:trPr>
        <w:tc>
          <w:tcPr>
            <w:tcW w:w="4320" w:type="dxa"/>
            <w:vAlign w:val="bottom"/>
          </w:tcPr>
          <w:p w14:paraId="2E19AAB1" w14:textId="0E5A671D" w:rsidR="00816E57" w:rsidRPr="00F81D92" w:rsidRDefault="00816E57" w:rsidP="00EE609C">
            <w:pPr>
              <w:tabs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45E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45E7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445E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070" w:type="dxa"/>
            <w:vAlign w:val="bottom"/>
          </w:tcPr>
          <w:p w14:paraId="26A2CC4A" w14:textId="77777777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08A3E3DB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1268FA3D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6054BA0B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2D722791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F64AAEA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23FD8031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4F2B9F95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81" w:type="dxa"/>
          </w:tcPr>
          <w:p w14:paraId="5795F16B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6E57" w:rsidRPr="00F81D92" w14:paraId="6E10961A" w14:textId="77777777" w:rsidTr="00484411">
        <w:trPr>
          <w:cantSplit/>
        </w:trPr>
        <w:tc>
          <w:tcPr>
            <w:tcW w:w="4320" w:type="dxa"/>
          </w:tcPr>
          <w:p w14:paraId="042452F1" w14:textId="77777777" w:rsidR="00816E57" w:rsidRPr="00F81D92" w:rsidRDefault="00816E57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70" w:type="dxa"/>
            <w:vAlign w:val="bottom"/>
          </w:tcPr>
          <w:p w14:paraId="0317BC0B" w14:textId="77777777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3D69BD58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1C91C026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1E8529DA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75A364F0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86435BD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576E5286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60C7BB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81" w:type="dxa"/>
          </w:tcPr>
          <w:p w14:paraId="21DB1DBD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6E57" w:rsidRPr="00F81D92" w14:paraId="1775FFBD" w14:textId="77777777" w:rsidTr="00484411">
        <w:trPr>
          <w:cantSplit/>
        </w:trPr>
        <w:tc>
          <w:tcPr>
            <w:tcW w:w="4320" w:type="dxa"/>
          </w:tcPr>
          <w:p w14:paraId="0D5B575D" w14:textId="77777777" w:rsidR="00816E57" w:rsidRPr="00F81D92" w:rsidRDefault="00816E57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2070" w:type="dxa"/>
          </w:tcPr>
          <w:p w14:paraId="3A04E67B" w14:textId="1F2A5D4B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85,814,652</w:t>
            </w:r>
          </w:p>
        </w:tc>
        <w:tc>
          <w:tcPr>
            <w:tcW w:w="178" w:type="dxa"/>
            <w:vAlign w:val="bottom"/>
          </w:tcPr>
          <w:p w14:paraId="370FCD08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4398CC9" w14:textId="7C57EECF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vAlign w:val="bottom"/>
          </w:tcPr>
          <w:p w14:paraId="5EDAF5E6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1187490" w14:textId="2130493D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23C8363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6896D52" w14:textId="5D7EB75B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85,414,777</w:t>
            </w:r>
          </w:p>
        </w:tc>
        <w:tc>
          <w:tcPr>
            <w:tcW w:w="180" w:type="dxa"/>
            <w:vAlign w:val="bottom"/>
          </w:tcPr>
          <w:p w14:paraId="31339C1C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23F8B64A" w14:textId="6538B166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85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,414,777</w:t>
            </w:r>
          </w:p>
        </w:tc>
      </w:tr>
      <w:tr w:rsidR="00816E57" w:rsidRPr="00F81D92" w14:paraId="0E94EFC2" w14:textId="77777777" w:rsidTr="00484411">
        <w:trPr>
          <w:cantSplit/>
        </w:trPr>
        <w:tc>
          <w:tcPr>
            <w:tcW w:w="4320" w:type="dxa"/>
          </w:tcPr>
          <w:p w14:paraId="24E0BABF" w14:textId="77777777" w:rsidR="00816E57" w:rsidRPr="00F81D92" w:rsidRDefault="00816E57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070" w:type="dxa"/>
            <w:vAlign w:val="bottom"/>
          </w:tcPr>
          <w:p w14:paraId="259A80F0" w14:textId="77777777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8" w:type="dxa"/>
            <w:vAlign w:val="bottom"/>
          </w:tcPr>
          <w:p w14:paraId="0E6B60F7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vAlign w:val="bottom"/>
          </w:tcPr>
          <w:p w14:paraId="48739735" w14:textId="77777777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5" w:type="dxa"/>
            <w:vAlign w:val="bottom"/>
          </w:tcPr>
          <w:p w14:paraId="157C9DEE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vAlign w:val="bottom"/>
          </w:tcPr>
          <w:p w14:paraId="68C3667C" w14:textId="77777777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  <w:vAlign w:val="bottom"/>
          </w:tcPr>
          <w:p w14:paraId="2B3F97A3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0" w:type="dxa"/>
            <w:vAlign w:val="bottom"/>
          </w:tcPr>
          <w:p w14:paraId="41A913F8" w14:textId="77777777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0" w:type="dxa"/>
          </w:tcPr>
          <w:p w14:paraId="0E6FDD13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81" w:type="dxa"/>
          </w:tcPr>
          <w:p w14:paraId="7480DC6B" w14:textId="77777777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16E57" w:rsidRPr="00F81D92" w14:paraId="43556F0E" w14:textId="77777777" w:rsidTr="00484411">
        <w:trPr>
          <w:cantSplit/>
        </w:trPr>
        <w:tc>
          <w:tcPr>
            <w:tcW w:w="4320" w:type="dxa"/>
          </w:tcPr>
          <w:p w14:paraId="02BE94C3" w14:textId="77777777" w:rsidR="00816E57" w:rsidRPr="00F81D92" w:rsidRDefault="00816E57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070" w:type="dxa"/>
            <w:vAlign w:val="bottom"/>
          </w:tcPr>
          <w:p w14:paraId="13CF6404" w14:textId="77777777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29BAC791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D86C835" w14:textId="77777777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36BBA4D9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7AFDB98" w14:textId="77777777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08829FE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2BFAB98" w14:textId="77777777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26DA83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</w:tcPr>
          <w:p w14:paraId="53998378" w14:textId="77777777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6E57" w:rsidRPr="00F81D92" w14:paraId="4D99C500" w14:textId="77777777" w:rsidTr="00484411">
        <w:trPr>
          <w:cantSplit/>
          <w:trHeight w:val="189"/>
        </w:trPr>
        <w:tc>
          <w:tcPr>
            <w:tcW w:w="4320" w:type="dxa"/>
          </w:tcPr>
          <w:p w14:paraId="1D8FB321" w14:textId="77777777" w:rsidR="00816E57" w:rsidRPr="00F81D92" w:rsidRDefault="00816E57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70" w:type="dxa"/>
            <w:vAlign w:val="bottom"/>
          </w:tcPr>
          <w:p w14:paraId="6695DF3F" w14:textId="60C309D8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16,051,165</w:t>
            </w:r>
          </w:p>
        </w:tc>
        <w:tc>
          <w:tcPr>
            <w:tcW w:w="178" w:type="dxa"/>
            <w:vAlign w:val="bottom"/>
          </w:tcPr>
          <w:p w14:paraId="38500E91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24B9E13" w14:textId="49F4CC3A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59FC3118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AF438AA" w14:textId="239CD256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099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610</w:t>
            </w:r>
          </w:p>
        </w:tc>
        <w:tc>
          <w:tcPr>
            <w:tcW w:w="180" w:type="dxa"/>
            <w:vAlign w:val="bottom"/>
          </w:tcPr>
          <w:p w14:paraId="462EAE85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7E9F937" w14:textId="2E9D1995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60A5EBD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46E1557F" w14:textId="67926283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099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610</w:t>
            </w:r>
          </w:p>
        </w:tc>
      </w:tr>
      <w:tr w:rsidR="00816E57" w:rsidRPr="00F81D92" w14:paraId="78385569" w14:textId="77777777" w:rsidTr="00484411">
        <w:trPr>
          <w:cantSplit/>
          <w:trHeight w:val="60"/>
        </w:trPr>
        <w:tc>
          <w:tcPr>
            <w:tcW w:w="4320" w:type="dxa"/>
          </w:tcPr>
          <w:p w14:paraId="1F275F01" w14:textId="77777777" w:rsidR="00816E57" w:rsidRPr="00F81D92" w:rsidRDefault="00816E57" w:rsidP="00816E57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070" w:type="dxa"/>
            <w:vAlign w:val="bottom"/>
          </w:tcPr>
          <w:p w14:paraId="5785C9C3" w14:textId="5DB666B6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47,028,188</w:t>
            </w:r>
          </w:p>
        </w:tc>
        <w:tc>
          <w:tcPr>
            <w:tcW w:w="178" w:type="dxa"/>
            <w:vAlign w:val="bottom"/>
          </w:tcPr>
          <w:p w14:paraId="1C5F8ED7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8F79032" w14:textId="32BC117F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6C638994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1A1F48B" w14:textId="0E29E115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47,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411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648</w:t>
            </w:r>
          </w:p>
        </w:tc>
        <w:tc>
          <w:tcPr>
            <w:tcW w:w="180" w:type="dxa"/>
            <w:vAlign w:val="bottom"/>
          </w:tcPr>
          <w:p w14:paraId="7D2F430C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92C194D" w14:textId="33D6522C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BD34EDA" w14:textId="77777777" w:rsidR="00816E57" w:rsidRPr="00F81D92" w:rsidRDefault="00816E57" w:rsidP="0081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0484DDA9" w14:textId="6B8E9077" w:rsidR="00816E57" w:rsidRPr="00F81D92" w:rsidRDefault="00816E57" w:rsidP="00516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47,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411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648</w:t>
            </w:r>
          </w:p>
        </w:tc>
      </w:tr>
    </w:tbl>
    <w:p w14:paraId="2431A61E" w14:textId="77777777" w:rsidR="00F81D92" w:rsidRPr="00F81D92" w:rsidRDefault="00F81D92" w:rsidP="00F81D92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 w:hanging="540"/>
        <w:jc w:val="thaiDistribute"/>
        <w:rPr>
          <w:rFonts w:asciiTheme="majorBidi" w:eastAsia="Calibri" w:hAnsiTheme="majorBidi" w:cstheme="majorBidi"/>
          <w:b/>
          <w:bCs/>
          <w:sz w:val="28"/>
          <w:szCs w:val="28"/>
          <w:lang w:val="en-GB"/>
        </w:rPr>
      </w:pPr>
    </w:p>
    <w:p w14:paraId="1FBE81E0" w14:textId="5955FC7C" w:rsidR="00F81D92" w:rsidRDefault="00F81D92" w:rsidP="00F81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F81D92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tbl>
      <w:tblPr>
        <w:tblW w:w="1403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20"/>
        <w:gridCol w:w="2070"/>
        <w:gridCol w:w="178"/>
        <w:gridCol w:w="1710"/>
        <w:gridCol w:w="185"/>
        <w:gridCol w:w="1620"/>
        <w:gridCol w:w="180"/>
        <w:gridCol w:w="1710"/>
        <w:gridCol w:w="180"/>
        <w:gridCol w:w="1881"/>
      </w:tblGrid>
      <w:tr w:rsidR="005162B2" w:rsidRPr="00F81D92" w14:paraId="38283665" w14:textId="77777777" w:rsidTr="00484411">
        <w:trPr>
          <w:cantSplit/>
          <w:trHeight w:val="60"/>
          <w:tblHeader/>
        </w:trPr>
        <w:tc>
          <w:tcPr>
            <w:tcW w:w="4320" w:type="dxa"/>
            <w:shd w:val="clear" w:color="auto" w:fill="auto"/>
            <w:vAlign w:val="bottom"/>
          </w:tcPr>
          <w:p w14:paraId="7F29AF8D" w14:textId="77777777" w:rsidR="005162B2" w:rsidRPr="00F81D92" w:rsidRDefault="005162B2" w:rsidP="00E9210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14" w:type="dxa"/>
            <w:gridSpan w:val="9"/>
            <w:vAlign w:val="bottom"/>
          </w:tcPr>
          <w:p w14:paraId="7D40C08F" w14:textId="2745E86D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งบการเงิน</w:t>
            </w:r>
            <w:r w:rsidRPr="00F81D9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เฉพาะกิจการ</w:t>
            </w:r>
          </w:p>
        </w:tc>
      </w:tr>
      <w:tr w:rsidR="005162B2" w:rsidRPr="00F81D92" w14:paraId="4486EA30" w14:textId="77777777" w:rsidTr="00484411">
        <w:trPr>
          <w:cantSplit/>
          <w:trHeight w:val="60"/>
          <w:tblHeader/>
        </w:trPr>
        <w:tc>
          <w:tcPr>
            <w:tcW w:w="4320" w:type="dxa"/>
            <w:shd w:val="clear" w:color="auto" w:fill="auto"/>
            <w:vAlign w:val="bottom"/>
          </w:tcPr>
          <w:p w14:paraId="79BB91B0" w14:textId="77777777" w:rsidR="005162B2" w:rsidRPr="00F81D92" w:rsidRDefault="005162B2" w:rsidP="00E9210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2BD0F457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78" w:type="dxa"/>
            <w:vAlign w:val="bottom"/>
          </w:tcPr>
          <w:p w14:paraId="0A3A7A8F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466" w:type="dxa"/>
            <w:gridSpan w:val="7"/>
            <w:tcBorders>
              <w:bottom w:val="single" w:sz="4" w:space="0" w:color="auto"/>
            </w:tcBorders>
            <w:vAlign w:val="bottom"/>
          </w:tcPr>
          <w:p w14:paraId="007C8856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5162B2" w:rsidRPr="00F81D92" w14:paraId="712177BF" w14:textId="77777777" w:rsidTr="00484411">
        <w:trPr>
          <w:cantSplit/>
          <w:trHeight w:val="60"/>
          <w:tblHeader/>
        </w:trPr>
        <w:tc>
          <w:tcPr>
            <w:tcW w:w="4320" w:type="dxa"/>
            <w:shd w:val="clear" w:color="auto" w:fill="auto"/>
            <w:vAlign w:val="bottom"/>
          </w:tcPr>
          <w:p w14:paraId="06D30DF5" w14:textId="77777777" w:rsidR="005162B2" w:rsidRPr="00F81D92" w:rsidRDefault="005162B2" w:rsidP="00E9210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14:paraId="69CB18C3" w14:textId="3D3282B3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เครื่องมือทางการเงิน</w:t>
            </w:r>
            <w:r w:rsidR="00EE609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</w:r>
            <w:r w:rsidRPr="00F81D9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ที่วัดมูลค่าด้วย</w:t>
            </w:r>
            <w:r w:rsidRPr="00F81D9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br/>
              <w:t>ราคาทุนตัดจำหน่าย</w:t>
            </w:r>
          </w:p>
        </w:tc>
        <w:tc>
          <w:tcPr>
            <w:tcW w:w="178" w:type="dxa"/>
            <w:vAlign w:val="bottom"/>
          </w:tcPr>
          <w:p w14:paraId="2F81E9DA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5F51116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5" w:type="dxa"/>
            <w:tcBorders>
              <w:top w:val="single" w:sz="4" w:space="0" w:color="auto"/>
            </w:tcBorders>
            <w:vAlign w:val="bottom"/>
          </w:tcPr>
          <w:p w14:paraId="459D3802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B7A755A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3F4C241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FCD192C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ระดับ 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3A4B737E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81" w:type="dxa"/>
            <w:tcBorders>
              <w:top w:val="single" w:sz="4" w:space="0" w:color="auto"/>
            </w:tcBorders>
            <w:vAlign w:val="bottom"/>
          </w:tcPr>
          <w:p w14:paraId="7B9A7FB0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5162B2" w:rsidRPr="00F81D92" w14:paraId="79EE963E" w14:textId="77777777" w:rsidTr="00484411">
        <w:trPr>
          <w:cantSplit/>
          <w:trHeight w:val="60"/>
          <w:tblHeader/>
        </w:trPr>
        <w:tc>
          <w:tcPr>
            <w:tcW w:w="4320" w:type="dxa"/>
            <w:shd w:val="clear" w:color="auto" w:fill="auto"/>
            <w:vAlign w:val="bottom"/>
          </w:tcPr>
          <w:p w14:paraId="2BFBE17C" w14:textId="77777777" w:rsidR="005162B2" w:rsidRPr="00F81D92" w:rsidRDefault="005162B2" w:rsidP="00E9210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714" w:type="dxa"/>
            <w:gridSpan w:val="9"/>
            <w:vAlign w:val="bottom"/>
          </w:tcPr>
          <w:p w14:paraId="790618B3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81D9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(</w:t>
            </w:r>
            <w:r w:rsidRPr="00F81D92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F81D92">
              <w:rPr>
                <w:rFonts w:asciiTheme="majorBidi" w:hAnsiTheme="majorBidi" w:cs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5162B2" w:rsidRPr="00F81D92" w14:paraId="3F8D7062" w14:textId="77777777" w:rsidTr="00484411">
        <w:trPr>
          <w:cantSplit/>
          <w:trHeight w:val="60"/>
          <w:tblHeader/>
        </w:trPr>
        <w:tc>
          <w:tcPr>
            <w:tcW w:w="4320" w:type="dxa"/>
            <w:shd w:val="clear" w:color="auto" w:fill="auto"/>
            <w:vAlign w:val="bottom"/>
          </w:tcPr>
          <w:p w14:paraId="5106B53E" w14:textId="28B82781" w:rsidR="005162B2" w:rsidRPr="00F81D92" w:rsidRDefault="00484411" w:rsidP="00E9210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741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777412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77741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="005162B2" w:rsidRPr="00F81D9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 xml:space="preserve"> </w:t>
            </w:r>
            <w:r w:rsidR="005162B2" w:rsidRPr="00F81D9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2565</w:t>
            </w:r>
          </w:p>
        </w:tc>
        <w:tc>
          <w:tcPr>
            <w:tcW w:w="2070" w:type="dxa"/>
            <w:vAlign w:val="bottom"/>
          </w:tcPr>
          <w:p w14:paraId="0963FAF2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78" w:type="dxa"/>
            <w:vAlign w:val="bottom"/>
          </w:tcPr>
          <w:p w14:paraId="5B9ECD36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76336C67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5" w:type="dxa"/>
            <w:vAlign w:val="bottom"/>
          </w:tcPr>
          <w:p w14:paraId="2DD298D1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033D44E6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6088DD28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7D992ACF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80C51E3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81" w:type="dxa"/>
            <w:vAlign w:val="bottom"/>
          </w:tcPr>
          <w:p w14:paraId="0BAE7A10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5162B2" w:rsidRPr="00F81D92" w14:paraId="1E1F83DD" w14:textId="77777777" w:rsidTr="00484411">
        <w:trPr>
          <w:cantSplit/>
        </w:trPr>
        <w:tc>
          <w:tcPr>
            <w:tcW w:w="4320" w:type="dxa"/>
          </w:tcPr>
          <w:p w14:paraId="301D3EC3" w14:textId="77777777" w:rsidR="005162B2" w:rsidRPr="00F81D92" w:rsidRDefault="005162B2" w:rsidP="00E9210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70" w:type="dxa"/>
            <w:vAlign w:val="bottom"/>
          </w:tcPr>
          <w:p w14:paraId="6CFD8C8A" w14:textId="7E308E16" w:rsidR="005162B2" w:rsidRPr="00F81D92" w:rsidRDefault="007F5CD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</w:t>
            </w:r>
          </w:p>
        </w:tc>
        <w:tc>
          <w:tcPr>
            <w:tcW w:w="178" w:type="dxa"/>
            <w:vAlign w:val="bottom"/>
          </w:tcPr>
          <w:p w14:paraId="560571D5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29ECE135" w14:textId="28C6DEF4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F886626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EC3ACFA" w14:textId="501AA208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3CFBF53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3EB9815" w14:textId="1238A371" w:rsidR="005162B2" w:rsidRPr="00F81D92" w:rsidRDefault="008446FF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</w:p>
        </w:tc>
        <w:tc>
          <w:tcPr>
            <w:tcW w:w="180" w:type="dxa"/>
          </w:tcPr>
          <w:p w14:paraId="30366207" w14:textId="77777777" w:rsidR="005162B2" w:rsidRPr="00F81D92" w:rsidRDefault="005162B2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</w:tcPr>
          <w:p w14:paraId="315B7EE2" w14:textId="5653EF27" w:rsidR="005162B2" w:rsidRPr="00F81D92" w:rsidRDefault="008446FF" w:rsidP="00E92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</w:p>
        </w:tc>
      </w:tr>
      <w:tr w:rsidR="005162B2" w:rsidRPr="00F81D92" w14:paraId="43891EFD" w14:textId="77777777" w:rsidTr="00484411">
        <w:trPr>
          <w:cantSplit/>
        </w:trPr>
        <w:tc>
          <w:tcPr>
            <w:tcW w:w="4320" w:type="dxa"/>
          </w:tcPr>
          <w:p w14:paraId="3A126E02" w14:textId="77777777" w:rsidR="005162B2" w:rsidRPr="00F81D92" w:rsidRDefault="005162B2" w:rsidP="00E9210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2070" w:type="dxa"/>
          </w:tcPr>
          <w:p w14:paraId="70130975" w14:textId="19142F81" w:rsidR="005162B2" w:rsidRPr="00F81D92" w:rsidRDefault="00CD284A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284A">
              <w:rPr>
                <w:rFonts w:asciiTheme="majorBidi" w:hAnsiTheme="majorBidi" w:cs="Angsana New"/>
                <w:sz w:val="28"/>
                <w:szCs w:val="28"/>
                <w:cs/>
              </w:rPr>
              <w:t>97</w:t>
            </w:r>
            <w:r w:rsidRPr="00CD284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CD284A">
              <w:rPr>
                <w:rFonts w:asciiTheme="majorBidi" w:hAnsiTheme="majorBidi" w:cs="Angsana New"/>
                <w:sz w:val="28"/>
                <w:szCs w:val="28"/>
                <w:cs/>
              </w:rPr>
              <w:t>9</w:t>
            </w:r>
            <w:r w:rsidR="00900233">
              <w:rPr>
                <w:rFonts w:asciiTheme="majorBidi" w:hAnsiTheme="majorBidi" w:cs="Angsana New"/>
                <w:sz w:val="28"/>
                <w:szCs w:val="28"/>
              </w:rPr>
              <w:t>4</w:t>
            </w:r>
            <w:r w:rsidRPr="00CD284A">
              <w:rPr>
                <w:rFonts w:asciiTheme="majorBidi" w:hAnsiTheme="majorBidi" w:cs="Angsana New"/>
                <w:sz w:val="28"/>
                <w:szCs w:val="28"/>
                <w:cs/>
              </w:rPr>
              <w:t>4</w:t>
            </w:r>
            <w:r w:rsidRPr="00CD284A">
              <w:rPr>
                <w:rFonts w:asciiTheme="majorBidi" w:hAnsiTheme="majorBidi" w:cs="Angsana New"/>
                <w:sz w:val="28"/>
                <w:szCs w:val="28"/>
              </w:rPr>
              <w:t>,</w:t>
            </w:r>
            <w:r w:rsidRPr="00CD284A">
              <w:rPr>
                <w:rFonts w:asciiTheme="majorBidi" w:hAnsiTheme="majorBidi" w:cs="Angsana New"/>
                <w:sz w:val="28"/>
                <w:szCs w:val="28"/>
                <w:cs/>
              </w:rPr>
              <w:t>007</w:t>
            </w:r>
          </w:p>
        </w:tc>
        <w:tc>
          <w:tcPr>
            <w:tcW w:w="178" w:type="dxa"/>
            <w:vAlign w:val="bottom"/>
          </w:tcPr>
          <w:p w14:paraId="255EB954" w14:textId="77777777" w:rsidR="005162B2" w:rsidRPr="00F81D92" w:rsidRDefault="005162B2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DF88DAE" w14:textId="718A33A4" w:rsidR="005162B2" w:rsidRPr="00F81D92" w:rsidRDefault="003754FF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03600E9A" w14:textId="77777777" w:rsidR="005162B2" w:rsidRPr="00F81D92" w:rsidRDefault="005162B2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71CDAE0" w14:textId="6F5694A1" w:rsidR="005162B2" w:rsidRPr="00F81D92" w:rsidRDefault="00347889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9058E4E" w14:textId="77777777" w:rsidR="005162B2" w:rsidRPr="00F81D92" w:rsidRDefault="005162B2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5311263" w14:textId="77EE73A8" w:rsidR="005162B2" w:rsidRPr="00F81D92" w:rsidRDefault="0011749D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1749D">
              <w:rPr>
                <w:rFonts w:asciiTheme="majorBidi" w:hAnsiTheme="majorBidi" w:cstheme="majorBidi"/>
                <w:sz w:val="28"/>
                <w:szCs w:val="28"/>
              </w:rPr>
              <w:t>97,</w:t>
            </w:r>
            <w:r w:rsidR="00F87EA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0023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87EA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17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174CB">
              <w:rPr>
                <w:rFonts w:asciiTheme="majorBidi" w:hAnsiTheme="majorBidi" w:cstheme="majorBidi"/>
                <w:sz w:val="28"/>
                <w:szCs w:val="28"/>
              </w:rPr>
              <w:t>816</w:t>
            </w:r>
          </w:p>
        </w:tc>
        <w:tc>
          <w:tcPr>
            <w:tcW w:w="180" w:type="dxa"/>
            <w:vAlign w:val="bottom"/>
          </w:tcPr>
          <w:p w14:paraId="769B47D0" w14:textId="77777777" w:rsidR="005162B2" w:rsidRPr="00F81D92" w:rsidRDefault="005162B2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3E1EED79" w14:textId="184CA2FA" w:rsidR="005162B2" w:rsidRPr="00F81D92" w:rsidRDefault="00F87EA6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11749D">
              <w:rPr>
                <w:rFonts w:asciiTheme="majorBidi" w:hAnsiTheme="majorBidi" w:cstheme="majorBidi"/>
                <w:sz w:val="28"/>
                <w:szCs w:val="28"/>
              </w:rPr>
              <w:t>97,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0023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1749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174CB">
              <w:rPr>
                <w:rFonts w:asciiTheme="majorBidi" w:hAnsiTheme="majorBidi" w:cstheme="majorBidi"/>
                <w:sz w:val="28"/>
                <w:szCs w:val="28"/>
              </w:rPr>
              <w:t>816</w:t>
            </w:r>
          </w:p>
        </w:tc>
      </w:tr>
      <w:tr w:rsidR="005162B2" w:rsidRPr="00F81D92" w14:paraId="59429D01" w14:textId="77777777" w:rsidTr="00484411">
        <w:trPr>
          <w:cantSplit/>
        </w:trPr>
        <w:tc>
          <w:tcPr>
            <w:tcW w:w="4320" w:type="dxa"/>
          </w:tcPr>
          <w:p w14:paraId="217E5005" w14:textId="4D7A2BE5" w:rsidR="005162B2" w:rsidRPr="00F81D92" w:rsidRDefault="005162B2" w:rsidP="00E9210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เงินให้กู้ยืมระยะยาว 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070" w:type="dxa"/>
          </w:tcPr>
          <w:p w14:paraId="05D0973A" w14:textId="28F33FFB" w:rsidR="005162B2" w:rsidRPr="00F81D92" w:rsidRDefault="00EA4FF4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EA4FF4">
              <w:rPr>
                <w:rFonts w:asciiTheme="majorBidi" w:hAnsiTheme="majorBidi" w:cs="Angsana New"/>
                <w:sz w:val="28"/>
                <w:szCs w:val="28"/>
                <w:cs/>
              </w:rPr>
              <w:t>862</w:t>
            </w:r>
            <w:r w:rsidRPr="00EA4FF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A4FF4">
              <w:rPr>
                <w:rFonts w:asciiTheme="majorBidi" w:hAnsiTheme="majorBidi" w:cs="Angsana New"/>
                <w:sz w:val="28"/>
                <w:szCs w:val="28"/>
                <w:cs/>
              </w:rPr>
              <w:t>500</w:t>
            </w:r>
          </w:p>
        </w:tc>
        <w:tc>
          <w:tcPr>
            <w:tcW w:w="178" w:type="dxa"/>
            <w:vAlign w:val="bottom"/>
          </w:tcPr>
          <w:p w14:paraId="2E464385" w14:textId="77777777" w:rsidR="005162B2" w:rsidRPr="00F81D92" w:rsidRDefault="005162B2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89908AD" w14:textId="5A296038" w:rsidR="005162B2" w:rsidRPr="00F81D92" w:rsidRDefault="0031568B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vAlign w:val="bottom"/>
          </w:tcPr>
          <w:p w14:paraId="01EEBA01" w14:textId="77777777" w:rsidR="005162B2" w:rsidRPr="00F81D92" w:rsidRDefault="005162B2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E627415" w14:textId="6419B2B8" w:rsidR="005162B2" w:rsidRPr="00F81D92" w:rsidRDefault="0031568B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,083</w:t>
            </w:r>
          </w:p>
        </w:tc>
        <w:tc>
          <w:tcPr>
            <w:tcW w:w="180" w:type="dxa"/>
            <w:vAlign w:val="bottom"/>
          </w:tcPr>
          <w:p w14:paraId="620C1A8D" w14:textId="77777777" w:rsidR="005162B2" w:rsidRPr="00F81D92" w:rsidRDefault="005162B2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5638AAA" w14:textId="52C04172" w:rsidR="005162B2" w:rsidRPr="00F81D92" w:rsidRDefault="0031568B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6CB3D66" w14:textId="77777777" w:rsidR="005162B2" w:rsidRPr="00F81D92" w:rsidRDefault="005162B2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4DFF613F" w14:textId="3B62A77D" w:rsidR="005162B2" w:rsidRPr="00F81D92" w:rsidRDefault="0031568B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859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,083</w:t>
            </w:r>
          </w:p>
        </w:tc>
      </w:tr>
      <w:tr w:rsidR="005162B2" w:rsidRPr="00F81D92" w14:paraId="705F47AB" w14:textId="77777777" w:rsidTr="00484411">
        <w:trPr>
          <w:cantSplit/>
        </w:trPr>
        <w:tc>
          <w:tcPr>
            <w:tcW w:w="4320" w:type="dxa"/>
          </w:tcPr>
          <w:p w14:paraId="281B0096" w14:textId="146AB7A3" w:rsidR="005162B2" w:rsidRPr="00DC05B9" w:rsidRDefault="005162B2" w:rsidP="00E9210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070" w:type="dxa"/>
            <w:vAlign w:val="bottom"/>
          </w:tcPr>
          <w:p w14:paraId="2EF24E43" w14:textId="77777777" w:rsidR="005162B2" w:rsidRPr="00DC05B9" w:rsidRDefault="005162B2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8" w:type="dxa"/>
            <w:vAlign w:val="bottom"/>
          </w:tcPr>
          <w:p w14:paraId="20B13D07" w14:textId="77777777" w:rsidR="005162B2" w:rsidRPr="00DC05B9" w:rsidRDefault="005162B2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4A7F0378" w14:textId="77777777" w:rsidR="005162B2" w:rsidRPr="00DC05B9" w:rsidRDefault="005162B2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5" w:type="dxa"/>
            <w:vAlign w:val="bottom"/>
          </w:tcPr>
          <w:p w14:paraId="05B4E8D7" w14:textId="77777777" w:rsidR="005162B2" w:rsidRPr="00DC05B9" w:rsidRDefault="005162B2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08553635" w14:textId="77777777" w:rsidR="005162B2" w:rsidRPr="00DC05B9" w:rsidRDefault="005162B2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480D4846" w14:textId="77777777" w:rsidR="005162B2" w:rsidRPr="00DC05B9" w:rsidRDefault="005162B2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409A8809" w14:textId="77777777" w:rsidR="005162B2" w:rsidRPr="00DC05B9" w:rsidRDefault="005162B2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03619C9C" w14:textId="77777777" w:rsidR="005162B2" w:rsidRPr="00DC05B9" w:rsidRDefault="005162B2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81" w:type="dxa"/>
          </w:tcPr>
          <w:p w14:paraId="52C1D042" w14:textId="77777777" w:rsidR="005162B2" w:rsidRPr="00DC05B9" w:rsidRDefault="005162B2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DC05B9" w:rsidRPr="00F81D92" w14:paraId="498A780B" w14:textId="77777777" w:rsidTr="00484411">
        <w:trPr>
          <w:cantSplit/>
        </w:trPr>
        <w:tc>
          <w:tcPr>
            <w:tcW w:w="4320" w:type="dxa"/>
          </w:tcPr>
          <w:p w14:paraId="3400FF67" w14:textId="5D139937" w:rsidR="00DC05B9" w:rsidRPr="00F81D92" w:rsidRDefault="00DC05B9" w:rsidP="00E92103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81D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070" w:type="dxa"/>
            <w:vAlign w:val="bottom"/>
          </w:tcPr>
          <w:p w14:paraId="2552EB49" w14:textId="77777777" w:rsidR="00DC05B9" w:rsidRPr="00F81D92" w:rsidRDefault="00DC05B9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9191354" w14:textId="77777777" w:rsidR="00DC05B9" w:rsidRPr="00F81D92" w:rsidRDefault="00DC05B9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207661D" w14:textId="77777777" w:rsidR="00DC05B9" w:rsidRPr="00F81D92" w:rsidRDefault="00DC05B9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00E55642" w14:textId="77777777" w:rsidR="00DC05B9" w:rsidRPr="00F81D92" w:rsidRDefault="00DC05B9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92ACEC8" w14:textId="77777777" w:rsidR="00DC05B9" w:rsidRPr="00F81D92" w:rsidRDefault="00DC05B9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A4BC052" w14:textId="77777777" w:rsidR="00DC05B9" w:rsidRPr="00F81D92" w:rsidRDefault="00DC05B9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71E044C" w14:textId="77777777" w:rsidR="00DC05B9" w:rsidRPr="00F81D92" w:rsidRDefault="00DC05B9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6597B0D9" w14:textId="77777777" w:rsidR="00DC05B9" w:rsidRPr="00F81D92" w:rsidRDefault="00DC05B9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</w:tcPr>
          <w:p w14:paraId="07685B7D" w14:textId="77777777" w:rsidR="00DC05B9" w:rsidRPr="00F81D92" w:rsidRDefault="00DC05B9" w:rsidP="002C5A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747A" w:rsidRPr="00F81D92" w14:paraId="7D83F98A" w14:textId="77777777" w:rsidTr="00484411">
        <w:trPr>
          <w:cantSplit/>
        </w:trPr>
        <w:tc>
          <w:tcPr>
            <w:tcW w:w="4320" w:type="dxa"/>
          </w:tcPr>
          <w:p w14:paraId="124D6735" w14:textId="77777777" w:rsidR="004D747A" w:rsidRPr="00F81D92" w:rsidRDefault="004D747A" w:rsidP="004D747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70" w:type="dxa"/>
            <w:vAlign w:val="bottom"/>
          </w:tcPr>
          <w:p w14:paraId="3E7D07F0" w14:textId="7D09184E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F2DC7">
              <w:rPr>
                <w:rFonts w:asciiTheme="majorBidi" w:hAnsiTheme="majorBidi" w:cs="Angsana New"/>
                <w:sz w:val="28"/>
                <w:szCs w:val="28"/>
                <w:cs/>
              </w:rPr>
              <w:t>18</w:t>
            </w:r>
            <w:r w:rsidRPr="009F2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2DC7">
              <w:rPr>
                <w:rFonts w:asciiTheme="majorBidi" w:hAnsiTheme="majorBidi" w:cs="Angsana New"/>
                <w:sz w:val="28"/>
                <w:szCs w:val="28"/>
                <w:cs/>
              </w:rPr>
              <w:t>949</w:t>
            </w:r>
            <w:r w:rsidRPr="009F2D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F2DC7">
              <w:rPr>
                <w:rFonts w:asciiTheme="majorBidi" w:hAnsiTheme="majorBidi" w:cs="Angsana New"/>
                <w:sz w:val="28"/>
                <w:szCs w:val="28"/>
                <w:cs/>
              </w:rPr>
              <w:t>060</w:t>
            </w:r>
          </w:p>
        </w:tc>
        <w:tc>
          <w:tcPr>
            <w:tcW w:w="178" w:type="dxa"/>
            <w:vAlign w:val="bottom"/>
          </w:tcPr>
          <w:p w14:paraId="5DA6580E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518CF111" w14:textId="5027BB6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vAlign w:val="bottom"/>
          </w:tcPr>
          <w:p w14:paraId="27090D2B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214AE4FE" w14:textId="1F4D3184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C07B6">
              <w:rPr>
                <w:rFonts w:asciiTheme="majorBidi" w:hAnsiTheme="majorBidi" w:cstheme="majorBidi"/>
                <w:sz w:val="28"/>
                <w:szCs w:val="28"/>
              </w:rPr>
              <w:t>18,877,849</w:t>
            </w:r>
          </w:p>
        </w:tc>
        <w:tc>
          <w:tcPr>
            <w:tcW w:w="180" w:type="dxa"/>
            <w:vAlign w:val="bottom"/>
          </w:tcPr>
          <w:p w14:paraId="513FAADB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128A7172" w14:textId="6F715949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42EECBE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81" w:type="dxa"/>
            <w:vAlign w:val="bottom"/>
          </w:tcPr>
          <w:p w14:paraId="773D160D" w14:textId="6A7B3888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C07B6">
              <w:rPr>
                <w:rFonts w:asciiTheme="majorBidi" w:hAnsiTheme="majorBidi" w:cstheme="majorBidi"/>
                <w:sz w:val="28"/>
                <w:szCs w:val="28"/>
              </w:rPr>
              <w:t>18,877,849</w:t>
            </w:r>
          </w:p>
        </w:tc>
      </w:tr>
      <w:tr w:rsidR="004D747A" w:rsidRPr="00F81D92" w14:paraId="529509F2" w14:textId="77777777" w:rsidTr="00484411">
        <w:trPr>
          <w:cantSplit/>
        </w:trPr>
        <w:tc>
          <w:tcPr>
            <w:tcW w:w="4320" w:type="dxa"/>
          </w:tcPr>
          <w:p w14:paraId="4B09170C" w14:textId="77777777" w:rsidR="004D747A" w:rsidRPr="00F81D92" w:rsidRDefault="004D747A" w:rsidP="004D747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070" w:type="dxa"/>
            <w:vAlign w:val="bottom"/>
          </w:tcPr>
          <w:p w14:paraId="36C60133" w14:textId="1C8D6A1D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F149B">
              <w:rPr>
                <w:rFonts w:asciiTheme="majorBidi" w:hAnsiTheme="majorBidi" w:cs="Angsana New"/>
                <w:sz w:val="28"/>
                <w:szCs w:val="28"/>
                <w:cs/>
              </w:rPr>
              <w:t>57</w:t>
            </w:r>
            <w:r w:rsidRPr="006F14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149B">
              <w:rPr>
                <w:rFonts w:asciiTheme="majorBidi" w:hAnsiTheme="majorBidi" w:cs="Angsana New"/>
                <w:sz w:val="28"/>
                <w:szCs w:val="28"/>
                <w:cs/>
              </w:rPr>
              <w:t>807</w:t>
            </w:r>
            <w:r w:rsidRPr="006F149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F149B">
              <w:rPr>
                <w:rFonts w:asciiTheme="majorBidi" w:hAnsiTheme="majorBidi" w:cs="Angsana New"/>
                <w:sz w:val="28"/>
                <w:szCs w:val="28"/>
                <w:cs/>
              </w:rPr>
              <w:t>681</w:t>
            </w:r>
          </w:p>
        </w:tc>
        <w:tc>
          <w:tcPr>
            <w:tcW w:w="178" w:type="dxa"/>
            <w:vAlign w:val="bottom"/>
          </w:tcPr>
          <w:p w14:paraId="6528D332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6A3B24EA" w14:textId="1434B2B8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vAlign w:val="bottom"/>
          </w:tcPr>
          <w:p w14:paraId="7A041998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0A56CE57" w14:textId="44B8F33E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C07B6">
              <w:rPr>
                <w:rFonts w:asciiTheme="majorBidi" w:hAnsiTheme="majorBidi" w:cstheme="majorBidi"/>
                <w:sz w:val="28"/>
                <w:szCs w:val="28"/>
              </w:rPr>
              <w:t>57,711,678</w:t>
            </w:r>
          </w:p>
        </w:tc>
        <w:tc>
          <w:tcPr>
            <w:tcW w:w="180" w:type="dxa"/>
            <w:vAlign w:val="bottom"/>
          </w:tcPr>
          <w:p w14:paraId="3F36854B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29A47619" w14:textId="0658666C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5536D7B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81" w:type="dxa"/>
            <w:vAlign w:val="bottom"/>
          </w:tcPr>
          <w:p w14:paraId="0C9BDDB4" w14:textId="085DE8FF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C07B6">
              <w:rPr>
                <w:rFonts w:asciiTheme="majorBidi" w:hAnsiTheme="majorBidi" w:cstheme="majorBidi"/>
                <w:sz w:val="28"/>
                <w:szCs w:val="28"/>
              </w:rPr>
              <w:t>57,711,678</w:t>
            </w:r>
          </w:p>
        </w:tc>
      </w:tr>
      <w:tr w:rsidR="004D747A" w:rsidRPr="00F81D92" w14:paraId="54D4EED5" w14:textId="77777777" w:rsidTr="00484411">
        <w:trPr>
          <w:cantSplit/>
        </w:trPr>
        <w:tc>
          <w:tcPr>
            <w:tcW w:w="4320" w:type="dxa"/>
          </w:tcPr>
          <w:p w14:paraId="3AAB74A9" w14:textId="77777777" w:rsidR="004D747A" w:rsidRPr="00DC05B9" w:rsidRDefault="004D747A" w:rsidP="004D747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2070" w:type="dxa"/>
            <w:vAlign w:val="bottom"/>
          </w:tcPr>
          <w:p w14:paraId="5EA758E0" w14:textId="77777777" w:rsidR="004D747A" w:rsidRPr="00DC05B9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8" w:type="dxa"/>
            <w:vAlign w:val="bottom"/>
          </w:tcPr>
          <w:p w14:paraId="55096F47" w14:textId="77777777" w:rsidR="004D747A" w:rsidRPr="00DC05B9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65FED1D4" w14:textId="77777777" w:rsidR="004D747A" w:rsidRPr="00DC05B9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5" w:type="dxa"/>
            <w:vAlign w:val="bottom"/>
          </w:tcPr>
          <w:p w14:paraId="7BC4A673" w14:textId="77777777" w:rsidR="004D747A" w:rsidRPr="00DC05B9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42329452" w14:textId="77777777" w:rsidR="004D747A" w:rsidRPr="00DC05B9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2970E216" w14:textId="77777777" w:rsidR="004D747A" w:rsidRPr="00DC05B9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6A9E26BA" w14:textId="77777777" w:rsidR="004D747A" w:rsidRPr="00DC05B9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</w:tcPr>
          <w:p w14:paraId="5040AB60" w14:textId="77777777" w:rsidR="004D747A" w:rsidRPr="00DC05B9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81" w:type="dxa"/>
            <w:vAlign w:val="bottom"/>
          </w:tcPr>
          <w:p w14:paraId="5BFB5ABD" w14:textId="77777777" w:rsidR="004D747A" w:rsidRPr="00DC05B9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4D747A" w:rsidRPr="00F81D92" w14:paraId="246D8A4E" w14:textId="77777777" w:rsidTr="00484411">
        <w:trPr>
          <w:cantSplit/>
        </w:trPr>
        <w:tc>
          <w:tcPr>
            <w:tcW w:w="4320" w:type="dxa"/>
            <w:vAlign w:val="bottom"/>
          </w:tcPr>
          <w:p w14:paraId="07DB49FC" w14:textId="6ABDD34D" w:rsidR="004D747A" w:rsidRPr="00F81D92" w:rsidRDefault="004D747A" w:rsidP="004D747A">
            <w:pPr>
              <w:tabs>
                <w:tab w:val="left" w:pos="100"/>
              </w:tabs>
              <w:spacing w:line="240" w:lineRule="auto"/>
              <w:ind w:left="227" w:hanging="227"/>
              <w:rPr>
                <w:rFonts w:asciiTheme="majorBidi" w:hAnsiTheme="majorBidi" w:cstheme="majorBidi"/>
                <w:sz w:val="28"/>
                <w:szCs w:val="28"/>
              </w:rPr>
            </w:pPr>
            <w:r w:rsidRPr="00445E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445E7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445E7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2070" w:type="dxa"/>
            <w:vAlign w:val="bottom"/>
          </w:tcPr>
          <w:p w14:paraId="02B1EB8B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7EA5E04D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3C9ADBA4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1BE9021D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5502DCB7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9DA2B93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71C69119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69B95F18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81" w:type="dxa"/>
          </w:tcPr>
          <w:p w14:paraId="07821508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747A" w:rsidRPr="00F81D92" w14:paraId="3C5781AC" w14:textId="77777777" w:rsidTr="00484411">
        <w:trPr>
          <w:cantSplit/>
        </w:trPr>
        <w:tc>
          <w:tcPr>
            <w:tcW w:w="4320" w:type="dxa"/>
          </w:tcPr>
          <w:p w14:paraId="195FA73B" w14:textId="77777777" w:rsidR="004D747A" w:rsidRPr="00F81D92" w:rsidRDefault="004D747A" w:rsidP="004D747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070" w:type="dxa"/>
            <w:vAlign w:val="bottom"/>
          </w:tcPr>
          <w:p w14:paraId="059F548F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4C7BA86C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3EF91319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745E7414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20" w:type="dxa"/>
            <w:vAlign w:val="bottom"/>
          </w:tcPr>
          <w:p w14:paraId="669826D6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616DE71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66609B2C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232DC638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81" w:type="dxa"/>
          </w:tcPr>
          <w:p w14:paraId="2E1A2704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747A" w:rsidRPr="00F81D92" w14:paraId="0CCD27E3" w14:textId="77777777" w:rsidTr="00484411">
        <w:trPr>
          <w:cantSplit/>
        </w:trPr>
        <w:tc>
          <w:tcPr>
            <w:tcW w:w="4320" w:type="dxa"/>
          </w:tcPr>
          <w:p w14:paraId="04166653" w14:textId="77777777" w:rsidR="004D747A" w:rsidRPr="00F81D92" w:rsidRDefault="004D747A" w:rsidP="004D747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ลูกหนี้ให้เงินสินเชื่อ</w:t>
            </w:r>
          </w:p>
        </w:tc>
        <w:tc>
          <w:tcPr>
            <w:tcW w:w="2070" w:type="dxa"/>
          </w:tcPr>
          <w:p w14:paraId="6A603286" w14:textId="0DF8C87D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85,814,652</w:t>
            </w:r>
          </w:p>
        </w:tc>
        <w:tc>
          <w:tcPr>
            <w:tcW w:w="178" w:type="dxa"/>
            <w:vAlign w:val="bottom"/>
          </w:tcPr>
          <w:p w14:paraId="077F3D9D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76B57F9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5" w:type="dxa"/>
            <w:vAlign w:val="bottom"/>
          </w:tcPr>
          <w:p w14:paraId="2C1ABE2E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8FEB292" w14:textId="0A916996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E1545EE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1128B2D3" w14:textId="4F9C6268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85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,414,777</w:t>
            </w:r>
          </w:p>
        </w:tc>
        <w:tc>
          <w:tcPr>
            <w:tcW w:w="180" w:type="dxa"/>
            <w:vAlign w:val="bottom"/>
          </w:tcPr>
          <w:p w14:paraId="616109C3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62C0781F" w14:textId="06817C8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85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,414,777</w:t>
            </w:r>
          </w:p>
        </w:tc>
      </w:tr>
      <w:tr w:rsidR="004D747A" w:rsidRPr="00F81D92" w14:paraId="6CFCC5AC" w14:textId="77777777" w:rsidTr="00484411">
        <w:trPr>
          <w:cantSplit/>
        </w:trPr>
        <w:tc>
          <w:tcPr>
            <w:tcW w:w="4320" w:type="dxa"/>
          </w:tcPr>
          <w:p w14:paraId="1551EF6D" w14:textId="62CB40A7" w:rsidR="004D747A" w:rsidRPr="00F81D92" w:rsidRDefault="004D747A" w:rsidP="004D747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เงินให้กู้ยืมระยะยาว 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2070" w:type="dxa"/>
          </w:tcPr>
          <w:p w14:paraId="035AEDB0" w14:textId="1C301AA3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562,500</w:t>
            </w:r>
          </w:p>
        </w:tc>
        <w:tc>
          <w:tcPr>
            <w:tcW w:w="178" w:type="dxa"/>
            <w:vAlign w:val="bottom"/>
          </w:tcPr>
          <w:p w14:paraId="525D182F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8759319" w14:textId="17D4688E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3198FF9F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559352EC" w14:textId="574FCE4A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601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,487</w:t>
            </w:r>
          </w:p>
        </w:tc>
        <w:tc>
          <w:tcPr>
            <w:tcW w:w="180" w:type="dxa"/>
            <w:vAlign w:val="bottom"/>
          </w:tcPr>
          <w:p w14:paraId="0FE1119C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86D5A66" w14:textId="38850A0D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631D4E5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60C126DD" w14:textId="514F60FD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601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,487</w:t>
            </w:r>
          </w:p>
        </w:tc>
      </w:tr>
      <w:tr w:rsidR="004D747A" w:rsidRPr="00F81D92" w14:paraId="79FA5E45" w14:textId="77777777" w:rsidTr="00484411">
        <w:trPr>
          <w:cantSplit/>
        </w:trPr>
        <w:tc>
          <w:tcPr>
            <w:tcW w:w="4320" w:type="dxa"/>
          </w:tcPr>
          <w:p w14:paraId="357FF526" w14:textId="77777777" w:rsidR="004D747A" w:rsidRPr="00DC05B9" w:rsidRDefault="004D747A" w:rsidP="004D747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2070" w:type="dxa"/>
            <w:vAlign w:val="bottom"/>
          </w:tcPr>
          <w:p w14:paraId="08EC89CD" w14:textId="77777777" w:rsidR="004D747A" w:rsidRPr="00DC05B9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8" w:type="dxa"/>
            <w:vAlign w:val="bottom"/>
          </w:tcPr>
          <w:p w14:paraId="756F2C86" w14:textId="77777777" w:rsidR="004D747A" w:rsidRPr="00DC05B9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450C1394" w14:textId="77777777" w:rsidR="004D747A" w:rsidRPr="00DC05B9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5" w:type="dxa"/>
            <w:vAlign w:val="bottom"/>
          </w:tcPr>
          <w:p w14:paraId="7B57FB30" w14:textId="77777777" w:rsidR="004D747A" w:rsidRPr="00DC05B9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620" w:type="dxa"/>
            <w:vAlign w:val="bottom"/>
          </w:tcPr>
          <w:p w14:paraId="794C6C40" w14:textId="77777777" w:rsidR="004D747A" w:rsidRPr="00DC05B9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03E1D15C" w14:textId="77777777" w:rsidR="004D747A" w:rsidRPr="00DC05B9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710" w:type="dxa"/>
            <w:vAlign w:val="bottom"/>
          </w:tcPr>
          <w:p w14:paraId="09295E83" w14:textId="77777777" w:rsidR="004D747A" w:rsidRPr="00DC05B9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0" w:type="dxa"/>
            <w:vAlign w:val="bottom"/>
          </w:tcPr>
          <w:p w14:paraId="131B81E3" w14:textId="77777777" w:rsidR="004D747A" w:rsidRPr="00DC05B9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881" w:type="dxa"/>
            <w:vAlign w:val="bottom"/>
          </w:tcPr>
          <w:p w14:paraId="2152A115" w14:textId="77777777" w:rsidR="004D747A" w:rsidRPr="00DC05B9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4D747A" w:rsidRPr="00F81D92" w14:paraId="59BBE256" w14:textId="77777777" w:rsidTr="00484411">
        <w:trPr>
          <w:cantSplit/>
        </w:trPr>
        <w:tc>
          <w:tcPr>
            <w:tcW w:w="4320" w:type="dxa"/>
          </w:tcPr>
          <w:p w14:paraId="14FF6D63" w14:textId="77777777" w:rsidR="004D747A" w:rsidRPr="00F81D92" w:rsidRDefault="004D747A" w:rsidP="004D747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070" w:type="dxa"/>
            <w:vAlign w:val="bottom"/>
          </w:tcPr>
          <w:p w14:paraId="26142D3B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14:paraId="6F180819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7FB94DB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  <w:vAlign w:val="bottom"/>
          </w:tcPr>
          <w:p w14:paraId="598A4D14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9BBE8F6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8E4E00A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F739BB9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129FBF9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02B44B5D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747A" w:rsidRPr="00F81D92" w14:paraId="280CC4C4" w14:textId="77777777" w:rsidTr="00484411">
        <w:trPr>
          <w:cantSplit/>
          <w:trHeight w:val="189"/>
        </w:trPr>
        <w:tc>
          <w:tcPr>
            <w:tcW w:w="4320" w:type="dxa"/>
          </w:tcPr>
          <w:p w14:paraId="17E6D5E3" w14:textId="77777777" w:rsidR="004D747A" w:rsidRPr="00F81D92" w:rsidRDefault="004D747A" w:rsidP="004D747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70" w:type="dxa"/>
            <w:vAlign w:val="bottom"/>
          </w:tcPr>
          <w:p w14:paraId="0DA82B60" w14:textId="0499CAA4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16,051,165</w:t>
            </w:r>
          </w:p>
        </w:tc>
        <w:tc>
          <w:tcPr>
            <w:tcW w:w="178" w:type="dxa"/>
            <w:vAlign w:val="bottom"/>
          </w:tcPr>
          <w:p w14:paraId="0794C76A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71B2D032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73EA122F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5C8975F" w14:textId="2F4A0A10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099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610</w:t>
            </w:r>
          </w:p>
        </w:tc>
        <w:tc>
          <w:tcPr>
            <w:tcW w:w="180" w:type="dxa"/>
            <w:vAlign w:val="bottom"/>
          </w:tcPr>
          <w:p w14:paraId="2B6412EC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936A181" w14:textId="31BB0F50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FDEAD6C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1CB00717" w14:textId="32B4DE1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16,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099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610</w:t>
            </w:r>
          </w:p>
        </w:tc>
      </w:tr>
      <w:tr w:rsidR="004D747A" w:rsidRPr="00F81D92" w14:paraId="3FB5DF88" w14:textId="77777777" w:rsidTr="00484411">
        <w:trPr>
          <w:cantSplit/>
          <w:trHeight w:val="60"/>
        </w:trPr>
        <w:tc>
          <w:tcPr>
            <w:tcW w:w="4320" w:type="dxa"/>
          </w:tcPr>
          <w:p w14:paraId="0CE54AA7" w14:textId="77777777" w:rsidR="004D747A" w:rsidRPr="00F81D92" w:rsidRDefault="004D747A" w:rsidP="004D747A">
            <w:pPr>
              <w:tabs>
                <w:tab w:val="left" w:pos="100"/>
              </w:tabs>
              <w:spacing w:line="240" w:lineRule="auto"/>
              <w:ind w:left="100" w:hanging="100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070" w:type="dxa"/>
            <w:vAlign w:val="bottom"/>
          </w:tcPr>
          <w:p w14:paraId="536DAC07" w14:textId="5E19435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47,028,188</w:t>
            </w:r>
          </w:p>
        </w:tc>
        <w:tc>
          <w:tcPr>
            <w:tcW w:w="178" w:type="dxa"/>
            <w:vAlign w:val="bottom"/>
          </w:tcPr>
          <w:p w14:paraId="316D6DB3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4E1627BF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5" w:type="dxa"/>
            <w:vAlign w:val="bottom"/>
          </w:tcPr>
          <w:p w14:paraId="42FF9B4F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2F60621" w14:textId="74230E9D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47,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411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648</w:t>
            </w:r>
          </w:p>
        </w:tc>
        <w:tc>
          <w:tcPr>
            <w:tcW w:w="180" w:type="dxa"/>
            <w:vAlign w:val="bottom"/>
          </w:tcPr>
          <w:p w14:paraId="1356176D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8CD789A" w14:textId="76D19848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D989B24" w14:textId="77777777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5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81" w:type="dxa"/>
            <w:vAlign w:val="bottom"/>
          </w:tcPr>
          <w:p w14:paraId="52847CD5" w14:textId="54FF5C09" w:rsidR="004D747A" w:rsidRPr="00F81D92" w:rsidRDefault="004D747A" w:rsidP="004D74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1D92">
              <w:rPr>
                <w:rFonts w:asciiTheme="majorBidi" w:hAnsiTheme="majorBidi" w:cstheme="majorBidi"/>
                <w:sz w:val="28"/>
                <w:szCs w:val="28"/>
              </w:rPr>
              <w:t>47,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411</w:t>
            </w:r>
            <w:r w:rsidRPr="00F81D9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81D92">
              <w:rPr>
                <w:rFonts w:asciiTheme="majorBidi" w:hAnsiTheme="majorBidi" w:cstheme="majorBidi" w:hint="cs"/>
                <w:sz w:val="28"/>
                <w:szCs w:val="28"/>
                <w:cs/>
              </w:rPr>
              <w:t>648</w:t>
            </w:r>
          </w:p>
        </w:tc>
      </w:tr>
    </w:tbl>
    <w:p w14:paraId="061C2DFF" w14:textId="77777777" w:rsidR="005162B2" w:rsidRPr="00DC05B9" w:rsidRDefault="005162B2" w:rsidP="00F81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sz w:val="4"/>
          <w:szCs w:val="4"/>
          <w:lang w:val="en-GB"/>
        </w:rPr>
      </w:pPr>
    </w:p>
    <w:p w14:paraId="03829EE1" w14:textId="77777777" w:rsidR="00BF4AC0" w:rsidRPr="00CF3746" w:rsidRDefault="00BF4AC0" w:rsidP="00781B55">
      <w:pPr>
        <w:pStyle w:val="block"/>
        <w:shd w:val="clear" w:color="auto" w:fill="FFFFFF" w:themeFill="background1"/>
        <w:spacing w:after="0" w:line="240" w:lineRule="auto"/>
        <w:ind w:left="0" w:right="-7"/>
        <w:jc w:val="thaiDistribute"/>
        <w:rPr>
          <w:rFonts w:asciiTheme="majorBidi" w:hAnsiTheme="majorBidi" w:cs="Angsana New"/>
          <w:sz w:val="16"/>
          <w:szCs w:val="16"/>
          <w:cs/>
          <w:lang w:bidi="th-TH"/>
        </w:rPr>
        <w:sectPr w:rsidR="00BF4AC0" w:rsidRPr="00CF3746" w:rsidSect="00484411">
          <w:headerReference w:type="default" r:id="rId18"/>
          <w:footerReference w:type="default" r:id="rId19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3D4BE6BA" w14:textId="77777777" w:rsidR="00781B55" w:rsidRPr="00CF3746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ลูกหนี้อื่น เงินให้กู้ยืมระยะสั้น และเงินกู้ยืมระยะสั้นจากสถาบันการเงิน แสดงมูลค่ายุติธรรมโดยประมาณตามมูลค่า</w:t>
      </w:r>
      <w:r w:rsidRPr="00CF3746">
        <w:rPr>
          <w:rFonts w:asciiTheme="majorBidi" w:hAnsiTheme="majorBidi" w:cstheme="majorBidi"/>
          <w:sz w:val="28"/>
          <w:szCs w:val="28"/>
        </w:rPr>
        <w:br/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ตามบัญชี</w:t>
      </w:r>
    </w:p>
    <w:p w14:paraId="23DF49BC" w14:textId="77777777" w:rsidR="00781B55" w:rsidRPr="00420606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81C74CF" w14:textId="5B75F762" w:rsidR="00781B55" w:rsidRPr="00CF3746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>มูลค่ายุติธรรมของลูกหนี้เงินให้สินเชื่อ</w:t>
      </w:r>
      <w:r w:rsidR="000F1787">
        <w:rPr>
          <w:rFonts w:asciiTheme="majorBidi" w:hAnsiTheme="majorBidi" w:cstheme="majorBidi" w:hint="cs"/>
          <w:sz w:val="28"/>
          <w:szCs w:val="28"/>
          <w:cs/>
        </w:rPr>
        <w:t>และเงินให้กู้ยืมระยะยาว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ประมาณจากมูลค่าปัจจุบันของกระแสเงินสดคิดลดด้วยอัตราดอกเบี้ยตลาดปัจจุบันของเงินให้สินเชื่อที่มีลักษณะคล้ายกัน</w:t>
      </w:r>
    </w:p>
    <w:p w14:paraId="0672EEDD" w14:textId="4B6DBC33" w:rsidR="00781B55" w:rsidRPr="00420606" w:rsidRDefault="00781B55" w:rsidP="00EE609C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02424751" w14:textId="0B9AF039" w:rsidR="00781B55" w:rsidRPr="00CF3746" w:rsidRDefault="00781B55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>เงินกู้ยืมระยะยาวจากสถาบันการเงินที่จ่ายดอกเบี้ยในอัตราคงที่ แสดงมูลค่ายุติธรรมโดยการคำนวณมูลค่าปัจจุบันของกระแสเงินสดจ่ายในอนาคตคิดลดด้วยอัตราดอกเบี้ยโดยประมาณในตลาดปัจจุบัน สำหรับตราสารที่มีลักษณะและเงื่อนไขคล้ายกัน</w:t>
      </w:r>
    </w:p>
    <w:p w14:paraId="61B1C599" w14:textId="7BF678F0" w:rsidR="001B3AB0" w:rsidRPr="00420606" w:rsidRDefault="001B3AB0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398A80C8" w14:textId="4E36A87E" w:rsidR="001B3AB0" w:rsidRPr="00CF3746" w:rsidRDefault="001B3AB0" w:rsidP="00781B55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CF3746">
        <w:rPr>
          <w:rFonts w:asciiTheme="majorBidi" w:hAnsiTheme="majorBidi" w:cstheme="majorBidi" w:hint="cs"/>
          <w:sz w:val="28"/>
          <w:szCs w:val="28"/>
          <w:cs/>
        </w:rPr>
        <w:t>มูลค่ายุติธรรมของหุ้นกู้อ้างอิงจากราคาเสนอซื้อขายจากสมาคม</w:t>
      </w:r>
      <w:r w:rsidR="00224AEE">
        <w:rPr>
          <w:rFonts w:asciiTheme="majorBidi" w:hAnsiTheme="majorBidi" w:cstheme="majorBidi" w:hint="cs"/>
          <w:sz w:val="28"/>
          <w:szCs w:val="28"/>
          <w:cs/>
        </w:rPr>
        <w:t>ตลาด</w:t>
      </w:r>
      <w:r w:rsidRPr="00CF3746">
        <w:rPr>
          <w:rFonts w:asciiTheme="majorBidi" w:hAnsiTheme="majorBidi" w:cstheme="majorBidi" w:hint="cs"/>
          <w:sz w:val="28"/>
          <w:szCs w:val="28"/>
          <w:cs/>
        </w:rPr>
        <w:t>ตราสารหนี้ไทย</w:t>
      </w:r>
    </w:p>
    <w:p w14:paraId="4CE0CFBB" w14:textId="147C66DB" w:rsidR="005C0500" w:rsidRPr="00420606" w:rsidRDefault="005C0500" w:rsidP="003C003B">
      <w:pPr>
        <w:pStyle w:val="ListParagraph"/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0"/>
          <w:szCs w:val="20"/>
        </w:rPr>
      </w:pPr>
    </w:p>
    <w:p w14:paraId="4BF0AD4E" w14:textId="1A730575" w:rsidR="00263BC9" w:rsidRPr="00CF3746" w:rsidRDefault="00263BC9" w:rsidP="00FF0276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2458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u w:val="none"/>
          <w:cs/>
          <w:lang w:val="th-TH"/>
        </w:rPr>
      </w:pPr>
      <w:r>
        <w:rPr>
          <w:rFonts w:asciiTheme="majorBidi" w:hAnsiTheme="majorBidi" w:cstheme="majorBidi" w:hint="cs"/>
          <w:sz w:val="28"/>
          <w:szCs w:val="28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14:paraId="61C9BDDE" w14:textId="77777777" w:rsidR="00E7567D" w:rsidRPr="00420606" w:rsidRDefault="00E7567D" w:rsidP="00143016">
      <w:pPr>
        <w:pStyle w:val="block"/>
        <w:spacing w:after="0" w:line="240" w:lineRule="auto"/>
        <w:ind w:left="0" w:right="-7"/>
        <w:jc w:val="both"/>
        <w:rPr>
          <w:rFonts w:asciiTheme="majorBidi" w:hAnsiTheme="majorBidi" w:cstheme="majorBidi"/>
          <w:sz w:val="20"/>
          <w:lang w:val="en-US" w:bidi="th-TH"/>
        </w:rPr>
      </w:pPr>
    </w:p>
    <w:tbl>
      <w:tblPr>
        <w:tblW w:w="9174" w:type="dxa"/>
        <w:tblInd w:w="450" w:type="dxa"/>
        <w:tblLook w:val="04A0" w:firstRow="1" w:lastRow="0" w:firstColumn="1" w:lastColumn="0" w:noHBand="0" w:noVBand="1"/>
      </w:tblPr>
      <w:tblGrid>
        <w:gridCol w:w="6480"/>
        <w:gridCol w:w="265"/>
        <w:gridCol w:w="1082"/>
        <w:gridCol w:w="268"/>
        <w:gridCol w:w="1079"/>
      </w:tblGrid>
      <w:tr w:rsidR="004A2EFB" w:rsidRPr="00CF3746" w14:paraId="647E53AC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1BB8E256" w14:textId="77777777" w:rsidR="004A2EFB" w:rsidRPr="00CF3746" w:rsidRDefault="004A2EFB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58F84D2A" w14:textId="77777777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9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6B061C73" w14:textId="3174E19C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0" w:right="-1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งบการเงินรวมและ</w:t>
            </w: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br/>
            </w: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2EFB" w:rsidRPr="00CF3746" w14:paraId="581A03E9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7BCE4063" w14:textId="77777777" w:rsidR="004A2EFB" w:rsidRPr="00CF3746" w:rsidRDefault="004A2EFB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47B3334F" w14:textId="77777777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D7ECB70" w14:textId="4ABF5845" w:rsidR="004A2EFB" w:rsidRPr="00CF3746" w:rsidRDefault="00771C60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541EA"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1541EA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  <w:r w:rsidR="009273A2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="004A2EFB" w:rsidRPr="00CF374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9273A2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  <w:tc>
          <w:tcPr>
            <w:tcW w:w="268" w:type="dxa"/>
            <w:vAlign w:val="bottom"/>
          </w:tcPr>
          <w:p w14:paraId="244F59F6" w14:textId="77777777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2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133AF6C8" w14:textId="12DE84B7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 xml:space="preserve">31 </w:t>
            </w: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Pr="00CF3746">
              <w:rPr>
                <w:rFonts w:ascii="Angsana New" w:hAnsi="Angsana New" w:cs="Angsana New" w:hint="cs"/>
                <w:sz w:val="28"/>
                <w:szCs w:val="28"/>
              </w:rPr>
              <w:t>256</w:t>
            </w:r>
            <w:r w:rsidR="009273A2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</w:tr>
      <w:tr w:rsidR="004A2EFB" w:rsidRPr="00CF3746" w14:paraId="097F37BE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0092675D" w14:textId="77777777" w:rsidR="004A2EFB" w:rsidRPr="00CF3746" w:rsidRDefault="004A2EFB" w:rsidP="00A2369B">
            <w:pPr>
              <w:pStyle w:val="BodyText"/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right="-11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" w:type="dxa"/>
            <w:vAlign w:val="bottom"/>
          </w:tcPr>
          <w:p w14:paraId="662A3B76" w14:textId="77777777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29" w:type="dxa"/>
            <w:gridSpan w:val="3"/>
            <w:vAlign w:val="bottom"/>
          </w:tcPr>
          <w:p w14:paraId="35DA0F06" w14:textId="398B7CEC" w:rsidR="004A2EFB" w:rsidRPr="00CF3746" w:rsidRDefault="004A2EFB" w:rsidP="00A2369B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11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CF3746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A2EFB" w:rsidRPr="00CF3746" w14:paraId="150B38B6" w14:textId="77777777" w:rsidTr="004A2EFB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66CA2E91" w14:textId="2CD478D6" w:rsidR="004A2EFB" w:rsidRPr="00CF3746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65" w:type="dxa"/>
          </w:tcPr>
          <w:p w14:paraId="1D77D867" w14:textId="77777777" w:rsidR="004A2EFB" w:rsidRPr="00CF3746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2" w:type="dxa"/>
          </w:tcPr>
          <w:p w14:paraId="19B5AC21" w14:textId="77777777" w:rsidR="004A2EFB" w:rsidRPr="00CF3746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6999371E" w14:textId="77777777" w:rsidR="004A2EFB" w:rsidRPr="00CF3746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9" w:type="dxa"/>
            <w:vAlign w:val="bottom"/>
          </w:tcPr>
          <w:p w14:paraId="35E45E87" w14:textId="77777777" w:rsidR="004A2EFB" w:rsidRPr="00CF3746" w:rsidRDefault="004A2EFB" w:rsidP="007343D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46965" w:rsidRPr="00CF3746" w14:paraId="223749CD" w14:textId="77777777" w:rsidTr="00E60E18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228B1C66" w14:textId="5E60E3A5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265" w:type="dxa"/>
          </w:tcPr>
          <w:p w14:paraId="0FADB7BC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66E63C4" w14:textId="0585D08E" w:rsidR="00C46965" w:rsidRPr="00CF3746" w:rsidRDefault="00D33B58" w:rsidP="00771C6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,628</w:t>
            </w:r>
          </w:p>
        </w:tc>
        <w:tc>
          <w:tcPr>
            <w:tcW w:w="268" w:type="dxa"/>
            <w:vAlign w:val="bottom"/>
          </w:tcPr>
          <w:p w14:paraId="23F62016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3439A337" w14:textId="5601F502" w:rsidR="00C46965" w:rsidRPr="00CF3746" w:rsidRDefault="00C46965" w:rsidP="00771C6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,690</w:t>
            </w:r>
          </w:p>
        </w:tc>
      </w:tr>
      <w:tr w:rsidR="00C46965" w:rsidRPr="00CF3746" w14:paraId="4CBE1D0B" w14:textId="77777777" w:rsidTr="00E60E18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1F634A90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65" w:type="dxa"/>
          </w:tcPr>
          <w:p w14:paraId="3F3038B3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37FC0252" w14:textId="77777777" w:rsidR="00C46965" w:rsidRPr="00CF3746" w:rsidRDefault="00C46965" w:rsidP="00771C6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59F1CEB7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2C9434E6" w14:textId="77777777" w:rsidR="00C46965" w:rsidRPr="00CF3746" w:rsidRDefault="00C46965" w:rsidP="00771C6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46965" w:rsidRPr="00CF3746" w14:paraId="28A9A40A" w14:textId="77777777" w:rsidTr="00E60E18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243B2FE5" w14:textId="09A3033B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ภาระผูกพันอื่น</w:t>
            </w:r>
            <w:r w:rsidRPr="00CF374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CF3746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ๆ</w:t>
            </w:r>
          </w:p>
        </w:tc>
        <w:tc>
          <w:tcPr>
            <w:tcW w:w="265" w:type="dxa"/>
          </w:tcPr>
          <w:p w14:paraId="0DA92635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2D2B73B5" w14:textId="77777777" w:rsidR="00C46965" w:rsidRPr="00CF3746" w:rsidRDefault="00C46965" w:rsidP="00771C6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8" w:type="dxa"/>
            <w:vAlign w:val="bottom"/>
          </w:tcPr>
          <w:p w14:paraId="77029FEC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3ABE1147" w14:textId="77777777" w:rsidR="00C46965" w:rsidRPr="00CF3746" w:rsidRDefault="00C46965" w:rsidP="00771C6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C46965" w:rsidRPr="00CF3746" w14:paraId="686C64B9" w14:textId="77777777" w:rsidTr="00E60E18">
        <w:trPr>
          <w:trHeight w:val="20"/>
        </w:trPr>
        <w:tc>
          <w:tcPr>
            <w:tcW w:w="6480" w:type="dxa"/>
            <w:shd w:val="clear" w:color="auto" w:fill="auto"/>
            <w:vAlign w:val="bottom"/>
          </w:tcPr>
          <w:p w14:paraId="63DD074B" w14:textId="404776EC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CF3746">
              <w:rPr>
                <w:rFonts w:ascii="Angsana New" w:hAnsi="Angsana New" w:cs="Angsana New" w:hint="cs"/>
                <w:sz w:val="28"/>
                <w:szCs w:val="28"/>
                <w:cs/>
              </w:rPr>
              <w:t>สัญญาบริการ</w:t>
            </w:r>
          </w:p>
        </w:tc>
        <w:tc>
          <w:tcPr>
            <w:tcW w:w="265" w:type="dxa"/>
          </w:tcPr>
          <w:p w14:paraId="316DAAA1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737A8EB" w14:textId="0B14448C" w:rsidR="00C46965" w:rsidRPr="00CF3746" w:rsidRDefault="00B07BE6" w:rsidP="00771C6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8" w:type="dxa"/>
            <w:vAlign w:val="bottom"/>
          </w:tcPr>
          <w:p w14:paraId="0D5835B0" w14:textId="77777777" w:rsidR="00C46965" w:rsidRPr="00CF3746" w:rsidRDefault="00C46965" w:rsidP="00C46965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9" w:type="dxa"/>
          </w:tcPr>
          <w:p w14:paraId="0C104D26" w14:textId="24213A73" w:rsidR="00C46965" w:rsidRPr="00CF3746" w:rsidRDefault="00C46965" w:rsidP="00771C60">
            <w:pPr>
              <w:shd w:val="clear" w:color="auto" w:fill="FFFFFF" w:themeFill="background1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</w:tbl>
    <w:p w14:paraId="514B5C99" w14:textId="560E67C5" w:rsidR="007154C6" w:rsidRPr="00420606" w:rsidRDefault="007154C6" w:rsidP="00CC509B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29F17BA8" w14:textId="11113C81" w:rsidR="004E4E1A" w:rsidRPr="00420606" w:rsidRDefault="00526B34" w:rsidP="00420606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CF3746">
        <w:rPr>
          <w:rFonts w:ascii="Angsana New" w:hAnsi="Angsana New" w:cs="Angsana New" w:hint="cs"/>
          <w:sz w:val="28"/>
          <w:szCs w:val="28"/>
          <w:cs/>
          <w:lang w:val="th-TH"/>
        </w:rPr>
        <w:t xml:space="preserve">ณ </w:t>
      </w:r>
      <w:r w:rsidRPr="009273A2">
        <w:rPr>
          <w:rFonts w:ascii="Angsana New" w:hAnsi="Angsana New" w:cs="Angsana New" w:hint="cs"/>
          <w:sz w:val="28"/>
          <w:szCs w:val="28"/>
          <w:cs/>
          <w:lang w:val="th-TH"/>
        </w:rPr>
        <w:t>วันที่</w:t>
      </w:r>
      <w:r w:rsidR="003522B5" w:rsidRPr="009273A2">
        <w:rPr>
          <w:rFonts w:ascii="Angsana New" w:hAnsi="Angsana New" w:cs="Angsana New" w:hint="cs"/>
          <w:sz w:val="28"/>
          <w:szCs w:val="28"/>
          <w:cs/>
          <w:lang w:val="th-TH"/>
        </w:rPr>
        <w:t xml:space="preserve"> </w:t>
      </w:r>
      <w:r w:rsidR="00771C60" w:rsidRPr="001541EA">
        <w:rPr>
          <w:rFonts w:ascii="Angsana New" w:hAnsi="Angsana New" w:cs="Angsana New" w:hint="cs"/>
          <w:sz w:val="28"/>
          <w:szCs w:val="28"/>
        </w:rPr>
        <w:t>3</w:t>
      </w:r>
      <w:r w:rsidR="00771C60">
        <w:rPr>
          <w:rFonts w:ascii="Angsana New" w:hAnsi="Angsana New" w:cs="Angsana New"/>
          <w:sz w:val="28"/>
          <w:szCs w:val="28"/>
        </w:rPr>
        <w:t>0</w:t>
      </w:r>
      <w:r w:rsidR="00771C60" w:rsidRPr="001541E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71C60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9273A2" w:rsidRPr="009273A2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15DAD" w:rsidRPr="009273A2">
        <w:rPr>
          <w:rFonts w:asciiTheme="majorBidi" w:hAnsiTheme="majorBidi" w:cstheme="majorBidi"/>
          <w:sz w:val="28"/>
          <w:szCs w:val="28"/>
        </w:rPr>
        <w:t>256</w:t>
      </w:r>
      <w:r w:rsidR="009273A2" w:rsidRPr="009273A2">
        <w:rPr>
          <w:rFonts w:asciiTheme="majorBidi" w:hAnsiTheme="majorBidi" w:cstheme="majorBidi"/>
          <w:sz w:val="28"/>
          <w:szCs w:val="28"/>
        </w:rPr>
        <w:t>5</w:t>
      </w:r>
      <w:r w:rsidR="00D15DAD" w:rsidRPr="00CF3746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</w:t>
      </w:r>
      <w:r w:rsidRPr="00CF3746">
        <w:rPr>
          <w:rFonts w:ascii="Angsana New" w:hAnsi="Angsana New" w:cs="Angsana New" w:hint="cs"/>
          <w:sz w:val="28"/>
          <w:szCs w:val="28"/>
          <w:cs/>
          <w:lang w:val="th-TH"/>
        </w:rPr>
        <w:t>กลุ่มบริษัทและบริษัท</w:t>
      </w:r>
      <w:r w:rsidR="00150681">
        <w:rPr>
          <w:rFonts w:ascii="Angsana New" w:hAnsi="Angsana New" w:cs="Angsana New" w:hint="cs"/>
          <w:sz w:val="28"/>
          <w:szCs w:val="28"/>
          <w:cs/>
          <w:lang w:val="th-TH"/>
        </w:rPr>
        <w:t>ไม่</w:t>
      </w:r>
      <w:r w:rsidR="00925D2C" w:rsidRPr="00CF3746">
        <w:rPr>
          <w:rFonts w:ascii="Angsana New" w:hAnsi="Angsana New" w:cs="Angsana New" w:hint="cs"/>
          <w:sz w:val="28"/>
          <w:szCs w:val="28"/>
          <w:cs/>
          <w:lang w:val="th-TH"/>
        </w:rPr>
        <w:t>มี</w:t>
      </w:r>
      <w:r w:rsidRPr="00CF3746">
        <w:rPr>
          <w:rFonts w:ascii="Angsana New" w:hAnsi="Angsana New" w:cs="Angsana New" w:hint="cs"/>
          <w:sz w:val="28"/>
          <w:szCs w:val="28"/>
          <w:cs/>
          <w:lang w:val="th-TH"/>
        </w:rPr>
        <w:t xml:space="preserve">สัญญาการใช้บริการอุปกรณ์สำนักงาน 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9273A2" w:rsidRPr="004C684E">
        <w:rPr>
          <w:rFonts w:asciiTheme="majorBidi" w:hAnsiTheme="majorBidi" w:cstheme="majorBidi"/>
          <w:i/>
          <w:iCs/>
          <w:sz w:val="28"/>
          <w:szCs w:val="28"/>
        </w:rPr>
        <w:t>4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4C684E" w:rsidRPr="004C684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กลุ่มบริษัทและบริษัทมีสัญญาการใช้บริการอุปกรณ์สำนักงา</w:t>
      </w:r>
      <w:r w:rsidR="00420606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 xml:space="preserve">น </w:t>
      </w:r>
      <w:r w:rsidR="004C684E" w:rsidRPr="004C684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โดย</w:t>
      </w:r>
      <w:r w:rsidR="00342D32">
        <w:rPr>
          <w:rFonts w:asciiTheme="majorBidi" w:hAnsiTheme="majorBidi" w:cstheme="majorBidi" w:hint="cs"/>
          <w:i/>
          <w:iCs/>
          <w:sz w:val="28"/>
          <w:szCs w:val="28"/>
          <w:cs/>
          <w:lang w:val="th-TH"/>
        </w:rPr>
        <w:t>มี</w:t>
      </w:r>
      <w:r w:rsidR="004C684E" w:rsidRPr="004C684E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ระยะเวลา 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</w:rPr>
        <w:t xml:space="preserve">4 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ปี ตั้งแต่เดือนมกราคม 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</w:rPr>
        <w:t xml:space="preserve">2561 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และสิ้นสุดเดือนมกราคม 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</w:rPr>
        <w:t>2565</w:t>
      </w:r>
      <w:r w:rsidR="00D04AD4" w:rsidRPr="004C684E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7E7E13C2" w14:textId="77777777" w:rsidR="00420606" w:rsidRPr="00420606" w:rsidRDefault="00420606" w:rsidP="00420606">
      <w:pPr>
        <w:shd w:val="clear" w:color="auto" w:fill="FFFFFF" w:themeFill="background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522AD51" w14:textId="77777777" w:rsidR="008B367F" w:rsidRPr="00420606" w:rsidRDefault="008B367F" w:rsidP="008B367F">
      <w:pPr>
        <w:rPr>
          <w:rFonts w:asciiTheme="majorBidi" w:hAnsiTheme="majorBidi" w:cstheme="majorBidi"/>
          <w:sz w:val="20"/>
          <w:szCs w:val="20"/>
          <w:cs/>
          <w:lang w:val="th-TH"/>
        </w:rPr>
      </w:pPr>
    </w:p>
    <w:p w14:paraId="1DFD3535" w14:textId="41DC2223" w:rsidR="00824198" w:rsidRPr="00102EB1" w:rsidRDefault="00FE0074" w:rsidP="00D208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102EB1">
        <w:rPr>
          <w:rFonts w:ascii="Angsana New" w:hAnsi="Angsana New" w:cs="Angsana New"/>
          <w:sz w:val="28"/>
          <w:szCs w:val="28"/>
        </w:rPr>
        <w:t xml:space="preserve"> </w:t>
      </w:r>
    </w:p>
    <w:p w14:paraId="15EEF4B8" w14:textId="168DBB8F" w:rsidR="00824198" w:rsidRPr="00102EB1" w:rsidRDefault="00824198" w:rsidP="008241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8"/>
          <w:szCs w:val="28"/>
          <w:cs/>
        </w:rPr>
      </w:pPr>
    </w:p>
    <w:sectPr w:rsidR="00824198" w:rsidRPr="00102EB1" w:rsidSect="00BF4AC0">
      <w:headerReference w:type="default" r:id="rId20"/>
      <w:footerReference w:type="default" r:id="rId21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EC64A" w14:textId="77777777" w:rsidR="000324F8" w:rsidRDefault="000324F8">
      <w:r>
        <w:separator/>
      </w:r>
    </w:p>
  </w:endnote>
  <w:endnote w:type="continuationSeparator" w:id="0">
    <w:p w14:paraId="61EEC853" w14:textId="77777777" w:rsidR="000324F8" w:rsidRDefault="000324F8">
      <w:r>
        <w:continuationSeparator/>
      </w:r>
    </w:p>
  </w:endnote>
  <w:endnote w:type="continuationNotice" w:id="1">
    <w:p w14:paraId="1E85DEF8" w14:textId="77777777" w:rsidR="000324F8" w:rsidRDefault="000324F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04E3" w14:textId="77777777" w:rsidR="00C5261D" w:rsidRDefault="00C526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3A98A" w14:textId="5D36AD46" w:rsidR="003A7443" w:rsidRPr="00564C7C" w:rsidRDefault="00C5261D" w:rsidP="001E6CC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4513"/>
        <w:tab w:val="decimal" w:pos="4680"/>
      </w:tabs>
      <w:rPr>
        <w:sz w:val="28"/>
        <w:szCs w:val="28"/>
      </w:rPr>
    </w:pPr>
    <w:sdt>
      <w:sdtPr>
        <w:id w:val="-1445373517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3A7443">
          <w:rPr>
            <w:rFonts w:cstheme="minorBidi"/>
          </w:rPr>
          <w:tab/>
        </w:r>
        <w:r w:rsidR="003A7443">
          <w:rPr>
            <w:rFonts w:cstheme="minorBidi"/>
          </w:rPr>
          <w:tab/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3A7443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A7443">
          <w:rPr>
            <w:rFonts w:asciiTheme="majorBidi" w:hAnsiTheme="majorBidi" w:cstheme="majorBidi"/>
            <w:noProof/>
            <w:sz w:val="28"/>
            <w:szCs w:val="28"/>
          </w:rPr>
          <w:t>33</w:t>
        </w:r>
        <w:r w:rsidR="003A7443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6F478" w14:textId="77777777" w:rsidR="00C5261D" w:rsidRDefault="00C5261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8CF" w14:textId="22318534" w:rsidR="003A7443" w:rsidRPr="008C7553" w:rsidRDefault="00C5261D" w:rsidP="001C278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rFonts w:ascii="Angsana New" w:hAnsi="Angsana New" w:cs="Angsana New"/>
        <w:sz w:val="28"/>
        <w:szCs w:val="28"/>
      </w:rPr>
    </w:pPr>
    <w:sdt>
      <w:sdtPr>
        <w:id w:val="1504090644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3A7443">
          <w:rPr>
            <w:rFonts w:cstheme="minorBidi"/>
            <w:cs/>
          </w:rPr>
          <w:tab/>
        </w:r>
        <w:r w:rsidR="003A7443">
          <w:rPr>
            <w:rFonts w:cstheme="minorBidi"/>
            <w:cs/>
          </w:rPr>
          <w:tab/>
        </w:r>
        <w:r w:rsidR="003A7443">
          <w:rPr>
            <w:rFonts w:cstheme="minorBidi"/>
            <w:cs/>
          </w:rPr>
          <w:tab/>
        </w:r>
        <w:r w:rsidR="003A7443">
          <w:rPr>
            <w:rFonts w:cstheme="minorBidi"/>
            <w:cs/>
          </w:rPr>
          <w:tab/>
        </w:r>
        <w:r w:rsidR="003A7443">
          <w:tab/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3A7443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A7443">
          <w:rPr>
            <w:rFonts w:asciiTheme="majorBidi" w:hAnsiTheme="majorBidi" w:cstheme="majorBidi"/>
            <w:sz w:val="28"/>
            <w:szCs w:val="28"/>
          </w:rPr>
          <w:t>31</w:t>
        </w:r>
        <w:r w:rsidR="003A7443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844A4" w14:textId="77777777" w:rsidR="003A7443" w:rsidRPr="00564C7C" w:rsidRDefault="00C5261D" w:rsidP="00D7024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  <w:tab w:val="left" w:pos="4770"/>
      </w:tabs>
      <w:rPr>
        <w:sz w:val="28"/>
        <w:szCs w:val="28"/>
      </w:rPr>
    </w:pPr>
    <w:sdt>
      <w:sdtPr>
        <w:id w:val="-2112890481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3A7443">
          <w:rPr>
            <w:rFonts w:cstheme="minorBidi"/>
            <w:cs/>
          </w:rPr>
          <w:tab/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3A7443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A7443">
          <w:rPr>
            <w:rFonts w:asciiTheme="majorBidi" w:hAnsiTheme="majorBidi" w:cstheme="majorBidi"/>
            <w:noProof/>
            <w:sz w:val="28"/>
            <w:szCs w:val="28"/>
          </w:rPr>
          <w:t>37</w:t>
        </w:r>
        <w:r w:rsidR="003A7443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4A42" w14:textId="1F97B63D" w:rsidR="003A7443" w:rsidRPr="00564C7C" w:rsidRDefault="00C5261D" w:rsidP="001C278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680"/>
      </w:tabs>
      <w:rPr>
        <w:sz w:val="28"/>
        <w:szCs w:val="28"/>
      </w:rPr>
    </w:pPr>
    <w:sdt>
      <w:sdtPr>
        <w:id w:val="1219327776"/>
        <w:docPartObj>
          <w:docPartGallery w:val="Page Numbers (Bottom of Page)"/>
          <w:docPartUnique/>
        </w:docPartObj>
      </w:sdtPr>
      <w:sdtEndPr>
        <w:rPr>
          <w:noProof/>
          <w:sz w:val="28"/>
          <w:szCs w:val="28"/>
        </w:rPr>
      </w:sdtEndPr>
      <w:sdtContent>
        <w:r w:rsidR="003A7443">
          <w:rPr>
            <w:rFonts w:cstheme="minorBidi"/>
            <w:cs/>
          </w:rPr>
          <w:tab/>
        </w:r>
        <w:r w:rsidR="003A7443">
          <w:rPr>
            <w:rFonts w:cstheme="minorBidi"/>
            <w:cs/>
          </w:rPr>
          <w:tab/>
        </w:r>
        <w:r w:rsidR="003A7443">
          <w:rPr>
            <w:rFonts w:cstheme="minorBidi"/>
            <w:cs/>
          </w:rPr>
          <w:tab/>
        </w:r>
        <w:r w:rsidR="003A7443">
          <w:rPr>
            <w:rFonts w:cstheme="minorBidi"/>
            <w:cs/>
          </w:rPr>
          <w:tab/>
        </w:r>
        <w:r w:rsidR="003A7443">
          <w:tab/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instrText xml:space="preserve"> PAGE   \</w:instrText>
        </w:r>
        <w:r w:rsidR="003A7443" w:rsidRPr="00564C7C">
          <w:rPr>
            <w:rFonts w:asciiTheme="majorBidi" w:hAnsiTheme="majorBidi" w:cs="Angsana New"/>
            <w:sz w:val="28"/>
            <w:szCs w:val="28"/>
            <w:cs/>
          </w:rPr>
          <w:instrText xml:space="preserve">* </w:instrText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instrText xml:space="preserve">MERGEFORMAT </w:instrText>
        </w:r>
        <w:r w:rsidR="003A7443" w:rsidRPr="00564C7C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3A7443">
          <w:rPr>
            <w:rFonts w:asciiTheme="majorBidi" w:hAnsiTheme="majorBidi" w:cstheme="majorBidi"/>
            <w:noProof/>
            <w:sz w:val="28"/>
            <w:szCs w:val="28"/>
          </w:rPr>
          <w:t>39</w:t>
        </w:r>
        <w:r w:rsidR="003A7443" w:rsidRPr="00564C7C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C5DF0" w14:textId="2224106A" w:rsidR="003A7443" w:rsidRPr="00727B54" w:rsidRDefault="003A7443" w:rsidP="001C278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3456" w:right="-115" w:firstLine="864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 w:cs="Angsana New"/>
        <w:i/>
        <w:iCs/>
        <w:sz w:val="30"/>
        <w:szCs w:val="30"/>
        <w:cs/>
      </w:rPr>
      <w:t xml:space="preserve">    </w:t>
    </w:r>
    <w:r w:rsidRPr="003E0BCC">
      <w:rPr>
        <w:rFonts w:asciiTheme="majorBidi" w:hAnsiTheme="majorBidi" w:cstheme="majorBidi"/>
        <w:noProof/>
        <w:sz w:val="30"/>
        <w:szCs w:val="30"/>
      </w:rPr>
      <w:fldChar w:fldCharType="begin"/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 PAGE   \</w:instrText>
    </w:r>
    <w:r w:rsidRPr="001C2785">
      <w:rPr>
        <w:rFonts w:asciiTheme="majorBidi" w:hAnsiTheme="majorBidi" w:cstheme="majorBidi"/>
        <w:noProof/>
        <w:sz w:val="30"/>
        <w:szCs w:val="30"/>
        <w:cs/>
      </w:rPr>
      <w:instrText xml:space="preserve">* </w:instrText>
    </w:r>
    <w:r w:rsidRPr="003E0BCC">
      <w:rPr>
        <w:rFonts w:asciiTheme="majorBidi" w:hAnsiTheme="majorBidi" w:cstheme="majorBidi"/>
        <w:noProof/>
        <w:sz w:val="30"/>
        <w:szCs w:val="30"/>
      </w:rPr>
      <w:instrText xml:space="preserve">MERGEFORMAT </w:instrText>
    </w:r>
    <w:r w:rsidRPr="003E0BCC">
      <w:rPr>
        <w:rFonts w:asciiTheme="majorBidi" w:hAnsiTheme="majorBidi" w:cstheme="majorBidi"/>
        <w:noProof/>
        <w:sz w:val="30"/>
        <w:szCs w:val="30"/>
      </w:rPr>
      <w:fldChar w:fldCharType="separate"/>
    </w:r>
    <w:r>
      <w:rPr>
        <w:rFonts w:asciiTheme="majorBidi" w:hAnsiTheme="majorBidi" w:cstheme="majorBidi"/>
        <w:noProof/>
        <w:sz w:val="30"/>
        <w:szCs w:val="30"/>
      </w:rPr>
      <w:t>42</w:t>
    </w:r>
    <w:r w:rsidRPr="003E0BCC">
      <w:rPr>
        <w:rFonts w:asciiTheme="majorBidi" w:hAnsiTheme="majorBidi" w:cstheme="majorBidi"/>
        <w:noProof/>
        <w:sz w:val="30"/>
        <w:szCs w:val="30"/>
      </w:rPr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19FD6" w14:textId="77777777" w:rsidR="000324F8" w:rsidRDefault="000324F8">
      <w:r>
        <w:separator/>
      </w:r>
    </w:p>
  </w:footnote>
  <w:footnote w:type="continuationSeparator" w:id="0">
    <w:p w14:paraId="43268033" w14:textId="77777777" w:rsidR="000324F8" w:rsidRDefault="000324F8">
      <w:r>
        <w:continuationSeparator/>
      </w:r>
    </w:p>
  </w:footnote>
  <w:footnote w:type="continuationNotice" w:id="1">
    <w:p w14:paraId="230681CC" w14:textId="77777777" w:rsidR="000324F8" w:rsidRDefault="000324F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CAAF91" w14:textId="77777777" w:rsidR="00C5261D" w:rsidRDefault="00C526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0BEB9" w14:textId="77777777" w:rsidR="003A7443" w:rsidRPr="00606B89" w:rsidRDefault="003A7443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05217A2E" w14:textId="77777777" w:rsidR="003A7443" w:rsidRPr="00606B89" w:rsidRDefault="003A7443" w:rsidP="00C62F1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7058E850" w14:textId="64AEFFB6" w:rsidR="003A7443" w:rsidRPr="00B82E50" w:rsidRDefault="003A7443" w:rsidP="00C62F1A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2565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1DD52858" w14:textId="77777777" w:rsidR="003A7443" w:rsidRPr="00FD4633" w:rsidRDefault="003A7443" w:rsidP="00B0227D">
    <w:pPr>
      <w:pStyle w:val="acctmainheading"/>
      <w:spacing w:after="0" w:line="240" w:lineRule="atLeast"/>
      <w:ind w:left="900" w:hanging="270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680C5" w14:textId="77777777" w:rsidR="00C5261D" w:rsidRDefault="00C5261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32B48" w14:textId="77777777" w:rsidR="003A7443" w:rsidRPr="00606B89" w:rsidRDefault="003A7443" w:rsidP="004844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31104552" w14:textId="77777777" w:rsidR="003A7443" w:rsidRPr="00606B89" w:rsidRDefault="003A7443" w:rsidP="004844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58401E4C" w14:textId="4B800522" w:rsidR="003A7443" w:rsidRDefault="003A7443" w:rsidP="0048441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2565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20B2E288" w14:textId="77777777" w:rsidR="003A7443" w:rsidRPr="008C7553" w:rsidRDefault="003A7443" w:rsidP="008C7553">
    <w:pPr>
      <w:pStyle w:val="Header"/>
      <w:ind w:left="720"/>
      <w:rPr>
        <w:rFonts w:ascii="Angsana New" w:hAnsi="Angsana New" w:cs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819A5" w14:textId="77777777" w:rsidR="003A7443" w:rsidRPr="00606B89" w:rsidRDefault="003A7443" w:rsidP="00E43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31FCCD92" w14:textId="77777777" w:rsidR="003A7443" w:rsidRPr="00606B89" w:rsidRDefault="003A7443" w:rsidP="00E430F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4A6732FB" w14:textId="77777777" w:rsidR="003A7443" w:rsidRPr="00B82E50" w:rsidRDefault="003A7443" w:rsidP="00E430FB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2564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741B91F6" w14:textId="77777777" w:rsidR="003A7443" w:rsidRPr="00FD4633" w:rsidRDefault="003A7443" w:rsidP="00E430FB">
    <w:pPr>
      <w:pStyle w:val="acctmainheading"/>
      <w:spacing w:after="0" w:line="240" w:lineRule="atLeast"/>
      <w:ind w:left="900" w:hanging="270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34C8B" w14:textId="77777777" w:rsidR="003A7443" w:rsidRPr="00606B89" w:rsidRDefault="003A7443" w:rsidP="004844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33AC5593" w14:textId="77777777" w:rsidR="003A7443" w:rsidRPr="00606B89" w:rsidRDefault="003A7443" w:rsidP="0048441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755BC383" w14:textId="711D5145" w:rsidR="003A7443" w:rsidRDefault="003A7443" w:rsidP="00484411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2565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5C6873FF" w14:textId="77777777" w:rsidR="003A7443" w:rsidRPr="00BC5B69" w:rsidRDefault="003A7443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4C614" w14:textId="77777777" w:rsidR="003A7443" w:rsidRPr="00606B89" w:rsidRDefault="003A7443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บริษัท </w:t>
    </w:r>
    <w:r w:rsidRPr="00B82E50">
      <w:rPr>
        <w:rFonts w:ascii="Angsana New" w:hAnsi="Angsana New" w:cs="Angsana New"/>
        <w:b/>
        <w:bCs/>
        <w:sz w:val="30"/>
        <w:szCs w:val="30"/>
        <w:cs/>
      </w:rPr>
      <w:t>เมืองไทย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แคปปิตอล</w:t>
    </w:r>
    <w:r>
      <w:rPr>
        <w:rFonts w:ascii="Angsana New" w:hAnsi="Angsana New" w:cs="Angsana New"/>
        <w:b/>
        <w:bCs/>
        <w:sz w:val="30"/>
        <w:szCs w:val="30"/>
        <w:cs/>
      </w:rPr>
      <w:t xml:space="preserve"> </w:t>
    </w:r>
    <w:r w:rsidRPr="00606B89">
      <w:rPr>
        <w:rFonts w:ascii="Angsana New" w:hAnsi="Angsana New" w:cs="Angsana New"/>
        <w:b/>
        <w:bCs/>
        <w:sz w:val="30"/>
        <w:szCs w:val="30"/>
        <w:cs/>
      </w:rPr>
      <w:t xml:space="preserve">จำกัด (มหาชน) </w:t>
    </w:r>
    <w:r w:rsidRPr="00B82E50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4FAFB366" w14:textId="77777777" w:rsidR="003A7443" w:rsidRPr="00606B89" w:rsidRDefault="003A7443" w:rsidP="00FD463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06B89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06B89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06B89">
      <w:rPr>
        <w:rFonts w:ascii="Angsana New" w:hAnsi="Angsana New" w:cs="Angsana New"/>
        <w:b/>
        <w:bCs/>
        <w:sz w:val="30"/>
        <w:szCs w:val="30"/>
        <w:cs/>
      </w:rPr>
      <w:t>การเงิน</w:t>
    </w:r>
    <w:r w:rsidRPr="00C75F68">
      <w:rPr>
        <w:rFonts w:ascii="Angsana New" w:hAnsi="Angsana New" w:cs="Angsana New"/>
        <w:b/>
        <w:bCs/>
        <w:sz w:val="30"/>
        <w:szCs w:val="30"/>
        <w:cs/>
      </w:rPr>
      <w:t>ระหว่างกาล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22822A7F" w14:textId="189FBC0F" w:rsidR="003A7443" w:rsidRPr="00B82E50" w:rsidRDefault="003A7443" w:rsidP="00FD4633">
    <w:pPr>
      <w:pStyle w:val="acctmainheading"/>
      <w:spacing w:after="0" w:line="240" w:lineRule="atLeast"/>
      <w:rPr>
        <w:rFonts w:ascii="Angsana New" w:hAnsi="Angsana New" w:cs="Angsana New"/>
        <w:bCs/>
        <w:sz w:val="30"/>
        <w:szCs w:val="30"/>
        <w:lang w:val="en-US" w:bidi="th-TH"/>
      </w:rPr>
    </w:pP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สำหรับงวด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สามเดือนและหกเดือน</w:t>
    </w:r>
    <w:r w:rsidRPr="00AC7560">
      <w:rPr>
        <w:rFonts w:ascii="Angsana New" w:eastAsia="Cordia New" w:hAnsi="Angsana New" w:cs="Angsana New"/>
        <w:bCs/>
        <w:sz w:val="30"/>
        <w:szCs w:val="30"/>
        <w:cs/>
        <w:lang w:val="en-US" w:bidi="th-TH"/>
      </w:rPr>
      <w:t>สิ้นสุดวันที่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eastAsia="Cordia New" w:hAnsi="Angsana New" w:cs="Angsana New"/>
        <w:bCs/>
        <w:sz w:val="30"/>
        <w:szCs w:val="30"/>
        <w:lang w:val="en-US" w:bidi="th-TH"/>
      </w:rPr>
      <w:t xml:space="preserve">30 </w:t>
    </w:r>
    <w:r w:rsidRPr="00AC7560"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>มิถุนายน</w:t>
    </w:r>
    <w:r>
      <w:rPr>
        <w:rFonts w:ascii="Angsana New" w:eastAsia="Cordia New" w:hAnsi="Angsana New" w:cs="Angsana New" w:hint="cs"/>
        <w:bCs/>
        <w:sz w:val="30"/>
        <w:szCs w:val="30"/>
        <w:cs/>
        <w:lang w:val="en-US" w:bidi="th-TH"/>
      </w:rPr>
      <w:t xml:space="preserve"> </w:t>
    </w:r>
    <w:r>
      <w:rPr>
        <w:rFonts w:ascii="Angsana New" w:hAnsi="Angsana New" w:cs="Angsana New"/>
        <w:bCs/>
        <w:sz w:val="30"/>
        <w:szCs w:val="30"/>
        <w:lang w:val="en-US" w:bidi="th-TH"/>
      </w:rPr>
      <w:t>2565</w:t>
    </w:r>
    <w:r w:rsidRPr="00B82E50">
      <w:rPr>
        <w:rFonts w:ascii="Angsana New" w:hAnsi="Angsana New" w:cs="Angsana New"/>
        <w:bCs/>
        <w:sz w:val="30"/>
        <w:szCs w:val="30"/>
        <w:cs/>
        <w:lang w:val="en-US" w:bidi="th-TH"/>
      </w:rPr>
      <w:t xml:space="preserve"> (ไม่ได้ตรวจสอบ)</w:t>
    </w:r>
  </w:p>
  <w:p w14:paraId="76A506D3" w14:textId="77777777" w:rsidR="003A7443" w:rsidRPr="00FD4633" w:rsidRDefault="003A744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-396"/>
        </w:tabs>
        <w:ind w:left="-396" w:hanging="360"/>
      </w:pPr>
      <w:rPr>
        <w:rFonts w:ascii="Symbol" w:hAnsi="Symbol" w:hint="default"/>
      </w:rPr>
    </w:lvl>
  </w:abstractNum>
  <w:abstractNum w:abstractNumId="1" w15:restartNumberingAfterBreak="0">
    <w:nsid w:val="10A40B2A"/>
    <w:multiLevelType w:val="multilevel"/>
    <w:tmpl w:val="79CABA04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" w15:restartNumberingAfterBreak="0">
    <w:nsid w:val="2F0E770D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3FA844EF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0"/>
  </w:num>
  <w:num w:numId="5">
    <w:abstractNumId w:val="0"/>
  </w:num>
  <w:num w:numId="6">
    <w:abstractNumId w:val="2"/>
  </w:num>
  <w:num w:numId="7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E89"/>
    <w:rsid w:val="0000106E"/>
    <w:rsid w:val="000015A1"/>
    <w:rsid w:val="000019CD"/>
    <w:rsid w:val="00001BEF"/>
    <w:rsid w:val="00001F8A"/>
    <w:rsid w:val="0000200C"/>
    <w:rsid w:val="0000212C"/>
    <w:rsid w:val="000025CB"/>
    <w:rsid w:val="0000264D"/>
    <w:rsid w:val="00002891"/>
    <w:rsid w:val="0000293E"/>
    <w:rsid w:val="00002C59"/>
    <w:rsid w:val="00002D6B"/>
    <w:rsid w:val="00002F50"/>
    <w:rsid w:val="0000312E"/>
    <w:rsid w:val="00003133"/>
    <w:rsid w:val="000034F2"/>
    <w:rsid w:val="000035CF"/>
    <w:rsid w:val="00003891"/>
    <w:rsid w:val="000039AE"/>
    <w:rsid w:val="000039BE"/>
    <w:rsid w:val="00003B00"/>
    <w:rsid w:val="0000435C"/>
    <w:rsid w:val="0000464A"/>
    <w:rsid w:val="0000477A"/>
    <w:rsid w:val="00004819"/>
    <w:rsid w:val="00004A86"/>
    <w:rsid w:val="00005185"/>
    <w:rsid w:val="000053E2"/>
    <w:rsid w:val="00005434"/>
    <w:rsid w:val="00005611"/>
    <w:rsid w:val="000058C2"/>
    <w:rsid w:val="00005ACB"/>
    <w:rsid w:val="00005BAB"/>
    <w:rsid w:val="00005CA7"/>
    <w:rsid w:val="00005D4F"/>
    <w:rsid w:val="00005DC0"/>
    <w:rsid w:val="00006121"/>
    <w:rsid w:val="00006390"/>
    <w:rsid w:val="000063EE"/>
    <w:rsid w:val="000064DE"/>
    <w:rsid w:val="00006518"/>
    <w:rsid w:val="00006690"/>
    <w:rsid w:val="00006B52"/>
    <w:rsid w:val="0000703D"/>
    <w:rsid w:val="00007449"/>
    <w:rsid w:val="00007873"/>
    <w:rsid w:val="00007B57"/>
    <w:rsid w:val="00007EE9"/>
    <w:rsid w:val="00007F8E"/>
    <w:rsid w:val="00010374"/>
    <w:rsid w:val="0001052C"/>
    <w:rsid w:val="00010738"/>
    <w:rsid w:val="00010985"/>
    <w:rsid w:val="00010B77"/>
    <w:rsid w:val="00010B8B"/>
    <w:rsid w:val="00010DF6"/>
    <w:rsid w:val="000112EE"/>
    <w:rsid w:val="000115FA"/>
    <w:rsid w:val="000115FB"/>
    <w:rsid w:val="0001192B"/>
    <w:rsid w:val="0001193B"/>
    <w:rsid w:val="00011F66"/>
    <w:rsid w:val="00011F81"/>
    <w:rsid w:val="00012683"/>
    <w:rsid w:val="00012E3F"/>
    <w:rsid w:val="00012E83"/>
    <w:rsid w:val="0001307F"/>
    <w:rsid w:val="0001324D"/>
    <w:rsid w:val="000135F7"/>
    <w:rsid w:val="00013631"/>
    <w:rsid w:val="0001364C"/>
    <w:rsid w:val="0001367E"/>
    <w:rsid w:val="0001370F"/>
    <w:rsid w:val="00013716"/>
    <w:rsid w:val="00013BD7"/>
    <w:rsid w:val="00013C02"/>
    <w:rsid w:val="000140BB"/>
    <w:rsid w:val="00014A12"/>
    <w:rsid w:val="00014A49"/>
    <w:rsid w:val="00014A4A"/>
    <w:rsid w:val="0001531D"/>
    <w:rsid w:val="000153D8"/>
    <w:rsid w:val="000154C0"/>
    <w:rsid w:val="000157E3"/>
    <w:rsid w:val="00015A0A"/>
    <w:rsid w:val="00015BEC"/>
    <w:rsid w:val="00015C52"/>
    <w:rsid w:val="000160A4"/>
    <w:rsid w:val="00016678"/>
    <w:rsid w:val="00016740"/>
    <w:rsid w:val="000167EF"/>
    <w:rsid w:val="00016879"/>
    <w:rsid w:val="00016E14"/>
    <w:rsid w:val="00016FE5"/>
    <w:rsid w:val="00017019"/>
    <w:rsid w:val="000173F0"/>
    <w:rsid w:val="000174CB"/>
    <w:rsid w:val="00017563"/>
    <w:rsid w:val="000175E9"/>
    <w:rsid w:val="000179E9"/>
    <w:rsid w:val="000179F5"/>
    <w:rsid w:val="00017A15"/>
    <w:rsid w:val="0002001D"/>
    <w:rsid w:val="00020021"/>
    <w:rsid w:val="00020144"/>
    <w:rsid w:val="0002055E"/>
    <w:rsid w:val="00020700"/>
    <w:rsid w:val="00020855"/>
    <w:rsid w:val="00020882"/>
    <w:rsid w:val="0002090A"/>
    <w:rsid w:val="00020DE5"/>
    <w:rsid w:val="00020E2A"/>
    <w:rsid w:val="00020E35"/>
    <w:rsid w:val="00020F08"/>
    <w:rsid w:val="0002119C"/>
    <w:rsid w:val="00021255"/>
    <w:rsid w:val="00021740"/>
    <w:rsid w:val="00021A4A"/>
    <w:rsid w:val="00021F8D"/>
    <w:rsid w:val="00021FCB"/>
    <w:rsid w:val="0002207C"/>
    <w:rsid w:val="00022087"/>
    <w:rsid w:val="000221F6"/>
    <w:rsid w:val="000222B6"/>
    <w:rsid w:val="00022345"/>
    <w:rsid w:val="0002249D"/>
    <w:rsid w:val="00022888"/>
    <w:rsid w:val="00022BB4"/>
    <w:rsid w:val="00022CE8"/>
    <w:rsid w:val="00022EAC"/>
    <w:rsid w:val="00023725"/>
    <w:rsid w:val="00023748"/>
    <w:rsid w:val="00023B62"/>
    <w:rsid w:val="00023CE6"/>
    <w:rsid w:val="00023D7D"/>
    <w:rsid w:val="00023DFC"/>
    <w:rsid w:val="00023EC6"/>
    <w:rsid w:val="00024270"/>
    <w:rsid w:val="00024304"/>
    <w:rsid w:val="0002438F"/>
    <w:rsid w:val="00024398"/>
    <w:rsid w:val="000243CE"/>
    <w:rsid w:val="0002474D"/>
    <w:rsid w:val="0002486D"/>
    <w:rsid w:val="00024922"/>
    <w:rsid w:val="00024953"/>
    <w:rsid w:val="00024B71"/>
    <w:rsid w:val="00024DA9"/>
    <w:rsid w:val="00024F30"/>
    <w:rsid w:val="00025287"/>
    <w:rsid w:val="00025953"/>
    <w:rsid w:val="00025B1F"/>
    <w:rsid w:val="00025B80"/>
    <w:rsid w:val="00026132"/>
    <w:rsid w:val="0002616B"/>
    <w:rsid w:val="000261DD"/>
    <w:rsid w:val="0002655E"/>
    <w:rsid w:val="0002666D"/>
    <w:rsid w:val="000267AF"/>
    <w:rsid w:val="00026A46"/>
    <w:rsid w:val="00026B06"/>
    <w:rsid w:val="000273CF"/>
    <w:rsid w:val="00027A4F"/>
    <w:rsid w:val="00027BBA"/>
    <w:rsid w:val="00027BD5"/>
    <w:rsid w:val="00027C88"/>
    <w:rsid w:val="00027D74"/>
    <w:rsid w:val="00027DE4"/>
    <w:rsid w:val="00027E00"/>
    <w:rsid w:val="00027ED2"/>
    <w:rsid w:val="0003010E"/>
    <w:rsid w:val="0003022F"/>
    <w:rsid w:val="00030329"/>
    <w:rsid w:val="000307FB"/>
    <w:rsid w:val="00030AB6"/>
    <w:rsid w:val="00030F72"/>
    <w:rsid w:val="00031482"/>
    <w:rsid w:val="00031583"/>
    <w:rsid w:val="000315C3"/>
    <w:rsid w:val="000316A7"/>
    <w:rsid w:val="00031779"/>
    <w:rsid w:val="00031980"/>
    <w:rsid w:val="00031A44"/>
    <w:rsid w:val="00031ADE"/>
    <w:rsid w:val="00031DDF"/>
    <w:rsid w:val="00031F4C"/>
    <w:rsid w:val="000324F8"/>
    <w:rsid w:val="0003250C"/>
    <w:rsid w:val="00032ABF"/>
    <w:rsid w:val="0003340E"/>
    <w:rsid w:val="00033483"/>
    <w:rsid w:val="000339D5"/>
    <w:rsid w:val="00033D3C"/>
    <w:rsid w:val="00033EFB"/>
    <w:rsid w:val="0003401F"/>
    <w:rsid w:val="0003464A"/>
    <w:rsid w:val="0003464D"/>
    <w:rsid w:val="0003497F"/>
    <w:rsid w:val="00034AEF"/>
    <w:rsid w:val="00034B47"/>
    <w:rsid w:val="000350B5"/>
    <w:rsid w:val="000351D6"/>
    <w:rsid w:val="000351EC"/>
    <w:rsid w:val="000352FC"/>
    <w:rsid w:val="00035570"/>
    <w:rsid w:val="00035579"/>
    <w:rsid w:val="00035609"/>
    <w:rsid w:val="000356B4"/>
    <w:rsid w:val="00035878"/>
    <w:rsid w:val="00035A15"/>
    <w:rsid w:val="00035BFA"/>
    <w:rsid w:val="00035D7C"/>
    <w:rsid w:val="0003632C"/>
    <w:rsid w:val="00036576"/>
    <w:rsid w:val="00036714"/>
    <w:rsid w:val="000367C5"/>
    <w:rsid w:val="000367E5"/>
    <w:rsid w:val="00036C21"/>
    <w:rsid w:val="00036C24"/>
    <w:rsid w:val="00036E95"/>
    <w:rsid w:val="00036F52"/>
    <w:rsid w:val="0003705E"/>
    <w:rsid w:val="0003758F"/>
    <w:rsid w:val="00037609"/>
    <w:rsid w:val="000376CB"/>
    <w:rsid w:val="000378C7"/>
    <w:rsid w:val="00037979"/>
    <w:rsid w:val="00037B93"/>
    <w:rsid w:val="00040331"/>
    <w:rsid w:val="000404E2"/>
    <w:rsid w:val="00040591"/>
    <w:rsid w:val="00040791"/>
    <w:rsid w:val="000407EC"/>
    <w:rsid w:val="00040944"/>
    <w:rsid w:val="00040952"/>
    <w:rsid w:val="00040C14"/>
    <w:rsid w:val="00040E14"/>
    <w:rsid w:val="00040E69"/>
    <w:rsid w:val="0004147B"/>
    <w:rsid w:val="00041597"/>
    <w:rsid w:val="0004168D"/>
    <w:rsid w:val="000416BD"/>
    <w:rsid w:val="000417FD"/>
    <w:rsid w:val="00041B3B"/>
    <w:rsid w:val="00041C82"/>
    <w:rsid w:val="00041E25"/>
    <w:rsid w:val="00041E72"/>
    <w:rsid w:val="00042021"/>
    <w:rsid w:val="0004220E"/>
    <w:rsid w:val="0004224A"/>
    <w:rsid w:val="0004235B"/>
    <w:rsid w:val="000423B8"/>
    <w:rsid w:val="000424C0"/>
    <w:rsid w:val="000425EC"/>
    <w:rsid w:val="00042ACF"/>
    <w:rsid w:val="00042B99"/>
    <w:rsid w:val="00042F74"/>
    <w:rsid w:val="0004334B"/>
    <w:rsid w:val="00043355"/>
    <w:rsid w:val="000434F1"/>
    <w:rsid w:val="000437CB"/>
    <w:rsid w:val="00043C98"/>
    <w:rsid w:val="00043DDD"/>
    <w:rsid w:val="00043EF5"/>
    <w:rsid w:val="0004445C"/>
    <w:rsid w:val="000444A8"/>
    <w:rsid w:val="00044500"/>
    <w:rsid w:val="00044872"/>
    <w:rsid w:val="00044987"/>
    <w:rsid w:val="00044BD7"/>
    <w:rsid w:val="00044DAA"/>
    <w:rsid w:val="00044E56"/>
    <w:rsid w:val="00045016"/>
    <w:rsid w:val="00045116"/>
    <w:rsid w:val="00045154"/>
    <w:rsid w:val="00045320"/>
    <w:rsid w:val="00045740"/>
    <w:rsid w:val="00045AAB"/>
    <w:rsid w:val="00045BC3"/>
    <w:rsid w:val="00045E6A"/>
    <w:rsid w:val="00046274"/>
    <w:rsid w:val="000463AC"/>
    <w:rsid w:val="00046429"/>
    <w:rsid w:val="000465CE"/>
    <w:rsid w:val="00046613"/>
    <w:rsid w:val="00046696"/>
    <w:rsid w:val="00047017"/>
    <w:rsid w:val="000472AB"/>
    <w:rsid w:val="000475F4"/>
    <w:rsid w:val="00047844"/>
    <w:rsid w:val="000479E8"/>
    <w:rsid w:val="00047A74"/>
    <w:rsid w:val="00047E44"/>
    <w:rsid w:val="0005031A"/>
    <w:rsid w:val="00050493"/>
    <w:rsid w:val="000505AE"/>
    <w:rsid w:val="0005062C"/>
    <w:rsid w:val="0005087C"/>
    <w:rsid w:val="00050935"/>
    <w:rsid w:val="0005094A"/>
    <w:rsid w:val="00050BEF"/>
    <w:rsid w:val="00050C98"/>
    <w:rsid w:val="00050D2B"/>
    <w:rsid w:val="00050DC9"/>
    <w:rsid w:val="00050DDE"/>
    <w:rsid w:val="00050EB0"/>
    <w:rsid w:val="0005118E"/>
    <w:rsid w:val="00051417"/>
    <w:rsid w:val="000515CE"/>
    <w:rsid w:val="0005174D"/>
    <w:rsid w:val="000518C8"/>
    <w:rsid w:val="00051A15"/>
    <w:rsid w:val="00051BD2"/>
    <w:rsid w:val="00051C63"/>
    <w:rsid w:val="00051E25"/>
    <w:rsid w:val="00051F69"/>
    <w:rsid w:val="0005209B"/>
    <w:rsid w:val="00052183"/>
    <w:rsid w:val="00052251"/>
    <w:rsid w:val="0005288D"/>
    <w:rsid w:val="000528EF"/>
    <w:rsid w:val="000529F4"/>
    <w:rsid w:val="00052EB3"/>
    <w:rsid w:val="00052FF6"/>
    <w:rsid w:val="000533E5"/>
    <w:rsid w:val="00053483"/>
    <w:rsid w:val="00053BD5"/>
    <w:rsid w:val="00054199"/>
    <w:rsid w:val="00054433"/>
    <w:rsid w:val="00054663"/>
    <w:rsid w:val="0005493A"/>
    <w:rsid w:val="000553C1"/>
    <w:rsid w:val="0005542F"/>
    <w:rsid w:val="00055442"/>
    <w:rsid w:val="00055589"/>
    <w:rsid w:val="000555B9"/>
    <w:rsid w:val="0005560F"/>
    <w:rsid w:val="000558B6"/>
    <w:rsid w:val="000558C4"/>
    <w:rsid w:val="00055F34"/>
    <w:rsid w:val="00056222"/>
    <w:rsid w:val="00056664"/>
    <w:rsid w:val="000569A6"/>
    <w:rsid w:val="00056A6B"/>
    <w:rsid w:val="00056D36"/>
    <w:rsid w:val="00056DFE"/>
    <w:rsid w:val="00056F2D"/>
    <w:rsid w:val="000570A0"/>
    <w:rsid w:val="0005764F"/>
    <w:rsid w:val="00057A0E"/>
    <w:rsid w:val="00057A43"/>
    <w:rsid w:val="00057AD1"/>
    <w:rsid w:val="00057AE7"/>
    <w:rsid w:val="00057AEE"/>
    <w:rsid w:val="00057B29"/>
    <w:rsid w:val="00057DAB"/>
    <w:rsid w:val="00060173"/>
    <w:rsid w:val="000601C0"/>
    <w:rsid w:val="00060398"/>
    <w:rsid w:val="0006046D"/>
    <w:rsid w:val="000604AF"/>
    <w:rsid w:val="000605A4"/>
    <w:rsid w:val="00060AB1"/>
    <w:rsid w:val="00060B16"/>
    <w:rsid w:val="00060B82"/>
    <w:rsid w:val="00060DF6"/>
    <w:rsid w:val="00060E92"/>
    <w:rsid w:val="00060FEB"/>
    <w:rsid w:val="000610E0"/>
    <w:rsid w:val="00061154"/>
    <w:rsid w:val="00061514"/>
    <w:rsid w:val="00061623"/>
    <w:rsid w:val="0006165F"/>
    <w:rsid w:val="000616BD"/>
    <w:rsid w:val="00061955"/>
    <w:rsid w:val="00061A77"/>
    <w:rsid w:val="00061B0E"/>
    <w:rsid w:val="00061C8C"/>
    <w:rsid w:val="00061CDD"/>
    <w:rsid w:val="00061E0B"/>
    <w:rsid w:val="00062201"/>
    <w:rsid w:val="0006245C"/>
    <w:rsid w:val="0006258F"/>
    <w:rsid w:val="000626D0"/>
    <w:rsid w:val="00062766"/>
    <w:rsid w:val="0006276B"/>
    <w:rsid w:val="000629BD"/>
    <w:rsid w:val="00062B25"/>
    <w:rsid w:val="00062C18"/>
    <w:rsid w:val="00062ECA"/>
    <w:rsid w:val="00062F38"/>
    <w:rsid w:val="0006324D"/>
    <w:rsid w:val="000632B1"/>
    <w:rsid w:val="000632F6"/>
    <w:rsid w:val="00063714"/>
    <w:rsid w:val="000639A9"/>
    <w:rsid w:val="000639E1"/>
    <w:rsid w:val="00063A6E"/>
    <w:rsid w:val="00063DC3"/>
    <w:rsid w:val="000640C2"/>
    <w:rsid w:val="0006417E"/>
    <w:rsid w:val="000641F4"/>
    <w:rsid w:val="000643EC"/>
    <w:rsid w:val="000644F1"/>
    <w:rsid w:val="00064837"/>
    <w:rsid w:val="0006485E"/>
    <w:rsid w:val="0006491A"/>
    <w:rsid w:val="00064966"/>
    <w:rsid w:val="000649D9"/>
    <w:rsid w:val="00064DF1"/>
    <w:rsid w:val="00065008"/>
    <w:rsid w:val="00065061"/>
    <w:rsid w:val="00065178"/>
    <w:rsid w:val="0006537A"/>
    <w:rsid w:val="000654B1"/>
    <w:rsid w:val="000655B0"/>
    <w:rsid w:val="00065604"/>
    <w:rsid w:val="00065C76"/>
    <w:rsid w:val="00065CE9"/>
    <w:rsid w:val="00065E8B"/>
    <w:rsid w:val="00065F17"/>
    <w:rsid w:val="000660AB"/>
    <w:rsid w:val="0006644C"/>
    <w:rsid w:val="0006646D"/>
    <w:rsid w:val="000665EF"/>
    <w:rsid w:val="00066B40"/>
    <w:rsid w:val="00066EC0"/>
    <w:rsid w:val="00067056"/>
    <w:rsid w:val="000672DA"/>
    <w:rsid w:val="000672F9"/>
    <w:rsid w:val="000675C1"/>
    <w:rsid w:val="000675C4"/>
    <w:rsid w:val="0006774B"/>
    <w:rsid w:val="000677E1"/>
    <w:rsid w:val="000678DA"/>
    <w:rsid w:val="000679B9"/>
    <w:rsid w:val="00067A85"/>
    <w:rsid w:val="00067BEB"/>
    <w:rsid w:val="00067E20"/>
    <w:rsid w:val="000704B7"/>
    <w:rsid w:val="00070559"/>
    <w:rsid w:val="00070687"/>
    <w:rsid w:val="0007075C"/>
    <w:rsid w:val="000708C8"/>
    <w:rsid w:val="000708D6"/>
    <w:rsid w:val="00070C82"/>
    <w:rsid w:val="00071770"/>
    <w:rsid w:val="000719EE"/>
    <w:rsid w:val="00071C80"/>
    <w:rsid w:val="00071E82"/>
    <w:rsid w:val="00072132"/>
    <w:rsid w:val="00072517"/>
    <w:rsid w:val="00072552"/>
    <w:rsid w:val="0007266E"/>
    <w:rsid w:val="000726DB"/>
    <w:rsid w:val="00072A47"/>
    <w:rsid w:val="00072CBF"/>
    <w:rsid w:val="00072D96"/>
    <w:rsid w:val="00072E83"/>
    <w:rsid w:val="00073286"/>
    <w:rsid w:val="000732DB"/>
    <w:rsid w:val="00073367"/>
    <w:rsid w:val="0007349B"/>
    <w:rsid w:val="000736E0"/>
    <w:rsid w:val="00073C23"/>
    <w:rsid w:val="000741E3"/>
    <w:rsid w:val="00074621"/>
    <w:rsid w:val="000746CF"/>
    <w:rsid w:val="00074727"/>
    <w:rsid w:val="00074891"/>
    <w:rsid w:val="00074AF2"/>
    <w:rsid w:val="00074BBC"/>
    <w:rsid w:val="00074C10"/>
    <w:rsid w:val="00074D50"/>
    <w:rsid w:val="00074F14"/>
    <w:rsid w:val="00074F69"/>
    <w:rsid w:val="00075041"/>
    <w:rsid w:val="0007510D"/>
    <w:rsid w:val="00075690"/>
    <w:rsid w:val="000758AE"/>
    <w:rsid w:val="00075907"/>
    <w:rsid w:val="00075927"/>
    <w:rsid w:val="00075AA3"/>
    <w:rsid w:val="00075BC1"/>
    <w:rsid w:val="00075CF4"/>
    <w:rsid w:val="00075D21"/>
    <w:rsid w:val="00075FFE"/>
    <w:rsid w:val="00076170"/>
    <w:rsid w:val="00076593"/>
    <w:rsid w:val="0007689D"/>
    <w:rsid w:val="00076922"/>
    <w:rsid w:val="00076B87"/>
    <w:rsid w:val="00076BDC"/>
    <w:rsid w:val="00076E25"/>
    <w:rsid w:val="00077245"/>
    <w:rsid w:val="00077471"/>
    <w:rsid w:val="000776A6"/>
    <w:rsid w:val="00077C63"/>
    <w:rsid w:val="00077E11"/>
    <w:rsid w:val="00077F9C"/>
    <w:rsid w:val="00077FEF"/>
    <w:rsid w:val="0008008B"/>
    <w:rsid w:val="00080402"/>
    <w:rsid w:val="000806A1"/>
    <w:rsid w:val="00080A5F"/>
    <w:rsid w:val="00080B72"/>
    <w:rsid w:val="0008106E"/>
    <w:rsid w:val="00081145"/>
    <w:rsid w:val="0008157C"/>
    <w:rsid w:val="00081947"/>
    <w:rsid w:val="000819B2"/>
    <w:rsid w:val="00081F3B"/>
    <w:rsid w:val="00081F88"/>
    <w:rsid w:val="00082360"/>
    <w:rsid w:val="0008250A"/>
    <w:rsid w:val="0008255E"/>
    <w:rsid w:val="000826F9"/>
    <w:rsid w:val="000827F7"/>
    <w:rsid w:val="00082881"/>
    <w:rsid w:val="00082944"/>
    <w:rsid w:val="00082CA4"/>
    <w:rsid w:val="00083324"/>
    <w:rsid w:val="00083497"/>
    <w:rsid w:val="0008376D"/>
    <w:rsid w:val="0008395E"/>
    <w:rsid w:val="00083971"/>
    <w:rsid w:val="00083A90"/>
    <w:rsid w:val="00083E1D"/>
    <w:rsid w:val="00083E69"/>
    <w:rsid w:val="000840F1"/>
    <w:rsid w:val="00084299"/>
    <w:rsid w:val="00084311"/>
    <w:rsid w:val="000848D5"/>
    <w:rsid w:val="00084E43"/>
    <w:rsid w:val="00084E93"/>
    <w:rsid w:val="00084F1B"/>
    <w:rsid w:val="00085178"/>
    <w:rsid w:val="00085378"/>
    <w:rsid w:val="000853FC"/>
    <w:rsid w:val="00085406"/>
    <w:rsid w:val="0008577C"/>
    <w:rsid w:val="0008582F"/>
    <w:rsid w:val="00085AC4"/>
    <w:rsid w:val="00085BFC"/>
    <w:rsid w:val="00085C50"/>
    <w:rsid w:val="00085C82"/>
    <w:rsid w:val="00085D18"/>
    <w:rsid w:val="00085E26"/>
    <w:rsid w:val="00085EAB"/>
    <w:rsid w:val="00085F5F"/>
    <w:rsid w:val="00086220"/>
    <w:rsid w:val="0008628B"/>
    <w:rsid w:val="00086689"/>
    <w:rsid w:val="00086754"/>
    <w:rsid w:val="0008684D"/>
    <w:rsid w:val="0008691E"/>
    <w:rsid w:val="00086A0D"/>
    <w:rsid w:val="00086B7B"/>
    <w:rsid w:val="00086EB9"/>
    <w:rsid w:val="0008735C"/>
    <w:rsid w:val="0008743D"/>
    <w:rsid w:val="000874B9"/>
    <w:rsid w:val="00087571"/>
    <w:rsid w:val="00087633"/>
    <w:rsid w:val="00087679"/>
    <w:rsid w:val="0008768D"/>
    <w:rsid w:val="00087870"/>
    <w:rsid w:val="00087CCE"/>
    <w:rsid w:val="00087F67"/>
    <w:rsid w:val="00087FC1"/>
    <w:rsid w:val="000900D2"/>
    <w:rsid w:val="000901E2"/>
    <w:rsid w:val="000902EE"/>
    <w:rsid w:val="00090388"/>
    <w:rsid w:val="000904B7"/>
    <w:rsid w:val="00090737"/>
    <w:rsid w:val="000909FF"/>
    <w:rsid w:val="00090A18"/>
    <w:rsid w:val="00090EBA"/>
    <w:rsid w:val="00090F48"/>
    <w:rsid w:val="000911C3"/>
    <w:rsid w:val="000913A0"/>
    <w:rsid w:val="00091B88"/>
    <w:rsid w:val="00091DB4"/>
    <w:rsid w:val="00092224"/>
    <w:rsid w:val="000923AB"/>
    <w:rsid w:val="000926A7"/>
    <w:rsid w:val="00092801"/>
    <w:rsid w:val="00092B09"/>
    <w:rsid w:val="00092EEE"/>
    <w:rsid w:val="0009316C"/>
    <w:rsid w:val="0009353D"/>
    <w:rsid w:val="00093B30"/>
    <w:rsid w:val="00093B78"/>
    <w:rsid w:val="00093FE0"/>
    <w:rsid w:val="000941C0"/>
    <w:rsid w:val="0009470A"/>
    <w:rsid w:val="0009490F"/>
    <w:rsid w:val="00094999"/>
    <w:rsid w:val="00094BAF"/>
    <w:rsid w:val="00094D1B"/>
    <w:rsid w:val="00094FB4"/>
    <w:rsid w:val="00095639"/>
    <w:rsid w:val="0009575F"/>
    <w:rsid w:val="00095A5F"/>
    <w:rsid w:val="00095B3D"/>
    <w:rsid w:val="00095B92"/>
    <w:rsid w:val="00095E09"/>
    <w:rsid w:val="00095E63"/>
    <w:rsid w:val="00095E95"/>
    <w:rsid w:val="0009630E"/>
    <w:rsid w:val="00096354"/>
    <w:rsid w:val="000967D6"/>
    <w:rsid w:val="000968CC"/>
    <w:rsid w:val="00096A7A"/>
    <w:rsid w:val="00096A8E"/>
    <w:rsid w:val="00096F65"/>
    <w:rsid w:val="00097067"/>
    <w:rsid w:val="000970FD"/>
    <w:rsid w:val="00097201"/>
    <w:rsid w:val="00097659"/>
    <w:rsid w:val="00097B79"/>
    <w:rsid w:val="00097CAE"/>
    <w:rsid w:val="00097E6E"/>
    <w:rsid w:val="00097EBA"/>
    <w:rsid w:val="000A01C6"/>
    <w:rsid w:val="000A0559"/>
    <w:rsid w:val="000A0669"/>
    <w:rsid w:val="000A07B1"/>
    <w:rsid w:val="000A0982"/>
    <w:rsid w:val="000A09EB"/>
    <w:rsid w:val="000A0A00"/>
    <w:rsid w:val="000A0BB9"/>
    <w:rsid w:val="000A0C81"/>
    <w:rsid w:val="000A0C9E"/>
    <w:rsid w:val="000A0FBB"/>
    <w:rsid w:val="000A11A7"/>
    <w:rsid w:val="000A12A1"/>
    <w:rsid w:val="000A1458"/>
    <w:rsid w:val="000A14B2"/>
    <w:rsid w:val="000A15E3"/>
    <w:rsid w:val="000A160F"/>
    <w:rsid w:val="000A171A"/>
    <w:rsid w:val="000A1793"/>
    <w:rsid w:val="000A1E4E"/>
    <w:rsid w:val="000A1F12"/>
    <w:rsid w:val="000A2225"/>
    <w:rsid w:val="000A25F8"/>
    <w:rsid w:val="000A2610"/>
    <w:rsid w:val="000A26A7"/>
    <w:rsid w:val="000A28AB"/>
    <w:rsid w:val="000A2A7D"/>
    <w:rsid w:val="000A3093"/>
    <w:rsid w:val="000A37E2"/>
    <w:rsid w:val="000A390B"/>
    <w:rsid w:val="000A390C"/>
    <w:rsid w:val="000A398B"/>
    <w:rsid w:val="000A4114"/>
    <w:rsid w:val="000A42BF"/>
    <w:rsid w:val="000A4553"/>
    <w:rsid w:val="000A4781"/>
    <w:rsid w:val="000A4796"/>
    <w:rsid w:val="000A4951"/>
    <w:rsid w:val="000A4A82"/>
    <w:rsid w:val="000A4B0B"/>
    <w:rsid w:val="000A4C2E"/>
    <w:rsid w:val="000A4CC4"/>
    <w:rsid w:val="000A4D19"/>
    <w:rsid w:val="000A534B"/>
    <w:rsid w:val="000A5395"/>
    <w:rsid w:val="000A5401"/>
    <w:rsid w:val="000A54F8"/>
    <w:rsid w:val="000A5777"/>
    <w:rsid w:val="000A5E70"/>
    <w:rsid w:val="000A5ED5"/>
    <w:rsid w:val="000A6287"/>
    <w:rsid w:val="000A66CA"/>
    <w:rsid w:val="000A6842"/>
    <w:rsid w:val="000A6B33"/>
    <w:rsid w:val="000A6BB1"/>
    <w:rsid w:val="000A6C08"/>
    <w:rsid w:val="000A6D5A"/>
    <w:rsid w:val="000A6E57"/>
    <w:rsid w:val="000A6F12"/>
    <w:rsid w:val="000A72E3"/>
    <w:rsid w:val="000A74A7"/>
    <w:rsid w:val="000A75D6"/>
    <w:rsid w:val="000A7635"/>
    <w:rsid w:val="000A7749"/>
    <w:rsid w:val="000A78E1"/>
    <w:rsid w:val="000A79CC"/>
    <w:rsid w:val="000A7B48"/>
    <w:rsid w:val="000A7BBD"/>
    <w:rsid w:val="000A7C89"/>
    <w:rsid w:val="000A7CD7"/>
    <w:rsid w:val="000A7DB4"/>
    <w:rsid w:val="000B00A5"/>
    <w:rsid w:val="000B01A4"/>
    <w:rsid w:val="000B079B"/>
    <w:rsid w:val="000B09DC"/>
    <w:rsid w:val="000B0D32"/>
    <w:rsid w:val="000B0D7E"/>
    <w:rsid w:val="000B1006"/>
    <w:rsid w:val="000B110D"/>
    <w:rsid w:val="000B132A"/>
    <w:rsid w:val="000B142E"/>
    <w:rsid w:val="000B14A1"/>
    <w:rsid w:val="000B1666"/>
    <w:rsid w:val="000B1944"/>
    <w:rsid w:val="000B1C16"/>
    <w:rsid w:val="000B1CB1"/>
    <w:rsid w:val="000B1D94"/>
    <w:rsid w:val="000B1FED"/>
    <w:rsid w:val="000B21CA"/>
    <w:rsid w:val="000B2675"/>
    <w:rsid w:val="000B268E"/>
    <w:rsid w:val="000B287F"/>
    <w:rsid w:val="000B2F43"/>
    <w:rsid w:val="000B33C5"/>
    <w:rsid w:val="000B33FE"/>
    <w:rsid w:val="000B376B"/>
    <w:rsid w:val="000B3DCD"/>
    <w:rsid w:val="000B42B6"/>
    <w:rsid w:val="000B4309"/>
    <w:rsid w:val="000B44E3"/>
    <w:rsid w:val="000B47CB"/>
    <w:rsid w:val="000B48C6"/>
    <w:rsid w:val="000B48F4"/>
    <w:rsid w:val="000B4C40"/>
    <w:rsid w:val="000B4CB1"/>
    <w:rsid w:val="000B4D54"/>
    <w:rsid w:val="000B4D87"/>
    <w:rsid w:val="000B4ED6"/>
    <w:rsid w:val="000B4F74"/>
    <w:rsid w:val="000B5306"/>
    <w:rsid w:val="000B5333"/>
    <w:rsid w:val="000B5513"/>
    <w:rsid w:val="000B5589"/>
    <w:rsid w:val="000B57F9"/>
    <w:rsid w:val="000B599C"/>
    <w:rsid w:val="000B5A36"/>
    <w:rsid w:val="000B5BC5"/>
    <w:rsid w:val="000B5C97"/>
    <w:rsid w:val="000B5F3F"/>
    <w:rsid w:val="000B62B8"/>
    <w:rsid w:val="000B6828"/>
    <w:rsid w:val="000B684C"/>
    <w:rsid w:val="000B68D0"/>
    <w:rsid w:val="000B6AF9"/>
    <w:rsid w:val="000B6B2A"/>
    <w:rsid w:val="000B6C2A"/>
    <w:rsid w:val="000B6CDD"/>
    <w:rsid w:val="000B6FC3"/>
    <w:rsid w:val="000B6FD3"/>
    <w:rsid w:val="000B7081"/>
    <w:rsid w:val="000B714A"/>
    <w:rsid w:val="000B7292"/>
    <w:rsid w:val="000B7375"/>
    <w:rsid w:val="000B74CF"/>
    <w:rsid w:val="000B7961"/>
    <w:rsid w:val="000B7A4E"/>
    <w:rsid w:val="000B7C00"/>
    <w:rsid w:val="000B7E6D"/>
    <w:rsid w:val="000C00BB"/>
    <w:rsid w:val="000C0354"/>
    <w:rsid w:val="000C0362"/>
    <w:rsid w:val="000C09D7"/>
    <w:rsid w:val="000C0B62"/>
    <w:rsid w:val="000C0BA5"/>
    <w:rsid w:val="000C0CD4"/>
    <w:rsid w:val="000C0D1C"/>
    <w:rsid w:val="000C0D6A"/>
    <w:rsid w:val="000C0DBC"/>
    <w:rsid w:val="000C0FB2"/>
    <w:rsid w:val="000C1276"/>
    <w:rsid w:val="000C135C"/>
    <w:rsid w:val="000C13EE"/>
    <w:rsid w:val="000C1494"/>
    <w:rsid w:val="000C154D"/>
    <w:rsid w:val="000C1616"/>
    <w:rsid w:val="000C1648"/>
    <w:rsid w:val="000C180A"/>
    <w:rsid w:val="000C199A"/>
    <w:rsid w:val="000C1A99"/>
    <w:rsid w:val="000C2074"/>
    <w:rsid w:val="000C21DB"/>
    <w:rsid w:val="000C2252"/>
    <w:rsid w:val="000C25AD"/>
    <w:rsid w:val="000C25AF"/>
    <w:rsid w:val="000C2880"/>
    <w:rsid w:val="000C29C0"/>
    <w:rsid w:val="000C2B77"/>
    <w:rsid w:val="000C2DF8"/>
    <w:rsid w:val="000C3117"/>
    <w:rsid w:val="000C3226"/>
    <w:rsid w:val="000C3273"/>
    <w:rsid w:val="000C3693"/>
    <w:rsid w:val="000C3824"/>
    <w:rsid w:val="000C38FA"/>
    <w:rsid w:val="000C3994"/>
    <w:rsid w:val="000C3CF9"/>
    <w:rsid w:val="000C3DA0"/>
    <w:rsid w:val="000C41C4"/>
    <w:rsid w:val="000C431B"/>
    <w:rsid w:val="000C451D"/>
    <w:rsid w:val="000C45B1"/>
    <w:rsid w:val="000C49CD"/>
    <w:rsid w:val="000C4ACA"/>
    <w:rsid w:val="000C4CAA"/>
    <w:rsid w:val="000C4DF0"/>
    <w:rsid w:val="000C4E7D"/>
    <w:rsid w:val="000C5243"/>
    <w:rsid w:val="000C5376"/>
    <w:rsid w:val="000C539F"/>
    <w:rsid w:val="000C582A"/>
    <w:rsid w:val="000C5D19"/>
    <w:rsid w:val="000C5D3E"/>
    <w:rsid w:val="000C6330"/>
    <w:rsid w:val="000C633A"/>
    <w:rsid w:val="000C698D"/>
    <w:rsid w:val="000C6AB3"/>
    <w:rsid w:val="000C6B3B"/>
    <w:rsid w:val="000C6DDD"/>
    <w:rsid w:val="000C6EA8"/>
    <w:rsid w:val="000C6F4D"/>
    <w:rsid w:val="000C7237"/>
    <w:rsid w:val="000C7C98"/>
    <w:rsid w:val="000C7D56"/>
    <w:rsid w:val="000C7FD4"/>
    <w:rsid w:val="000D01FE"/>
    <w:rsid w:val="000D041B"/>
    <w:rsid w:val="000D0562"/>
    <w:rsid w:val="000D059F"/>
    <w:rsid w:val="000D08FD"/>
    <w:rsid w:val="000D0A7A"/>
    <w:rsid w:val="000D0AE2"/>
    <w:rsid w:val="000D0CDC"/>
    <w:rsid w:val="000D0FED"/>
    <w:rsid w:val="000D13AA"/>
    <w:rsid w:val="000D165D"/>
    <w:rsid w:val="000D16F5"/>
    <w:rsid w:val="000D17C3"/>
    <w:rsid w:val="000D1835"/>
    <w:rsid w:val="000D1847"/>
    <w:rsid w:val="000D1947"/>
    <w:rsid w:val="000D1979"/>
    <w:rsid w:val="000D1997"/>
    <w:rsid w:val="000D19E0"/>
    <w:rsid w:val="000D1C82"/>
    <w:rsid w:val="000D1F12"/>
    <w:rsid w:val="000D1FF2"/>
    <w:rsid w:val="000D20A9"/>
    <w:rsid w:val="000D2494"/>
    <w:rsid w:val="000D2500"/>
    <w:rsid w:val="000D262E"/>
    <w:rsid w:val="000D2D38"/>
    <w:rsid w:val="000D2EF9"/>
    <w:rsid w:val="000D30D7"/>
    <w:rsid w:val="000D31A0"/>
    <w:rsid w:val="000D31E5"/>
    <w:rsid w:val="000D3327"/>
    <w:rsid w:val="000D3540"/>
    <w:rsid w:val="000D3629"/>
    <w:rsid w:val="000D3725"/>
    <w:rsid w:val="000D3B7D"/>
    <w:rsid w:val="000D3D4E"/>
    <w:rsid w:val="000D3DC9"/>
    <w:rsid w:val="000D3E01"/>
    <w:rsid w:val="000D3EDE"/>
    <w:rsid w:val="000D3F3E"/>
    <w:rsid w:val="000D40B6"/>
    <w:rsid w:val="000D4291"/>
    <w:rsid w:val="000D4329"/>
    <w:rsid w:val="000D4472"/>
    <w:rsid w:val="000D44D9"/>
    <w:rsid w:val="000D4881"/>
    <w:rsid w:val="000D4AD9"/>
    <w:rsid w:val="000D4AED"/>
    <w:rsid w:val="000D4CC2"/>
    <w:rsid w:val="000D4CEA"/>
    <w:rsid w:val="000D4E2B"/>
    <w:rsid w:val="000D51E8"/>
    <w:rsid w:val="000D5251"/>
    <w:rsid w:val="000D5375"/>
    <w:rsid w:val="000D53AB"/>
    <w:rsid w:val="000D5565"/>
    <w:rsid w:val="000D5A9D"/>
    <w:rsid w:val="000D6054"/>
    <w:rsid w:val="000D614D"/>
    <w:rsid w:val="000D6183"/>
    <w:rsid w:val="000D618D"/>
    <w:rsid w:val="000D631B"/>
    <w:rsid w:val="000D6351"/>
    <w:rsid w:val="000D6590"/>
    <w:rsid w:val="000D65AB"/>
    <w:rsid w:val="000D6696"/>
    <w:rsid w:val="000D66BA"/>
    <w:rsid w:val="000D6776"/>
    <w:rsid w:val="000D6971"/>
    <w:rsid w:val="000D6BFF"/>
    <w:rsid w:val="000D6FB3"/>
    <w:rsid w:val="000D7072"/>
    <w:rsid w:val="000D71CC"/>
    <w:rsid w:val="000D72B5"/>
    <w:rsid w:val="000D7433"/>
    <w:rsid w:val="000D7607"/>
    <w:rsid w:val="000D7721"/>
    <w:rsid w:val="000E00EA"/>
    <w:rsid w:val="000E015E"/>
    <w:rsid w:val="000E0629"/>
    <w:rsid w:val="000E069E"/>
    <w:rsid w:val="000E0849"/>
    <w:rsid w:val="000E088B"/>
    <w:rsid w:val="000E0BB8"/>
    <w:rsid w:val="000E0E4E"/>
    <w:rsid w:val="000E0F5D"/>
    <w:rsid w:val="000E0FB6"/>
    <w:rsid w:val="000E102D"/>
    <w:rsid w:val="000E10DB"/>
    <w:rsid w:val="000E1333"/>
    <w:rsid w:val="000E14C0"/>
    <w:rsid w:val="000E16D7"/>
    <w:rsid w:val="000E1BF7"/>
    <w:rsid w:val="000E1C9F"/>
    <w:rsid w:val="000E23F3"/>
    <w:rsid w:val="000E28E6"/>
    <w:rsid w:val="000E29C3"/>
    <w:rsid w:val="000E2C49"/>
    <w:rsid w:val="000E2D39"/>
    <w:rsid w:val="000E2DA9"/>
    <w:rsid w:val="000E2EAF"/>
    <w:rsid w:val="000E2EEC"/>
    <w:rsid w:val="000E2F85"/>
    <w:rsid w:val="000E31AD"/>
    <w:rsid w:val="000E3283"/>
    <w:rsid w:val="000E3890"/>
    <w:rsid w:val="000E39D3"/>
    <w:rsid w:val="000E3F18"/>
    <w:rsid w:val="000E4154"/>
    <w:rsid w:val="000E42B7"/>
    <w:rsid w:val="000E430F"/>
    <w:rsid w:val="000E44BF"/>
    <w:rsid w:val="000E45AB"/>
    <w:rsid w:val="000E4A25"/>
    <w:rsid w:val="000E4A87"/>
    <w:rsid w:val="000E4BD7"/>
    <w:rsid w:val="000E4EE7"/>
    <w:rsid w:val="000E5361"/>
    <w:rsid w:val="000E5408"/>
    <w:rsid w:val="000E54C4"/>
    <w:rsid w:val="000E56AF"/>
    <w:rsid w:val="000E56DD"/>
    <w:rsid w:val="000E5B32"/>
    <w:rsid w:val="000E5B65"/>
    <w:rsid w:val="000E5B90"/>
    <w:rsid w:val="000E5F52"/>
    <w:rsid w:val="000E5FA0"/>
    <w:rsid w:val="000E60C6"/>
    <w:rsid w:val="000E63FD"/>
    <w:rsid w:val="000E64AD"/>
    <w:rsid w:val="000E6788"/>
    <w:rsid w:val="000E69D1"/>
    <w:rsid w:val="000E6DE2"/>
    <w:rsid w:val="000E6DE5"/>
    <w:rsid w:val="000E7766"/>
    <w:rsid w:val="000E78E1"/>
    <w:rsid w:val="000E7902"/>
    <w:rsid w:val="000E7AEE"/>
    <w:rsid w:val="000E7D46"/>
    <w:rsid w:val="000F0217"/>
    <w:rsid w:val="000F0637"/>
    <w:rsid w:val="000F0832"/>
    <w:rsid w:val="000F08E2"/>
    <w:rsid w:val="000F0BC6"/>
    <w:rsid w:val="000F0CB4"/>
    <w:rsid w:val="000F1003"/>
    <w:rsid w:val="000F1653"/>
    <w:rsid w:val="000F16A3"/>
    <w:rsid w:val="000F172B"/>
    <w:rsid w:val="000F173C"/>
    <w:rsid w:val="000F1787"/>
    <w:rsid w:val="000F1879"/>
    <w:rsid w:val="000F1A6F"/>
    <w:rsid w:val="000F1BC9"/>
    <w:rsid w:val="000F1C55"/>
    <w:rsid w:val="000F1D7F"/>
    <w:rsid w:val="000F2239"/>
    <w:rsid w:val="000F2770"/>
    <w:rsid w:val="000F2C4F"/>
    <w:rsid w:val="000F2C64"/>
    <w:rsid w:val="000F2D2C"/>
    <w:rsid w:val="000F2DC7"/>
    <w:rsid w:val="000F2EE0"/>
    <w:rsid w:val="000F2EE7"/>
    <w:rsid w:val="000F2F5B"/>
    <w:rsid w:val="000F30C4"/>
    <w:rsid w:val="000F3123"/>
    <w:rsid w:val="000F3869"/>
    <w:rsid w:val="000F3B1D"/>
    <w:rsid w:val="000F3BAD"/>
    <w:rsid w:val="000F3C79"/>
    <w:rsid w:val="000F3C89"/>
    <w:rsid w:val="000F4067"/>
    <w:rsid w:val="000F412F"/>
    <w:rsid w:val="000F4524"/>
    <w:rsid w:val="000F456B"/>
    <w:rsid w:val="000F466D"/>
    <w:rsid w:val="000F4864"/>
    <w:rsid w:val="000F4894"/>
    <w:rsid w:val="000F48BF"/>
    <w:rsid w:val="000F4D71"/>
    <w:rsid w:val="000F4D7F"/>
    <w:rsid w:val="000F503A"/>
    <w:rsid w:val="000F509B"/>
    <w:rsid w:val="000F5193"/>
    <w:rsid w:val="000F540A"/>
    <w:rsid w:val="000F56DE"/>
    <w:rsid w:val="000F59B5"/>
    <w:rsid w:val="000F6169"/>
    <w:rsid w:val="000F6231"/>
    <w:rsid w:val="000F6356"/>
    <w:rsid w:val="000F6488"/>
    <w:rsid w:val="000F65F5"/>
    <w:rsid w:val="000F6F02"/>
    <w:rsid w:val="000F6F4B"/>
    <w:rsid w:val="000F6FBD"/>
    <w:rsid w:val="000F700F"/>
    <w:rsid w:val="000F71DD"/>
    <w:rsid w:val="000F71DF"/>
    <w:rsid w:val="000F7354"/>
    <w:rsid w:val="000F7C6D"/>
    <w:rsid w:val="00100142"/>
    <w:rsid w:val="0010049A"/>
    <w:rsid w:val="0010067E"/>
    <w:rsid w:val="00100A6A"/>
    <w:rsid w:val="00101032"/>
    <w:rsid w:val="00101040"/>
    <w:rsid w:val="001011B7"/>
    <w:rsid w:val="001011FA"/>
    <w:rsid w:val="00101A27"/>
    <w:rsid w:val="00101A8B"/>
    <w:rsid w:val="00101CFC"/>
    <w:rsid w:val="00101E1D"/>
    <w:rsid w:val="001028C1"/>
    <w:rsid w:val="00102CA6"/>
    <w:rsid w:val="00102EB1"/>
    <w:rsid w:val="001031F9"/>
    <w:rsid w:val="00103224"/>
    <w:rsid w:val="001032B9"/>
    <w:rsid w:val="00103304"/>
    <w:rsid w:val="00103853"/>
    <w:rsid w:val="001038AB"/>
    <w:rsid w:val="001038C6"/>
    <w:rsid w:val="001038F6"/>
    <w:rsid w:val="00103942"/>
    <w:rsid w:val="00103ACA"/>
    <w:rsid w:val="00103B4E"/>
    <w:rsid w:val="00103DD6"/>
    <w:rsid w:val="00103FE9"/>
    <w:rsid w:val="001044D7"/>
    <w:rsid w:val="001046F0"/>
    <w:rsid w:val="001046FC"/>
    <w:rsid w:val="00104960"/>
    <w:rsid w:val="001049A0"/>
    <w:rsid w:val="001049F6"/>
    <w:rsid w:val="00104BE9"/>
    <w:rsid w:val="0010503C"/>
    <w:rsid w:val="00105246"/>
    <w:rsid w:val="001053F1"/>
    <w:rsid w:val="00105D39"/>
    <w:rsid w:val="00105E29"/>
    <w:rsid w:val="001060B0"/>
    <w:rsid w:val="00106136"/>
    <w:rsid w:val="00106190"/>
    <w:rsid w:val="001063D4"/>
    <w:rsid w:val="001064BD"/>
    <w:rsid w:val="001065EB"/>
    <w:rsid w:val="001066D4"/>
    <w:rsid w:val="00106B88"/>
    <w:rsid w:val="00106E28"/>
    <w:rsid w:val="00107004"/>
    <w:rsid w:val="001074AA"/>
    <w:rsid w:val="00107A82"/>
    <w:rsid w:val="00107B8A"/>
    <w:rsid w:val="00107BC4"/>
    <w:rsid w:val="00107E0A"/>
    <w:rsid w:val="00107EA8"/>
    <w:rsid w:val="0011021A"/>
    <w:rsid w:val="0011047A"/>
    <w:rsid w:val="00110B7B"/>
    <w:rsid w:val="00110C30"/>
    <w:rsid w:val="00111087"/>
    <w:rsid w:val="001110AA"/>
    <w:rsid w:val="001110B6"/>
    <w:rsid w:val="001111E1"/>
    <w:rsid w:val="00111498"/>
    <w:rsid w:val="001114A3"/>
    <w:rsid w:val="00111815"/>
    <w:rsid w:val="00111928"/>
    <w:rsid w:val="00111B59"/>
    <w:rsid w:val="00111B79"/>
    <w:rsid w:val="00111B99"/>
    <w:rsid w:val="00111D63"/>
    <w:rsid w:val="00111D8D"/>
    <w:rsid w:val="00111D97"/>
    <w:rsid w:val="00112677"/>
    <w:rsid w:val="00112D60"/>
    <w:rsid w:val="00113150"/>
    <w:rsid w:val="001131B7"/>
    <w:rsid w:val="00113288"/>
    <w:rsid w:val="0011355A"/>
    <w:rsid w:val="00113595"/>
    <w:rsid w:val="00113A1E"/>
    <w:rsid w:val="00113DDE"/>
    <w:rsid w:val="00113E35"/>
    <w:rsid w:val="00113FF0"/>
    <w:rsid w:val="0011404B"/>
    <w:rsid w:val="00114277"/>
    <w:rsid w:val="0011430C"/>
    <w:rsid w:val="00114334"/>
    <w:rsid w:val="001144C8"/>
    <w:rsid w:val="00114698"/>
    <w:rsid w:val="00114D64"/>
    <w:rsid w:val="00114DEB"/>
    <w:rsid w:val="00114DFA"/>
    <w:rsid w:val="00114ED6"/>
    <w:rsid w:val="00115B5F"/>
    <w:rsid w:val="00115B7F"/>
    <w:rsid w:val="00115D9F"/>
    <w:rsid w:val="00115F76"/>
    <w:rsid w:val="001161F4"/>
    <w:rsid w:val="00116569"/>
    <w:rsid w:val="00116572"/>
    <w:rsid w:val="00116574"/>
    <w:rsid w:val="0011673B"/>
    <w:rsid w:val="001168D5"/>
    <w:rsid w:val="00116924"/>
    <w:rsid w:val="00116A49"/>
    <w:rsid w:val="00116AA6"/>
    <w:rsid w:val="00116EC2"/>
    <w:rsid w:val="00116F60"/>
    <w:rsid w:val="0011749D"/>
    <w:rsid w:val="00117964"/>
    <w:rsid w:val="001179E6"/>
    <w:rsid w:val="00117BDB"/>
    <w:rsid w:val="00117BE6"/>
    <w:rsid w:val="00117C4C"/>
    <w:rsid w:val="00117D0F"/>
    <w:rsid w:val="00120021"/>
    <w:rsid w:val="0012007F"/>
    <w:rsid w:val="001201B0"/>
    <w:rsid w:val="001202FD"/>
    <w:rsid w:val="0012046E"/>
    <w:rsid w:val="00120505"/>
    <w:rsid w:val="0012068A"/>
    <w:rsid w:val="00120A0C"/>
    <w:rsid w:val="00120A3F"/>
    <w:rsid w:val="00120B4C"/>
    <w:rsid w:val="00120C4E"/>
    <w:rsid w:val="00120C71"/>
    <w:rsid w:val="00120DB4"/>
    <w:rsid w:val="00120E1F"/>
    <w:rsid w:val="00120E82"/>
    <w:rsid w:val="00120EDE"/>
    <w:rsid w:val="00120F23"/>
    <w:rsid w:val="001214B2"/>
    <w:rsid w:val="001214B7"/>
    <w:rsid w:val="001216E4"/>
    <w:rsid w:val="001217B0"/>
    <w:rsid w:val="0012182C"/>
    <w:rsid w:val="00121944"/>
    <w:rsid w:val="00122202"/>
    <w:rsid w:val="001224A3"/>
    <w:rsid w:val="00122505"/>
    <w:rsid w:val="0012295A"/>
    <w:rsid w:val="00122A8E"/>
    <w:rsid w:val="00122B08"/>
    <w:rsid w:val="00122BAF"/>
    <w:rsid w:val="00122D3A"/>
    <w:rsid w:val="00122F76"/>
    <w:rsid w:val="00122FAC"/>
    <w:rsid w:val="001231CE"/>
    <w:rsid w:val="00123587"/>
    <w:rsid w:val="001235BA"/>
    <w:rsid w:val="0012367C"/>
    <w:rsid w:val="0012381A"/>
    <w:rsid w:val="001238A0"/>
    <w:rsid w:val="001238FC"/>
    <w:rsid w:val="001239BC"/>
    <w:rsid w:val="00123DBE"/>
    <w:rsid w:val="00124335"/>
    <w:rsid w:val="001246CB"/>
    <w:rsid w:val="00124898"/>
    <w:rsid w:val="00124970"/>
    <w:rsid w:val="00124B44"/>
    <w:rsid w:val="00124D32"/>
    <w:rsid w:val="00124FCF"/>
    <w:rsid w:val="0012508D"/>
    <w:rsid w:val="00125754"/>
    <w:rsid w:val="001257C6"/>
    <w:rsid w:val="00125877"/>
    <w:rsid w:val="001263D6"/>
    <w:rsid w:val="001265B4"/>
    <w:rsid w:val="001267B2"/>
    <w:rsid w:val="00126939"/>
    <w:rsid w:val="00126C48"/>
    <w:rsid w:val="00126E8B"/>
    <w:rsid w:val="0012709C"/>
    <w:rsid w:val="001271B4"/>
    <w:rsid w:val="001271B5"/>
    <w:rsid w:val="00127422"/>
    <w:rsid w:val="0012761C"/>
    <w:rsid w:val="0012795F"/>
    <w:rsid w:val="00127973"/>
    <w:rsid w:val="00127B3E"/>
    <w:rsid w:val="0013011B"/>
    <w:rsid w:val="00130545"/>
    <w:rsid w:val="00130588"/>
    <w:rsid w:val="001305BB"/>
    <w:rsid w:val="00130698"/>
    <w:rsid w:val="00130FB2"/>
    <w:rsid w:val="00131191"/>
    <w:rsid w:val="001311D3"/>
    <w:rsid w:val="001313C4"/>
    <w:rsid w:val="001314A3"/>
    <w:rsid w:val="00131892"/>
    <w:rsid w:val="00131B88"/>
    <w:rsid w:val="00131C8D"/>
    <w:rsid w:val="00131EB2"/>
    <w:rsid w:val="00131FEB"/>
    <w:rsid w:val="001321CC"/>
    <w:rsid w:val="00132222"/>
    <w:rsid w:val="001328EF"/>
    <w:rsid w:val="00132971"/>
    <w:rsid w:val="00132980"/>
    <w:rsid w:val="00132B37"/>
    <w:rsid w:val="00132BD3"/>
    <w:rsid w:val="00132F57"/>
    <w:rsid w:val="001331B3"/>
    <w:rsid w:val="001333FA"/>
    <w:rsid w:val="00133A4E"/>
    <w:rsid w:val="00133AF3"/>
    <w:rsid w:val="00133C74"/>
    <w:rsid w:val="00133FEA"/>
    <w:rsid w:val="00134349"/>
    <w:rsid w:val="001343B2"/>
    <w:rsid w:val="0013461E"/>
    <w:rsid w:val="001346D4"/>
    <w:rsid w:val="00134B38"/>
    <w:rsid w:val="00134D5F"/>
    <w:rsid w:val="00135009"/>
    <w:rsid w:val="00135138"/>
    <w:rsid w:val="00135401"/>
    <w:rsid w:val="0013549D"/>
    <w:rsid w:val="00135511"/>
    <w:rsid w:val="0013557B"/>
    <w:rsid w:val="001357C9"/>
    <w:rsid w:val="001357F2"/>
    <w:rsid w:val="001357FF"/>
    <w:rsid w:val="00135AB7"/>
    <w:rsid w:val="00135D88"/>
    <w:rsid w:val="00135F5A"/>
    <w:rsid w:val="0013606F"/>
    <w:rsid w:val="001362AB"/>
    <w:rsid w:val="001363AF"/>
    <w:rsid w:val="0013648A"/>
    <w:rsid w:val="0013657B"/>
    <w:rsid w:val="00136C30"/>
    <w:rsid w:val="00136C9E"/>
    <w:rsid w:val="00137083"/>
    <w:rsid w:val="0013717D"/>
    <w:rsid w:val="0013756D"/>
    <w:rsid w:val="001377AE"/>
    <w:rsid w:val="0013796D"/>
    <w:rsid w:val="001379B1"/>
    <w:rsid w:val="00137A75"/>
    <w:rsid w:val="00137A8B"/>
    <w:rsid w:val="001400CC"/>
    <w:rsid w:val="001401E0"/>
    <w:rsid w:val="00140292"/>
    <w:rsid w:val="001403A2"/>
    <w:rsid w:val="001403B4"/>
    <w:rsid w:val="00140BB9"/>
    <w:rsid w:val="001411CF"/>
    <w:rsid w:val="001414A3"/>
    <w:rsid w:val="001418E0"/>
    <w:rsid w:val="00141A20"/>
    <w:rsid w:val="00141BF7"/>
    <w:rsid w:val="00141D2E"/>
    <w:rsid w:val="00141FC7"/>
    <w:rsid w:val="001422FE"/>
    <w:rsid w:val="0014236C"/>
    <w:rsid w:val="00142451"/>
    <w:rsid w:val="001424C2"/>
    <w:rsid w:val="00142A43"/>
    <w:rsid w:val="00142B35"/>
    <w:rsid w:val="00142C71"/>
    <w:rsid w:val="00142DDF"/>
    <w:rsid w:val="00143016"/>
    <w:rsid w:val="001430E7"/>
    <w:rsid w:val="001431A2"/>
    <w:rsid w:val="0014329A"/>
    <w:rsid w:val="00143403"/>
    <w:rsid w:val="00143436"/>
    <w:rsid w:val="001435C0"/>
    <w:rsid w:val="00143A1A"/>
    <w:rsid w:val="00143A89"/>
    <w:rsid w:val="00143AEF"/>
    <w:rsid w:val="00143F40"/>
    <w:rsid w:val="001441A1"/>
    <w:rsid w:val="0014428F"/>
    <w:rsid w:val="001447D3"/>
    <w:rsid w:val="00144809"/>
    <w:rsid w:val="0014480E"/>
    <w:rsid w:val="00144C3C"/>
    <w:rsid w:val="00144F02"/>
    <w:rsid w:val="00144F79"/>
    <w:rsid w:val="0014505C"/>
    <w:rsid w:val="0014507B"/>
    <w:rsid w:val="0014517B"/>
    <w:rsid w:val="001452F7"/>
    <w:rsid w:val="00145522"/>
    <w:rsid w:val="001455E8"/>
    <w:rsid w:val="001457CD"/>
    <w:rsid w:val="00145930"/>
    <w:rsid w:val="00145B06"/>
    <w:rsid w:val="00145CBB"/>
    <w:rsid w:val="00145CFB"/>
    <w:rsid w:val="00145D01"/>
    <w:rsid w:val="0014616C"/>
    <w:rsid w:val="00146334"/>
    <w:rsid w:val="001463A3"/>
    <w:rsid w:val="00146450"/>
    <w:rsid w:val="001466B3"/>
    <w:rsid w:val="00146C91"/>
    <w:rsid w:val="00146F44"/>
    <w:rsid w:val="00146F4C"/>
    <w:rsid w:val="00147086"/>
    <w:rsid w:val="001472A2"/>
    <w:rsid w:val="0014738E"/>
    <w:rsid w:val="001476E8"/>
    <w:rsid w:val="0014774F"/>
    <w:rsid w:val="001478A7"/>
    <w:rsid w:val="00147FE2"/>
    <w:rsid w:val="00150087"/>
    <w:rsid w:val="00150273"/>
    <w:rsid w:val="00150521"/>
    <w:rsid w:val="0015060B"/>
    <w:rsid w:val="00150681"/>
    <w:rsid w:val="001508F8"/>
    <w:rsid w:val="00150BD1"/>
    <w:rsid w:val="001515E0"/>
    <w:rsid w:val="0015162A"/>
    <w:rsid w:val="00151839"/>
    <w:rsid w:val="00151AD7"/>
    <w:rsid w:val="00151CA8"/>
    <w:rsid w:val="00151EDF"/>
    <w:rsid w:val="001520E7"/>
    <w:rsid w:val="001525FB"/>
    <w:rsid w:val="0015288D"/>
    <w:rsid w:val="00152942"/>
    <w:rsid w:val="00152B35"/>
    <w:rsid w:val="00152E00"/>
    <w:rsid w:val="00152E38"/>
    <w:rsid w:val="001535AF"/>
    <w:rsid w:val="00153793"/>
    <w:rsid w:val="00153A70"/>
    <w:rsid w:val="00153B37"/>
    <w:rsid w:val="00153B4E"/>
    <w:rsid w:val="00153B92"/>
    <w:rsid w:val="00153BF9"/>
    <w:rsid w:val="00153E26"/>
    <w:rsid w:val="00153FFB"/>
    <w:rsid w:val="001541EA"/>
    <w:rsid w:val="0015440E"/>
    <w:rsid w:val="00154441"/>
    <w:rsid w:val="001544E3"/>
    <w:rsid w:val="0015451C"/>
    <w:rsid w:val="001545E7"/>
    <w:rsid w:val="00154714"/>
    <w:rsid w:val="00154776"/>
    <w:rsid w:val="001547A1"/>
    <w:rsid w:val="00154D62"/>
    <w:rsid w:val="00154E62"/>
    <w:rsid w:val="00154E9F"/>
    <w:rsid w:val="00154EB7"/>
    <w:rsid w:val="001550B0"/>
    <w:rsid w:val="00155437"/>
    <w:rsid w:val="0015544B"/>
    <w:rsid w:val="00155479"/>
    <w:rsid w:val="00155554"/>
    <w:rsid w:val="00155582"/>
    <w:rsid w:val="001557BD"/>
    <w:rsid w:val="00155A8A"/>
    <w:rsid w:val="00155D02"/>
    <w:rsid w:val="00155D10"/>
    <w:rsid w:val="001561CE"/>
    <w:rsid w:val="00156307"/>
    <w:rsid w:val="00156719"/>
    <w:rsid w:val="001569A1"/>
    <w:rsid w:val="00156D01"/>
    <w:rsid w:val="001572A8"/>
    <w:rsid w:val="001573FD"/>
    <w:rsid w:val="00157412"/>
    <w:rsid w:val="00157929"/>
    <w:rsid w:val="00157C97"/>
    <w:rsid w:val="00160128"/>
    <w:rsid w:val="001602F3"/>
    <w:rsid w:val="0016031D"/>
    <w:rsid w:val="0016046D"/>
    <w:rsid w:val="00160526"/>
    <w:rsid w:val="00160769"/>
    <w:rsid w:val="001608CB"/>
    <w:rsid w:val="00160A32"/>
    <w:rsid w:val="00160B06"/>
    <w:rsid w:val="00161720"/>
    <w:rsid w:val="0016178C"/>
    <w:rsid w:val="00161822"/>
    <w:rsid w:val="00161A8F"/>
    <w:rsid w:val="00161AC9"/>
    <w:rsid w:val="00161BDE"/>
    <w:rsid w:val="00161C6E"/>
    <w:rsid w:val="00162019"/>
    <w:rsid w:val="00162235"/>
    <w:rsid w:val="00162343"/>
    <w:rsid w:val="00162451"/>
    <w:rsid w:val="0016246E"/>
    <w:rsid w:val="001628F7"/>
    <w:rsid w:val="00162E95"/>
    <w:rsid w:val="00162FFC"/>
    <w:rsid w:val="00163049"/>
    <w:rsid w:val="001634A2"/>
    <w:rsid w:val="001639BA"/>
    <w:rsid w:val="00163CFD"/>
    <w:rsid w:val="00163FB1"/>
    <w:rsid w:val="001642CD"/>
    <w:rsid w:val="00164BF3"/>
    <w:rsid w:val="00164FA7"/>
    <w:rsid w:val="0016501A"/>
    <w:rsid w:val="0016556C"/>
    <w:rsid w:val="001657B2"/>
    <w:rsid w:val="001659FF"/>
    <w:rsid w:val="00165A2C"/>
    <w:rsid w:val="00165AFD"/>
    <w:rsid w:val="00165C4A"/>
    <w:rsid w:val="00165CD4"/>
    <w:rsid w:val="00166027"/>
    <w:rsid w:val="001662EE"/>
    <w:rsid w:val="00166D63"/>
    <w:rsid w:val="00166FD8"/>
    <w:rsid w:val="00167120"/>
    <w:rsid w:val="0016754C"/>
    <w:rsid w:val="0016760F"/>
    <w:rsid w:val="00167728"/>
    <w:rsid w:val="00167EB5"/>
    <w:rsid w:val="00170371"/>
    <w:rsid w:val="00170380"/>
    <w:rsid w:val="0017038D"/>
    <w:rsid w:val="00170451"/>
    <w:rsid w:val="0017045E"/>
    <w:rsid w:val="001704F4"/>
    <w:rsid w:val="00170693"/>
    <w:rsid w:val="001708FA"/>
    <w:rsid w:val="00170B19"/>
    <w:rsid w:val="00170B9B"/>
    <w:rsid w:val="00170D50"/>
    <w:rsid w:val="00170EB5"/>
    <w:rsid w:val="00170FCC"/>
    <w:rsid w:val="00171076"/>
    <w:rsid w:val="001710A5"/>
    <w:rsid w:val="0017111E"/>
    <w:rsid w:val="001711E0"/>
    <w:rsid w:val="00171351"/>
    <w:rsid w:val="00171361"/>
    <w:rsid w:val="001713B2"/>
    <w:rsid w:val="001717D4"/>
    <w:rsid w:val="00171880"/>
    <w:rsid w:val="001719AF"/>
    <w:rsid w:val="00171D7E"/>
    <w:rsid w:val="00171DC4"/>
    <w:rsid w:val="001723F7"/>
    <w:rsid w:val="00172429"/>
    <w:rsid w:val="0017276A"/>
    <w:rsid w:val="001728D0"/>
    <w:rsid w:val="00173059"/>
    <w:rsid w:val="00173659"/>
    <w:rsid w:val="00173786"/>
    <w:rsid w:val="00173987"/>
    <w:rsid w:val="00173995"/>
    <w:rsid w:val="00173C24"/>
    <w:rsid w:val="00173D47"/>
    <w:rsid w:val="00173DC0"/>
    <w:rsid w:val="00173EEE"/>
    <w:rsid w:val="00173F00"/>
    <w:rsid w:val="00174060"/>
    <w:rsid w:val="00174161"/>
    <w:rsid w:val="00174292"/>
    <w:rsid w:val="0017439B"/>
    <w:rsid w:val="0017440D"/>
    <w:rsid w:val="001748AF"/>
    <w:rsid w:val="00174931"/>
    <w:rsid w:val="00174AAC"/>
    <w:rsid w:val="00174BF5"/>
    <w:rsid w:val="00174E57"/>
    <w:rsid w:val="001751A8"/>
    <w:rsid w:val="00175590"/>
    <w:rsid w:val="001757CF"/>
    <w:rsid w:val="001758A5"/>
    <w:rsid w:val="00175DD2"/>
    <w:rsid w:val="00175E89"/>
    <w:rsid w:val="00175F1A"/>
    <w:rsid w:val="001768D4"/>
    <w:rsid w:val="00176927"/>
    <w:rsid w:val="00176AD9"/>
    <w:rsid w:val="00176C38"/>
    <w:rsid w:val="00176C9D"/>
    <w:rsid w:val="00176DA0"/>
    <w:rsid w:val="001770CB"/>
    <w:rsid w:val="0017765D"/>
    <w:rsid w:val="001778B0"/>
    <w:rsid w:val="00177B4D"/>
    <w:rsid w:val="00177EE2"/>
    <w:rsid w:val="00180086"/>
    <w:rsid w:val="001800B7"/>
    <w:rsid w:val="001800D7"/>
    <w:rsid w:val="001804E5"/>
    <w:rsid w:val="0018075B"/>
    <w:rsid w:val="00180A42"/>
    <w:rsid w:val="00180AE8"/>
    <w:rsid w:val="00180AF3"/>
    <w:rsid w:val="00180DB8"/>
    <w:rsid w:val="0018108A"/>
    <w:rsid w:val="0018127B"/>
    <w:rsid w:val="0018135A"/>
    <w:rsid w:val="00181460"/>
    <w:rsid w:val="00181551"/>
    <w:rsid w:val="001815B5"/>
    <w:rsid w:val="001815DF"/>
    <w:rsid w:val="001816E8"/>
    <w:rsid w:val="001818C0"/>
    <w:rsid w:val="001818DA"/>
    <w:rsid w:val="001819ED"/>
    <w:rsid w:val="00181B8C"/>
    <w:rsid w:val="00181D49"/>
    <w:rsid w:val="00182124"/>
    <w:rsid w:val="00182234"/>
    <w:rsid w:val="00182587"/>
    <w:rsid w:val="001826FA"/>
    <w:rsid w:val="001826FB"/>
    <w:rsid w:val="00182B20"/>
    <w:rsid w:val="00182BC4"/>
    <w:rsid w:val="00182CF0"/>
    <w:rsid w:val="00182D71"/>
    <w:rsid w:val="00182E7A"/>
    <w:rsid w:val="00183341"/>
    <w:rsid w:val="001835BA"/>
    <w:rsid w:val="001839EC"/>
    <w:rsid w:val="00183A4D"/>
    <w:rsid w:val="00183E94"/>
    <w:rsid w:val="00183EEA"/>
    <w:rsid w:val="00183FB5"/>
    <w:rsid w:val="00183FC1"/>
    <w:rsid w:val="001841D0"/>
    <w:rsid w:val="00184294"/>
    <w:rsid w:val="001844DF"/>
    <w:rsid w:val="001845C2"/>
    <w:rsid w:val="00184715"/>
    <w:rsid w:val="00184997"/>
    <w:rsid w:val="00184CA8"/>
    <w:rsid w:val="00184FDB"/>
    <w:rsid w:val="001851D7"/>
    <w:rsid w:val="001852BE"/>
    <w:rsid w:val="00185324"/>
    <w:rsid w:val="001854C0"/>
    <w:rsid w:val="0018561C"/>
    <w:rsid w:val="00185730"/>
    <w:rsid w:val="00185764"/>
    <w:rsid w:val="00185851"/>
    <w:rsid w:val="00185888"/>
    <w:rsid w:val="00185959"/>
    <w:rsid w:val="001859B1"/>
    <w:rsid w:val="00185CEF"/>
    <w:rsid w:val="00185FDB"/>
    <w:rsid w:val="001863E9"/>
    <w:rsid w:val="00186522"/>
    <w:rsid w:val="001865C5"/>
    <w:rsid w:val="00186681"/>
    <w:rsid w:val="00186708"/>
    <w:rsid w:val="0018681D"/>
    <w:rsid w:val="0018694A"/>
    <w:rsid w:val="00186AC3"/>
    <w:rsid w:val="00186E89"/>
    <w:rsid w:val="00187057"/>
    <w:rsid w:val="00187423"/>
    <w:rsid w:val="00187431"/>
    <w:rsid w:val="00187533"/>
    <w:rsid w:val="0018767D"/>
    <w:rsid w:val="001878CC"/>
    <w:rsid w:val="001879C1"/>
    <w:rsid w:val="00187B3D"/>
    <w:rsid w:val="00187C92"/>
    <w:rsid w:val="00187D20"/>
    <w:rsid w:val="00190035"/>
    <w:rsid w:val="001902EA"/>
    <w:rsid w:val="00190354"/>
    <w:rsid w:val="00190404"/>
    <w:rsid w:val="00190454"/>
    <w:rsid w:val="00190501"/>
    <w:rsid w:val="00190538"/>
    <w:rsid w:val="0019063D"/>
    <w:rsid w:val="001906D8"/>
    <w:rsid w:val="00190CD1"/>
    <w:rsid w:val="00190D01"/>
    <w:rsid w:val="00191564"/>
    <w:rsid w:val="001915DD"/>
    <w:rsid w:val="001917FD"/>
    <w:rsid w:val="0019183E"/>
    <w:rsid w:val="001918DC"/>
    <w:rsid w:val="00191940"/>
    <w:rsid w:val="0019198D"/>
    <w:rsid w:val="00191A6B"/>
    <w:rsid w:val="00191B7A"/>
    <w:rsid w:val="001921AD"/>
    <w:rsid w:val="001921AF"/>
    <w:rsid w:val="00192399"/>
    <w:rsid w:val="001929B2"/>
    <w:rsid w:val="00192CB5"/>
    <w:rsid w:val="00192F3E"/>
    <w:rsid w:val="00193035"/>
    <w:rsid w:val="001933EA"/>
    <w:rsid w:val="00193427"/>
    <w:rsid w:val="0019350D"/>
    <w:rsid w:val="00193725"/>
    <w:rsid w:val="00193852"/>
    <w:rsid w:val="00193BFA"/>
    <w:rsid w:val="0019403B"/>
    <w:rsid w:val="001940EA"/>
    <w:rsid w:val="001943FB"/>
    <w:rsid w:val="001944C5"/>
    <w:rsid w:val="001947CB"/>
    <w:rsid w:val="001949BC"/>
    <w:rsid w:val="00194CA6"/>
    <w:rsid w:val="00194D35"/>
    <w:rsid w:val="00194D40"/>
    <w:rsid w:val="00194D7B"/>
    <w:rsid w:val="00194DD2"/>
    <w:rsid w:val="0019505C"/>
    <w:rsid w:val="00195149"/>
    <w:rsid w:val="00195304"/>
    <w:rsid w:val="00195516"/>
    <w:rsid w:val="00195790"/>
    <w:rsid w:val="00195A92"/>
    <w:rsid w:val="00195AA1"/>
    <w:rsid w:val="00195AD7"/>
    <w:rsid w:val="00195B1F"/>
    <w:rsid w:val="00195DC1"/>
    <w:rsid w:val="00196169"/>
    <w:rsid w:val="00196228"/>
    <w:rsid w:val="00196344"/>
    <w:rsid w:val="001964A9"/>
    <w:rsid w:val="00196B08"/>
    <w:rsid w:val="00196C0A"/>
    <w:rsid w:val="00196CB8"/>
    <w:rsid w:val="00196CBF"/>
    <w:rsid w:val="0019739F"/>
    <w:rsid w:val="001973AB"/>
    <w:rsid w:val="001973B5"/>
    <w:rsid w:val="00197515"/>
    <w:rsid w:val="00197591"/>
    <w:rsid w:val="0019762E"/>
    <w:rsid w:val="00197A99"/>
    <w:rsid w:val="00197E2D"/>
    <w:rsid w:val="00197EE5"/>
    <w:rsid w:val="001A0493"/>
    <w:rsid w:val="001A0564"/>
    <w:rsid w:val="001A06E4"/>
    <w:rsid w:val="001A0A40"/>
    <w:rsid w:val="001A0B1A"/>
    <w:rsid w:val="001A0B75"/>
    <w:rsid w:val="001A0DC4"/>
    <w:rsid w:val="001A0E1E"/>
    <w:rsid w:val="001A1168"/>
    <w:rsid w:val="001A14DA"/>
    <w:rsid w:val="001A152B"/>
    <w:rsid w:val="001A1A6C"/>
    <w:rsid w:val="001A1C68"/>
    <w:rsid w:val="001A1EF8"/>
    <w:rsid w:val="001A1FC0"/>
    <w:rsid w:val="001A2547"/>
    <w:rsid w:val="001A269D"/>
    <w:rsid w:val="001A2830"/>
    <w:rsid w:val="001A2944"/>
    <w:rsid w:val="001A2ACE"/>
    <w:rsid w:val="001A2DEE"/>
    <w:rsid w:val="001A2EDF"/>
    <w:rsid w:val="001A2F0F"/>
    <w:rsid w:val="001A327D"/>
    <w:rsid w:val="001A3281"/>
    <w:rsid w:val="001A3570"/>
    <w:rsid w:val="001A35BC"/>
    <w:rsid w:val="001A3BC7"/>
    <w:rsid w:val="001A3E07"/>
    <w:rsid w:val="001A41E0"/>
    <w:rsid w:val="001A422D"/>
    <w:rsid w:val="001A42A1"/>
    <w:rsid w:val="001A442F"/>
    <w:rsid w:val="001A4649"/>
    <w:rsid w:val="001A4825"/>
    <w:rsid w:val="001A485D"/>
    <w:rsid w:val="001A4A19"/>
    <w:rsid w:val="001A4F65"/>
    <w:rsid w:val="001A52A8"/>
    <w:rsid w:val="001A568F"/>
    <w:rsid w:val="001A5859"/>
    <w:rsid w:val="001A5C0B"/>
    <w:rsid w:val="001A5CAA"/>
    <w:rsid w:val="001A5E35"/>
    <w:rsid w:val="001A61B6"/>
    <w:rsid w:val="001A649F"/>
    <w:rsid w:val="001A65B3"/>
    <w:rsid w:val="001A6BB5"/>
    <w:rsid w:val="001A6BC2"/>
    <w:rsid w:val="001A6BD2"/>
    <w:rsid w:val="001A7031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471"/>
    <w:rsid w:val="001B0809"/>
    <w:rsid w:val="001B087C"/>
    <w:rsid w:val="001B0CF7"/>
    <w:rsid w:val="001B0E0D"/>
    <w:rsid w:val="001B0F87"/>
    <w:rsid w:val="001B127F"/>
    <w:rsid w:val="001B1480"/>
    <w:rsid w:val="001B1483"/>
    <w:rsid w:val="001B15BE"/>
    <w:rsid w:val="001B1625"/>
    <w:rsid w:val="001B1684"/>
    <w:rsid w:val="001B1B48"/>
    <w:rsid w:val="001B1BE6"/>
    <w:rsid w:val="001B1D5B"/>
    <w:rsid w:val="001B1EFC"/>
    <w:rsid w:val="001B22BF"/>
    <w:rsid w:val="001B24DE"/>
    <w:rsid w:val="001B27CE"/>
    <w:rsid w:val="001B28B1"/>
    <w:rsid w:val="001B2937"/>
    <w:rsid w:val="001B2B88"/>
    <w:rsid w:val="001B2CD4"/>
    <w:rsid w:val="001B3051"/>
    <w:rsid w:val="001B3160"/>
    <w:rsid w:val="001B33F9"/>
    <w:rsid w:val="001B375C"/>
    <w:rsid w:val="001B37F6"/>
    <w:rsid w:val="001B3A4F"/>
    <w:rsid w:val="001B3AB0"/>
    <w:rsid w:val="001B40E0"/>
    <w:rsid w:val="001B4233"/>
    <w:rsid w:val="001B479D"/>
    <w:rsid w:val="001B49E6"/>
    <w:rsid w:val="001B4A59"/>
    <w:rsid w:val="001B4C9C"/>
    <w:rsid w:val="001B4F5D"/>
    <w:rsid w:val="001B4F5E"/>
    <w:rsid w:val="001B514E"/>
    <w:rsid w:val="001B52C9"/>
    <w:rsid w:val="001B53FA"/>
    <w:rsid w:val="001B5774"/>
    <w:rsid w:val="001B5928"/>
    <w:rsid w:val="001B599D"/>
    <w:rsid w:val="001B5CC3"/>
    <w:rsid w:val="001B5F0C"/>
    <w:rsid w:val="001B5F28"/>
    <w:rsid w:val="001B5FAE"/>
    <w:rsid w:val="001B6016"/>
    <w:rsid w:val="001B63B7"/>
    <w:rsid w:val="001B662B"/>
    <w:rsid w:val="001B6A47"/>
    <w:rsid w:val="001B6D32"/>
    <w:rsid w:val="001B6DC0"/>
    <w:rsid w:val="001B6DF9"/>
    <w:rsid w:val="001B6E98"/>
    <w:rsid w:val="001B7091"/>
    <w:rsid w:val="001B71ED"/>
    <w:rsid w:val="001B7369"/>
    <w:rsid w:val="001B749F"/>
    <w:rsid w:val="001B75F7"/>
    <w:rsid w:val="001B764F"/>
    <w:rsid w:val="001B7900"/>
    <w:rsid w:val="001B7B72"/>
    <w:rsid w:val="001B7B73"/>
    <w:rsid w:val="001B7E1F"/>
    <w:rsid w:val="001C0266"/>
    <w:rsid w:val="001C036A"/>
    <w:rsid w:val="001C069E"/>
    <w:rsid w:val="001C0A57"/>
    <w:rsid w:val="001C0CE9"/>
    <w:rsid w:val="001C0D3B"/>
    <w:rsid w:val="001C0D92"/>
    <w:rsid w:val="001C0FB1"/>
    <w:rsid w:val="001C133C"/>
    <w:rsid w:val="001C1415"/>
    <w:rsid w:val="001C165A"/>
    <w:rsid w:val="001C1823"/>
    <w:rsid w:val="001C1A2B"/>
    <w:rsid w:val="001C1A36"/>
    <w:rsid w:val="001C1B7E"/>
    <w:rsid w:val="001C1D86"/>
    <w:rsid w:val="001C1DB3"/>
    <w:rsid w:val="001C1E2D"/>
    <w:rsid w:val="001C1F9F"/>
    <w:rsid w:val="001C2102"/>
    <w:rsid w:val="001C2307"/>
    <w:rsid w:val="001C246C"/>
    <w:rsid w:val="001C24A2"/>
    <w:rsid w:val="001C2764"/>
    <w:rsid w:val="001C2785"/>
    <w:rsid w:val="001C28A3"/>
    <w:rsid w:val="001C2C9D"/>
    <w:rsid w:val="001C2FF9"/>
    <w:rsid w:val="001C330C"/>
    <w:rsid w:val="001C334B"/>
    <w:rsid w:val="001C351A"/>
    <w:rsid w:val="001C35E0"/>
    <w:rsid w:val="001C367A"/>
    <w:rsid w:val="001C3B09"/>
    <w:rsid w:val="001C3C91"/>
    <w:rsid w:val="001C41F3"/>
    <w:rsid w:val="001C4325"/>
    <w:rsid w:val="001C486D"/>
    <w:rsid w:val="001C48EE"/>
    <w:rsid w:val="001C4995"/>
    <w:rsid w:val="001C4A99"/>
    <w:rsid w:val="001C50F2"/>
    <w:rsid w:val="001C52F8"/>
    <w:rsid w:val="001C5421"/>
    <w:rsid w:val="001C5425"/>
    <w:rsid w:val="001C5927"/>
    <w:rsid w:val="001C5939"/>
    <w:rsid w:val="001C5E68"/>
    <w:rsid w:val="001C5EFC"/>
    <w:rsid w:val="001C615F"/>
    <w:rsid w:val="001C619F"/>
    <w:rsid w:val="001C6316"/>
    <w:rsid w:val="001C63F9"/>
    <w:rsid w:val="001C652C"/>
    <w:rsid w:val="001C653F"/>
    <w:rsid w:val="001C65F2"/>
    <w:rsid w:val="001C6956"/>
    <w:rsid w:val="001C6A84"/>
    <w:rsid w:val="001C6AAD"/>
    <w:rsid w:val="001C6B2D"/>
    <w:rsid w:val="001C6D27"/>
    <w:rsid w:val="001C6D57"/>
    <w:rsid w:val="001C6DE3"/>
    <w:rsid w:val="001C6E4C"/>
    <w:rsid w:val="001C7049"/>
    <w:rsid w:val="001C7210"/>
    <w:rsid w:val="001C7218"/>
    <w:rsid w:val="001C74C6"/>
    <w:rsid w:val="001C75A5"/>
    <w:rsid w:val="001C7FB4"/>
    <w:rsid w:val="001D0217"/>
    <w:rsid w:val="001D09A6"/>
    <w:rsid w:val="001D0DFC"/>
    <w:rsid w:val="001D0EFA"/>
    <w:rsid w:val="001D0F19"/>
    <w:rsid w:val="001D0F6E"/>
    <w:rsid w:val="001D0FFF"/>
    <w:rsid w:val="001D10E3"/>
    <w:rsid w:val="001D13A9"/>
    <w:rsid w:val="001D1638"/>
    <w:rsid w:val="001D1740"/>
    <w:rsid w:val="001D174E"/>
    <w:rsid w:val="001D17BF"/>
    <w:rsid w:val="001D1889"/>
    <w:rsid w:val="001D189B"/>
    <w:rsid w:val="001D1AB6"/>
    <w:rsid w:val="001D1B68"/>
    <w:rsid w:val="001D21FC"/>
    <w:rsid w:val="001D2824"/>
    <w:rsid w:val="001D2ABC"/>
    <w:rsid w:val="001D2C80"/>
    <w:rsid w:val="001D2D4A"/>
    <w:rsid w:val="001D2FEC"/>
    <w:rsid w:val="001D302B"/>
    <w:rsid w:val="001D38AB"/>
    <w:rsid w:val="001D396A"/>
    <w:rsid w:val="001D3978"/>
    <w:rsid w:val="001D3DA4"/>
    <w:rsid w:val="001D3DFA"/>
    <w:rsid w:val="001D4174"/>
    <w:rsid w:val="001D4343"/>
    <w:rsid w:val="001D4711"/>
    <w:rsid w:val="001D522E"/>
    <w:rsid w:val="001D549D"/>
    <w:rsid w:val="001D5645"/>
    <w:rsid w:val="001D584E"/>
    <w:rsid w:val="001D5D3F"/>
    <w:rsid w:val="001D5D99"/>
    <w:rsid w:val="001D5DAD"/>
    <w:rsid w:val="001D5EA6"/>
    <w:rsid w:val="001D624C"/>
    <w:rsid w:val="001D65E4"/>
    <w:rsid w:val="001D6F41"/>
    <w:rsid w:val="001D73E2"/>
    <w:rsid w:val="001D757C"/>
    <w:rsid w:val="001D792D"/>
    <w:rsid w:val="001D7A44"/>
    <w:rsid w:val="001D7DA1"/>
    <w:rsid w:val="001D7E5C"/>
    <w:rsid w:val="001D7F15"/>
    <w:rsid w:val="001E084A"/>
    <w:rsid w:val="001E08D6"/>
    <w:rsid w:val="001E0976"/>
    <w:rsid w:val="001E0CE4"/>
    <w:rsid w:val="001E12E9"/>
    <w:rsid w:val="001E152F"/>
    <w:rsid w:val="001E16E3"/>
    <w:rsid w:val="001E185E"/>
    <w:rsid w:val="001E1925"/>
    <w:rsid w:val="001E1C32"/>
    <w:rsid w:val="001E1C6D"/>
    <w:rsid w:val="001E1CD2"/>
    <w:rsid w:val="001E1F36"/>
    <w:rsid w:val="001E20AB"/>
    <w:rsid w:val="001E221E"/>
    <w:rsid w:val="001E24EC"/>
    <w:rsid w:val="001E2593"/>
    <w:rsid w:val="001E25F0"/>
    <w:rsid w:val="001E2A56"/>
    <w:rsid w:val="001E2A8B"/>
    <w:rsid w:val="001E2AE6"/>
    <w:rsid w:val="001E2B15"/>
    <w:rsid w:val="001E2C14"/>
    <w:rsid w:val="001E2CFD"/>
    <w:rsid w:val="001E2D9A"/>
    <w:rsid w:val="001E2FAD"/>
    <w:rsid w:val="001E3026"/>
    <w:rsid w:val="001E3139"/>
    <w:rsid w:val="001E3590"/>
    <w:rsid w:val="001E3925"/>
    <w:rsid w:val="001E3A83"/>
    <w:rsid w:val="001E3A8F"/>
    <w:rsid w:val="001E3F31"/>
    <w:rsid w:val="001E4302"/>
    <w:rsid w:val="001E45B6"/>
    <w:rsid w:val="001E45BD"/>
    <w:rsid w:val="001E4733"/>
    <w:rsid w:val="001E4992"/>
    <w:rsid w:val="001E4A5C"/>
    <w:rsid w:val="001E4CD0"/>
    <w:rsid w:val="001E4D49"/>
    <w:rsid w:val="001E4FB5"/>
    <w:rsid w:val="001E51A1"/>
    <w:rsid w:val="001E5203"/>
    <w:rsid w:val="001E528E"/>
    <w:rsid w:val="001E544F"/>
    <w:rsid w:val="001E56F2"/>
    <w:rsid w:val="001E5895"/>
    <w:rsid w:val="001E5A5D"/>
    <w:rsid w:val="001E5A93"/>
    <w:rsid w:val="001E5EED"/>
    <w:rsid w:val="001E60E0"/>
    <w:rsid w:val="001E6124"/>
    <w:rsid w:val="001E6380"/>
    <w:rsid w:val="001E640A"/>
    <w:rsid w:val="001E64A2"/>
    <w:rsid w:val="001E656B"/>
    <w:rsid w:val="001E6870"/>
    <w:rsid w:val="001E6CC5"/>
    <w:rsid w:val="001E6CDC"/>
    <w:rsid w:val="001E6D7A"/>
    <w:rsid w:val="001E6F38"/>
    <w:rsid w:val="001E7058"/>
    <w:rsid w:val="001E7168"/>
    <w:rsid w:val="001E72D9"/>
    <w:rsid w:val="001E7747"/>
    <w:rsid w:val="001E79F3"/>
    <w:rsid w:val="001E7A88"/>
    <w:rsid w:val="001E7B1D"/>
    <w:rsid w:val="001E7EF8"/>
    <w:rsid w:val="001F0508"/>
    <w:rsid w:val="001F07D0"/>
    <w:rsid w:val="001F0909"/>
    <w:rsid w:val="001F0A56"/>
    <w:rsid w:val="001F0B07"/>
    <w:rsid w:val="001F0D1F"/>
    <w:rsid w:val="001F0EFA"/>
    <w:rsid w:val="001F101E"/>
    <w:rsid w:val="001F1197"/>
    <w:rsid w:val="001F12CF"/>
    <w:rsid w:val="001F1319"/>
    <w:rsid w:val="001F134A"/>
    <w:rsid w:val="001F13AC"/>
    <w:rsid w:val="001F160F"/>
    <w:rsid w:val="001F18CF"/>
    <w:rsid w:val="001F1A15"/>
    <w:rsid w:val="001F1A85"/>
    <w:rsid w:val="001F1C27"/>
    <w:rsid w:val="001F1C95"/>
    <w:rsid w:val="001F1D3F"/>
    <w:rsid w:val="001F1EF5"/>
    <w:rsid w:val="001F1F39"/>
    <w:rsid w:val="001F1FA7"/>
    <w:rsid w:val="001F2043"/>
    <w:rsid w:val="001F21B2"/>
    <w:rsid w:val="001F21C6"/>
    <w:rsid w:val="001F2343"/>
    <w:rsid w:val="001F248C"/>
    <w:rsid w:val="001F25A2"/>
    <w:rsid w:val="001F2847"/>
    <w:rsid w:val="001F2870"/>
    <w:rsid w:val="001F29A3"/>
    <w:rsid w:val="001F2E68"/>
    <w:rsid w:val="001F2E8C"/>
    <w:rsid w:val="001F2ECD"/>
    <w:rsid w:val="001F2F98"/>
    <w:rsid w:val="001F3192"/>
    <w:rsid w:val="001F32FF"/>
    <w:rsid w:val="001F3A53"/>
    <w:rsid w:val="001F3AFF"/>
    <w:rsid w:val="001F3CD1"/>
    <w:rsid w:val="001F3D49"/>
    <w:rsid w:val="001F40DC"/>
    <w:rsid w:val="001F48BE"/>
    <w:rsid w:val="001F49FE"/>
    <w:rsid w:val="001F4F5E"/>
    <w:rsid w:val="001F5143"/>
    <w:rsid w:val="001F51B1"/>
    <w:rsid w:val="001F53DF"/>
    <w:rsid w:val="001F568E"/>
    <w:rsid w:val="001F5B18"/>
    <w:rsid w:val="001F5C19"/>
    <w:rsid w:val="001F5C3D"/>
    <w:rsid w:val="001F5F2A"/>
    <w:rsid w:val="001F5FD9"/>
    <w:rsid w:val="001F6027"/>
    <w:rsid w:val="001F624B"/>
    <w:rsid w:val="001F6556"/>
    <w:rsid w:val="001F663E"/>
    <w:rsid w:val="001F680F"/>
    <w:rsid w:val="001F69AD"/>
    <w:rsid w:val="001F69E9"/>
    <w:rsid w:val="001F6A92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0B7F"/>
    <w:rsid w:val="00200FF1"/>
    <w:rsid w:val="002010FD"/>
    <w:rsid w:val="002011EF"/>
    <w:rsid w:val="00201484"/>
    <w:rsid w:val="002014D4"/>
    <w:rsid w:val="00201552"/>
    <w:rsid w:val="0020157D"/>
    <w:rsid w:val="002015A0"/>
    <w:rsid w:val="00201AA0"/>
    <w:rsid w:val="00201CF8"/>
    <w:rsid w:val="00201FB1"/>
    <w:rsid w:val="002022E2"/>
    <w:rsid w:val="00202491"/>
    <w:rsid w:val="002027CA"/>
    <w:rsid w:val="00202B12"/>
    <w:rsid w:val="00202CA0"/>
    <w:rsid w:val="00202E26"/>
    <w:rsid w:val="00202E9D"/>
    <w:rsid w:val="00203012"/>
    <w:rsid w:val="00203A1C"/>
    <w:rsid w:val="00203ADD"/>
    <w:rsid w:val="00203B9F"/>
    <w:rsid w:val="00203D30"/>
    <w:rsid w:val="00203E44"/>
    <w:rsid w:val="0020428C"/>
    <w:rsid w:val="002045F9"/>
    <w:rsid w:val="00204DC7"/>
    <w:rsid w:val="00204E6B"/>
    <w:rsid w:val="00204E7A"/>
    <w:rsid w:val="00204EA3"/>
    <w:rsid w:val="0020518E"/>
    <w:rsid w:val="002052BC"/>
    <w:rsid w:val="00205642"/>
    <w:rsid w:val="00205802"/>
    <w:rsid w:val="0020590F"/>
    <w:rsid w:val="00205D72"/>
    <w:rsid w:val="00206210"/>
    <w:rsid w:val="0020690E"/>
    <w:rsid w:val="00206A12"/>
    <w:rsid w:val="00206C91"/>
    <w:rsid w:val="00206CB0"/>
    <w:rsid w:val="00206DEC"/>
    <w:rsid w:val="00207087"/>
    <w:rsid w:val="00207168"/>
    <w:rsid w:val="00207360"/>
    <w:rsid w:val="00207395"/>
    <w:rsid w:val="00207454"/>
    <w:rsid w:val="0020745F"/>
    <w:rsid w:val="0020755D"/>
    <w:rsid w:val="0020766F"/>
    <w:rsid w:val="002076C9"/>
    <w:rsid w:val="0020792E"/>
    <w:rsid w:val="00207C56"/>
    <w:rsid w:val="002104DC"/>
    <w:rsid w:val="00210987"/>
    <w:rsid w:val="00210A44"/>
    <w:rsid w:val="00210AA1"/>
    <w:rsid w:val="00210AAC"/>
    <w:rsid w:val="00210D41"/>
    <w:rsid w:val="00210DEC"/>
    <w:rsid w:val="00210E1B"/>
    <w:rsid w:val="00211165"/>
    <w:rsid w:val="0021127B"/>
    <w:rsid w:val="0021139F"/>
    <w:rsid w:val="0021154D"/>
    <w:rsid w:val="002115C2"/>
    <w:rsid w:val="002115CB"/>
    <w:rsid w:val="002115E0"/>
    <w:rsid w:val="00211612"/>
    <w:rsid w:val="002117DD"/>
    <w:rsid w:val="0021198A"/>
    <w:rsid w:val="00211AA7"/>
    <w:rsid w:val="00211F7D"/>
    <w:rsid w:val="00211F94"/>
    <w:rsid w:val="00212021"/>
    <w:rsid w:val="00212214"/>
    <w:rsid w:val="0021287D"/>
    <w:rsid w:val="00212CF9"/>
    <w:rsid w:val="00212DDA"/>
    <w:rsid w:val="00212EB3"/>
    <w:rsid w:val="00213131"/>
    <w:rsid w:val="002131C8"/>
    <w:rsid w:val="0021327E"/>
    <w:rsid w:val="0021345E"/>
    <w:rsid w:val="002134EA"/>
    <w:rsid w:val="002135AD"/>
    <w:rsid w:val="00213898"/>
    <w:rsid w:val="00213968"/>
    <w:rsid w:val="002139BF"/>
    <w:rsid w:val="002139F4"/>
    <w:rsid w:val="00213A1E"/>
    <w:rsid w:val="00213B00"/>
    <w:rsid w:val="00213B5E"/>
    <w:rsid w:val="00213C1F"/>
    <w:rsid w:val="00213D9D"/>
    <w:rsid w:val="00213EAA"/>
    <w:rsid w:val="002140E9"/>
    <w:rsid w:val="00214177"/>
    <w:rsid w:val="002141E8"/>
    <w:rsid w:val="002141F0"/>
    <w:rsid w:val="00214863"/>
    <w:rsid w:val="002148A9"/>
    <w:rsid w:val="00214B7D"/>
    <w:rsid w:val="00214C30"/>
    <w:rsid w:val="00214DD8"/>
    <w:rsid w:val="00215113"/>
    <w:rsid w:val="00215194"/>
    <w:rsid w:val="002153E0"/>
    <w:rsid w:val="00215620"/>
    <w:rsid w:val="002158F7"/>
    <w:rsid w:val="00215947"/>
    <w:rsid w:val="00215A71"/>
    <w:rsid w:val="00216313"/>
    <w:rsid w:val="00216936"/>
    <w:rsid w:val="00216ADD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41A"/>
    <w:rsid w:val="0022048A"/>
    <w:rsid w:val="00220853"/>
    <w:rsid w:val="00220AF3"/>
    <w:rsid w:val="00220D28"/>
    <w:rsid w:val="00220F09"/>
    <w:rsid w:val="00220F7E"/>
    <w:rsid w:val="00220F81"/>
    <w:rsid w:val="00220FDE"/>
    <w:rsid w:val="0022127F"/>
    <w:rsid w:val="0022159F"/>
    <w:rsid w:val="002217E7"/>
    <w:rsid w:val="00221C10"/>
    <w:rsid w:val="00221C3F"/>
    <w:rsid w:val="00221C45"/>
    <w:rsid w:val="00221E0F"/>
    <w:rsid w:val="00221EB8"/>
    <w:rsid w:val="00221ECC"/>
    <w:rsid w:val="00221F0A"/>
    <w:rsid w:val="0022213F"/>
    <w:rsid w:val="00222360"/>
    <w:rsid w:val="002223E2"/>
    <w:rsid w:val="00222558"/>
    <w:rsid w:val="00222634"/>
    <w:rsid w:val="00222793"/>
    <w:rsid w:val="002227B3"/>
    <w:rsid w:val="0022295F"/>
    <w:rsid w:val="002229DD"/>
    <w:rsid w:val="00222AB6"/>
    <w:rsid w:val="00222D36"/>
    <w:rsid w:val="00222E3E"/>
    <w:rsid w:val="00222FC2"/>
    <w:rsid w:val="00223650"/>
    <w:rsid w:val="0022388B"/>
    <w:rsid w:val="002238C4"/>
    <w:rsid w:val="0022392A"/>
    <w:rsid w:val="002239D8"/>
    <w:rsid w:val="00223AA2"/>
    <w:rsid w:val="00223AEC"/>
    <w:rsid w:val="00223CD5"/>
    <w:rsid w:val="00223DD1"/>
    <w:rsid w:val="00223E62"/>
    <w:rsid w:val="00223F8E"/>
    <w:rsid w:val="002241CE"/>
    <w:rsid w:val="002244A2"/>
    <w:rsid w:val="002249DE"/>
    <w:rsid w:val="00224AEE"/>
    <w:rsid w:val="00224BB2"/>
    <w:rsid w:val="00224D67"/>
    <w:rsid w:val="00225249"/>
    <w:rsid w:val="002254D7"/>
    <w:rsid w:val="00225627"/>
    <w:rsid w:val="00225637"/>
    <w:rsid w:val="002256F3"/>
    <w:rsid w:val="002259BA"/>
    <w:rsid w:val="00225D4D"/>
    <w:rsid w:val="00225DDC"/>
    <w:rsid w:val="002264FF"/>
    <w:rsid w:val="002265D8"/>
    <w:rsid w:val="002268A5"/>
    <w:rsid w:val="002268EA"/>
    <w:rsid w:val="002269D4"/>
    <w:rsid w:val="00226C50"/>
    <w:rsid w:val="00226C7A"/>
    <w:rsid w:val="00226F9A"/>
    <w:rsid w:val="002270E9"/>
    <w:rsid w:val="00227207"/>
    <w:rsid w:val="00227231"/>
    <w:rsid w:val="0022736F"/>
    <w:rsid w:val="0022756F"/>
    <w:rsid w:val="00227570"/>
    <w:rsid w:val="002277BF"/>
    <w:rsid w:val="00227969"/>
    <w:rsid w:val="00227D0B"/>
    <w:rsid w:val="00227E99"/>
    <w:rsid w:val="00230032"/>
    <w:rsid w:val="00230246"/>
    <w:rsid w:val="002302CE"/>
    <w:rsid w:val="0023086C"/>
    <w:rsid w:val="002308D7"/>
    <w:rsid w:val="00230C85"/>
    <w:rsid w:val="00230FE6"/>
    <w:rsid w:val="0023112B"/>
    <w:rsid w:val="0023129C"/>
    <w:rsid w:val="002312BA"/>
    <w:rsid w:val="002312C8"/>
    <w:rsid w:val="0023155B"/>
    <w:rsid w:val="00231565"/>
    <w:rsid w:val="00231572"/>
    <w:rsid w:val="0023162B"/>
    <w:rsid w:val="00231920"/>
    <w:rsid w:val="00231A7F"/>
    <w:rsid w:val="00231C4B"/>
    <w:rsid w:val="00231EE0"/>
    <w:rsid w:val="00231F8B"/>
    <w:rsid w:val="0023200A"/>
    <w:rsid w:val="002321A2"/>
    <w:rsid w:val="002321AA"/>
    <w:rsid w:val="002323BB"/>
    <w:rsid w:val="002327EF"/>
    <w:rsid w:val="00232809"/>
    <w:rsid w:val="002329D1"/>
    <w:rsid w:val="00232A65"/>
    <w:rsid w:val="00232D8D"/>
    <w:rsid w:val="00232F4A"/>
    <w:rsid w:val="002335BC"/>
    <w:rsid w:val="002337F2"/>
    <w:rsid w:val="00233868"/>
    <w:rsid w:val="002338AE"/>
    <w:rsid w:val="002338C2"/>
    <w:rsid w:val="00233968"/>
    <w:rsid w:val="00233F08"/>
    <w:rsid w:val="00234014"/>
    <w:rsid w:val="0023412E"/>
    <w:rsid w:val="00234649"/>
    <w:rsid w:val="0023478F"/>
    <w:rsid w:val="00234810"/>
    <w:rsid w:val="002349BF"/>
    <w:rsid w:val="00234B12"/>
    <w:rsid w:val="00234C1E"/>
    <w:rsid w:val="00234DA3"/>
    <w:rsid w:val="002352D4"/>
    <w:rsid w:val="0023559E"/>
    <w:rsid w:val="002359D4"/>
    <w:rsid w:val="00235DB4"/>
    <w:rsid w:val="00236000"/>
    <w:rsid w:val="00236096"/>
    <w:rsid w:val="00236141"/>
    <w:rsid w:val="002364DF"/>
    <w:rsid w:val="0023687A"/>
    <w:rsid w:val="0023690C"/>
    <w:rsid w:val="00236D1C"/>
    <w:rsid w:val="00236EFF"/>
    <w:rsid w:val="00236F74"/>
    <w:rsid w:val="00237122"/>
    <w:rsid w:val="002372A2"/>
    <w:rsid w:val="00237317"/>
    <w:rsid w:val="00237580"/>
    <w:rsid w:val="002377F1"/>
    <w:rsid w:val="00237DA6"/>
    <w:rsid w:val="00237E55"/>
    <w:rsid w:val="00237EF0"/>
    <w:rsid w:val="002400D1"/>
    <w:rsid w:val="002400E6"/>
    <w:rsid w:val="002402E8"/>
    <w:rsid w:val="002402EF"/>
    <w:rsid w:val="00240390"/>
    <w:rsid w:val="002403EE"/>
    <w:rsid w:val="0024062E"/>
    <w:rsid w:val="00240880"/>
    <w:rsid w:val="00240B99"/>
    <w:rsid w:val="00240C53"/>
    <w:rsid w:val="00240E83"/>
    <w:rsid w:val="00240FB9"/>
    <w:rsid w:val="002412E7"/>
    <w:rsid w:val="0024154A"/>
    <w:rsid w:val="002416E4"/>
    <w:rsid w:val="002418E0"/>
    <w:rsid w:val="00241923"/>
    <w:rsid w:val="00241C5A"/>
    <w:rsid w:val="00241C9F"/>
    <w:rsid w:val="00241DDA"/>
    <w:rsid w:val="00241DDE"/>
    <w:rsid w:val="00241F55"/>
    <w:rsid w:val="00241F6E"/>
    <w:rsid w:val="002420AA"/>
    <w:rsid w:val="00242375"/>
    <w:rsid w:val="002423E1"/>
    <w:rsid w:val="002423EE"/>
    <w:rsid w:val="002424EE"/>
    <w:rsid w:val="002425E4"/>
    <w:rsid w:val="002427CF"/>
    <w:rsid w:val="00242804"/>
    <w:rsid w:val="00242AF0"/>
    <w:rsid w:val="00242C32"/>
    <w:rsid w:val="00243234"/>
    <w:rsid w:val="0024351C"/>
    <w:rsid w:val="00243648"/>
    <w:rsid w:val="0024399A"/>
    <w:rsid w:val="00243C61"/>
    <w:rsid w:val="002442ED"/>
    <w:rsid w:val="002443B7"/>
    <w:rsid w:val="002446E9"/>
    <w:rsid w:val="002447E4"/>
    <w:rsid w:val="00244933"/>
    <w:rsid w:val="00244B90"/>
    <w:rsid w:val="00244F0C"/>
    <w:rsid w:val="00244F48"/>
    <w:rsid w:val="00245271"/>
    <w:rsid w:val="00245319"/>
    <w:rsid w:val="00245379"/>
    <w:rsid w:val="00245861"/>
    <w:rsid w:val="002459D4"/>
    <w:rsid w:val="00245AA3"/>
    <w:rsid w:val="00245CFF"/>
    <w:rsid w:val="00245FBF"/>
    <w:rsid w:val="002463A1"/>
    <w:rsid w:val="002469A7"/>
    <w:rsid w:val="00246B60"/>
    <w:rsid w:val="00246C27"/>
    <w:rsid w:val="00246C64"/>
    <w:rsid w:val="00246C9D"/>
    <w:rsid w:val="00246DB0"/>
    <w:rsid w:val="0024704D"/>
    <w:rsid w:val="002470E1"/>
    <w:rsid w:val="002470E8"/>
    <w:rsid w:val="002476A1"/>
    <w:rsid w:val="00247B22"/>
    <w:rsid w:val="00247B2A"/>
    <w:rsid w:val="00247D36"/>
    <w:rsid w:val="00247E7D"/>
    <w:rsid w:val="00247EE4"/>
    <w:rsid w:val="00250275"/>
    <w:rsid w:val="00250290"/>
    <w:rsid w:val="00250423"/>
    <w:rsid w:val="002504EA"/>
    <w:rsid w:val="00250A7F"/>
    <w:rsid w:val="00250B66"/>
    <w:rsid w:val="0025105F"/>
    <w:rsid w:val="0025142D"/>
    <w:rsid w:val="0025164D"/>
    <w:rsid w:val="0025178E"/>
    <w:rsid w:val="00251BB8"/>
    <w:rsid w:val="00251BEC"/>
    <w:rsid w:val="00251F58"/>
    <w:rsid w:val="0025209D"/>
    <w:rsid w:val="002522DC"/>
    <w:rsid w:val="00252647"/>
    <w:rsid w:val="002529E2"/>
    <w:rsid w:val="00252A5D"/>
    <w:rsid w:val="00252AA2"/>
    <w:rsid w:val="00252F7F"/>
    <w:rsid w:val="00253264"/>
    <w:rsid w:val="0025326E"/>
    <w:rsid w:val="00253401"/>
    <w:rsid w:val="002534D5"/>
    <w:rsid w:val="0025386D"/>
    <w:rsid w:val="002538E4"/>
    <w:rsid w:val="002539C6"/>
    <w:rsid w:val="00253ECD"/>
    <w:rsid w:val="002541B9"/>
    <w:rsid w:val="0025422D"/>
    <w:rsid w:val="002543A0"/>
    <w:rsid w:val="0025448E"/>
    <w:rsid w:val="00254490"/>
    <w:rsid w:val="002544AB"/>
    <w:rsid w:val="002547F1"/>
    <w:rsid w:val="00254B8D"/>
    <w:rsid w:val="00254BA6"/>
    <w:rsid w:val="00254E70"/>
    <w:rsid w:val="00254E7F"/>
    <w:rsid w:val="00254FD9"/>
    <w:rsid w:val="00255041"/>
    <w:rsid w:val="002552F6"/>
    <w:rsid w:val="00255332"/>
    <w:rsid w:val="00255529"/>
    <w:rsid w:val="00255666"/>
    <w:rsid w:val="00255929"/>
    <w:rsid w:val="00255992"/>
    <w:rsid w:val="00255A67"/>
    <w:rsid w:val="00255C1A"/>
    <w:rsid w:val="00255C3F"/>
    <w:rsid w:val="00255CEE"/>
    <w:rsid w:val="00255F8C"/>
    <w:rsid w:val="00255FED"/>
    <w:rsid w:val="00256033"/>
    <w:rsid w:val="00256153"/>
    <w:rsid w:val="0025646A"/>
    <w:rsid w:val="002564FB"/>
    <w:rsid w:val="00256729"/>
    <w:rsid w:val="0025694E"/>
    <w:rsid w:val="00256CA6"/>
    <w:rsid w:val="00256FC7"/>
    <w:rsid w:val="00256FF0"/>
    <w:rsid w:val="002571B5"/>
    <w:rsid w:val="002571E3"/>
    <w:rsid w:val="002573B5"/>
    <w:rsid w:val="00257655"/>
    <w:rsid w:val="002576D5"/>
    <w:rsid w:val="002578CE"/>
    <w:rsid w:val="00257ACF"/>
    <w:rsid w:val="00257C2F"/>
    <w:rsid w:val="00257D8D"/>
    <w:rsid w:val="00257DB7"/>
    <w:rsid w:val="00260034"/>
    <w:rsid w:val="002600EF"/>
    <w:rsid w:val="00260199"/>
    <w:rsid w:val="0026031C"/>
    <w:rsid w:val="002603B1"/>
    <w:rsid w:val="00260631"/>
    <w:rsid w:val="0026085C"/>
    <w:rsid w:val="002608C3"/>
    <w:rsid w:val="00260911"/>
    <w:rsid w:val="0026092F"/>
    <w:rsid w:val="00260949"/>
    <w:rsid w:val="00260CA0"/>
    <w:rsid w:val="00260D02"/>
    <w:rsid w:val="00260D9C"/>
    <w:rsid w:val="00260F18"/>
    <w:rsid w:val="00261002"/>
    <w:rsid w:val="00261074"/>
    <w:rsid w:val="002618D0"/>
    <w:rsid w:val="00261E9B"/>
    <w:rsid w:val="002622D6"/>
    <w:rsid w:val="00262497"/>
    <w:rsid w:val="0026256A"/>
    <w:rsid w:val="002626C0"/>
    <w:rsid w:val="002629B6"/>
    <w:rsid w:val="00262ADE"/>
    <w:rsid w:val="00262AFD"/>
    <w:rsid w:val="00262C13"/>
    <w:rsid w:val="00263041"/>
    <w:rsid w:val="00263156"/>
    <w:rsid w:val="00263417"/>
    <w:rsid w:val="00263660"/>
    <w:rsid w:val="002636B8"/>
    <w:rsid w:val="00263935"/>
    <w:rsid w:val="00263BC9"/>
    <w:rsid w:val="00263DF3"/>
    <w:rsid w:val="00263E98"/>
    <w:rsid w:val="002640E5"/>
    <w:rsid w:val="00264106"/>
    <w:rsid w:val="00264129"/>
    <w:rsid w:val="00264142"/>
    <w:rsid w:val="00264686"/>
    <w:rsid w:val="002646D4"/>
    <w:rsid w:val="002648A8"/>
    <w:rsid w:val="002648BE"/>
    <w:rsid w:val="002649E5"/>
    <w:rsid w:val="00264D2E"/>
    <w:rsid w:val="00264EEB"/>
    <w:rsid w:val="00264F7D"/>
    <w:rsid w:val="0026521A"/>
    <w:rsid w:val="00265472"/>
    <w:rsid w:val="002654B1"/>
    <w:rsid w:val="002654CF"/>
    <w:rsid w:val="002657FA"/>
    <w:rsid w:val="00265845"/>
    <w:rsid w:val="00265B10"/>
    <w:rsid w:val="00265B2E"/>
    <w:rsid w:val="00265F36"/>
    <w:rsid w:val="00265F65"/>
    <w:rsid w:val="00266260"/>
    <w:rsid w:val="002662D6"/>
    <w:rsid w:val="00266557"/>
    <w:rsid w:val="002665F4"/>
    <w:rsid w:val="00266610"/>
    <w:rsid w:val="0026680E"/>
    <w:rsid w:val="00266B71"/>
    <w:rsid w:val="00266CF3"/>
    <w:rsid w:val="00266D4F"/>
    <w:rsid w:val="00267877"/>
    <w:rsid w:val="00267937"/>
    <w:rsid w:val="00267B76"/>
    <w:rsid w:val="00267E16"/>
    <w:rsid w:val="00267EDB"/>
    <w:rsid w:val="00270094"/>
    <w:rsid w:val="002700DB"/>
    <w:rsid w:val="002701B3"/>
    <w:rsid w:val="00270429"/>
    <w:rsid w:val="00270617"/>
    <w:rsid w:val="00270C49"/>
    <w:rsid w:val="00270E9F"/>
    <w:rsid w:val="00270F60"/>
    <w:rsid w:val="0027107E"/>
    <w:rsid w:val="00271216"/>
    <w:rsid w:val="002715F4"/>
    <w:rsid w:val="002717B3"/>
    <w:rsid w:val="00271AAA"/>
    <w:rsid w:val="00271AEE"/>
    <w:rsid w:val="00271BD7"/>
    <w:rsid w:val="00272031"/>
    <w:rsid w:val="0027215C"/>
    <w:rsid w:val="00272342"/>
    <w:rsid w:val="0027242F"/>
    <w:rsid w:val="0027246B"/>
    <w:rsid w:val="00272548"/>
    <w:rsid w:val="002725D6"/>
    <w:rsid w:val="002726D9"/>
    <w:rsid w:val="0027281B"/>
    <w:rsid w:val="002728C3"/>
    <w:rsid w:val="00272C03"/>
    <w:rsid w:val="00272D23"/>
    <w:rsid w:val="00272F02"/>
    <w:rsid w:val="00272FC2"/>
    <w:rsid w:val="002734AC"/>
    <w:rsid w:val="00273501"/>
    <w:rsid w:val="0027358C"/>
    <w:rsid w:val="00273638"/>
    <w:rsid w:val="00273653"/>
    <w:rsid w:val="0027366A"/>
    <w:rsid w:val="0027370B"/>
    <w:rsid w:val="0027389A"/>
    <w:rsid w:val="00273B22"/>
    <w:rsid w:val="00273C7F"/>
    <w:rsid w:val="00274369"/>
    <w:rsid w:val="00274554"/>
    <w:rsid w:val="00274B49"/>
    <w:rsid w:val="00274B71"/>
    <w:rsid w:val="00274E3D"/>
    <w:rsid w:val="0027578E"/>
    <w:rsid w:val="002759A8"/>
    <w:rsid w:val="00275B69"/>
    <w:rsid w:val="00275D10"/>
    <w:rsid w:val="00275E19"/>
    <w:rsid w:val="00275F73"/>
    <w:rsid w:val="0027604B"/>
    <w:rsid w:val="0027615D"/>
    <w:rsid w:val="00276171"/>
    <w:rsid w:val="00276423"/>
    <w:rsid w:val="00276AD3"/>
    <w:rsid w:val="00276C94"/>
    <w:rsid w:val="00276F0F"/>
    <w:rsid w:val="00276F8B"/>
    <w:rsid w:val="0027703D"/>
    <w:rsid w:val="0027724F"/>
    <w:rsid w:val="00277389"/>
    <w:rsid w:val="002773C2"/>
    <w:rsid w:val="0027745D"/>
    <w:rsid w:val="0027746B"/>
    <w:rsid w:val="002775DC"/>
    <w:rsid w:val="0027789E"/>
    <w:rsid w:val="00277E0C"/>
    <w:rsid w:val="00277E12"/>
    <w:rsid w:val="00277F76"/>
    <w:rsid w:val="0028029D"/>
    <w:rsid w:val="002803F6"/>
    <w:rsid w:val="0028060B"/>
    <w:rsid w:val="00280705"/>
    <w:rsid w:val="002807E8"/>
    <w:rsid w:val="002807F8"/>
    <w:rsid w:val="00280A3E"/>
    <w:rsid w:val="00280B2C"/>
    <w:rsid w:val="00280FFC"/>
    <w:rsid w:val="002811B8"/>
    <w:rsid w:val="00281CE3"/>
    <w:rsid w:val="00282458"/>
    <w:rsid w:val="00282600"/>
    <w:rsid w:val="002826FE"/>
    <w:rsid w:val="00282A1A"/>
    <w:rsid w:val="00282AE8"/>
    <w:rsid w:val="00282CD1"/>
    <w:rsid w:val="00283130"/>
    <w:rsid w:val="00283275"/>
    <w:rsid w:val="0028327B"/>
    <w:rsid w:val="002835F6"/>
    <w:rsid w:val="00283927"/>
    <w:rsid w:val="002839A7"/>
    <w:rsid w:val="002839F4"/>
    <w:rsid w:val="00283A7A"/>
    <w:rsid w:val="00283BA6"/>
    <w:rsid w:val="0028487C"/>
    <w:rsid w:val="00284E05"/>
    <w:rsid w:val="00284E6F"/>
    <w:rsid w:val="00284FE0"/>
    <w:rsid w:val="002853AE"/>
    <w:rsid w:val="00285442"/>
    <w:rsid w:val="002854BA"/>
    <w:rsid w:val="0028559F"/>
    <w:rsid w:val="002858DA"/>
    <w:rsid w:val="00285927"/>
    <w:rsid w:val="00285AF5"/>
    <w:rsid w:val="00285AF9"/>
    <w:rsid w:val="00285FE6"/>
    <w:rsid w:val="002865F4"/>
    <w:rsid w:val="00286617"/>
    <w:rsid w:val="00286671"/>
    <w:rsid w:val="002867D7"/>
    <w:rsid w:val="00286A8B"/>
    <w:rsid w:val="00286EAF"/>
    <w:rsid w:val="002870A6"/>
    <w:rsid w:val="00287416"/>
    <w:rsid w:val="0028799B"/>
    <w:rsid w:val="00287BD2"/>
    <w:rsid w:val="00287E72"/>
    <w:rsid w:val="00287F82"/>
    <w:rsid w:val="00287FD5"/>
    <w:rsid w:val="002900A6"/>
    <w:rsid w:val="002900E7"/>
    <w:rsid w:val="0029022B"/>
    <w:rsid w:val="0029047A"/>
    <w:rsid w:val="002904B9"/>
    <w:rsid w:val="002907CC"/>
    <w:rsid w:val="002907F8"/>
    <w:rsid w:val="00290D1B"/>
    <w:rsid w:val="002917D4"/>
    <w:rsid w:val="002917DD"/>
    <w:rsid w:val="0029199E"/>
    <w:rsid w:val="00291A03"/>
    <w:rsid w:val="00291D68"/>
    <w:rsid w:val="00291DBA"/>
    <w:rsid w:val="00291F00"/>
    <w:rsid w:val="00291FC2"/>
    <w:rsid w:val="0029204D"/>
    <w:rsid w:val="002925F7"/>
    <w:rsid w:val="00292B40"/>
    <w:rsid w:val="00292E76"/>
    <w:rsid w:val="00293041"/>
    <w:rsid w:val="002932B6"/>
    <w:rsid w:val="002933CF"/>
    <w:rsid w:val="00293400"/>
    <w:rsid w:val="00293609"/>
    <w:rsid w:val="00293648"/>
    <w:rsid w:val="002936B1"/>
    <w:rsid w:val="00293A24"/>
    <w:rsid w:val="00293BE2"/>
    <w:rsid w:val="00293C8C"/>
    <w:rsid w:val="00293CCC"/>
    <w:rsid w:val="00293D22"/>
    <w:rsid w:val="00293D58"/>
    <w:rsid w:val="00293DC6"/>
    <w:rsid w:val="00293F37"/>
    <w:rsid w:val="0029407F"/>
    <w:rsid w:val="00294648"/>
    <w:rsid w:val="00294672"/>
    <w:rsid w:val="0029489D"/>
    <w:rsid w:val="0029493E"/>
    <w:rsid w:val="00294959"/>
    <w:rsid w:val="00294A0C"/>
    <w:rsid w:val="00294B2A"/>
    <w:rsid w:val="00294C8E"/>
    <w:rsid w:val="00294D99"/>
    <w:rsid w:val="00294F97"/>
    <w:rsid w:val="00294FE6"/>
    <w:rsid w:val="002951D4"/>
    <w:rsid w:val="0029537C"/>
    <w:rsid w:val="00295460"/>
    <w:rsid w:val="002954A1"/>
    <w:rsid w:val="0029563C"/>
    <w:rsid w:val="002956D5"/>
    <w:rsid w:val="00295755"/>
    <w:rsid w:val="0029584D"/>
    <w:rsid w:val="0029591A"/>
    <w:rsid w:val="00295C04"/>
    <w:rsid w:val="00295FF9"/>
    <w:rsid w:val="00296054"/>
    <w:rsid w:val="0029640F"/>
    <w:rsid w:val="0029672F"/>
    <w:rsid w:val="002968DE"/>
    <w:rsid w:val="00296A92"/>
    <w:rsid w:val="002975B1"/>
    <w:rsid w:val="0029777E"/>
    <w:rsid w:val="00297BE8"/>
    <w:rsid w:val="00297D7A"/>
    <w:rsid w:val="00297DBC"/>
    <w:rsid w:val="002A000B"/>
    <w:rsid w:val="002A0047"/>
    <w:rsid w:val="002A006A"/>
    <w:rsid w:val="002A030E"/>
    <w:rsid w:val="002A03F0"/>
    <w:rsid w:val="002A09C2"/>
    <w:rsid w:val="002A11D5"/>
    <w:rsid w:val="002A1252"/>
    <w:rsid w:val="002A13A6"/>
    <w:rsid w:val="002A13CA"/>
    <w:rsid w:val="002A1922"/>
    <w:rsid w:val="002A1E08"/>
    <w:rsid w:val="002A1F87"/>
    <w:rsid w:val="002A222F"/>
    <w:rsid w:val="002A24CB"/>
    <w:rsid w:val="002A27D5"/>
    <w:rsid w:val="002A28E1"/>
    <w:rsid w:val="002A2D02"/>
    <w:rsid w:val="002A2D24"/>
    <w:rsid w:val="002A2DBB"/>
    <w:rsid w:val="002A32F9"/>
    <w:rsid w:val="002A370B"/>
    <w:rsid w:val="002A37CB"/>
    <w:rsid w:val="002A3DA2"/>
    <w:rsid w:val="002A443C"/>
    <w:rsid w:val="002A4469"/>
    <w:rsid w:val="002A447F"/>
    <w:rsid w:val="002A4649"/>
    <w:rsid w:val="002A495F"/>
    <w:rsid w:val="002A4B3E"/>
    <w:rsid w:val="002A4C02"/>
    <w:rsid w:val="002A4DFD"/>
    <w:rsid w:val="002A519F"/>
    <w:rsid w:val="002A5257"/>
    <w:rsid w:val="002A5647"/>
    <w:rsid w:val="002A5752"/>
    <w:rsid w:val="002A5779"/>
    <w:rsid w:val="002A6302"/>
    <w:rsid w:val="002A644B"/>
    <w:rsid w:val="002A689B"/>
    <w:rsid w:val="002A6908"/>
    <w:rsid w:val="002A6930"/>
    <w:rsid w:val="002A6B9A"/>
    <w:rsid w:val="002A6C0B"/>
    <w:rsid w:val="002A6C9C"/>
    <w:rsid w:val="002A705F"/>
    <w:rsid w:val="002A75F6"/>
    <w:rsid w:val="002A7603"/>
    <w:rsid w:val="002A78B6"/>
    <w:rsid w:val="002A7BA5"/>
    <w:rsid w:val="002A7D0F"/>
    <w:rsid w:val="002A7D8F"/>
    <w:rsid w:val="002A7E5D"/>
    <w:rsid w:val="002A7FAB"/>
    <w:rsid w:val="002A7FE4"/>
    <w:rsid w:val="002B03EB"/>
    <w:rsid w:val="002B0878"/>
    <w:rsid w:val="002B0BBD"/>
    <w:rsid w:val="002B1408"/>
    <w:rsid w:val="002B1463"/>
    <w:rsid w:val="002B1773"/>
    <w:rsid w:val="002B1864"/>
    <w:rsid w:val="002B18D4"/>
    <w:rsid w:val="002B195B"/>
    <w:rsid w:val="002B1A76"/>
    <w:rsid w:val="002B1A9F"/>
    <w:rsid w:val="002B1AAD"/>
    <w:rsid w:val="002B1AFE"/>
    <w:rsid w:val="002B1C30"/>
    <w:rsid w:val="002B1D00"/>
    <w:rsid w:val="002B1D0A"/>
    <w:rsid w:val="002B2287"/>
    <w:rsid w:val="002B2295"/>
    <w:rsid w:val="002B2354"/>
    <w:rsid w:val="002B238F"/>
    <w:rsid w:val="002B23A5"/>
    <w:rsid w:val="002B23F7"/>
    <w:rsid w:val="002B243E"/>
    <w:rsid w:val="002B245C"/>
    <w:rsid w:val="002B288B"/>
    <w:rsid w:val="002B2A96"/>
    <w:rsid w:val="002B2E0A"/>
    <w:rsid w:val="002B3096"/>
    <w:rsid w:val="002B34C6"/>
    <w:rsid w:val="002B351C"/>
    <w:rsid w:val="002B35E0"/>
    <w:rsid w:val="002B361E"/>
    <w:rsid w:val="002B3735"/>
    <w:rsid w:val="002B3B74"/>
    <w:rsid w:val="002B3C5A"/>
    <w:rsid w:val="002B3CF6"/>
    <w:rsid w:val="002B3EC7"/>
    <w:rsid w:val="002B3FF8"/>
    <w:rsid w:val="002B41AE"/>
    <w:rsid w:val="002B42FB"/>
    <w:rsid w:val="002B4F5D"/>
    <w:rsid w:val="002B5026"/>
    <w:rsid w:val="002B5240"/>
    <w:rsid w:val="002B55C6"/>
    <w:rsid w:val="002B5715"/>
    <w:rsid w:val="002B57A1"/>
    <w:rsid w:val="002B5AF7"/>
    <w:rsid w:val="002B5B13"/>
    <w:rsid w:val="002B5B7D"/>
    <w:rsid w:val="002B5B9A"/>
    <w:rsid w:val="002B5BD7"/>
    <w:rsid w:val="002B5D28"/>
    <w:rsid w:val="002B5DA6"/>
    <w:rsid w:val="002B5F6D"/>
    <w:rsid w:val="002B6159"/>
    <w:rsid w:val="002B61BE"/>
    <w:rsid w:val="002B6400"/>
    <w:rsid w:val="002B641F"/>
    <w:rsid w:val="002B64A4"/>
    <w:rsid w:val="002B6DED"/>
    <w:rsid w:val="002B7001"/>
    <w:rsid w:val="002B7055"/>
    <w:rsid w:val="002B70AC"/>
    <w:rsid w:val="002B70D3"/>
    <w:rsid w:val="002B71F8"/>
    <w:rsid w:val="002B749D"/>
    <w:rsid w:val="002B750B"/>
    <w:rsid w:val="002B75DA"/>
    <w:rsid w:val="002B7981"/>
    <w:rsid w:val="002B79BA"/>
    <w:rsid w:val="002B79C8"/>
    <w:rsid w:val="002B7C5A"/>
    <w:rsid w:val="002C033E"/>
    <w:rsid w:val="002C03D9"/>
    <w:rsid w:val="002C0607"/>
    <w:rsid w:val="002C07B6"/>
    <w:rsid w:val="002C08A2"/>
    <w:rsid w:val="002C0D32"/>
    <w:rsid w:val="002C0E74"/>
    <w:rsid w:val="002C0EED"/>
    <w:rsid w:val="002C155B"/>
    <w:rsid w:val="002C17F3"/>
    <w:rsid w:val="002C1BF8"/>
    <w:rsid w:val="002C1CFD"/>
    <w:rsid w:val="002C22BA"/>
    <w:rsid w:val="002C23AF"/>
    <w:rsid w:val="002C23D0"/>
    <w:rsid w:val="002C25B7"/>
    <w:rsid w:val="002C25C9"/>
    <w:rsid w:val="002C26CC"/>
    <w:rsid w:val="002C284C"/>
    <w:rsid w:val="002C2921"/>
    <w:rsid w:val="002C2954"/>
    <w:rsid w:val="002C2BC6"/>
    <w:rsid w:val="002C3276"/>
    <w:rsid w:val="002C331E"/>
    <w:rsid w:val="002C36F6"/>
    <w:rsid w:val="002C3738"/>
    <w:rsid w:val="002C3C07"/>
    <w:rsid w:val="002C4417"/>
    <w:rsid w:val="002C461D"/>
    <w:rsid w:val="002C4AF6"/>
    <w:rsid w:val="002C519B"/>
    <w:rsid w:val="002C578A"/>
    <w:rsid w:val="002C57C6"/>
    <w:rsid w:val="002C583E"/>
    <w:rsid w:val="002C5901"/>
    <w:rsid w:val="002C5923"/>
    <w:rsid w:val="002C5A42"/>
    <w:rsid w:val="002C5A67"/>
    <w:rsid w:val="002C5CA3"/>
    <w:rsid w:val="002C60A7"/>
    <w:rsid w:val="002C6A9F"/>
    <w:rsid w:val="002C7217"/>
    <w:rsid w:val="002C7275"/>
    <w:rsid w:val="002C7387"/>
    <w:rsid w:val="002C748E"/>
    <w:rsid w:val="002C74DA"/>
    <w:rsid w:val="002C756E"/>
    <w:rsid w:val="002C7739"/>
    <w:rsid w:val="002D0113"/>
    <w:rsid w:val="002D03EF"/>
    <w:rsid w:val="002D051D"/>
    <w:rsid w:val="002D0541"/>
    <w:rsid w:val="002D05C0"/>
    <w:rsid w:val="002D06BD"/>
    <w:rsid w:val="002D07E9"/>
    <w:rsid w:val="002D08EC"/>
    <w:rsid w:val="002D0958"/>
    <w:rsid w:val="002D0BAE"/>
    <w:rsid w:val="002D0E8D"/>
    <w:rsid w:val="002D0FCE"/>
    <w:rsid w:val="002D1037"/>
    <w:rsid w:val="002D1083"/>
    <w:rsid w:val="002D10B0"/>
    <w:rsid w:val="002D1247"/>
    <w:rsid w:val="002D12F7"/>
    <w:rsid w:val="002D1451"/>
    <w:rsid w:val="002D1604"/>
    <w:rsid w:val="002D16AB"/>
    <w:rsid w:val="002D1783"/>
    <w:rsid w:val="002D1858"/>
    <w:rsid w:val="002D18B5"/>
    <w:rsid w:val="002D19B8"/>
    <w:rsid w:val="002D19F2"/>
    <w:rsid w:val="002D1B49"/>
    <w:rsid w:val="002D1BE5"/>
    <w:rsid w:val="002D1C3F"/>
    <w:rsid w:val="002D1EEC"/>
    <w:rsid w:val="002D21BC"/>
    <w:rsid w:val="002D223A"/>
    <w:rsid w:val="002D229E"/>
    <w:rsid w:val="002D27BD"/>
    <w:rsid w:val="002D2979"/>
    <w:rsid w:val="002D2DCF"/>
    <w:rsid w:val="002D2EB8"/>
    <w:rsid w:val="002D2F28"/>
    <w:rsid w:val="002D304C"/>
    <w:rsid w:val="002D30A6"/>
    <w:rsid w:val="002D3165"/>
    <w:rsid w:val="002D369B"/>
    <w:rsid w:val="002D3A3A"/>
    <w:rsid w:val="002D3B6B"/>
    <w:rsid w:val="002D3C96"/>
    <w:rsid w:val="002D3EAC"/>
    <w:rsid w:val="002D456F"/>
    <w:rsid w:val="002D45A1"/>
    <w:rsid w:val="002D4A98"/>
    <w:rsid w:val="002D4AD6"/>
    <w:rsid w:val="002D4E94"/>
    <w:rsid w:val="002D4F70"/>
    <w:rsid w:val="002D53F4"/>
    <w:rsid w:val="002D54CF"/>
    <w:rsid w:val="002D55E7"/>
    <w:rsid w:val="002D5678"/>
    <w:rsid w:val="002D56BF"/>
    <w:rsid w:val="002D5862"/>
    <w:rsid w:val="002D5B96"/>
    <w:rsid w:val="002D5BCB"/>
    <w:rsid w:val="002D5BE0"/>
    <w:rsid w:val="002D60EF"/>
    <w:rsid w:val="002D65D8"/>
    <w:rsid w:val="002D67C0"/>
    <w:rsid w:val="002D67F4"/>
    <w:rsid w:val="002D68C2"/>
    <w:rsid w:val="002D68ED"/>
    <w:rsid w:val="002D6CB2"/>
    <w:rsid w:val="002D6D42"/>
    <w:rsid w:val="002D6E5C"/>
    <w:rsid w:val="002D7273"/>
    <w:rsid w:val="002D7384"/>
    <w:rsid w:val="002D74C4"/>
    <w:rsid w:val="002D7FA1"/>
    <w:rsid w:val="002E00A6"/>
    <w:rsid w:val="002E0128"/>
    <w:rsid w:val="002E01E2"/>
    <w:rsid w:val="002E02A1"/>
    <w:rsid w:val="002E0311"/>
    <w:rsid w:val="002E0567"/>
    <w:rsid w:val="002E07B3"/>
    <w:rsid w:val="002E08E9"/>
    <w:rsid w:val="002E0A57"/>
    <w:rsid w:val="002E0A88"/>
    <w:rsid w:val="002E0A98"/>
    <w:rsid w:val="002E0C4F"/>
    <w:rsid w:val="002E101D"/>
    <w:rsid w:val="002E1088"/>
    <w:rsid w:val="002E10A1"/>
    <w:rsid w:val="002E10F4"/>
    <w:rsid w:val="002E1140"/>
    <w:rsid w:val="002E1150"/>
    <w:rsid w:val="002E12CB"/>
    <w:rsid w:val="002E15C5"/>
    <w:rsid w:val="002E1B7E"/>
    <w:rsid w:val="002E2060"/>
    <w:rsid w:val="002E22BF"/>
    <w:rsid w:val="002E2617"/>
    <w:rsid w:val="002E26DA"/>
    <w:rsid w:val="002E2783"/>
    <w:rsid w:val="002E29E9"/>
    <w:rsid w:val="002E2AD3"/>
    <w:rsid w:val="002E2B73"/>
    <w:rsid w:val="002E2B9C"/>
    <w:rsid w:val="002E2C49"/>
    <w:rsid w:val="002E3131"/>
    <w:rsid w:val="002E31C0"/>
    <w:rsid w:val="002E39C8"/>
    <w:rsid w:val="002E3B80"/>
    <w:rsid w:val="002E3C5F"/>
    <w:rsid w:val="002E3FC1"/>
    <w:rsid w:val="002E4442"/>
    <w:rsid w:val="002E4A9D"/>
    <w:rsid w:val="002E4C88"/>
    <w:rsid w:val="002E4D02"/>
    <w:rsid w:val="002E50A6"/>
    <w:rsid w:val="002E5199"/>
    <w:rsid w:val="002E589C"/>
    <w:rsid w:val="002E5A15"/>
    <w:rsid w:val="002E5AED"/>
    <w:rsid w:val="002E5B51"/>
    <w:rsid w:val="002E5D6C"/>
    <w:rsid w:val="002E5E86"/>
    <w:rsid w:val="002E5EB4"/>
    <w:rsid w:val="002E60C6"/>
    <w:rsid w:val="002E6263"/>
    <w:rsid w:val="002E654A"/>
    <w:rsid w:val="002E6591"/>
    <w:rsid w:val="002E6768"/>
    <w:rsid w:val="002E69EB"/>
    <w:rsid w:val="002E6C5F"/>
    <w:rsid w:val="002E6C8E"/>
    <w:rsid w:val="002E6CAB"/>
    <w:rsid w:val="002E6F62"/>
    <w:rsid w:val="002E729E"/>
    <w:rsid w:val="002E7852"/>
    <w:rsid w:val="002E7AF2"/>
    <w:rsid w:val="002E7B7D"/>
    <w:rsid w:val="002E7D2E"/>
    <w:rsid w:val="002E7FE1"/>
    <w:rsid w:val="002F0385"/>
    <w:rsid w:val="002F03D8"/>
    <w:rsid w:val="002F0971"/>
    <w:rsid w:val="002F0A22"/>
    <w:rsid w:val="002F0B8B"/>
    <w:rsid w:val="002F0F2C"/>
    <w:rsid w:val="002F1106"/>
    <w:rsid w:val="002F133A"/>
    <w:rsid w:val="002F141F"/>
    <w:rsid w:val="002F1583"/>
    <w:rsid w:val="002F16A8"/>
    <w:rsid w:val="002F182A"/>
    <w:rsid w:val="002F1873"/>
    <w:rsid w:val="002F1907"/>
    <w:rsid w:val="002F1A0B"/>
    <w:rsid w:val="002F1CBD"/>
    <w:rsid w:val="002F1CCE"/>
    <w:rsid w:val="002F1D40"/>
    <w:rsid w:val="002F1F54"/>
    <w:rsid w:val="002F210B"/>
    <w:rsid w:val="002F22BB"/>
    <w:rsid w:val="002F2337"/>
    <w:rsid w:val="002F24B9"/>
    <w:rsid w:val="002F2DF9"/>
    <w:rsid w:val="002F30B4"/>
    <w:rsid w:val="002F33BD"/>
    <w:rsid w:val="002F373D"/>
    <w:rsid w:val="002F394D"/>
    <w:rsid w:val="002F3B46"/>
    <w:rsid w:val="002F3D6E"/>
    <w:rsid w:val="002F3EB3"/>
    <w:rsid w:val="002F3F31"/>
    <w:rsid w:val="002F4211"/>
    <w:rsid w:val="002F4289"/>
    <w:rsid w:val="002F4774"/>
    <w:rsid w:val="002F48A4"/>
    <w:rsid w:val="002F4B48"/>
    <w:rsid w:val="002F4C49"/>
    <w:rsid w:val="002F516A"/>
    <w:rsid w:val="002F5220"/>
    <w:rsid w:val="002F532B"/>
    <w:rsid w:val="002F54D6"/>
    <w:rsid w:val="002F54F5"/>
    <w:rsid w:val="002F573C"/>
    <w:rsid w:val="002F575C"/>
    <w:rsid w:val="002F58FD"/>
    <w:rsid w:val="002F5E95"/>
    <w:rsid w:val="002F6148"/>
    <w:rsid w:val="002F62A7"/>
    <w:rsid w:val="002F62D3"/>
    <w:rsid w:val="002F65EA"/>
    <w:rsid w:val="002F664E"/>
    <w:rsid w:val="002F665E"/>
    <w:rsid w:val="002F675E"/>
    <w:rsid w:val="002F6A3A"/>
    <w:rsid w:val="002F6B1D"/>
    <w:rsid w:val="002F6ED3"/>
    <w:rsid w:val="002F6F5B"/>
    <w:rsid w:val="002F6FC6"/>
    <w:rsid w:val="002F7041"/>
    <w:rsid w:val="002F7216"/>
    <w:rsid w:val="002F78A1"/>
    <w:rsid w:val="002F79FB"/>
    <w:rsid w:val="002F7CD2"/>
    <w:rsid w:val="002F7D27"/>
    <w:rsid w:val="002F7E78"/>
    <w:rsid w:val="002F7EA5"/>
    <w:rsid w:val="002F7F45"/>
    <w:rsid w:val="0030073E"/>
    <w:rsid w:val="00300750"/>
    <w:rsid w:val="0030077F"/>
    <w:rsid w:val="003007BD"/>
    <w:rsid w:val="00300904"/>
    <w:rsid w:val="00300A7A"/>
    <w:rsid w:val="00300ACD"/>
    <w:rsid w:val="00300CAF"/>
    <w:rsid w:val="00300E1F"/>
    <w:rsid w:val="00300E71"/>
    <w:rsid w:val="0030136B"/>
    <w:rsid w:val="003014F6"/>
    <w:rsid w:val="0030198A"/>
    <w:rsid w:val="0030199D"/>
    <w:rsid w:val="00301AAC"/>
    <w:rsid w:val="00301B7B"/>
    <w:rsid w:val="00301C87"/>
    <w:rsid w:val="00301CB4"/>
    <w:rsid w:val="0030205F"/>
    <w:rsid w:val="0030209C"/>
    <w:rsid w:val="00302130"/>
    <w:rsid w:val="003021AC"/>
    <w:rsid w:val="0030230B"/>
    <w:rsid w:val="00302BAD"/>
    <w:rsid w:val="00302CD7"/>
    <w:rsid w:val="00302E76"/>
    <w:rsid w:val="00302E85"/>
    <w:rsid w:val="00302EE6"/>
    <w:rsid w:val="00303409"/>
    <w:rsid w:val="003034E8"/>
    <w:rsid w:val="003035D9"/>
    <w:rsid w:val="003038B0"/>
    <w:rsid w:val="00303D44"/>
    <w:rsid w:val="00303DFD"/>
    <w:rsid w:val="003040CD"/>
    <w:rsid w:val="0030426E"/>
    <w:rsid w:val="0030490B"/>
    <w:rsid w:val="00304997"/>
    <w:rsid w:val="00304A52"/>
    <w:rsid w:val="00304C48"/>
    <w:rsid w:val="00304D2A"/>
    <w:rsid w:val="00304D39"/>
    <w:rsid w:val="00304F9C"/>
    <w:rsid w:val="00305255"/>
    <w:rsid w:val="003055F1"/>
    <w:rsid w:val="00305687"/>
    <w:rsid w:val="00305B63"/>
    <w:rsid w:val="00305DEE"/>
    <w:rsid w:val="00305E84"/>
    <w:rsid w:val="00306026"/>
    <w:rsid w:val="0030636F"/>
    <w:rsid w:val="00306676"/>
    <w:rsid w:val="0030698E"/>
    <w:rsid w:val="00306DA0"/>
    <w:rsid w:val="00306FA5"/>
    <w:rsid w:val="00307046"/>
    <w:rsid w:val="00307352"/>
    <w:rsid w:val="003075C8"/>
    <w:rsid w:val="003075E8"/>
    <w:rsid w:val="00307BC3"/>
    <w:rsid w:val="00307C16"/>
    <w:rsid w:val="00307C65"/>
    <w:rsid w:val="00307ED3"/>
    <w:rsid w:val="00307F22"/>
    <w:rsid w:val="00307F6C"/>
    <w:rsid w:val="00310858"/>
    <w:rsid w:val="0031089B"/>
    <w:rsid w:val="00310B22"/>
    <w:rsid w:val="00310B46"/>
    <w:rsid w:val="00310BAA"/>
    <w:rsid w:val="00310C8F"/>
    <w:rsid w:val="00310CC6"/>
    <w:rsid w:val="00310E5B"/>
    <w:rsid w:val="0031116E"/>
    <w:rsid w:val="00311393"/>
    <w:rsid w:val="0031155B"/>
    <w:rsid w:val="00311DC2"/>
    <w:rsid w:val="00311E56"/>
    <w:rsid w:val="00311F22"/>
    <w:rsid w:val="003120BB"/>
    <w:rsid w:val="00312101"/>
    <w:rsid w:val="00312238"/>
    <w:rsid w:val="003123F1"/>
    <w:rsid w:val="003124B6"/>
    <w:rsid w:val="003125CC"/>
    <w:rsid w:val="0031295D"/>
    <w:rsid w:val="00312CDE"/>
    <w:rsid w:val="00312D54"/>
    <w:rsid w:val="00313023"/>
    <w:rsid w:val="00313335"/>
    <w:rsid w:val="003133F9"/>
    <w:rsid w:val="0031341A"/>
    <w:rsid w:val="0031346D"/>
    <w:rsid w:val="003134B6"/>
    <w:rsid w:val="00313761"/>
    <w:rsid w:val="003137A6"/>
    <w:rsid w:val="0031399E"/>
    <w:rsid w:val="00313B60"/>
    <w:rsid w:val="00313F30"/>
    <w:rsid w:val="00314048"/>
    <w:rsid w:val="00314088"/>
    <w:rsid w:val="003140CB"/>
    <w:rsid w:val="00314118"/>
    <w:rsid w:val="0031452B"/>
    <w:rsid w:val="003147B4"/>
    <w:rsid w:val="00314A06"/>
    <w:rsid w:val="00314B8A"/>
    <w:rsid w:val="00314EB4"/>
    <w:rsid w:val="00315294"/>
    <w:rsid w:val="003153EE"/>
    <w:rsid w:val="0031568B"/>
    <w:rsid w:val="00315A2F"/>
    <w:rsid w:val="00315D58"/>
    <w:rsid w:val="00315F44"/>
    <w:rsid w:val="003161E3"/>
    <w:rsid w:val="003166A7"/>
    <w:rsid w:val="003166CD"/>
    <w:rsid w:val="003166F5"/>
    <w:rsid w:val="00316A40"/>
    <w:rsid w:val="00316BA1"/>
    <w:rsid w:val="00316DC3"/>
    <w:rsid w:val="00316EE3"/>
    <w:rsid w:val="003177CF"/>
    <w:rsid w:val="00317C3A"/>
    <w:rsid w:val="00317D07"/>
    <w:rsid w:val="00317D6D"/>
    <w:rsid w:val="00317E7E"/>
    <w:rsid w:val="00317F21"/>
    <w:rsid w:val="003201EB"/>
    <w:rsid w:val="003202DD"/>
    <w:rsid w:val="003203E0"/>
    <w:rsid w:val="0032044C"/>
    <w:rsid w:val="00320792"/>
    <w:rsid w:val="0032083B"/>
    <w:rsid w:val="0032098D"/>
    <w:rsid w:val="003209F0"/>
    <w:rsid w:val="00320C8D"/>
    <w:rsid w:val="00320E64"/>
    <w:rsid w:val="00321415"/>
    <w:rsid w:val="00321924"/>
    <w:rsid w:val="00321D0C"/>
    <w:rsid w:val="00321D5C"/>
    <w:rsid w:val="003220A7"/>
    <w:rsid w:val="003225FC"/>
    <w:rsid w:val="00322774"/>
    <w:rsid w:val="0032287A"/>
    <w:rsid w:val="003228CC"/>
    <w:rsid w:val="00322CC6"/>
    <w:rsid w:val="00322E64"/>
    <w:rsid w:val="003230CE"/>
    <w:rsid w:val="0032327F"/>
    <w:rsid w:val="0032347A"/>
    <w:rsid w:val="00323554"/>
    <w:rsid w:val="0032361C"/>
    <w:rsid w:val="0032361E"/>
    <w:rsid w:val="0032382D"/>
    <w:rsid w:val="00324055"/>
    <w:rsid w:val="00324478"/>
    <w:rsid w:val="003245D6"/>
    <w:rsid w:val="0032464E"/>
    <w:rsid w:val="003247E4"/>
    <w:rsid w:val="00324AC9"/>
    <w:rsid w:val="00324B0E"/>
    <w:rsid w:val="00324C48"/>
    <w:rsid w:val="00324C98"/>
    <w:rsid w:val="0032520C"/>
    <w:rsid w:val="0032529C"/>
    <w:rsid w:val="0032534B"/>
    <w:rsid w:val="00325894"/>
    <w:rsid w:val="00325914"/>
    <w:rsid w:val="00325BA2"/>
    <w:rsid w:val="00325BC8"/>
    <w:rsid w:val="00325C89"/>
    <w:rsid w:val="00325D4E"/>
    <w:rsid w:val="00325D55"/>
    <w:rsid w:val="00325ED6"/>
    <w:rsid w:val="00325FA9"/>
    <w:rsid w:val="00326130"/>
    <w:rsid w:val="003261CD"/>
    <w:rsid w:val="003262C7"/>
    <w:rsid w:val="00326361"/>
    <w:rsid w:val="003267BF"/>
    <w:rsid w:val="00326801"/>
    <w:rsid w:val="00326A96"/>
    <w:rsid w:val="0032715F"/>
    <w:rsid w:val="00327557"/>
    <w:rsid w:val="00327892"/>
    <w:rsid w:val="003279D6"/>
    <w:rsid w:val="00327C4D"/>
    <w:rsid w:val="0033003A"/>
    <w:rsid w:val="00330278"/>
    <w:rsid w:val="00330745"/>
    <w:rsid w:val="00330818"/>
    <w:rsid w:val="00330856"/>
    <w:rsid w:val="0033085C"/>
    <w:rsid w:val="003309A3"/>
    <w:rsid w:val="00330A2F"/>
    <w:rsid w:val="00330A6D"/>
    <w:rsid w:val="00330C06"/>
    <w:rsid w:val="00330E9E"/>
    <w:rsid w:val="00330EE7"/>
    <w:rsid w:val="00331012"/>
    <w:rsid w:val="00331205"/>
    <w:rsid w:val="0033136A"/>
    <w:rsid w:val="003316F8"/>
    <w:rsid w:val="00331BDC"/>
    <w:rsid w:val="00331D10"/>
    <w:rsid w:val="00331FED"/>
    <w:rsid w:val="0033203B"/>
    <w:rsid w:val="0033235B"/>
    <w:rsid w:val="0033276F"/>
    <w:rsid w:val="003327F3"/>
    <w:rsid w:val="00332962"/>
    <w:rsid w:val="00332D2E"/>
    <w:rsid w:val="00332D4C"/>
    <w:rsid w:val="00333399"/>
    <w:rsid w:val="00333482"/>
    <w:rsid w:val="0033375E"/>
    <w:rsid w:val="003339A2"/>
    <w:rsid w:val="00333AC4"/>
    <w:rsid w:val="00333BFF"/>
    <w:rsid w:val="00333CEF"/>
    <w:rsid w:val="00333E34"/>
    <w:rsid w:val="00334526"/>
    <w:rsid w:val="00334709"/>
    <w:rsid w:val="0033481B"/>
    <w:rsid w:val="00334BCE"/>
    <w:rsid w:val="00334C42"/>
    <w:rsid w:val="00334DBA"/>
    <w:rsid w:val="00334EA2"/>
    <w:rsid w:val="00334EA6"/>
    <w:rsid w:val="00334F67"/>
    <w:rsid w:val="003353E4"/>
    <w:rsid w:val="0033579F"/>
    <w:rsid w:val="0033597A"/>
    <w:rsid w:val="00335B7A"/>
    <w:rsid w:val="00335D0D"/>
    <w:rsid w:val="003363E9"/>
    <w:rsid w:val="0033640D"/>
    <w:rsid w:val="003365E6"/>
    <w:rsid w:val="003367A9"/>
    <w:rsid w:val="003368D3"/>
    <w:rsid w:val="00336A5E"/>
    <w:rsid w:val="00336D07"/>
    <w:rsid w:val="00336D2D"/>
    <w:rsid w:val="003373F4"/>
    <w:rsid w:val="0033781D"/>
    <w:rsid w:val="003378CB"/>
    <w:rsid w:val="00337A7E"/>
    <w:rsid w:val="00337D25"/>
    <w:rsid w:val="00340073"/>
    <w:rsid w:val="00340176"/>
    <w:rsid w:val="00340273"/>
    <w:rsid w:val="00340488"/>
    <w:rsid w:val="003405C6"/>
    <w:rsid w:val="003405EF"/>
    <w:rsid w:val="003407C2"/>
    <w:rsid w:val="00340858"/>
    <w:rsid w:val="00340952"/>
    <w:rsid w:val="00340AD1"/>
    <w:rsid w:val="00340B12"/>
    <w:rsid w:val="0034141D"/>
    <w:rsid w:val="003414C0"/>
    <w:rsid w:val="0034156A"/>
    <w:rsid w:val="00341605"/>
    <w:rsid w:val="00341C99"/>
    <w:rsid w:val="00342096"/>
    <w:rsid w:val="00342182"/>
    <w:rsid w:val="0034224C"/>
    <w:rsid w:val="0034244A"/>
    <w:rsid w:val="00342450"/>
    <w:rsid w:val="00342477"/>
    <w:rsid w:val="0034250B"/>
    <w:rsid w:val="00342597"/>
    <w:rsid w:val="003425E9"/>
    <w:rsid w:val="003429DC"/>
    <w:rsid w:val="00342AAD"/>
    <w:rsid w:val="00342ADF"/>
    <w:rsid w:val="00342B45"/>
    <w:rsid w:val="00342C77"/>
    <w:rsid w:val="00342D32"/>
    <w:rsid w:val="003430CC"/>
    <w:rsid w:val="0034330E"/>
    <w:rsid w:val="00343324"/>
    <w:rsid w:val="003435CE"/>
    <w:rsid w:val="003435E9"/>
    <w:rsid w:val="00344163"/>
    <w:rsid w:val="00344210"/>
    <w:rsid w:val="00344681"/>
    <w:rsid w:val="0034469D"/>
    <w:rsid w:val="00344BA3"/>
    <w:rsid w:val="00344E37"/>
    <w:rsid w:val="0034504C"/>
    <w:rsid w:val="00345232"/>
    <w:rsid w:val="00345374"/>
    <w:rsid w:val="003453EC"/>
    <w:rsid w:val="0034561D"/>
    <w:rsid w:val="0034571E"/>
    <w:rsid w:val="0034576D"/>
    <w:rsid w:val="00345D2B"/>
    <w:rsid w:val="00345DA7"/>
    <w:rsid w:val="00345E0B"/>
    <w:rsid w:val="00345FDC"/>
    <w:rsid w:val="00346051"/>
    <w:rsid w:val="003463B1"/>
    <w:rsid w:val="003463C0"/>
    <w:rsid w:val="0034685B"/>
    <w:rsid w:val="003468CF"/>
    <w:rsid w:val="00346AF1"/>
    <w:rsid w:val="00346CD7"/>
    <w:rsid w:val="003470F8"/>
    <w:rsid w:val="0034712C"/>
    <w:rsid w:val="003471CA"/>
    <w:rsid w:val="0034729E"/>
    <w:rsid w:val="003475AD"/>
    <w:rsid w:val="003475D0"/>
    <w:rsid w:val="00347769"/>
    <w:rsid w:val="00347889"/>
    <w:rsid w:val="00347A5E"/>
    <w:rsid w:val="00347AFA"/>
    <w:rsid w:val="00347C1D"/>
    <w:rsid w:val="0035006B"/>
    <w:rsid w:val="00350089"/>
    <w:rsid w:val="003501A3"/>
    <w:rsid w:val="003501D1"/>
    <w:rsid w:val="00350239"/>
    <w:rsid w:val="003503BC"/>
    <w:rsid w:val="00350817"/>
    <w:rsid w:val="00350981"/>
    <w:rsid w:val="00351089"/>
    <w:rsid w:val="0035123D"/>
    <w:rsid w:val="003514CE"/>
    <w:rsid w:val="0035154B"/>
    <w:rsid w:val="00351677"/>
    <w:rsid w:val="0035173D"/>
    <w:rsid w:val="00351862"/>
    <w:rsid w:val="003518F0"/>
    <w:rsid w:val="00351D9F"/>
    <w:rsid w:val="00351DC7"/>
    <w:rsid w:val="00351E44"/>
    <w:rsid w:val="0035226E"/>
    <w:rsid w:val="003522B5"/>
    <w:rsid w:val="00352377"/>
    <w:rsid w:val="0035250D"/>
    <w:rsid w:val="00352809"/>
    <w:rsid w:val="0035281F"/>
    <w:rsid w:val="00352CFF"/>
    <w:rsid w:val="00352F33"/>
    <w:rsid w:val="00353003"/>
    <w:rsid w:val="003531CA"/>
    <w:rsid w:val="003533B9"/>
    <w:rsid w:val="00353649"/>
    <w:rsid w:val="003536CF"/>
    <w:rsid w:val="00353730"/>
    <w:rsid w:val="00353B15"/>
    <w:rsid w:val="00353BDC"/>
    <w:rsid w:val="00353E4D"/>
    <w:rsid w:val="00353EE4"/>
    <w:rsid w:val="003540F9"/>
    <w:rsid w:val="00354205"/>
    <w:rsid w:val="0035424A"/>
    <w:rsid w:val="00354423"/>
    <w:rsid w:val="00354621"/>
    <w:rsid w:val="0035477E"/>
    <w:rsid w:val="003547D7"/>
    <w:rsid w:val="00354899"/>
    <w:rsid w:val="003549F5"/>
    <w:rsid w:val="00354A33"/>
    <w:rsid w:val="00354BE2"/>
    <w:rsid w:val="00354FD5"/>
    <w:rsid w:val="00355252"/>
    <w:rsid w:val="00355296"/>
    <w:rsid w:val="00355505"/>
    <w:rsid w:val="0035564A"/>
    <w:rsid w:val="00355794"/>
    <w:rsid w:val="0035585D"/>
    <w:rsid w:val="003559C9"/>
    <w:rsid w:val="00355CA1"/>
    <w:rsid w:val="00355CA7"/>
    <w:rsid w:val="00355D84"/>
    <w:rsid w:val="00355F44"/>
    <w:rsid w:val="00356539"/>
    <w:rsid w:val="00356A35"/>
    <w:rsid w:val="00356C57"/>
    <w:rsid w:val="00356FF2"/>
    <w:rsid w:val="00357151"/>
    <w:rsid w:val="003573C0"/>
    <w:rsid w:val="003573DD"/>
    <w:rsid w:val="003574C6"/>
    <w:rsid w:val="00357553"/>
    <w:rsid w:val="0035765D"/>
    <w:rsid w:val="00357985"/>
    <w:rsid w:val="00357C5A"/>
    <w:rsid w:val="00357E5A"/>
    <w:rsid w:val="00357EE8"/>
    <w:rsid w:val="00360096"/>
    <w:rsid w:val="003600F7"/>
    <w:rsid w:val="0036011A"/>
    <w:rsid w:val="00360161"/>
    <w:rsid w:val="0036045A"/>
    <w:rsid w:val="0036067A"/>
    <w:rsid w:val="00360B28"/>
    <w:rsid w:val="00360CFD"/>
    <w:rsid w:val="003610A2"/>
    <w:rsid w:val="003612F9"/>
    <w:rsid w:val="00361401"/>
    <w:rsid w:val="003614E0"/>
    <w:rsid w:val="00361530"/>
    <w:rsid w:val="0036157A"/>
    <w:rsid w:val="00361694"/>
    <w:rsid w:val="00361737"/>
    <w:rsid w:val="003617C6"/>
    <w:rsid w:val="00361892"/>
    <w:rsid w:val="003619C4"/>
    <w:rsid w:val="00361B11"/>
    <w:rsid w:val="00361BA2"/>
    <w:rsid w:val="00362063"/>
    <w:rsid w:val="003621D0"/>
    <w:rsid w:val="00362289"/>
    <w:rsid w:val="003623D5"/>
    <w:rsid w:val="0036252F"/>
    <w:rsid w:val="003627C3"/>
    <w:rsid w:val="0036286F"/>
    <w:rsid w:val="00362A1B"/>
    <w:rsid w:val="00362A74"/>
    <w:rsid w:val="00362D09"/>
    <w:rsid w:val="00362E09"/>
    <w:rsid w:val="00362E0F"/>
    <w:rsid w:val="00362E50"/>
    <w:rsid w:val="0036300E"/>
    <w:rsid w:val="0036329E"/>
    <w:rsid w:val="003635B4"/>
    <w:rsid w:val="00363B9C"/>
    <w:rsid w:val="00363C35"/>
    <w:rsid w:val="00363D4E"/>
    <w:rsid w:val="00363F93"/>
    <w:rsid w:val="00363FE7"/>
    <w:rsid w:val="003642E0"/>
    <w:rsid w:val="00364357"/>
    <w:rsid w:val="00364A19"/>
    <w:rsid w:val="00364B0C"/>
    <w:rsid w:val="00364BAC"/>
    <w:rsid w:val="00364C46"/>
    <w:rsid w:val="00364ED1"/>
    <w:rsid w:val="00364FB3"/>
    <w:rsid w:val="003651FC"/>
    <w:rsid w:val="00365305"/>
    <w:rsid w:val="00365481"/>
    <w:rsid w:val="0036574B"/>
    <w:rsid w:val="003657EC"/>
    <w:rsid w:val="00365C7A"/>
    <w:rsid w:val="00365C86"/>
    <w:rsid w:val="00365F41"/>
    <w:rsid w:val="00365FA6"/>
    <w:rsid w:val="00366510"/>
    <w:rsid w:val="00366869"/>
    <w:rsid w:val="00366C31"/>
    <w:rsid w:val="00366CF3"/>
    <w:rsid w:val="00366CFF"/>
    <w:rsid w:val="00366DC2"/>
    <w:rsid w:val="00366FA0"/>
    <w:rsid w:val="003670F6"/>
    <w:rsid w:val="003672AA"/>
    <w:rsid w:val="00367606"/>
    <w:rsid w:val="003676C6"/>
    <w:rsid w:val="0036782B"/>
    <w:rsid w:val="0036784A"/>
    <w:rsid w:val="003679C8"/>
    <w:rsid w:val="00367A93"/>
    <w:rsid w:val="00367E0E"/>
    <w:rsid w:val="00367E33"/>
    <w:rsid w:val="00367E9C"/>
    <w:rsid w:val="00367F37"/>
    <w:rsid w:val="00370232"/>
    <w:rsid w:val="0037028F"/>
    <w:rsid w:val="003702BE"/>
    <w:rsid w:val="0037054D"/>
    <w:rsid w:val="00370CC8"/>
    <w:rsid w:val="00370CD5"/>
    <w:rsid w:val="00371225"/>
    <w:rsid w:val="00371360"/>
    <w:rsid w:val="00371AC8"/>
    <w:rsid w:val="00371B09"/>
    <w:rsid w:val="00371BBF"/>
    <w:rsid w:val="00371C14"/>
    <w:rsid w:val="00371C96"/>
    <w:rsid w:val="00371E46"/>
    <w:rsid w:val="0037226D"/>
    <w:rsid w:val="0037242C"/>
    <w:rsid w:val="0037248A"/>
    <w:rsid w:val="003724C5"/>
    <w:rsid w:val="00372946"/>
    <w:rsid w:val="00372A4F"/>
    <w:rsid w:val="00372AAC"/>
    <w:rsid w:val="00372BB7"/>
    <w:rsid w:val="00372CDF"/>
    <w:rsid w:val="00372D0E"/>
    <w:rsid w:val="00372EFD"/>
    <w:rsid w:val="003731BB"/>
    <w:rsid w:val="00373258"/>
    <w:rsid w:val="00373424"/>
    <w:rsid w:val="003734EB"/>
    <w:rsid w:val="0037352F"/>
    <w:rsid w:val="0037354E"/>
    <w:rsid w:val="003735D3"/>
    <w:rsid w:val="00373B0B"/>
    <w:rsid w:val="00373B53"/>
    <w:rsid w:val="00373BAD"/>
    <w:rsid w:val="00373C74"/>
    <w:rsid w:val="00373C8F"/>
    <w:rsid w:val="00373ED9"/>
    <w:rsid w:val="00373FD7"/>
    <w:rsid w:val="003743F7"/>
    <w:rsid w:val="0037448C"/>
    <w:rsid w:val="003744FD"/>
    <w:rsid w:val="003747C4"/>
    <w:rsid w:val="00374C40"/>
    <w:rsid w:val="00374CAF"/>
    <w:rsid w:val="00374E09"/>
    <w:rsid w:val="003752ED"/>
    <w:rsid w:val="003754FF"/>
    <w:rsid w:val="0037559B"/>
    <w:rsid w:val="00375BCC"/>
    <w:rsid w:val="00375BE7"/>
    <w:rsid w:val="00375BF6"/>
    <w:rsid w:val="00375D98"/>
    <w:rsid w:val="00375E67"/>
    <w:rsid w:val="00375ED2"/>
    <w:rsid w:val="0037602B"/>
    <w:rsid w:val="003760D4"/>
    <w:rsid w:val="00376166"/>
    <w:rsid w:val="003763F7"/>
    <w:rsid w:val="003765F3"/>
    <w:rsid w:val="003766BC"/>
    <w:rsid w:val="00376738"/>
    <w:rsid w:val="0037675C"/>
    <w:rsid w:val="003767BD"/>
    <w:rsid w:val="00376B2D"/>
    <w:rsid w:val="00376E46"/>
    <w:rsid w:val="00376F30"/>
    <w:rsid w:val="003775C7"/>
    <w:rsid w:val="0037764C"/>
    <w:rsid w:val="003776CA"/>
    <w:rsid w:val="00377712"/>
    <w:rsid w:val="00377838"/>
    <w:rsid w:val="0037795B"/>
    <w:rsid w:val="003779BF"/>
    <w:rsid w:val="00377CE9"/>
    <w:rsid w:val="00377DDD"/>
    <w:rsid w:val="00377EE5"/>
    <w:rsid w:val="00377F9E"/>
    <w:rsid w:val="00380491"/>
    <w:rsid w:val="0038051B"/>
    <w:rsid w:val="0038062D"/>
    <w:rsid w:val="00380653"/>
    <w:rsid w:val="0038070C"/>
    <w:rsid w:val="00380948"/>
    <w:rsid w:val="00380A52"/>
    <w:rsid w:val="00380D71"/>
    <w:rsid w:val="0038107C"/>
    <w:rsid w:val="00381130"/>
    <w:rsid w:val="003811CF"/>
    <w:rsid w:val="0038139A"/>
    <w:rsid w:val="003814FA"/>
    <w:rsid w:val="00382179"/>
    <w:rsid w:val="003821E0"/>
    <w:rsid w:val="003822EB"/>
    <w:rsid w:val="003826F6"/>
    <w:rsid w:val="00382906"/>
    <w:rsid w:val="00382C43"/>
    <w:rsid w:val="00382F7B"/>
    <w:rsid w:val="003830F0"/>
    <w:rsid w:val="00383184"/>
    <w:rsid w:val="00383390"/>
    <w:rsid w:val="00383858"/>
    <w:rsid w:val="00383A98"/>
    <w:rsid w:val="00383BE4"/>
    <w:rsid w:val="003841DC"/>
    <w:rsid w:val="00384495"/>
    <w:rsid w:val="0038462C"/>
    <w:rsid w:val="00384667"/>
    <w:rsid w:val="00384B8F"/>
    <w:rsid w:val="00384CE8"/>
    <w:rsid w:val="00385202"/>
    <w:rsid w:val="0038531A"/>
    <w:rsid w:val="00385469"/>
    <w:rsid w:val="00385526"/>
    <w:rsid w:val="00385570"/>
    <w:rsid w:val="0038573F"/>
    <w:rsid w:val="00385756"/>
    <w:rsid w:val="00385831"/>
    <w:rsid w:val="003858C5"/>
    <w:rsid w:val="0038599B"/>
    <w:rsid w:val="00385A52"/>
    <w:rsid w:val="00385A79"/>
    <w:rsid w:val="00385A9D"/>
    <w:rsid w:val="00385CB5"/>
    <w:rsid w:val="00385CFC"/>
    <w:rsid w:val="0038609D"/>
    <w:rsid w:val="0038642A"/>
    <w:rsid w:val="0038654D"/>
    <w:rsid w:val="003865CD"/>
    <w:rsid w:val="003865F6"/>
    <w:rsid w:val="003868A0"/>
    <w:rsid w:val="003869CF"/>
    <w:rsid w:val="00386AEB"/>
    <w:rsid w:val="00386C2C"/>
    <w:rsid w:val="00386CBD"/>
    <w:rsid w:val="003870BA"/>
    <w:rsid w:val="0038715F"/>
    <w:rsid w:val="003874BD"/>
    <w:rsid w:val="0038759D"/>
    <w:rsid w:val="00387720"/>
    <w:rsid w:val="003879D8"/>
    <w:rsid w:val="003879FA"/>
    <w:rsid w:val="00387B17"/>
    <w:rsid w:val="00387E46"/>
    <w:rsid w:val="00387E76"/>
    <w:rsid w:val="00387FBD"/>
    <w:rsid w:val="003905EF"/>
    <w:rsid w:val="00390762"/>
    <w:rsid w:val="00390824"/>
    <w:rsid w:val="0039092F"/>
    <w:rsid w:val="00390943"/>
    <w:rsid w:val="0039094B"/>
    <w:rsid w:val="00390979"/>
    <w:rsid w:val="00390FD4"/>
    <w:rsid w:val="0039106B"/>
    <w:rsid w:val="003913A6"/>
    <w:rsid w:val="00391515"/>
    <w:rsid w:val="00391A73"/>
    <w:rsid w:val="00391AC0"/>
    <w:rsid w:val="00391B1D"/>
    <w:rsid w:val="00391B41"/>
    <w:rsid w:val="00391CD1"/>
    <w:rsid w:val="0039217A"/>
    <w:rsid w:val="00392195"/>
    <w:rsid w:val="00392379"/>
    <w:rsid w:val="003923AC"/>
    <w:rsid w:val="003923E9"/>
    <w:rsid w:val="0039261E"/>
    <w:rsid w:val="003929C2"/>
    <w:rsid w:val="00392AA4"/>
    <w:rsid w:val="00392BAB"/>
    <w:rsid w:val="00392E74"/>
    <w:rsid w:val="00392FF3"/>
    <w:rsid w:val="003931AE"/>
    <w:rsid w:val="0039355A"/>
    <w:rsid w:val="0039387A"/>
    <w:rsid w:val="00393911"/>
    <w:rsid w:val="00394291"/>
    <w:rsid w:val="0039456C"/>
    <w:rsid w:val="0039471B"/>
    <w:rsid w:val="00394AF9"/>
    <w:rsid w:val="00394C1B"/>
    <w:rsid w:val="00394C4C"/>
    <w:rsid w:val="00394DCF"/>
    <w:rsid w:val="0039558C"/>
    <w:rsid w:val="003955B1"/>
    <w:rsid w:val="00395D09"/>
    <w:rsid w:val="00395F0F"/>
    <w:rsid w:val="00396074"/>
    <w:rsid w:val="003964E8"/>
    <w:rsid w:val="003966A6"/>
    <w:rsid w:val="00396930"/>
    <w:rsid w:val="003969E7"/>
    <w:rsid w:val="00396B4C"/>
    <w:rsid w:val="00396DDB"/>
    <w:rsid w:val="0039715D"/>
    <w:rsid w:val="003975C2"/>
    <w:rsid w:val="003976EF"/>
    <w:rsid w:val="003977E2"/>
    <w:rsid w:val="00397B22"/>
    <w:rsid w:val="003A000F"/>
    <w:rsid w:val="003A00DB"/>
    <w:rsid w:val="003A01B1"/>
    <w:rsid w:val="003A01DA"/>
    <w:rsid w:val="003A02A1"/>
    <w:rsid w:val="003A069F"/>
    <w:rsid w:val="003A0904"/>
    <w:rsid w:val="003A0941"/>
    <w:rsid w:val="003A0B4F"/>
    <w:rsid w:val="003A0E2D"/>
    <w:rsid w:val="003A0EF4"/>
    <w:rsid w:val="003A1095"/>
    <w:rsid w:val="003A10CE"/>
    <w:rsid w:val="003A10E6"/>
    <w:rsid w:val="003A1105"/>
    <w:rsid w:val="003A110D"/>
    <w:rsid w:val="003A1425"/>
    <w:rsid w:val="003A158E"/>
    <w:rsid w:val="003A1648"/>
    <w:rsid w:val="003A1700"/>
    <w:rsid w:val="003A17BA"/>
    <w:rsid w:val="003A1DAF"/>
    <w:rsid w:val="003A1FE0"/>
    <w:rsid w:val="003A20B0"/>
    <w:rsid w:val="003A24E7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C1F"/>
    <w:rsid w:val="003A3EA3"/>
    <w:rsid w:val="003A40E3"/>
    <w:rsid w:val="003A412D"/>
    <w:rsid w:val="003A42F1"/>
    <w:rsid w:val="003A4876"/>
    <w:rsid w:val="003A49D9"/>
    <w:rsid w:val="003A4BE9"/>
    <w:rsid w:val="003A4C7C"/>
    <w:rsid w:val="003A4D2A"/>
    <w:rsid w:val="003A4FF8"/>
    <w:rsid w:val="003A5072"/>
    <w:rsid w:val="003A52E8"/>
    <w:rsid w:val="003A5627"/>
    <w:rsid w:val="003A5BFE"/>
    <w:rsid w:val="003A5CFF"/>
    <w:rsid w:val="003A600E"/>
    <w:rsid w:val="003A61C3"/>
    <w:rsid w:val="003A6754"/>
    <w:rsid w:val="003A6947"/>
    <w:rsid w:val="003A699A"/>
    <w:rsid w:val="003A6E12"/>
    <w:rsid w:val="003A6F0C"/>
    <w:rsid w:val="003A7443"/>
    <w:rsid w:val="003A74C6"/>
    <w:rsid w:val="003A7965"/>
    <w:rsid w:val="003A7A04"/>
    <w:rsid w:val="003A7B0D"/>
    <w:rsid w:val="003A7F51"/>
    <w:rsid w:val="003B0024"/>
    <w:rsid w:val="003B03DF"/>
    <w:rsid w:val="003B04E6"/>
    <w:rsid w:val="003B059C"/>
    <w:rsid w:val="003B075D"/>
    <w:rsid w:val="003B0A78"/>
    <w:rsid w:val="003B0BE2"/>
    <w:rsid w:val="003B0BE6"/>
    <w:rsid w:val="003B0C7B"/>
    <w:rsid w:val="003B0CA7"/>
    <w:rsid w:val="003B1009"/>
    <w:rsid w:val="003B1040"/>
    <w:rsid w:val="003B13B9"/>
    <w:rsid w:val="003B144F"/>
    <w:rsid w:val="003B15F0"/>
    <w:rsid w:val="003B161C"/>
    <w:rsid w:val="003B16BA"/>
    <w:rsid w:val="003B1826"/>
    <w:rsid w:val="003B1E77"/>
    <w:rsid w:val="003B1E7C"/>
    <w:rsid w:val="003B1F86"/>
    <w:rsid w:val="003B2038"/>
    <w:rsid w:val="003B2288"/>
    <w:rsid w:val="003B22C4"/>
    <w:rsid w:val="003B2550"/>
    <w:rsid w:val="003B26C5"/>
    <w:rsid w:val="003B2BC6"/>
    <w:rsid w:val="003B314F"/>
    <w:rsid w:val="003B3274"/>
    <w:rsid w:val="003B328A"/>
    <w:rsid w:val="003B35A9"/>
    <w:rsid w:val="003B368C"/>
    <w:rsid w:val="003B37EC"/>
    <w:rsid w:val="003B392D"/>
    <w:rsid w:val="003B3BE7"/>
    <w:rsid w:val="003B3CBE"/>
    <w:rsid w:val="003B3DD5"/>
    <w:rsid w:val="003B3E0A"/>
    <w:rsid w:val="003B3FDB"/>
    <w:rsid w:val="003B4248"/>
    <w:rsid w:val="003B46E3"/>
    <w:rsid w:val="003B4AD8"/>
    <w:rsid w:val="003B5005"/>
    <w:rsid w:val="003B507A"/>
    <w:rsid w:val="003B50D2"/>
    <w:rsid w:val="003B5403"/>
    <w:rsid w:val="003B54F2"/>
    <w:rsid w:val="003B580C"/>
    <w:rsid w:val="003B5B39"/>
    <w:rsid w:val="003B5D7D"/>
    <w:rsid w:val="003B5DD5"/>
    <w:rsid w:val="003B5EF2"/>
    <w:rsid w:val="003B6776"/>
    <w:rsid w:val="003B68AE"/>
    <w:rsid w:val="003B68CF"/>
    <w:rsid w:val="003B6B27"/>
    <w:rsid w:val="003B6DDD"/>
    <w:rsid w:val="003B6E9B"/>
    <w:rsid w:val="003B6FE6"/>
    <w:rsid w:val="003B70C3"/>
    <w:rsid w:val="003B720E"/>
    <w:rsid w:val="003B751A"/>
    <w:rsid w:val="003B7604"/>
    <w:rsid w:val="003B77BB"/>
    <w:rsid w:val="003B78FE"/>
    <w:rsid w:val="003B7C45"/>
    <w:rsid w:val="003B7CFD"/>
    <w:rsid w:val="003B7DB4"/>
    <w:rsid w:val="003C003B"/>
    <w:rsid w:val="003C094B"/>
    <w:rsid w:val="003C0C88"/>
    <w:rsid w:val="003C0EDE"/>
    <w:rsid w:val="003C0FEC"/>
    <w:rsid w:val="003C1195"/>
    <w:rsid w:val="003C1477"/>
    <w:rsid w:val="003C1737"/>
    <w:rsid w:val="003C182B"/>
    <w:rsid w:val="003C18B0"/>
    <w:rsid w:val="003C19A4"/>
    <w:rsid w:val="003C1B73"/>
    <w:rsid w:val="003C1CC6"/>
    <w:rsid w:val="003C1F9A"/>
    <w:rsid w:val="003C2133"/>
    <w:rsid w:val="003C2172"/>
    <w:rsid w:val="003C254E"/>
    <w:rsid w:val="003C2D6C"/>
    <w:rsid w:val="003C30A8"/>
    <w:rsid w:val="003C30BF"/>
    <w:rsid w:val="003C30FC"/>
    <w:rsid w:val="003C312D"/>
    <w:rsid w:val="003C3236"/>
    <w:rsid w:val="003C32AE"/>
    <w:rsid w:val="003C36D1"/>
    <w:rsid w:val="003C37B1"/>
    <w:rsid w:val="003C39D9"/>
    <w:rsid w:val="003C3AA1"/>
    <w:rsid w:val="003C3DEA"/>
    <w:rsid w:val="003C3DF1"/>
    <w:rsid w:val="003C414D"/>
    <w:rsid w:val="003C457D"/>
    <w:rsid w:val="003C4CBE"/>
    <w:rsid w:val="003C50B7"/>
    <w:rsid w:val="003C5687"/>
    <w:rsid w:val="003C59C8"/>
    <w:rsid w:val="003C5F0F"/>
    <w:rsid w:val="003C617E"/>
    <w:rsid w:val="003C62CC"/>
    <w:rsid w:val="003C675C"/>
    <w:rsid w:val="003C681F"/>
    <w:rsid w:val="003C68F3"/>
    <w:rsid w:val="003C68FB"/>
    <w:rsid w:val="003C6D9F"/>
    <w:rsid w:val="003C6DE8"/>
    <w:rsid w:val="003C71E0"/>
    <w:rsid w:val="003C7367"/>
    <w:rsid w:val="003C763B"/>
    <w:rsid w:val="003C78F0"/>
    <w:rsid w:val="003C7D21"/>
    <w:rsid w:val="003C7FBB"/>
    <w:rsid w:val="003D02F4"/>
    <w:rsid w:val="003D086D"/>
    <w:rsid w:val="003D08E1"/>
    <w:rsid w:val="003D0B5B"/>
    <w:rsid w:val="003D0DA6"/>
    <w:rsid w:val="003D145D"/>
    <w:rsid w:val="003D1AF0"/>
    <w:rsid w:val="003D1B5D"/>
    <w:rsid w:val="003D1C00"/>
    <w:rsid w:val="003D1C17"/>
    <w:rsid w:val="003D1E40"/>
    <w:rsid w:val="003D2028"/>
    <w:rsid w:val="003D2105"/>
    <w:rsid w:val="003D233F"/>
    <w:rsid w:val="003D23BB"/>
    <w:rsid w:val="003D2437"/>
    <w:rsid w:val="003D271B"/>
    <w:rsid w:val="003D2B3C"/>
    <w:rsid w:val="003D2D83"/>
    <w:rsid w:val="003D2E23"/>
    <w:rsid w:val="003D2F72"/>
    <w:rsid w:val="003D315B"/>
    <w:rsid w:val="003D3339"/>
    <w:rsid w:val="003D3567"/>
    <w:rsid w:val="003D365B"/>
    <w:rsid w:val="003D36A5"/>
    <w:rsid w:val="003D36E9"/>
    <w:rsid w:val="003D3907"/>
    <w:rsid w:val="003D391A"/>
    <w:rsid w:val="003D3B95"/>
    <w:rsid w:val="003D3BFF"/>
    <w:rsid w:val="003D3D3C"/>
    <w:rsid w:val="003D3DFB"/>
    <w:rsid w:val="003D41C9"/>
    <w:rsid w:val="003D422F"/>
    <w:rsid w:val="003D478F"/>
    <w:rsid w:val="003D49F3"/>
    <w:rsid w:val="003D4C0D"/>
    <w:rsid w:val="003D4C31"/>
    <w:rsid w:val="003D4D5D"/>
    <w:rsid w:val="003D5127"/>
    <w:rsid w:val="003D525F"/>
    <w:rsid w:val="003D52D8"/>
    <w:rsid w:val="003D5362"/>
    <w:rsid w:val="003D5472"/>
    <w:rsid w:val="003D5941"/>
    <w:rsid w:val="003D5A8B"/>
    <w:rsid w:val="003D5B91"/>
    <w:rsid w:val="003D5BA8"/>
    <w:rsid w:val="003D5EF4"/>
    <w:rsid w:val="003D5F01"/>
    <w:rsid w:val="003D609F"/>
    <w:rsid w:val="003D629A"/>
    <w:rsid w:val="003D65FA"/>
    <w:rsid w:val="003D6828"/>
    <w:rsid w:val="003D6BA4"/>
    <w:rsid w:val="003D6CD0"/>
    <w:rsid w:val="003D6D92"/>
    <w:rsid w:val="003D6FDF"/>
    <w:rsid w:val="003D78FA"/>
    <w:rsid w:val="003D7A84"/>
    <w:rsid w:val="003D7AD2"/>
    <w:rsid w:val="003D7ADD"/>
    <w:rsid w:val="003D7EC1"/>
    <w:rsid w:val="003E00F9"/>
    <w:rsid w:val="003E0495"/>
    <w:rsid w:val="003E0BCC"/>
    <w:rsid w:val="003E0FB3"/>
    <w:rsid w:val="003E10D2"/>
    <w:rsid w:val="003E12A9"/>
    <w:rsid w:val="003E1490"/>
    <w:rsid w:val="003E1731"/>
    <w:rsid w:val="003E2001"/>
    <w:rsid w:val="003E2085"/>
    <w:rsid w:val="003E2414"/>
    <w:rsid w:val="003E259B"/>
    <w:rsid w:val="003E265E"/>
    <w:rsid w:val="003E2695"/>
    <w:rsid w:val="003E2849"/>
    <w:rsid w:val="003E2897"/>
    <w:rsid w:val="003E2A2F"/>
    <w:rsid w:val="003E2C0F"/>
    <w:rsid w:val="003E2EE9"/>
    <w:rsid w:val="003E3222"/>
    <w:rsid w:val="003E3396"/>
    <w:rsid w:val="003E3602"/>
    <w:rsid w:val="003E3873"/>
    <w:rsid w:val="003E38EC"/>
    <w:rsid w:val="003E3904"/>
    <w:rsid w:val="003E39A5"/>
    <w:rsid w:val="003E3C2D"/>
    <w:rsid w:val="003E3F60"/>
    <w:rsid w:val="003E3F89"/>
    <w:rsid w:val="003E4289"/>
    <w:rsid w:val="003E4295"/>
    <w:rsid w:val="003E43C4"/>
    <w:rsid w:val="003E44C3"/>
    <w:rsid w:val="003E45EC"/>
    <w:rsid w:val="003E481E"/>
    <w:rsid w:val="003E4F42"/>
    <w:rsid w:val="003E552A"/>
    <w:rsid w:val="003E580D"/>
    <w:rsid w:val="003E587F"/>
    <w:rsid w:val="003E5C63"/>
    <w:rsid w:val="003E5CA4"/>
    <w:rsid w:val="003E5D73"/>
    <w:rsid w:val="003E6382"/>
    <w:rsid w:val="003E63A3"/>
    <w:rsid w:val="003E6709"/>
    <w:rsid w:val="003E67CA"/>
    <w:rsid w:val="003E6A17"/>
    <w:rsid w:val="003E6A58"/>
    <w:rsid w:val="003E6A5C"/>
    <w:rsid w:val="003E6D58"/>
    <w:rsid w:val="003E7081"/>
    <w:rsid w:val="003E70FB"/>
    <w:rsid w:val="003E71ED"/>
    <w:rsid w:val="003E721C"/>
    <w:rsid w:val="003E735E"/>
    <w:rsid w:val="003E7613"/>
    <w:rsid w:val="003E76CE"/>
    <w:rsid w:val="003E7DE4"/>
    <w:rsid w:val="003E7FB3"/>
    <w:rsid w:val="003F0524"/>
    <w:rsid w:val="003F055A"/>
    <w:rsid w:val="003F06E0"/>
    <w:rsid w:val="003F0795"/>
    <w:rsid w:val="003F08B3"/>
    <w:rsid w:val="003F0C1C"/>
    <w:rsid w:val="003F0CE8"/>
    <w:rsid w:val="003F148A"/>
    <w:rsid w:val="003F162E"/>
    <w:rsid w:val="003F1A40"/>
    <w:rsid w:val="003F1F53"/>
    <w:rsid w:val="003F226E"/>
    <w:rsid w:val="003F230D"/>
    <w:rsid w:val="003F2371"/>
    <w:rsid w:val="003F23FC"/>
    <w:rsid w:val="003F2751"/>
    <w:rsid w:val="003F2C94"/>
    <w:rsid w:val="003F2DC4"/>
    <w:rsid w:val="003F2FB2"/>
    <w:rsid w:val="003F31F5"/>
    <w:rsid w:val="003F3325"/>
    <w:rsid w:val="003F34B6"/>
    <w:rsid w:val="003F36C1"/>
    <w:rsid w:val="003F3C3F"/>
    <w:rsid w:val="003F3D32"/>
    <w:rsid w:val="003F3F16"/>
    <w:rsid w:val="003F3FAC"/>
    <w:rsid w:val="003F4A01"/>
    <w:rsid w:val="003F4B0E"/>
    <w:rsid w:val="003F4CA6"/>
    <w:rsid w:val="003F51A4"/>
    <w:rsid w:val="003F5326"/>
    <w:rsid w:val="003F542D"/>
    <w:rsid w:val="003F576D"/>
    <w:rsid w:val="003F57DE"/>
    <w:rsid w:val="003F5AFF"/>
    <w:rsid w:val="003F5B35"/>
    <w:rsid w:val="003F5EA5"/>
    <w:rsid w:val="003F61FA"/>
    <w:rsid w:val="003F62FF"/>
    <w:rsid w:val="003F691F"/>
    <w:rsid w:val="003F69E9"/>
    <w:rsid w:val="003F6B7A"/>
    <w:rsid w:val="003F6C6A"/>
    <w:rsid w:val="003F6F38"/>
    <w:rsid w:val="003F72B9"/>
    <w:rsid w:val="003F759B"/>
    <w:rsid w:val="003F7692"/>
    <w:rsid w:val="003F77DE"/>
    <w:rsid w:val="003F79D5"/>
    <w:rsid w:val="003F7BE7"/>
    <w:rsid w:val="003F7CF9"/>
    <w:rsid w:val="003F7FB3"/>
    <w:rsid w:val="004003D7"/>
    <w:rsid w:val="0040049A"/>
    <w:rsid w:val="004006AC"/>
    <w:rsid w:val="00400819"/>
    <w:rsid w:val="004009A3"/>
    <w:rsid w:val="00400ACE"/>
    <w:rsid w:val="00400B20"/>
    <w:rsid w:val="00400C72"/>
    <w:rsid w:val="00400C9C"/>
    <w:rsid w:val="004010D9"/>
    <w:rsid w:val="004011B4"/>
    <w:rsid w:val="00401310"/>
    <w:rsid w:val="00401335"/>
    <w:rsid w:val="004013E2"/>
    <w:rsid w:val="00401589"/>
    <w:rsid w:val="0040176C"/>
    <w:rsid w:val="0040186D"/>
    <w:rsid w:val="00401B88"/>
    <w:rsid w:val="00401CE5"/>
    <w:rsid w:val="00401D6C"/>
    <w:rsid w:val="00401D91"/>
    <w:rsid w:val="00401F10"/>
    <w:rsid w:val="00401F9C"/>
    <w:rsid w:val="00402021"/>
    <w:rsid w:val="0040243D"/>
    <w:rsid w:val="004027F0"/>
    <w:rsid w:val="00402890"/>
    <w:rsid w:val="00402907"/>
    <w:rsid w:val="0040297E"/>
    <w:rsid w:val="004029B4"/>
    <w:rsid w:val="00402E3B"/>
    <w:rsid w:val="0040306B"/>
    <w:rsid w:val="00403717"/>
    <w:rsid w:val="004037F8"/>
    <w:rsid w:val="00403A18"/>
    <w:rsid w:val="00403A57"/>
    <w:rsid w:val="00403A67"/>
    <w:rsid w:val="00403D66"/>
    <w:rsid w:val="00403D9F"/>
    <w:rsid w:val="00403ECE"/>
    <w:rsid w:val="00404039"/>
    <w:rsid w:val="00404378"/>
    <w:rsid w:val="00404609"/>
    <w:rsid w:val="0040496E"/>
    <w:rsid w:val="00404BD7"/>
    <w:rsid w:val="00404C10"/>
    <w:rsid w:val="00405062"/>
    <w:rsid w:val="00405108"/>
    <w:rsid w:val="00405152"/>
    <w:rsid w:val="004051B9"/>
    <w:rsid w:val="004051D7"/>
    <w:rsid w:val="0040541F"/>
    <w:rsid w:val="00405635"/>
    <w:rsid w:val="0040570A"/>
    <w:rsid w:val="004058AC"/>
    <w:rsid w:val="004059FF"/>
    <w:rsid w:val="00405A25"/>
    <w:rsid w:val="00405A37"/>
    <w:rsid w:val="00405C7A"/>
    <w:rsid w:val="004062E3"/>
    <w:rsid w:val="00406427"/>
    <w:rsid w:val="0040658E"/>
    <w:rsid w:val="004065C3"/>
    <w:rsid w:val="00406B6D"/>
    <w:rsid w:val="00406BBA"/>
    <w:rsid w:val="00406C22"/>
    <w:rsid w:val="00406DC5"/>
    <w:rsid w:val="00406E82"/>
    <w:rsid w:val="0040721F"/>
    <w:rsid w:val="00407303"/>
    <w:rsid w:val="004074B4"/>
    <w:rsid w:val="004074F8"/>
    <w:rsid w:val="0040772C"/>
    <w:rsid w:val="0040796A"/>
    <w:rsid w:val="00407AA8"/>
    <w:rsid w:val="00407AC7"/>
    <w:rsid w:val="00407B9E"/>
    <w:rsid w:val="00407DDC"/>
    <w:rsid w:val="004102AE"/>
    <w:rsid w:val="004106C5"/>
    <w:rsid w:val="00410770"/>
    <w:rsid w:val="0041089C"/>
    <w:rsid w:val="00410966"/>
    <w:rsid w:val="00410C04"/>
    <w:rsid w:val="00410E02"/>
    <w:rsid w:val="0041106F"/>
    <w:rsid w:val="004119BC"/>
    <w:rsid w:val="00411B94"/>
    <w:rsid w:val="004123F4"/>
    <w:rsid w:val="00412542"/>
    <w:rsid w:val="00412882"/>
    <w:rsid w:val="004128C6"/>
    <w:rsid w:val="0041299E"/>
    <w:rsid w:val="00412B1C"/>
    <w:rsid w:val="00412D7B"/>
    <w:rsid w:val="00412DA4"/>
    <w:rsid w:val="00413666"/>
    <w:rsid w:val="00413792"/>
    <w:rsid w:val="004138A0"/>
    <w:rsid w:val="004138DE"/>
    <w:rsid w:val="00413945"/>
    <w:rsid w:val="00413E23"/>
    <w:rsid w:val="00413F17"/>
    <w:rsid w:val="00413FA4"/>
    <w:rsid w:val="004141BA"/>
    <w:rsid w:val="00414347"/>
    <w:rsid w:val="0041462D"/>
    <w:rsid w:val="004146E0"/>
    <w:rsid w:val="00414843"/>
    <w:rsid w:val="004148EF"/>
    <w:rsid w:val="00414AD5"/>
    <w:rsid w:val="00414EE0"/>
    <w:rsid w:val="004150A0"/>
    <w:rsid w:val="004152FF"/>
    <w:rsid w:val="0041541C"/>
    <w:rsid w:val="0041550C"/>
    <w:rsid w:val="004156EF"/>
    <w:rsid w:val="0041578C"/>
    <w:rsid w:val="00415BA7"/>
    <w:rsid w:val="00415DFA"/>
    <w:rsid w:val="00415E3E"/>
    <w:rsid w:val="00415EEA"/>
    <w:rsid w:val="004161FE"/>
    <w:rsid w:val="004162A3"/>
    <w:rsid w:val="004162EB"/>
    <w:rsid w:val="0041648E"/>
    <w:rsid w:val="0041650A"/>
    <w:rsid w:val="00416AE5"/>
    <w:rsid w:val="00416BD0"/>
    <w:rsid w:val="00416D64"/>
    <w:rsid w:val="00416E49"/>
    <w:rsid w:val="00416F7D"/>
    <w:rsid w:val="00417207"/>
    <w:rsid w:val="004172D5"/>
    <w:rsid w:val="004172F8"/>
    <w:rsid w:val="00417960"/>
    <w:rsid w:val="00417AF8"/>
    <w:rsid w:val="00417B69"/>
    <w:rsid w:val="00417DB3"/>
    <w:rsid w:val="00417F29"/>
    <w:rsid w:val="00420121"/>
    <w:rsid w:val="00420591"/>
    <w:rsid w:val="00420606"/>
    <w:rsid w:val="0042064A"/>
    <w:rsid w:val="0042070F"/>
    <w:rsid w:val="00420763"/>
    <w:rsid w:val="00420884"/>
    <w:rsid w:val="0042095D"/>
    <w:rsid w:val="00420EDC"/>
    <w:rsid w:val="00420F61"/>
    <w:rsid w:val="004210F2"/>
    <w:rsid w:val="00421230"/>
    <w:rsid w:val="00421243"/>
    <w:rsid w:val="00421340"/>
    <w:rsid w:val="0042148C"/>
    <w:rsid w:val="004214E6"/>
    <w:rsid w:val="00421508"/>
    <w:rsid w:val="00421814"/>
    <w:rsid w:val="00421D7F"/>
    <w:rsid w:val="00421E82"/>
    <w:rsid w:val="00421FFD"/>
    <w:rsid w:val="004221FD"/>
    <w:rsid w:val="00422253"/>
    <w:rsid w:val="0042290E"/>
    <w:rsid w:val="00422AAB"/>
    <w:rsid w:val="00422E9E"/>
    <w:rsid w:val="004230AE"/>
    <w:rsid w:val="00424154"/>
    <w:rsid w:val="00424279"/>
    <w:rsid w:val="0042436C"/>
    <w:rsid w:val="004243A9"/>
    <w:rsid w:val="0042444C"/>
    <w:rsid w:val="00424517"/>
    <w:rsid w:val="0042468B"/>
    <w:rsid w:val="0042491D"/>
    <w:rsid w:val="004249E7"/>
    <w:rsid w:val="00424FCC"/>
    <w:rsid w:val="0042534C"/>
    <w:rsid w:val="0042587C"/>
    <w:rsid w:val="00425A7C"/>
    <w:rsid w:val="00426300"/>
    <w:rsid w:val="0042637F"/>
    <w:rsid w:val="0042657F"/>
    <w:rsid w:val="0042693F"/>
    <w:rsid w:val="00426BD2"/>
    <w:rsid w:val="00426CAC"/>
    <w:rsid w:val="00426E45"/>
    <w:rsid w:val="004270C1"/>
    <w:rsid w:val="004270FB"/>
    <w:rsid w:val="00427230"/>
    <w:rsid w:val="0042730C"/>
    <w:rsid w:val="00427320"/>
    <w:rsid w:val="00427330"/>
    <w:rsid w:val="00427443"/>
    <w:rsid w:val="004274AC"/>
    <w:rsid w:val="004274B7"/>
    <w:rsid w:val="004275E4"/>
    <w:rsid w:val="00427601"/>
    <w:rsid w:val="0042761B"/>
    <w:rsid w:val="0042765C"/>
    <w:rsid w:val="00427724"/>
    <w:rsid w:val="0042781E"/>
    <w:rsid w:val="00427836"/>
    <w:rsid w:val="00427947"/>
    <w:rsid w:val="00427BF1"/>
    <w:rsid w:val="00427D4A"/>
    <w:rsid w:val="00427EB9"/>
    <w:rsid w:val="00427FCC"/>
    <w:rsid w:val="00430133"/>
    <w:rsid w:val="004301E6"/>
    <w:rsid w:val="00430704"/>
    <w:rsid w:val="0043076F"/>
    <w:rsid w:val="00430927"/>
    <w:rsid w:val="00430D53"/>
    <w:rsid w:val="00430D70"/>
    <w:rsid w:val="00430F26"/>
    <w:rsid w:val="004311E8"/>
    <w:rsid w:val="00431407"/>
    <w:rsid w:val="004318D8"/>
    <w:rsid w:val="00431917"/>
    <w:rsid w:val="004319EC"/>
    <w:rsid w:val="00431A39"/>
    <w:rsid w:val="00431BBD"/>
    <w:rsid w:val="00431EC7"/>
    <w:rsid w:val="00431ED2"/>
    <w:rsid w:val="004320CC"/>
    <w:rsid w:val="004327E3"/>
    <w:rsid w:val="00432B27"/>
    <w:rsid w:val="00432C58"/>
    <w:rsid w:val="00432C6C"/>
    <w:rsid w:val="00432D07"/>
    <w:rsid w:val="00432D2B"/>
    <w:rsid w:val="00432F9B"/>
    <w:rsid w:val="0043302F"/>
    <w:rsid w:val="0043315F"/>
    <w:rsid w:val="004332E8"/>
    <w:rsid w:val="00433332"/>
    <w:rsid w:val="0043335F"/>
    <w:rsid w:val="00433456"/>
    <w:rsid w:val="00433567"/>
    <w:rsid w:val="004336A9"/>
    <w:rsid w:val="004336E0"/>
    <w:rsid w:val="00433753"/>
    <w:rsid w:val="00433893"/>
    <w:rsid w:val="00433BD3"/>
    <w:rsid w:val="00433D45"/>
    <w:rsid w:val="00433E84"/>
    <w:rsid w:val="0043416E"/>
    <w:rsid w:val="00434231"/>
    <w:rsid w:val="004342D5"/>
    <w:rsid w:val="0043459D"/>
    <w:rsid w:val="00434640"/>
    <w:rsid w:val="004349B6"/>
    <w:rsid w:val="00435081"/>
    <w:rsid w:val="0043508A"/>
    <w:rsid w:val="004350AE"/>
    <w:rsid w:val="0043526D"/>
    <w:rsid w:val="00435500"/>
    <w:rsid w:val="00435736"/>
    <w:rsid w:val="00435A45"/>
    <w:rsid w:val="00435ABA"/>
    <w:rsid w:val="00435C4D"/>
    <w:rsid w:val="00435DC0"/>
    <w:rsid w:val="00436036"/>
    <w:rsid w:val="0043686B"/>
    <w:rsid w:val="00436BA2"/>
    <w:rsid w:val="00436D54"/>
    <w:rsid w:val="00436E1F"/>
    <w:rsid w:val="00436F3F"/>
    <w:rsid w:val="00436F51"/>
    <w:rsid w:val="0043728C"/>
    <w:rsid w:val="0043740F"/>
    <w:rsid w:val="004374F2"/>
    <w:rsid w:val="0043772F"/>
    <w:rsid w:val="00437BA7"/>
    <w:rsid w:val="00440002"/>
    <w:rsid w:val="004400FE"/>
    <w:rsid w:val="00440222"/>
    <w:rsid w:val="004402BE"/>
    <w:rsid w:val="004402DF"/>
    <w:rsid w:val="00440358"/>
    <w:rsid w:val="004403B5"/>
    <w:rsid w:val="004406AA"/>
    <w:rsid w:val="0044079E"/>
    <w:rsid w:val="00440816"/>
    <w:rsid w:val="00440A6D"/>
    <w:rsid w:val="00440E84"/>
    <w:rsid w:val="00441215"/>
    <w:rsid w:val="004412A1"/>
    <w:rsid w:val="00441365"/>
    <w:rsid w:val="00441418"/>
    <w:rsid w:val="004414A1"/>
    <w:rsid w:val="00441676"/>
    <w:rsid w:val="00441BDF"/>
    <w:rsid w:val="00441C4C"/>
    <w:rsid w:val="00441D7D"/>
    <w:rsid w:val="00441E2D"/>
    <w:rsid w:val="00441E8F"/>
    <w:rsid w:val="00441F42"/>
    <w:rsid w:val="00441F57"/>
    <w:rsid w:val="004424A2"/>
    <w:rsid w:val="0044274C"/>
    <w:rsid w:val="0044275B"/>
    <w:rsid w:val="00442E6A"/>
    <w:rsid w:val="0044312A"/>
    <w:rsid w:val="00443287"/>
    <w:rsid w:val="004433A3"/>
    <w:rsid w:val="00443469"/>
    <w:rsid w:val="004434E0"/>
    <w:rsid w:val="004434FD"/>
    <w:rsid w:val="0044350A"/>
    <w:rsid w:val="00443516"/>
    <w:rsid w:val="004437C3"/>
    <w:rsid w:val="0044392C"/>
    <w:rsid w:val="00443C49"/>
    <w:rsid w:val="00443CAF"/>
    <w:rsid w:val="00443D5A"/>
    <w:rsid w:val="00443E17"/>
    <w:rsid w:val="0044411B"/>
    <w:rsid w:val="00444262"/>
    <w:rsid w:val="004445E1"/>
    <w:rsid w:val="00444619"/>
    <w:rsid w:val="0044461B"/>
    <w:rsid w:val="004448EA"/>
    <w:rsid w:val="00444A7C"/>
    <w:rsid w:val="00444A84"/>
    <w:rsid w:val="00444AA2"/>
    <w:rsid w:val="00444FCD"/>
    <w:rsid w:val="00445196"/>
    <w:rsid w:val="00445271"/>
    <w:rsid w:val="0044534A"/>
    <w:rsid w:val="0044554D"/>
    <w:rsid w:val="004456A0"/>
    <w:rsid w:val="00445A9C"/>
    <w:rsid w:val="00445B45"/>
    <w:rsid w:val="00445C45"/>
    <w:rsid w:val="00445D10"/>
    <w:rsid w:val="00445E76"/>
    <w:rsid w:val="00446155"/>
    <w:rsid w:val="00446229"/>
    <w:rsid w:val="00446250"/>
    <w:rsid w:val="004464BE"/>
    <w:rsid w:val="0044665B"/>
    <w:rsid w:val="00446AB0"/>
    <w:rsid w:val="00447212"/>
    <w:rsid w:val="0044723A"/>
    <w:rsid w:val="004474F9"/>
    <w:rsid w:val="00447BB8"/>
    <w:rsid w:val="00447BE7"/>
    <w:rsid w:val="00450012"/>
    <w:rsid w:val="00450237"/>
    <w:rsid w:val="00450590"/>
    <w:rsid w:val="00450661"/>
    <w:rsid w:val="00450C06"/>
    <w:rsid w:val="00450E30"/>
    <w:rsid w:val="004511FA"/>
    <w:rsid w:val="0045141E"/>
    <w:rsid w:val="00451545"/>
    <w:rsid w:val="004516E2"/>
    <w:rsid w:val="00451919"/>
    <w:rsid w:val="00451BC0"/>
    <w:rsid w:val="00451D49"/>
    <w:rsid w:val="00452011"/>
    <w:rsid w:val="0045203F"/>
    <w:rsid w:val="0045207E"/>
    <w:rsid w:val="004522C5"/>
    <w:rsid w:val="0045272A"/>
    <w:rsid w:val="00452766"/>
    <w:rsid w:val="00452A31"/>
    <w:rsid w:val="00452C3B"/>
    <w:rsid w:val="00452E51"/>
    <w:rsid w:val="00453541"/>
    <w:rsid w:val="004538D3"/>
    <w:rsid w:val="00453C1F"/>
    <w:rsid w:val="00453E77"/>
    <w:rsid w:val="00453F18"/>
    <w:rsid w:val="00454215"/>
    <w:rsid w:val="00454289"/>
    <w:rsid w:val="00454455"/>
    <w:rsid w:val="004547E1"/>
    <w:rsid w:val="0045490C"/>
    <w:rsid w:val="00454974"/>
    <w:rsid w:val="004550BD"/>
    <w:rsid w:val="004553B0"/>
    <w:rsid w:val="0045540C"/>
    <w:rsid w:val="00455597"/>
    <w:rsid w:val="004555CB"/>
    <w:rsid w:val="00455A85"/>
    <w:rsid w:val="00455BA5"/>
    <w:rsid w:val="00455CDA"/>
    <w:rsid w:val="00455DDD"/>
    <w:rsid w:val="00455DF9"/>
    <w:rsid w:val="00455F9A"/>
    <w:rsid w:val="00456056"/>
    <w:rsid w:val="00456142"/>
    <w:rsid w:val="004561B5"/>
    <w:rsid w:val="004567A8"/>
    <w:rsid w:val="004568A2"/>
    <w:rsid w:val="00456B53"/>
    <w:rsid w:val="00456BC5"/>
    <w:rsid w:val="00456CFA"/>
    <w:rsid w:val="00456D39"/>
    <w:rsid w:val="004570BD"/>
    <w:rsid w:val="0045716D"/>
    <w:rsid w:val="0045717A"/>
    <w:rsid w:val="00457251"/>
    <w:rsid w:val="004573DB"/>
    <w:rsid w:val="00457456"/>
    <w:rsid w:val="00457581"/>
    <w:rsid w:val="004577AC"/>
    <w:rsid w:val="00457AC4"/>
    <w:rsid w:val="00457BCF"/>
    <w:rsid w:val="00457F19"/>
    <w:rsid w:val="0046047A"/>
    <w:rsid w:val="00460679"/>
    <w:rsid w:val="00460722"/>
    <w:rsid w:val="004607A1"/>
    <w:rsid w:val="00460A2D"/>
    <w:rsid w:val="00460CE3"/>
    <w:rsid w:val="00460D25"/>
    <w:rsid w:val="00460E14"/>
    <w:rsid w:val="00461041"/>
    <w:rsid w:val="00461586"/>
    <w:rsid w:val="00461725"/>
    <w:rsid w:val="00461869"/>
    <w:rsid w:val="00461899"/>
    <w:rsid w:val="004619A7"/>
    <w:rsid w:val="004619D1"/>
    <w:rsid w:val="00461CD0"/>
    <w:rsid w:val="00461D4C"/>
    <w:rsid w:val="00461ED5"/>
    <w:rsid w:val="00462121"/>
    <w:rsid w:val="00462322"/>
    <w:rsid w:val="0046260A"/>
    <w:rsid w:val="0046289B"/>
    <w:rsid w:val="00462970"/>
    <w:rsid w:val="00462B2A"/>
    <w:rsid w:val="00462B95"/>
    <w:rsid w:val="00462BD7"/>
    <w:rsid w:val="00462FA9"/>
    <w:rsid w:val="004631ED"/>
    <w:rsid w:val="0046326D"/>
    <w:rsid w:val="0046377C"/>
    <w:rsid w:val="004638AA"/>
    <w:rsid w:val="0046397B"/>
    <w:rsid w:val="00463A57"/>
    <w:rsid w:val="00464014"/>
    <w:rsid w:val="004643EC"/>
    <w:rsid w:val="00464444"/>
    <w:rsid w:val="0046457F"/>
    <w:rsid w:val="00464751"/>
    <w:rsid w:val="004647C4"/>
    <w:rsid w:val="00464CBA"/>
    <w:rsid w:val="00464EC3"/>
    <w:rsid w:val="00464FDC"/>
    <w:rsid w:val="00465258"/>
    <w:rsid w:val="004655B7"/>
    <w:rsid w:val="004655C7"/>
    <w:rsid w:val="004656B4"/>
    <w:rsid w:val="0046572F"/>
    <w:rsid w:val="00465888"/>
    <w:rsid w:val="0046593A"/>
    <w:rsid w:val="00465BBC"/>
    <w:rsid w:val="00465BC1"/>
    <w:rsid w:val="00465BCB"/>
    <w:rsid w:val="00465BE4"/>
    <w:rsid w:val="00465D59"/>
    <w:rsid w:val="004660BB"/>
    <w:rsid w:val="004661CA"/>
    <w:rsid w:val="004661DB"/>
    <w:rsid w:val="004664B3"/>
    <w:rsid w:val="00466578"/>
    <w:rsid w:val="00466B47"/>
    <w:rsid w:val="00466E04"/>
    <w:rsid w:val="0046758B"/>
    <w:rsid w:val="0046773F"/>
    <w:rsid w:val="00467CF1"/>
    <w:rsid w:val="00467CF9"/>
    <w:rsid w:val="00467D5D"/>
    <w:rsid w:val="00470064"/>
    <w:rsid w:val="00470340"/>
    <w:rsid w:val="004703E3"/>
    <w:rsid w:val="0047042B"/>
    <w:rsid w:val="00470444"/>
    <w:rsid w:val="00470992"/>
    <w:rsid w:val="00470A6E"/>
    <w:rsid w:val="00470AC8"/>
    <w:rsid w:val="00470E45"/>
    <w:rsid w:val="004712A2"/>
    <w:rsid w:val="004713AC"/>
    <w:rsid w:val="00471430"/>
    <w:rsid w:val="004715B8"/>
    <w:rsid w:val="00471605"/>
    <w:rsid w:val="004716EA"/>
    <w:rsid w:val="004717D0"/>
    <w:rsid w:val="00471882"/>
    <w:rsid w:val="00471900"/>
    <w:rsid w:val="00471954"/>
    <w:rsid w:val="004719D1"/>
    <w:rsid w:val="004719E1"/>
    <w:rsid w:val="00471CE1"/>
    <w:rsid w:val="00471DC9"/>
    <w:rsid w:val="0047202B"/>
    <w:rsid w:val="004720C7"/>
    <w:rsid w:val="00472353"/>
    <w:rsid w:val="00472476"/>
    <w:rsid w:val="00472937"/>
    <w:rsid w:val="00472BB2"/>
    <w:rsid w:val="00472CAD"/>
    <w:rsid w:val="00472CC8"/>
    <w:rsid w:val="004731ED"/>
    <w:rsid w:val="00473514"/>
    <w:rsid w:val="0047386D"/>
    <w:rsid w:val="00473A0C"/>
    <w:rsid w:val="00473A6A"/>
    <w:rsid w:val="00473AF2"/>
    <w:rsid w:val="00473E6F"/>
    <w:rsid w:val="0047402E"/>
    <w:rsid w:val="00474060"/>
    <w:rsid w:val="004740BC"/>
    <w:rsid w:val="004745E7"/>
    <w:rsid w:val="00474634"/>
    <w:rsid w:val="00474A9B"/>
    <w:rsid w:val="00474B4B"/>
    <w:rsid w:val="00474C60"/>
    <w:rsid w:val="00474D49"/>
    <w:rsid w:val="00474EE4"/>
    <w:rsid w:val="00475357"/>
    <w:rsid w:val="004758D4"/>
    <w:rsid w:val="00475E25"/>
    <w:rsid w:val="00476049"/>
    <w:rsid w:val="00476118"/>
    <w:rsid w:val="00476322"/>
    <w:rsid w:val="00476655"/>
    <w:rsid w:val="00476662"/>
    <w:rsid w:val="0047669A"/>
    <w:rsid w:val="00476D6C"/>
    <w:rsid w:val="00476DFC"/>
    <w:rsid w:val="00477232"/>
    <w:rsid w:val="004772EE"/>
    <w:rsid w:val="00477439"/>
    <w:rsid w:val="0047777E"/>
    <w:rsid w:val="004779E6"/>
    <w:rsid w:val="00477CF6"/>
    <w:rsid w:val="00477E72"/>
    <w:rsid w:val="00480171"/>
    <w:rsid w:val="004803B1"/>
    <w:rsid w:val="0048057C"/>
    <w:rsid w:val="00480699"/>
    <w:rsid w:val="004808FB"/>
    <w:rsid w:val="00480B5B"/>
    <w:rsid w:val="00480DC5"/>
    <w:rsid w:val="00480F35"/>
    <w:rsid w:val="00480F88"/>
    <w:rsid w:val="0048106D"/>
    <w:rsid w:val="0048140E"/>
    <w:rsid w:val="00481826"/>
    <w:rsid w:val="00481BE3"/>
    <w:rsid w:val="00481E2E"/>
    <w:rsid w:val="00481F41"/>
    <w:rsid w:val="0048203B"/>
    <w:rsid w:val="004824D8"/>
    <w:rsid w:val="004828A7"/>
    <w:rsid w:val="00482B18"/>
    <w:rsid w:val="00482D44"/>
    <w:rsid w:val="00482DAC"/>
    <w:rsid w:val="00482E45"/>
    <w:rsid w:val="004830E6"/>
    <w:rsid w:val="00483120"/>
    <w:rsid w:val="004831C3"/>
    <w:rsid w:val="004832BD"/>
    <w:rsid w:val="004836C5"/>
    <w:rsid w:val="00483C92"/>
    <w:rsid w:val="00483CAD"/>
    <w:rsid w:val="00483D97"/>
    <w:rsid w:val="004841B1"/>
    <w:rsid w:val="00484411"/>
    <w:rsid w:val="004847B0"/>
    <w:rsid w:val="00484883"/>
    <w:rsid w:val="00484C94"/>
    <w:rsid w:val="00484DA3"/>
    <w:rsid w:val="004850EE"/>
    <w:rsid w:val="00485314"/>
    <w:rsid w:val="00485432"/>
    <w:rsid w:val="00485AA2"/>
    <w:rsid w:val="00485E9C"/>
    <w:rsid w:val="00485F7F"/>
    <w:rsid w:val="004862C4"/>
    <w:rsid w:val="004863AA"/>
    <w:rsid w:val="00486415"/>
    <w:rsid w:val="0048659D"/>
    <w:rsid w:val="00486725"/>
    <w:rsid w:val="00486847"/>
    <w:rsid w:val="00486B1A"/>
    <w:rsid w:val="00486B81"/>
    <w:rsid w:val="00486BAC"/>
    <w:rsid w:val="00486D23"/>
    <w:rsid w:val="004871E9"/>
    <w:rsid w:val="004873C5"/>
    <w:rsid w:val="00487699"/>
    <w:rsid w:val="004878AA"/>
    <w:rsid w:val="00487A07"/>
    <w:rsid w:val="00487A6B"/>
    <w:rsid w:val="00487A97"/>
    <w:rsid w:val="00487B1B"/>
    <w:rsid w:val="00487F3F"/>
    <w:rsid w:val="00490023"/>
    <w:rsid w:val="004902E5"/>
    <w:rsid w:val="00490520"/>
    <w:rsid w:val="00490624"/>
    <w:rsid w:val="004906EC"/>
    <w:rsid w:val="004907A7"/>
    <w:rsid w:val="00490955"/>
    <w:rsid w:val="00490A6E"/>
    <w:rsid w:val="00490CE3"/>
    <w:rsid w:val="00490E70"/>
    <w:rsid w:val="00490F5C"/>
    <w:rsid w:val="0049106A"/>
    <w:rsid w:val="004910CA"/>
    <w:rsid w:val="004910D9"/>
    <w:rsid w:val="0049122E"/>
    <w:rsid w:val="00491395"/>
    <w:rsid w:val="004914AB"/>
    <w:rsid w:val="004918BD"/>
    <w:rsid w:val="00491A75"/>
    <w:rsid w:val="00491B2A"/>
    <w:rsid w:val="00491E6B"/>
    <w:rsid w:val="004922FD"/>
    <w:rsid w:val="00492697"/>
    <w:rsid w:val="00492876"/>
    <w:rsid w:val="00492A1F"/>
    <w:rsid w:val="00492C09"/>
    <w:rsid w:val="00493061"/>
    <w:rsid w:val="00493080"/>
    <w:rsid w:val="004931CF"/>
    <w:rsid w:val="0049341B"/>
    <w:rsid w:val="00493545"/>
    <w:rsid w:val="00493862"/>
    <w:rsid w:val="004938E7"/>
    <w:rsid w:val="00493EEC"/>
    <w:rsid w:val="00493FE9"/>
    <w:rsid w:val="0049427C"/>
    <w:rsid w:val="00494348"/>
    <w:rsid w:val="00494C43"/>
    <w:rsid w:val="00494CBB"/>
    <w:rsid w:val="004952F4"/>
    <w:rsid w:val="00495663"/>
    <w:rsid w:val="00495765"/>
    <w:rsid w:val="00495B9F"/>
    <w:rsid w:val="0049602D"/>
    <w:rsid w:val="004962FE"/>
    <w:rsid w:val="0049688E"/>
    <w:rsid w:val="0049694E"/>
    <w:rsid w:val="00496B61"/>
    <w:rsid w:val="00496EC5"/>
    <w:rsid w:val="00497162"/>
    <w:rsid w:val="0049732C"/>
    <w:rsid w:val="004973AE"/>
    <w:rsid w:val="004975CC"/>
    <w:rsid w:val="004977D2"/>
    <w:rsid w:val="00497E1B"/>
    <w:rsid w:val="00497E7B"/>
    <w:rsid w:val="004A0161"/>
    <w:rsid w:val="004A02F5"/>
    <w:rsid w:val="004A03B5"/>
    <w:rsid w:val="004A049D"/>
    <w:rsid w:val="004A0849"/>
    <w:rsid w:val="004A090A"/>
    <w:rsid w:val="004A0C45"/>
    <w:rsid w:val="004A0EB8"/>
    <w:rsid w:val="004A0FA8"/>
    <w:rsid w:val="004A0FDB"/>
    <w:rsid w:val="004A110E"/>
    <w:rsid w:val="004A140B"/>
    <w:rsid w:val="004A1446"/>
    <w:rsid w:val="004A18D8"/>
    <w:rsid w:val="004A195A"/>
    <w:rsid w:val="004A1A83"/>
    <w:rsid w:val="004A1D46"/>
    <w:rsid w:val="004A249F"/>
    <w:rsid w:val="004A2683"/>
    <w:rsid w:val="004A276A"/>
    <w:rsid w:val="004A2A4A"/>
    <w:rsid w:val="004A2B6F"/>
    <w:rsid w:val="004A2C3A"/>
    <w:rsid w:val="004A2D80"/>
    <w:rsid w:val="004A2EFB"/>
    <w:rsid w:val="004A339F"/>
    <w:rsid w:val="004A351E"/>
    <w:rsid w:val="004A36AA"/>
    <w:rsid w:val="004A3819"/>
    <w:rsid w:val="004A400F"/>
    <w:rsid w:val="004A4215"/>
    <w:rsid w:val="004A42F1"/>
    <w:rsid w:val="004A4359"/>
    <w:rsid w:val="004A43C9"/>
    <w:rsid w:val="004A45AD"/>
    <w:rsid w:val="004A4778"/>
    <w:rsid w:val="004A4792"/>
    <w:rsid w:val="004A48D8"/>
    <w:rsid w:val="004A4EFF"/>
    <w:rsid w:val="004A4F66"/>
    <w:rsid w:val="004A5300"/>
    <w:rsid w:val="004A5324"/>
    <w:rsid w:val="004A5433"/>
    <w:rsid w:val="004A5676"/>
    <w:rsid w:val="004A573A"/>
    <w:rsid w:val="004A57EE"/>
    <w:rsid w:val="004A58F7"/>
    <w:rsid w:val="004A5F17"/>
    <w:rsid w:val="004A5F59"/>
    <w:rsid w:val="004A651F"/>
    <w:rsid w:val="004A69B8"/>
    <w:rsid w:val="004A6A7D"/>
    <w:rsid w:val="004A6D26"/>
    <w:rsid w:val="004A6F46"/>
    <w:rsid w:val="004A71C1"/>
    <w:rsid w:val="004A72D3"/>
    <w:rsid w:val="004A730D"/>
    <w:rsid w:val="004A7460"/>
    <w:rsid w:val="004A74F0"/>
    <w:rsid w:val="004A751C"/>
    <w:rsid w:val="004A75CD"/>
    <w:rsid w:val="004A7695"/>
    <w:rsid w:val="004A7838"/>
    <w:rsid w:val="004A7989"/>
    <w:rsid w:val="004A79A3"/>
    <w:rsid w:val="004A7B84"/>
    <w:rsid w:val="004A7BAF"/>
    <w:rsid w:val="004A7D06"/>
    <w:rsid w:val="004A7DCA"/>
    <w:rsid w:val="004A7EC2"/>
    <w:rsid w:val="004B051F"/>
    <w:rsid w:val="004B076E"/>
    <w:rsid w:val="004B0A87"/>
    <w:rsid w:val="004B0CFB"/>
    <w:rsid w:val="004B1A85"/>
    <w:rsid w:val="004B1A95"/>
    <w:rsid w:val="004B20A6"/>
    <w:rsid w:val="004B226C"/>
    <w:rsid w:val="004B2270"/>
    <w:rsid w:val="004B234C"/>
    <w:rsid w:val="004B278F"/>
    <w:rsid w:val="004B2C1F"/>
    <w:rsid w:val="004B2D3B"/>
    <w:rsid w:val="004B3154"/>
    <w:rsid w:val="004B3248"/>
    <w:rsid w:val="004B32EE"/>
    <w:rsid w:val="004B34A7"/>
    <w:rsid w:val="004B352F"/>
    <w:rsid w:val="004B359E"/>
    <w:rsid w:val="004B35B1"/>
    <w:rsid w:val="004B3617"/>
    <w:rsid w:val="004B3719"/>
    <w:rsid w:val="004B374D"/>
    <w:rsid w:val="004B3B45"/>
    <w:rsid w:val="004B3E67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317"/>
    <w:rsid w:val="004B5409"/>
    <w:rsid w:val="004B5840"/>
    <w:rsid w:val="004B5A6E"/>
    <w:rsid w:val="004B5B8D"/>
    <w:rsid w:val="004B5BD4"/>
    <w:rsid w:val="004B5C1C"/>
    <w:rsid w:val="004B5D4C"/>
    <w:rsid w:val="004B5DE3"/>
    <w:rsid w:val="004B5EF7"/>
    <w:rsid w:val="004B66D7"/>
    <w:rsid w:val="004B67A3"/>
    <w:rsid w:val="004B694F"/>
    <w:rsid w:val="004B6B1D"/>
    <w:rsid w:val="004B6BB8"/>
    <w:rsid w:val="004B6C07"/>
    <w:rsid w:val="004B6C51"/>
    <w:rsid w:val="004B6DD6"/>
    <w:rsid w:val="004B7350"/>
    <w:rsid w:val="004B7709"/>
    <w:rsid w:val="004B7795"/>
    <w:rsid w:val="004B77BA"/>
    <w:rsid w:val="004B7953"/>
    <w:rsid w:val="004B7957"/>
    <w:rsid w:val="004B7B7B"/>
    <w:rsid w:val="004B7D00"/>
    <w:rsid w:val="004B7F7B"/>
    <w:rsid w:val="004C0079"/>
    <w:rsid w:val="004C00BB"/>
    <w:rsid w:val="004C0404"/>
    <w:rsid w:val="004C067E"/>
    <w:rsid w:val="004C0709"/>
    <w:rsid w:val="004C08CA"/>
    <w:rsid w:val="004C0ADE"/>
    <w:rsid w:val="004C0BCC"/>
    <w:rsid w:val="004C0C97"/>
    <w:rsid w:val="004C0CA6"/>
    <w:rsid w:val="004C0E25"/>
    <w:rsid w:val="004C126C"/>
    <w:rsid w:val="004C12AE"/>
    <w:rsid w:val="004C1426"/>
    <w:rsid w:val="004C15B9"/>
    <w:rsid w:val="004C15E0"/>
    <w:rsid w:val="004C1627"/>
    <w:rsid w:val="004C1C72"/>
    <w:rsid w:val="004C1E51"/>
    <w:rsid w:val="004C218D"/>
    <w:rsid w:val="004C21DA"/>
    <w:rsid w:val="004C25C6"/>
    <w:rsid w:val="004C2742"/>
    <w:rsid w:val="004C2890"/>
    <w:rsid w:val="004C2936"/>
    <w:rsid w:val="004C2997"/>
    <w:rsid w:val="004C2BB0"/>
    <w:rsid w:val="004C2C60"/>
    <w:rsid w:val="004C2DBE"/>
    <w:rsid w:val="004C2E32"/>
    <w:rsid w:val="004C3057"/>
    <w:rsid w:val="004C331E"/>
    <w:rsid w:val="004C3578"/>
    <w:rsid w:val="004C3B22"/>
    <w:rsid w:val="004C3BAE"/>
    <w:rsid w:val="004C3C12"/>
    <w:rsid w:val="004C3E0C"/>
    <w:rsid w:val="004C3E2A"/>
    <w:rsid w:val="004C3EAA"/>
    <w:rsid w:val="004C3F86"/>
    <w:rsid w:val="004C43C5"/>
    <w:rsid w:val="004C446A"/>
    <w:rsid w:val="004C44DC"/>
    <w:rsid w:val="004C455E"/>
    <w:rsid w:val="004C4660"/>
    <w:rsid w:val="004C472B"/>
    <w:rsid w:val="004C48A2"/>
    <w:rsid w:val="004C4AD8"/>
    <w:rsid w:val="004C4B6E"/>
    <w:rsid w:val="004C5026"/>
    <w:rsid w:val="004C50B5"/>
    <w:rsid w:val="004C521B"/>
    <w:rsid w:val="004C5355"/>
    <w:rsid w:val="004C53B2"/>
    <w:rsid w:val="004C5B54"/>
    <w:rsid w:val="004C5C7E"/>
    <w:rsid w:val="004C5D7B"/>
    <w:rsid w:val="004C6184"/>
    <w:rsid w:val="004C6389"/>
    <w:rsid w:val="004C64D8"/>
    <w:rsid w:val="004C6642"/>
    <w:rsid w:val="004C684E"/>
    <w:rsid w:val="004C6A4E"/>
    <w:rsid w:val="004C6A57"/>
    <w:rsid w:val="004C6A74"/>
    <w:rsid w:val="004C6B47"/>
    <w:rsid w:val="004C6ECF"/>
    <w:rsid w:val="004C7020"/>
    <w:rsid w:val="004C72FE"/>
    <w:rsid w:val="004C756F"/>
    <w:rsid w:val="004C7B6A"/>
    <w:rsid w:val="004C7E6E"/>
    <w:rsid w:val="004C7F9F"/>
    <w:rsid w:val="004C7FF7"/>
    <w:rsid w:val="004D01C2"/>
    <w:rsid w:val="004D0255"/>
    <w:rsid w:val="004D051D"/>
    <w:rsid w:val="004D07F5"/>
    <w:rsid w:val="004D0D96"/>
    <w:rsid w:val="004D0E88"/>
    <w:rsid w:val="004D116E"/>
    <w:rsid w:val="004D12F3"/>
    <w:rsid w:val="004D142F"/>
    <w:rsid w:val="004D14A5"/>
    <w:rsid w:val="004D1B22"/>
    <w:rsid w:val="004D1DDC"/>
    <w:rsid w:val="004D1E33"/>
    <w:rsid w:val="004D1F6C"/>
    <w:rsid w:val="004D21E7"/>
    <w:rsid w:val="004D2265"/>
    <w:rsid w:val="004D253E"/>
    <w:rsid w:val="004D2540"/>
    <w:rsid w:val="004D2606"/>
    <w:rsid w:val="004D26C5"/>
    <w:rsid w:val="004D28AB"/>
    <w:rsid w:val="004D29FE"/>
    <w:rsid w:val="004D2B62"/>
    <w:rsid w:val="004D2D3C"/>
    <w:rsid w:val="004D2F54"/>
    <w:rsid w:val="004D2FA6"/>
    <w:rsid w:val="004D303B"/>
    <w:rsid w:val="004D3042"/>
    <w:rsid w:val="004D3759"/>
    <w:rsid w:val="004D3953"/>
    <w:rsid w:val="004D3FA0"/>
    <w:rsid w:val="004D478A"/>
    <w:rsid w:val="004D4C0F"/>
    <w:rsid w:val="004D5277"/>
    <w:rsid w:val="004D53C3"/>
    <w:rsid w:val="004D5B0F"/>
    <w:rsid w:val="004D5BEE"/>
    <w:rsid w:val="004D5C30"/>
    <w:rsid w:val="004D608E"/>
    <w:rsid w:val="004D6090"/>
    <w:rsid w:val="004D69E8"/>
    <w:rsid w:val="004D6AC5"/>
    <w:rsid w:val="004D736C"/>
    <w:rsid w:val="004D7430"/>
    <w:rsid w:val="004D747A"/>
    <w:rsid w:val="004D74E8"/>
    <w:rsid w:val="004D785A"/>
    <w:rsid w:val="004D78F0"/>
    <w:rsid w:val="004D7A1D"/>
    <w:rsid w:val="004D7A58"/>
    <w:rsid w:val="004D7CC1"/>
    <w:rsid w:val="004D7F6C"/>
    <w:rsid w:val="004E04DA"/>
    <w:rsid w:val="004E085B"/>
    <w:rsid w:val="004E095C"/>
    <w:rsid w:val="004E0BCD"/>
    <w:rsid w:val="004E0C72"/>
    <w:rsid w:val="004E0CBC"/>
    <w:rsid w:val="004E0F26"/>
    <w:rsid w:val="004E115D"/>
    <w:rsid w:val="004E11E3"/>
    <w:rsid w:val="004E1521"/>
    <w:rsid w:val="004E1D4A"/>
    <w:rsid w:val="004E2078"/>
    <w:rsid w:val="004E2159"/>
    <w:rsid w:val="004E2254"/>
    <w:rsid w:val="004E22AD"/>
    <w:rsid w:val="004E24A9"/>
    <w:rsid w:val="004E27A4"/>
    <w:rsid w:val="004E288B"/>
    <w:rsid w:val="004E2917"/>
    <w:rsid w:val="004E2B41"/>
    <w:rsid w:val="004E2C12"/>
    <w:rsid w:val="004E2C96"/>
    <w:rsid w:val="004E2E23"/>
    <w:rsid w:val="004E2FA7"/>
    <w:rsid w:val="004E315C"/>
    <w:rsid w:val="004E353C"/>
    <w:rsid w:val="004E35FC"/>
    <w:rsid w:val="004E3634"/>
    <w:rsid w:val="004E36F0"/>
    <w:rsid w:val="004E390B"/>
    <w:rsid w:val="004E397A"/>
    <w:rsid w:val="004E39BD"/>
    <w:rsid w:val="004E39E9"/>
    <w:rsid w:val="004E3A1B"/>
    <w:rsid w:val="004E3D57"/>
    <w:rsid w:val="004E3E95"/>
    <w:rsid w:val="004E44F3"/>
    <w:rsid w:val="004E451B"/>
    <w:rsid w:val="004E4565"/>
    <w:rsid w:val="004E478A"/>
    <w:rsid w:val="004E4941"/>
    <w:rsid w:val="004E4A39"/>
    <w:rsid w:val="004E4B67"/>
    <w:rsid w:val="004E4C52"/>
    <w:rsid w:val="004E4CC8"/>
    <w:rsid w:val="004E4E1A"/>
    <w:rsid w:val="004E4E5B"/>
    <w:rsid w:val="004E50B4"/>
    <w:rsid w:val="004E519D"/>
    <w:rsid w:val="004E532E"/>
    <w:rsid w:val="004E53F0"/>
    <w:rsid w:val="004E55D6"/>
    <w:rsid w:val="004E5661"/>
    <w:rsid w:val="004E5C96"/>
    <w:rsid w:val="004E5D55"/>
    <w:rsid w:val="004E5FBB"/>
    <w:rsid w:val="004E63B1"/>
    <w:rsid w:val="004E68DF"/>
    <w:rsid w:val="004E69B8"/>
    <w:rsid w:val="004E70DA"/>
    <w:rsid w:val="004E78C6"/>
    <w:rsid w:val="004E78FB"/>
    <w:rsid w:val="004E7986"/>
    <w:rsid w:val="004E7A55"/>
    <w:rsid w:val="004E7C71"/>
    <w:rsid w:val="004F0116"/>
    <w:rsid w:val="004F03C2"/>
    <w:rsid w:val="004F04EA"/>
    <w:rsid w:val="004F06BB"/>
    <w:rsid w:val="004F08EA"/>
    <w:rsid w:val="004F0C2C"/>
    <w:rsid w:val="004F0FC8"/>
    <w:rsid w:val="004F11F7"/>
    <w:rsid w:val="004F12E2"/>
    <w:rsid w:val="004F1647"/>
    <w:rsid w:val="004F16EF"/>
    <w:rsid w:val="004F17FD"/>
    <w:rsid w:val="004F1D7C"/>
    <w:rsid w:val="004F1DE3"/>
    <w:rsid w:val="004F1E35"/>
    <w:rsid w:val="004F1E7F"/>
    <w:rsid w:val="004F207A"/>
    <w:rsid w:val="004F23CA"/>
    <w:rsid w:val="004F255B"/>
    <w:rsid w:val="004F27EE"/>
    <w:rsid w:val="004F2971"/>
    <w:rsid w:val="004F2988"/>
    <w:rsid w:val="004F2BE3"/>
    <w:rsid w:val="004F2FA3"/>
    <w:rsid w:val="004F3207"/>
    <w:rsid w:val="004F3441"/>
    <w:rsid w:val="004F3749"/>
    <w:rsid w:val="004F3823"/>
    <w:rsid w:val="004F39BB"/>
    <w:rsid w:val="004F3D72"/>
    <w:rsid w:val="004F3FA9"/>
    <w:rsid w:val="004F43E9"/>
    <w:rsid w:val="004F4BDF"/>
    <w:rsid w:val="004F4D50"/>
    <w:rsid w:val="004F4EA6"/>
    <w:rsid w:val="004F50A8"/>
    <w:rsid w:val="004F5258"/>
    <w:rsid w:val="004F528F"/>
    <w:rsid w:val="004F531E"/>
    <w:rsid w:val="004F53F4"/>
    <w:rsid w:val="004F559F"/>
    <w:rsid w:val="004F5648"/>
    <w:rsid w:val="004F58FA"/>
    <w:rsid w:val="004F5BC9"/>
    <w:rsid w:val="004F5C60"/>
    <w:rsid w:val="004F5C8C"/>
    <w:rsid w:val="004F6397"/>
    <w:rsid w:val="004F63BB"/>
    <w:rsid w:val="004F63BC"/>
    <w:rsid w:val="004F651A"/>
    <w:rsid w:val="004F667B"/>
    <w:rsid w:val="004F6789"/>
    <w:rsid w:val="004F681E"/>
    <w:rsid w:val="004F686B"/>
    <w:rsid w:val="004F6A47"/>
    <w:rsid w:val="004F7037"/>
    <w:rsid w:val="004F7223"/>
    <w:rsid w:val="004F7247"/>
    <w:rsid w:val="004F7265"/>
    <w:rsid w:val="004F72A9"/>
    <w:rsid w:val="004F7310"/>
    <w:rsid w:val="004F73A5"/>
    <w:rsid w:val="004F74BC"/>
    <w:rsid w:val="004F7A9B"/>
    <w:rsid w:val="004F7BB4"/>
    <w:rsid w:val="004F7EDB"/>
    <w:rsid w:val="005004C4"/>
    <w:rsid w:val="00500768"/>
    <w:rsid w:val="0050088A"/>
    <w:rsid w:val="00500B7F"/>
    <w:rsid w:val="00500C77"/>
    <w:rsid w:val="00500F1C"/>
    <w:rsid w:val="0050129F"/>
    <w:rsid w:val="00501514"/>
    <w:rsid w:val="00501565"/>
    <w:rsid w:val="005015EB"/>
    <w:rsid w:val="005019BB"/>
    <w:rsid w:val="00501C87"/>
    <w:rsid w:val="00501CCB"/>
    <w:rsid w:val="00501ED5"/>
    <w:rsid w:val="00501EFB"/>
    <w:rsid w:val="00502195"/>
    <w:rsid w:val="00502265"/>
    <w:rsid w:val="00502542"/>
    <w:rsid w:val="00502850"/>
    <w:rsid w:val="0050290E"/>
    <w:rsid w:val="005029F3"/>
    <w:rsid w:val="00502AE9"/>
    <w:rsid w:val="00502BA9"/>
    <w:rsid w:val="00502CEB"/>
    <w:rsid w:val="00502FEA"/>
    <w:rsid w:val="005032F5"/>
    <w:rsid w:val="00503554"/>
    <w:rsid w:val="00503676"/>
    <w:rsid w:val="005038CE"/>
    <w:rsid w:val="00503A39"/>
    <w:rsid w:val="00503BF3"/>
    <w:rsid w:val="00503F43"/>
    <w:rsid w:val="005046AB"/>
    <w:rsid w:val="005047C9"/>
    <w:rsid w:val="005048E0"/>
    <w:rsid w:val="00504DC5"/>
    <w:rsid w:val="00504DF9"/>
    <w:rsid w:val="005053F1"/>
    <w:rsid w:val="0050546F"/>
    <w:rsid w:val="00505486"/>
    <w:rsid w:val="00505512"/>
    <w:rsid w:val="00505641"/>
    <w:rsid w:val="005056C7"/>
    <w:rsid w:val="00505723"/>
    <w:rsid w:val="00505869"/>
    <w:rsid w:val="00505872"/>
    <w:rsid w:val="00505DBC"/>
    <w:rsid w:val="00506248"/>
    <w:rsid w:val="0050643C"/>
    <w:rsid w:val="00506504"/>
    <w:rsid w:val="005067AF"/>
    <w:rsid w:val="00506CE5"/>
    <w:rsid w:val="00506D70"/>
    <w:rsid w:val="005070F2"/>
    <w:rsid w:val="005071A6"/>
    <w:rsid w:val="005071CB"/>
    <w:rsid w:val="0050744D"/>
    <w:rsid w:val="005076D8"/>
    <w:rsid w:val="00507CE0"/>
    <w:rsid w:val="0051001E"/>
    <w:rsid w:val="00510027"/>
    <w:rsid w:val="0051012E"/>
    <w:rsid w:val="00510272"/>
    <w:rsid w:val="00510366"/>
    <w:rsid w:val="00510662"/>
    <w:rsid w:val="00510665"/>
    <w:rsid w:val="005109AB"/>
    <w:rsid w:val="00510CCA"/>
    <w:rsid w:val="00510E28"/>
    <w:rsid w:val="00510E72"/>
    <w:rsid w:val="00510EC6"/>
    <w:rsid w:val="0051154E"/>
    <w:rsid w:val="0051161C"/>
    <w:rsid w:val="0051170C"/>
    <w:rsid w:val="00511AD8"/>
    <w:rsid w:val="00511CF3"/>
    <w:rsid w:val="00511E1D"/>
    <w:rsid w:val="00511F35"/>
    <w:rsid w:val="005120B5"/>
    <w:rsid w:val="005127E5"/>
    <w:rsid w:val="0051291B"/>
    <w:rsid w:val="00512A11"/>
    <w:rsid w:val="00512B72"/>
    <w:rsid w:val="00512BB5"/>
    <w:rsid w:val="00512BBC"/>
    <w:rsid w:val="00512BD8"/>
    <w:rsid w:val="00512F27"/>
    <w:rsid w:val="00512FE9"/>
    <w:rsid w:val="00512FED"/>
    <w:rsid w:val="005131E9"/>
    <w:rsid w:val="0051351A"/>
    <w:rsid w:val="00513618"/>
    <w:rsid w:val="00513669"/>
    <w:rsid w:val="005136A7"/>
    <w:rsid w:val="005138AD"/>
    <w:rsid w:val="00513ACC"/>
    <w:rsid w:val="00513BB1"/>
    <w:rsid w:val="00514152"/>
    <w:rsid w:val="0051421C"/>
    <w:rsid w:val="005145B8"/>
    <w:rsid w:val="00514665"/>
    <w:rsid w:val="00514851"/>
    <w:rsid w:val="00514950"/>
    <w:rsid w:val="00514AF2"/>
    <w:rsid w:val="00514FC2"/>
    <w:rsid w:val="005152EB"/>
    <w:rsid w:val="005154D5"/>
    <w:rsid w:val="0051555D"/>
    <w:rsid w:val="00515595"/>
    <w:rsid w:val="0051568C"/>
    <w:rsid w:val="005157AC"/>
    <w:rsid w:val="00515A60"/>
    <w:rsid w:val="00515A9C"/>
    <w:rsid w:val="00515AF7"/>
    <w:rsid w:val="00515DE2"/>
    <w:rsid w:val="005162B2"/>
    <w:rsid w:val="00516B59"/>
    <w:rsid w:val="00516DAB"/>
    <w:rsid w:val="00516EF2"/>
    <w:rsid w:val="00516F23"/>
    <w:rsid w:val="005170FF"/>
    <w:rsid w:val="00517106"/>
    <w:rsid w:val="005171A5"/>
    <w:rsid w:val="00517632"/>
    <w:rsid w:val="005177EC"/>
    <w:rsid w:val="00517A12"/>
    <w:rsid w:val="00517B6F"/>
    <w:rsid w:val="00517DB3"/>
    <w:rsid w:val="005200AE"/>
    <w:rsid w:val="00520213"/>
    <w:rsid w:val="005207D0"/>
    <w:rsid w:val="00520831"/>
    <w:rsid w:val="00520D97"/>
    <w:rsid w:val="00521054"/>
    <w:rsid w:val="005215B8"/>
    <w:rsid w:val="005215C3"/>
    <w:rsid w:val="00521661"/>
    <w:rsid w:val="005216B0"/>
    <w:rsid w:val="005218A5"/>
    <w:rsid w:val="00521920"/>
    <w:rsid w:val="00521933"/>
    <w:rsid w:val="00521ADB"/>
    <w:rsid w:val="00521E1E"/>
    <w:rsid w:val="00521F4C"/>
    <w:rsid w:val="00521F7F"/>
    <w:rsid w:val="00521FDB"/>
    <w:rsid w:val="00522124"/>
    <w:rsid w:val="005221D2"/>
    <w:rsid w:val="00522352"/>
    <w:rsid w:val="00522486"/>
    <w:rsid w:val="0052270A"/>
    <w:rsid w:val="0052284A"/>
    <w:rsid w:val="00522BB3"/>
    <w:rsid w:val="00522BD1"/>
    <w:rsid w:val="00522EF0"/>
    <w:rsid w:val="00522F35"/>
    <w:rsid w:val="00522FB2"/>
    <w:rsid w:val="005230C4"/>
    <w:rsid w:val="005231D9"/>
    <w:rsid w:val="00523228"/>
    <w:rsid w:val="005233D4"/>
    <w:rsid w:val="005237D8"/>
    <w:rsid w:val="0052390A"/>
    <w:rsid w:val="00523BAD"/>
    <w:rsid w:val="00523CE0"/>
    <w:rsid w:val="00523DF7"/>
    <w:rsid w:val="005240BF"/>
    <w:rsid w:val="0052456C"/>
    <w:rsid w:val="005245C2"/>
    <w:rsid w:val="0052466E"/>
    <w:rsid w:val="00524AA0"/>
    <w:rsid w:val="00524B6E"/>
    <w:rsid w:val="00524CC1"/>
    <w:rsid w:val="005250BE"/>
    <w:rsid w:val="0052527F"/>
    <w:rsid w:val="0052532B"/>
    <w:rsid w:val="00525406"/>
    <w:rsid w:val="0052576C"/>
    <w:rsid w:val="00525BB3"/>
    <w:rsid w:val="00525C25"/>
    <w:rsid w:val="00526116"/>
    <w:rsid w:val="0052613A"/>
    <w:rsid w:val="00526B34"/>
    <w:rsid w:val="00526E2F"/>
    <w:rsid w:val="00527ED9"/>
    <w:rsid w:val="00527FD6"/>
    <w:rsid w:val="005303CC"/>
    <w:rsid w:val="00530411"/>
    <w:rsid w:val="00530BAE"/>
    <w:rsid w:val="00530DC1"/>
    <w:rsid w:val="00530DF5"/>
    <w:rsid w:val="00530FAC"/>
    <w:rsid w:val="00530FE7"/>
    <w:rsid w:val="0053154E"/>
    <w:rsid w:val="00531665"/>
    <w:rsid w:val="0053191E"/>
    <w:rsid w:val="005319A3"/>
    <w:rsid w:val="005319C4"/>
    <w:rsid w:val="005319FF"/>
    <w:rsid w:val="00531A02"/>
    <w:rsid w:val="00531D37"/>
    <w:rsid w:val="005321B6"/>
    <w:rsid w:val="005324B2"/>
    <w:rsid w:val="00532874"/>
    <w:rsid w:val="00532C28"/>
    <w:rsid w:val="00532E62"/>
    <w:rsid w:val="00532F1D"/>
    <w:rsid w:val="00533A8F"/>
    <w:rsid w:val="00533D9A"/>
    <w:rsid w:val="00534152"/>
    <w:rsid w:val="00534491"/>
    <w:rsid w:val="005345F0"/>
    <w:rsid w:val="005346B5"/>
    <w:rsid w:val="0053498F"/>
    <w:rsid w:val="00534B4D"/>
    <w:rsid w:val="00534C39"/>
    <w:rsid w:val="00534C85"/>
    <w:rsid w:val="00534E3E"/>
    <w:rsid w:val="005353C3"/>
    <w:rsid w:val="005355F8"/>
    <w:rsid w:val="005355FE"/>
    <w:rsid w:val="00535B35"/>
    <w:rsid w:val="00535CFF"/>
    <w:rsid w:val="00535DB6"/>
    <w:rsid w:val="00536099"/>
    <w:rsid w:val="0053619C"/>
    <w:rsid w:val="005364D1"/>
    <w:rsid w:val="00536721"/>
    <w:rsid w:val="00536A54"/>
    <w:rsid w:val="00536B8E"/>
    <w:rsid w:val="00536EC6"/>
    <w:rsid w:val="00536F84"/>
    <w:rsid w:val="005373A9"/>
    <w:rsid w:val="005373CE"/>
    <w:rsid w:val="00537870"/>
    <w:rsid w:val="005378DE"/>
    <w:rsid w:val="00537948"/>
    <w:rsid w:val="005379E7"/>
    <w:rsid w:val="00537A61"/>
    <w:rsid w:val="005401A2"/>
    <w:rsid w:val="0054021D"/>
    <w:rsid w:val="0054080D"/>
    <w:rsid w:val="00540A38"/>
    <w:rsid w:val="00540AF3"/>
    <w:rsid w:val="00540F4E"/>
    <w:rsid w:val="00540FCA"/>
    <w:rsid w:val="00541294"/>
    <w:rsid w:val="00541375"/>
    <w:rsid w:val="0054148D"/>
    <w:rsid w:val="0054170F"/>
    <w:rsid w:val="00541A47"/>
    <w:rsid w:val="00541A72"/>
    <w:rsid w:val="00541C9D"/>
    <w:rsid w:val="00541D7B"/>
    <w:rsid w:val="00541EC7"/>
    <w:rsid w:val="00541F4C"/>
    <w:rsid w:val="0054202D"/>
    <w:rsid w:val="00542104"/>
    <w:rsid w:val="0054218D"/>
    <w:rsid w:val="005421DA"/>
    <w:rsid w:val="005424A2"/>
    <w:rsid w:val="00542549"/>
    <w:rsid w:val="005425D6"/>
    <w:rsid w:val="00542627"/>
    <w:rsid w:val="00542903"/>
    <w:rsid w:val="00542AA5"/>
    <w:rsid w:val="00542F49"/>
    <w:rsid w:val="00543265"/>
    <w:rsid w:val="005432F4"/>
    <w:rsid w:val="00543436"/>
    <w:rsid w:val="005434C7"/>
    <w:rsid w:val="00543611"/>
    <w:rsid w:val="00543C42"/>
    <w:rsid w:val="00544219"/>
    <w:rsid w:val="0054421A"/>
    <w:rsid w:val="00544316"/>
    <w:rsid w:val="00544339"/>
    <w:rsid w:val="0054440C"/>
    <w:rsid w:val="00544622"/>
    <w:rsid w:val="00544940"/>
    <w:rsid w:val="00544A56"/>
    <w:rsid w:val="00544B13"/>
    <w:rsid w:val="00544DC1"/>
    <w:rsid w:val="005450DD"/>
    <w:rsid w:val="005451E8"/>
    <w:rsid w:val="005452A6"/>
    <w:rsid w:val="00545709"/>
    <w:rsid w:val="005457E4"/>
    <w:rsid w:val="005458C8"/>
    <w:rsid w:val="00545D68"/>
    <w:rsid w:val="00545F04"/>
    <w:rsid w:val="005462A9"/>
    <w:rsid w:val="00546359"/>
    <w:rsid w:val="00546467"/>
    <w:rsid w:val="0054667F"/>
    <w:rsid w:val="0054677A"/>
    <w:rsid w:val="00546C4A"/>
    <w:rsid w:val="00546CC3"/>
    <w:rsid w:val="00547042"/>
    <w:rsid w:val="0054725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267"/>
    <w:rsid w:val="00550519"/>
    <w:rsid w:val="00550843"/>
    <w:rsid w:val="00550851"/>
    <w:rsid w:val="00550B2A"/>
    <w:rsid w:val="00550B8A"/>
    <w:rsid w:val="00550BB1"/>
    <w:rsid w:val="00550C5E"/>
    <w:rsid w:val="00551353"/>
    <w:rsid w:val="005514ED"/>
    <w:rsid w:val="00551738"/>
    <w:rsid w:val="00551C78"/>
    <w:rsid w:val="00551D5A"/>
    <w:rsid w:val="00551E24"/>
    <w:rsid w:val="00551FB4"/>
    <w:rsid w:val="00552099"/>
    <w:rsid w:val="0055221B"/>
    <w:rsid w:val="00552374"/>
    <w:rsid w:val="005526C1"/>
    <w:rsid w:val="00552738"/>
    <w:rsid w:val="005528DF"/>
    <w:rsid w:val="00552AFF"/>
    <w:rsid w:val="00552C6E"/>
    <w:rsid w:val="00552D97"/>
    <w:rsid w:val="005530FC"/>
    <w:rsid w:val="0055337A"/>
    <w:rsid w:val="00553967"/>
    <w:rsid w:val="00553D3B"/>
    <w:rsid w:val="00553E9A"/>
    <w:rsid w:val="005540AC"/>
    <w:rsid w:val="00554523"/>
    <w:rsid w:val="0055459B"/>
    <w:rsid w:val="0055491B"/>
    <w:rsid w:val="00554BF5"/>
    <w:rsid w:val="00554D11"/>
    <w:rsid w:val="00554E22"/>
    <w:rsid w:val="00555292"/>
    <w:rsid w:val="00555482"/>
    <w:rsid w:val="00555547"/>
    <w:rsid w:val="0055564D"/>
    <w:rsid w:val="00555659"/>
    <w:rsid w:val="0055565A"/>
    <w:rsid w:val="00555711"/>
    <w:rsid w:val="0055581C"/>
    <w:rsid w:val="00555EDF"/>
    <w:rsid w:val="00555F77"/>
    <w:rsid w:val="00555FA4"/>
    <w:rsid w:val="00556165"/>
    <w:rsid w:val="005563F9"/>
    <w:rsid w:val="0055676D"/>
    <w:rsid w:val="00556837"/>
    <w:rsid w:val="00556A63"/>
    <w:rsid w:val="00556C74"/>
    <w:rsid w:val="00557086"/>
    <w:rsid w:val="00557168"/>
    <w:rsid w:val="00557203"/>
    <w:rsid w:val="0055747F"/>
    <w:rsid w:val="005578E4"/>
    <w:rsid w:val="00557B07"/>
    <w:rsid w:val="00557C9C"/>
    <w:rsid w:val="00560059"/>
    <w:rsid w:val="00560492"/>
    <w:rsid w:val="005606B7"/>
    <w:rsid w:val="005607BF"/>
    <w:rsid w:val="00561060"/>
    <w:rsid w:val="00561430"/>
    <w:rsid w:val="005614B8"/>
    <w:rsid w:val="0056195B"/>
    <w:rsid w:val="00561C66"/>
    <w:rsid w:val="00561E4B"/>
    <w:rsid w:val="00562345"/>
    <w:rsid w:val="00562729"/>
    <w:rsid w:val="005627C5"/>
    <w:rsid w:val="00562944"/>
    <w:rsid w:val="00562994"/>
    <w:rsid w:val="00562E4B"/>
    <w:rsid w:val="0056326D"/>
    <w:rsid w:val="0056332C"/>
    <w:rsid w:val="005633C0"/>
    <w:rsid w:val="005633E6"/>
    <w:rsid w:val="005634DD"/>
    <w:rsid w:val="005638F4"/>
    <w:rsid w:val="00563BDC"/>
    <w:rsid w:val="00563C21"/>
    <w:rsid w:val="00563FD0"/>
    <w:rsid w:val="00564041"/>
    <w:rsid w:val="0056404D"/>
    <w:rsid w:val="00564292"/>
    <w:rsid w:val="005642BC"/>
    <w:rsid w:val="005643F2"/>
    <w:rsid w:val="0056454E"/>
    <w:rsid w:val="00564934"/>
    <w:rsid w:val="00564985"/>
    <w:rsid w:val="00564C7C"/>
    <w:rsid w:val="005654C0"/>
    <w:rsid w:val="00565599"/>
    <w:rsid w:val="0056581F"/>
    <w:rsid w:val="005662B9"/>
    <w:rsid w:val="0056643C"/>
    <w:rsid w:val="00566440"/>
    <w:rsid w:val="005664E9"/>
    <w:rsid w:val="00566A5E"/>
    <w:rsid w:val="00566AD1"/>
    <w:rsid w:val="00566DA0"/>
    <w:rsid w:val="00566FE6"/>
    <w:rsid w:val="00567179"/>
    <w:rsid w:val="005673BA"/>
    <w:rsid w:val="00567442"/>
    <w:rsid w:val="00567462"/>
    <w:rsid w:val="005675EB"/>
    <w:rsid w:val="00567C81"/>
    <w:rsid w:val="00570159"/>
    <w:rsid w:val="00570B3D"/>
    <w:rsid w:val="00570DF9"/>
    <w:rsid w:val="00570E22"/>
    <w:rsid w:val="0057161B"/>
    <w:rsid w:val="00571649"/>
    <w:rsid w:val="005717F2"/>
    <w:rsid w:val="0057193B"/>
    <w:rsid w:val="00571D76"/>
    <w:rsid w:val="00571D9F"/>
    <w:rsid w:val="0057213F"/>
    <w:rsid w:val="005722BB"/>
    <w:rsid w:val="00572333"/>
    <w:rsid w:val="005723DF"/>
    <w:rsid w:val="0057240D"/>
    <w:rsid w:val="00572823"/>
    <w:rsid w:val="005728F5"/>
    <w:rsid w:val="005729C9"/>
    <w:rsid w:val="00572A9B"/>
    <w:rsid w:val="00572D2A"/>
    <w:rsid w:val="00572F22"/>
    <w:rsid w:val="00572F97"/>
    <w:rsid w:val="005734D5"/>
    <w:rsid w:val="0057363F"/>
    <w:rsid w:val="00573712"/>
    <w:rsid w:val="00573AC4"/>
    <w:rsid w:val="00573F52"/>
    <w:rsid w:val="00573F6D"/>
    <w:rsid w:val="005745EA"/>
    <w:rsid w:val="00574611"/>
    <w:rsid w:val="005746CA"/>
    <w:rsid w:val="00574A0F"/>
    <w:rsid w:val="00574B90"/>
    <w:rsid w:val="00574CEA"/>
    <w:rsid w:val="00575241"/>
    <w:rsid w:val="0057547F"/>
    <w:rsid w:val="005754FE"/>
    <w:rsid w:val="00575591"/>
    <w:rsid w:val="00575839"/>
    <w:rsid w:val="0057590C"/>
    <w:rsid w:val="00575EAE"/>
    <w:rsid w:val="00575EE3"/>
    <w:rsid w:val="005761C9"/>
    <w:rsid w:val="00576286"/>
    <w:rsid w:val="005764CC"/>
    <w:rsid w:val="005765C2"/>
    <w:rsid w:val="00576964"/>
    <w:rsid w:val="00576A47"/>
    <w:rsid w:val="00576C31"/>
    <w:rsid w:val="00576DD3"/>
    <w:rsid w:val="00576E93"/>
    <w:rsid w:val="0057726D"/>
    <w:rsid w:val="00577291"/>
    <w:rsid w:val="00577331"/>
    <w:rsid w:val="00577417"/>
    <w:rsid w:val="005774E2"/>
    <w:rsid w:val="00577578"/>
    <w:rsid w:val="00577AA0"/>
    <w:rsid w:val="00577B93"/>
    <w:rsid w:val="00577DE1"/>
    <w:rsid w:val="00580217"/>
    <w:rsid w:val="0058029F"/>
    <w:rsid w:val="005804B6"/>
    <w:rsid w:val="005808D8"/>
    <w:rsid w:val="00580C31"/>
    <w:rsid w:val="00580FEE"/>
    <w:rsid w:val="0058135D"/>
    <w:rsid w:val="0058170F"/>
    <w:rsid w:val="00581916"/>
    <w:rsid w:val="00581A14"/>
    <w:rsid w:val="00581AAF"/>
    <w:rsid w:val="00581FB9"/>
    <w:rsid w:val="005821DB"/>
    <w:rsid w:val="0058234C"/>
    <w:rsid w:val="0058243B"/>
    <w:rsid w:val="005824E5"/>
    <w:rsid w:val="00582707"/>
    <w:rsid w:val="00583485"/>
    <w:rsid w:val="005834A3"/>
    <w:rsid w:val="00583B03"/>
    <w:rsid w:val="00583C2E"/>
    <w:rsid w:val="00583CB1"/>
    <w:rsid w:val="00583CF9"/>
    <w:rsid w:val="00583D32"/>
    <w:rsid w:val="00583DB3"/>
    <w:rsid w:val="0058435E"/>
    <w:rsid w:val="00584474"/>
    <w:rsid w:val="005847BC"/>
    <w:rsid w:val="00584C91"/>
    <w:rsid w:val="00584D54"/>
    <w:rsid w:val="00584D79"/>
    <w:rsid w:val="00584D7C"/>
    <w:rsid w:val="00585144"/>
    <w:rsid w:val="005852BB"/>
    <w:rsid w:val="005856F8"/>
    <w:rsid w:val="00585841"/>
    <w:rsid w:val="00585A2B"/>
    <w:rsid w:val="00585B84"/>
    <w:rsid w:val="00585F9E"/>
    <w:rsid w:val="005861B9"/>
    <w:rsid w:val="00586560"/>
    <w:rsid w:val="005867B8"/>
    <w:rsid w:val="0058691F"/>
    <w:rsid w:val="00586ABA"/>
    <w:rsid w:val="00586D37"/>
    <w:rsid w:val="00586ED9"/>
    <w:rsid w:val="005874CD"/>
    <w:rsid w:val="0058753F"/>
    <w:rsid w:val="00587A2B"/>
    <w:rsid w:val="00587A48"/>
    <w:rsid w:val="00587AB7"/>
    <w:rsid w:val="00587ACE"/>
    <w:rsid w:val="00587EC4"/>
    <w:rsid w:val="00590204"/>
    <w:rsid w:val="00590573"/>
    <w:rsid w:val="00590634"/>
    <w:rsid w:val="005908FE"/>
    <w:rsid w:val="00590A11"/>
    <w:rsid w:val="00590CC3"/>
    <w:rsid w:val="0059120C"/>
    <w:rsid w:val="0059122D"/>
    <w:rsid w:val="00591416"/>
    <w:rsid w:val="00591722"/>
    <w:rsid w:val="00591749"/>
    <w:rsid w:val="005917B8"/>
    <w:rsid w:val="0059192C"/>
    <w:rsid w:val="00591A8D"/>
    <w:rsid w:val="00591B17"/>
    <w:rsid w:val="00591EEF"/>
    <w:rsid w:val="00592315"/>
    <w:rsid w:val="005925BC"/>
    <w:rsid w:val="005925FA"/>
    <w:rsid w:val="005927DD"/>
    <w:rsid w:val="00592825"/>
    <w:rsid w:val="0059292F"/>
    <w:rsid w:val="00592D96"/>
    <w:rsid w:val="00592E37"/>
    <w:rsid w:val="005931F7"/>
    <w:rsid w:val="0059327F"/>
    <w:rsid w:val="0059334C"/>
    <w:rsid w:val="0059371A"/>
    <w:rsid w:val="00593751"/>
    <w:rsid w:val="00593788"/>
    <w:rsid w:val="005937C0"/>
    <w:rsid w:val="005937ED"/>
    <w:rsid w:val="0059385E"/>
    <w:rsid w:val="00593891"/>
    <w:rsid w:val="00593914"/>
    <w:rsid w:val="00593C68"/>
    <w:rsid w:val="0059411C"/>
    <w:rsid w:val="005941B3"/>
    <w:rsid w:val="00594653"/>
    <w:rsid w:val="00594704"/>
    <w:rsid w:val="00594789"/>
    <w:rsid w:val="0059490C"/>
    <w:rsid w:val="00595040"/>
    <w:rsid w:val="0059526D"/>
    <w:rsid w:val="0059571B"/>
    <w:rsid w:val="00595A86"/>
    <w:rsid w:val="00595C95"/>
    <w:rsid w:val="00595E8C"/>
    <w:rsid w:val="00595FA9"/>
    <w:rsid w:val="005961E8"/>
    <w:rsid w:val="005967D1"/>
    <w:rsid w:val="00596934"/>
    <w:rsid w:val="0059698A"/>
    <w:rsid w:val="00596CA5"/>
    <w:rsid w:val="00596D27"/>
    <w:rsid w:val="00596D9A"/>
    <w:rsid w:val="00596EF4"/>
    <w:rsid w:val="00597128"/>
    <w:rsid w:val="0059715B"/>
    <w:rsid w:val="005978E5"/>
    <w:rsid w:val="00597985"/>
    <w:rsid w:val="00597A95"/>
    <w:rsid w:val="00597D00"/>
    <w:rsid w:val="00597F53"/>
    <w:rsid w:val="005A0990"/>
    <w:rsid w:val="005A0B15"/>
    <w:rsid w:val="005A125B"/>
    <w:rsid w:val="005A1437"/>
    <w:rsid w:val="005A1978"/>
    <w:rsid w:val="005A1999"/>
    <w:rsid w:val="005A1DBA"/>
    <w:rsid w:val="005A1F71"/>
    <w:rsid w:val="005A20AF"/>
    <w:rsid w:val="005A2403"/>
    <w:rsid w:val="005A2513"/>
    <w:rsid w:val="005A25AE"/>
    <w:rsid w:val="005A2674"/>
    <w:rsid w:val="005A2C97"/>
    <w:rsid w:val="005A2D1C"/>
    <w:rsid w:val="005A2E8C"/>
    <w:rsid w:val="005A2F91"/>
    <w:rsid w:val="005A356F"/>
    <w:rsid w:val="005A362D"/>
    <w:rsid w:val="005A364F"/>
    <w:rsid w:val="005A3694"/>
    <w:rsid w:val="005A388C"/>
    <w:rsid w:val="005A38B2"/>
    <w:rsid w:val="005A39FC"/>
    <w:rsid w:val="005A3F43"/>
    <w:rsid w:val="005A402B"/>
    <w:rsid w:val="005A4158"/>
    <w:rsid w:val="005A42D3"/>
    <w:rsid w:val="005A43A5"/>
    <w:rsid w:val="005A468A"/>
    <w:rsid w:val="005A4724"/>
    <w:rsid w:val="005A4735"/>
    <w:rsid w:val="005A49FE"/>
    <w:rsid w:val="005A4AFE"/>
    <w:rsid w:val="005A4B4D"/>
    <w:rsid w:val="005A4B6E"/>
    <w:rsid w:val="005A4B77"/>
    <w:rsid w:val="005A4DA7"/>
    <w:rsid w:val="005A5412"/>
    <w:rsid w:val="005A548C"/>
    <w:rsid w:val="005A58B4"/>
    <w:rsid w:val="005A5F76"/>
    <w:rsid w:val="005A6263"/>
    <w:rsid w:val="005A6414"/>
    <w:rsid w:val="005A65AF"/>
    <w:rsid w:val="005A662A"/>
    <w:rsid w:val="005A66E0"/>
    <w:rsid w:val="005A6C9D"/>
    <w:rsid w:val="005A704F"/>
    <w:rsid w:val="005A7402"/>
    <w:rsid w:val="005A7494"/>
    <w:rsid w:val="005A7500"/>
    <w:rsid w:val="005A7789"/>
    <w:rsid w:val="005A7969"/>
    <w:rsid w:val="005A7A86"/>
    <w:rsid w:val="005A7BB3"/>
    <w:rsid w:val="005A7C57"/>
    <w:rsid w:val="005B00FF"/>
    <w:rsid w:val="005B02CE"/>
    <w:rsid w:val="005B0343"/>
    <w:rsid w:val="005B04D0"/>
    <w:rsid w:val="005B0693"/>
    <w:rsid w:val="005B0A35"/>
    <w:rsid w:val="005B0CD6"/>
    <w:rsid w:val="005B0F57"/>
    <w:rsid w:val="005B125A"/>
    <w:rsid w:val="005B1282"/>
    <w:rsid w:val="005B1578"/>
    <w:rsid w:val="005B16A1"/>
    <w:rsid w:val="005B16DD"/>
    <w:rsid w:val="005B16DF"/>
    <w:rsid w:val="005B17A9"/>
    <w:rsid w:val="005B1853"/>
    <w:rsid w:val="005B18F8"/>
    <w:rsid w:val="005B19EB"/>
    <w:rsid w:val="005B1D3E"/>
    <w:rsid w:val="005B1DAB"/>
    <w:rsid w:val="005B1DE6"/>
    <w:rsid w:val="005B1E01"/>
    <w:rsid w:val="005B1F77"/>
    <w:rsid w:val="005B2225"/>
    <w:rsid w:val="005B245A"/>
    <w:rsid w:val="005B293A"/>
    <w:rsid w:val="005B294D"/>
    <w:rsid w:val="005B2A16"/>
    <w:rsid w:val="005B2D66"/>
    <w:rsid w:val="005B314C"/>
    <w:rsid w:val="005B32BD"/>
    <w:rsid w:val="005B3304"/>
    <w:rsid w:val="005B33F5"/>
    <w:rsid w:val="005B353C"/>
    <w:rsid w:val="005B35AB"/>
    <w:rsid w:val="005B3852"/>
    <w:rsid w:val="005B3AF5"/>
    <w:rsid w:val="005B3B56"/>
    <w:rsid w:val="005B3B64"/>
    <w:rsid w:val="005B3CE9"/>
    <w:rsid w:val="005B3D9A"/>
    <w:rsid w:val="005B3E24"/>
    <w:rsid w:val="005B40EA"/>
    <w:rsid w:val="005B4170"/>
    <w:rsid w:val="005B4286"/>
    <w:rsid w:val="005B4420"/>
    <w:rsid w:val="005B459C"/>
    <w:rsid w:val="005B45C5"/>
    <w:rsid w:val="005B4701"/>
    <w:rsid w:val="005B49CC"/>
    <w:rsid w:val="005B4A00"/>
    <w:rsid w:val="005B4DA4"/>
    <w:rsid w:val="005B51B2"/>
    <w:rsid w:val="005B537B"/>
    <w:rsid w:val="005B546A"/>
    <w:rsid w:val="005B5603"/>
    <w:rsid w:val="005B56CD"/>
    <w:rsid w:val="005B5840"/>
    <w:rsid w:val="005B58B5"/>
    <w:rsid w:val="005B59CE"/>
    <w:rsid w:val="005B5F8D"/>
    <w:rsid w:val="005B64A8"/>
    <w:rsid w:val="005B6585"/>
    <w:rsid w:val="005B677E"/>
    <w:rsid w:val="005B696F"/>
    <w:rsid w:val="005B6C1D"/>
    <w:rsid w:val="005B6E1D"/>
    <w:rsid w:val="005B6EE0"/>
    <w:rsid w:val="005B6F5D"/>
    <w:rsid w:val="005B730D"/>
    <w:rsid w:val="005B743A"/>
    <w:rsid w:val="005B7577"/>
    <w:rsid w:val="005B762D"/>
    <w:rsid w:val="005B76A0"/>
    <w:rsid w:val="005B76D1"/>
    <w:rsid w:val="005B7A78"/>
    <w:rsid w:val="005B7AA1"/>
    <w:rsid w:val="005B7B61"/>
    <w:rsid w:val="005B7CBC"/>
    <w:rsid w:val="005B7D85"/>
    <w:rsid w:val="005B7F66"/>
    <w:rsid w:val="005C00AF"/>
    <w:rsid w:val="005C0357"/>
    <w:rsid w:val="005C04EA"/>
    <w:rsid w:val="005C0500"/>
    <w:rsid w:val="005C0AA0"/>
    <w:rsid w:val="005C0AB1"/>
    <w:rsid w:val="005C0E8F"/>
    <w:rsid w:val="005C1245"/>
    <w:rsid w:val="005C13A2"/>
    <w:rsid w:val="005C162A"/>
    <w:rsid w:val="005C16FE"/>
    <w:rsid w:val="005C184B"/>
    <w:rsid w:val="005C1997"/>
    <w:rsid w:val="005C1A8A"/>
    <w:rsid w:val="005C21F2"/>
    <w:rsid w:val="005C227D"/>
    <w:rsid w:val="005C23E6"/>
    <w:rsid w:val="005C2437"/>
    <w:rsid w:val="005C2AAD"/>
    <w:rsid w:val="005C2B44"/>
    <w:rsid w:val="005C2CC1"/>
    <w:rsid w:val="005C2D4F"/>
    <w:rsid w:val="005C328F"/>
    <w:rsid w:val="005C3298"/>
    <w:rsid w:val="005C3405"/>
    <w:rsid w:val="005C3457"/>
    <w:rsid w:val="005C35F2"/>
    <w:rsid w:val="005C364C"/>
    <w:rsid w:val="005C39BF"/>
    <w:rsid w:val="005C3B2A"/>
    <w:rsid w:val="005C3B6C"/>
    <w:rsid w:val="005C3ED5"/>
    <w:rsid w:val="005C4066"/>
    <w:rsid w:val="005C41C5"/>
    <w:rsid w:val="005C41DD"/>
    <w:rsid w:val="005C4256"/>
    <w:rsid w:val="005C43CC"/>
    <w:rsid w:val="005C4530"/>
    <w:rsid w:val="005C48B8"/>
    <w:rsid w:val="005C4929"/>
    <w:rsid w:val="005C4991"/>
    <w:rsid w:val="005C4A01"/>
    <w:rsid w:val="005C4BD7"/>
    <w:rsid w:val="005C4FF7"/>
    <w:rsid w:val="005C5030"/>
    <w:rsid w:val="005C5482"/>
    <w:rsid w:val="005C55C6"/>
    <w:rsid w:val="005C55F6"/>
    <w:rsid w:val="005C56DF"/>
    <w:rsid w:val="005C5834"/>
    <w:rsid w:val="005C5AA5"/>
    <w:rsid w:val="005C5DCD"/>
    <w:rsid w:val="005C5EF2"/>
    <w:rsid w:val="005C605F"/>
    <w:rsid w:val="005C61A5"/>
    <w:rsid w:val="005C6436"/>
    <w:rsid w:val="005C650A"/>
    <w:rsid w:val="005C66AB"/>
    <w:rsid w:val="005C697C"/>
    <w:rsid w:val="005C6B7A"/>
    <w:rsid w:val="005C6B86"/>
    <w:rsid w:val="005C6FC9"/>
    <w:rsid w:val="005C7039"/>
    <w:rsid w:val="005C72B4"/>
    <w:rsid w:val="005C7474"/>
    <w:rsid w:val="005C767E"/>
    <w:rsid w:val="005C76AF"/>
    <w:rsid w:val="005C76C7"/>
    <w:rsid w:val="005C77C9"/>
    <w:rsid w:val="005C77EF"/>
    <w:rsid w:val="005C7CE2"/>
    <w:rsid w:val="005C7D27"/>
    <w:rsid w:val="005C7FDF"/>
    <w:rsid w:val="005D008B"/>
    <w:rsid w:val="005D01AE"/>
    <w:rsid w:val="005D01B5"/>
    <w:rsid w:val="005D02E1"/>
    <w:rsid w:val="005D0466"/>
    <w:rsid w:val="005D07DF"/>
    <w:rsid w:val="005D08DD"/>
    <w:rsid w:val="005D0B5C"/>
    <w:rsid w:val="005D0CA2"/>
    <w:rsid w:val="005D0EF8"/>
    <w:rsid w:val="005D0F71"/>
    <w:rsid w:val="005D0FAD"/>
    <w:rsid w:val="005D1027"/>
    <w:rsid w:val="005D1034"/>
    <w:rsid w:val="005D12CD"/>
    <w:rsid w:val="005D1311"/>
    <w:rsid w:val="005D1337"/>
    <w:rsid w:val="005D1409"/>
    <w:rsid w:val="005D1475"/>
    <w:rsid w:val="005D17E8"/>
    <w:rsid w:val="005D1908"/>
    <w:rsid w:val="005D1A55"/>
    <w:rsid w:val="005D1A61"/>
    <w:rsid w:val="005D1A7E"/>
    <w:rsid w:val="005D1B74"/>
    <w:rsid w:val="005D1C49"/>
    <w:rsid w:val="005D2931"/>
    <w:rsid w:val="005D2B09"/>
    <w:rsid w:val="005D2BA6"/>
    <w:rsid w:val="005D2D8E"/>
    <w:rsid w:val="005D2E2B"/>
    <w:rsid w:val="005D3458"/>
    <w:rsid w:val="005D36EC"/>
    <w:rsid w:val="005D3C9D"/>
    <w:rsid w:val="005D3E2C"/>
    <w:rsid w:val="005D438D"/>
    <w:rsid w:val="005D465E"/>
    <w:rsid w:val="005D4893"/>
    <w:rsid w:val="005D4981"/>
    <w:rsid w:val="005D4DA9"/>
    <w:rsid w:val="005D4ED9"/>
    <w:rsid w:val="005D4F41"/>
    <w:rsid w:val="005D5503"/>
    <w:rsid w:val="005D564F"/>
    <w:rsid w:val="005D5679"/>
    <w:rsid w:val="005D5728"/>
    <w:rsid w:val="005D58D1"/>
    <w:rsid w:val="005D5BB2"/>
    <w:rsid w:val="005D5FD6"/>
    <w:rsid w:val="005D6004"/>
    <w:rsid w:val="005D606D"/>
    <w:rsid w:val="005D6132"/>
    <w:rsid w:val="005D6178"/>
    <w:rsid w:val="005D6607"/>
    <w:rsid w:val="005D68B5"/>
    <w:rsid w:val="005D6B8D"/>
    <w:rsid w:val="005D6DEE"/>
    <w:rsid w:val="005D79B8"/>
    <w:rsid w:val="005D7B1B"/>
    <w:rsid w:val="005D7D4D"/>
    <w:rsid w:val="005E00E2"/>
    <w:rsid w:val="005E0682"/>
    <w:rsid w:val="005E07DC"/>
    <w:rsid w:val="005E095F"/>
    <w:rsid w:val="005E0B4B"/>
    <w:rsid w:val="005E0F00"/>
    <w:rsid w:val="005E1099"/>
    <w:rsid w:val="005E122B"/>
    <w:rsid w:val="005E1521"/>
    <w:rsid w:val="005E157B"/>
    <w:rsid w:val="005E1636"/>
    <w:rsid w:val="005E1729"/>
    <w:rsid w:val="005E1DE1"/>
    <w:rsid w:val="005E1E85"/>
    <w:rsid w:val="005E1ED1"/>
    <w:rsid w:val="005E2121"/>
    <w:rsid w:val="005E2219"/>
    <w:rsid w:val="005E22A5"/>
    <w:rsid w:val="005E22DF"/>
    <w:rsid w:val="005E2602"/>
    <w:rsid w:val="005E2694"/>
    <w:rsid w:val="005E28E2"/>
    <w:rsid w:val="005E29CB"/>
    <w:rsid w:val="005E2F1A"/>
    <w:rsid w:val="005E347D"/>
    <w:rsid w:val="005E34EB"/>
    <w:rsid w:val="005E350C"/>
    <w:rsid w:val="005E3609"/>
    <w:rsid w:val="005E39E2"/>
    <w:rsid w:val="005E3A1C"/>
    <w:rsid w:val="005E3CC4"/>
    <w:rsid w:val="005E3D8F"/>
    <w:rsid w:val="005E3EAA"/>
    <w:rsid w:val="005E3EB0"/>
    <w:rsid w:val="005E3ED3"/>
    <w:rsid w:val="005E4112"/>
    <w:rsid w:val="005E4157"/>
    <w:rsid w:val="005E42A1"/>
    <w:rsid w:val="005E494C"/>
    <w:rsid w:val="005E4BEE"/>
    <w:rsid w:val="005E4C1E"/>
    <w:rsid w:val="005E4DC2"/>
    <w:rsid w:val="005E51C3"/>
    <w:rsid w:val="005E5773"/>
    <w:rsid w:val="005E5A12"/>
    <w:rsid w:val="005E5A71"/>
    <w:rsid w:val="005E5B33"/>
    <w:rsid w:val="005E6027"/>
    <w:rsid w:val="005E612B"/>
    <w:rsid w:val="005E618D"/>
    <w:rsid w:val="005E6271"/>
    <w:rsid w:val="005E6289"/>
    <w:rsid w:val="005E62A3"/>
    <w:rsid w:val="005E64EF"/>
    <w:rsid w:val="005E6520"/>
    <w:rsid w:val="005E66A5"/>
    <w:rsid w:val="005E6816"/>
    <w:rsid w:val="005E6998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B6E"/>
    <w:rsid w:val="005E7C8F"/>
    <w:rsid w:val="005E7D4F"/>
    <w:rsid w:val="005F00A9"/>
    <w:rsid w:val="005F0689"/>
    <w:rsid w:val="005F075B"/>
    <w:rsid w:val="005F0C42"/>
    <w:rsid w:val="005F1123"/>
    <w:rsid w:val="005F1278"/>
    <w:rsid w:val="005F14E1"/>
    <w:rsid w:val="005F1691"/>
    <w:rsid w:val="005F17FF"/>
    <w:rsid w:val="005F18C3"/>
    <w:rsid w:val="005F1A71"/>
    <w:rsid w:val="005F1B80"/>
    <w:rsid w:val="005F1CC2"/>
    <w:rsid w:val="005F1E8D"/>
    <w:rsid w:val="005F20C4"/>
    <w:rsid w:val="005F20E3"/>
    <w:rsid w:val="005F243E"/>
    <w:rsid w:val="005F2A15"/>
    <w:rsid w:val="005F2CDB"/>
    <w:rsid w:val="005F2EEB"/>
    <w:rsid w:val="005F2FB8"/>
    <w:rsid w:val="005F3429"/>
    <w:rsid w:val="005F3440"/>
    <w:rsid w:val="005F347B"/>
    <w:rsid w:val="005F3DE5"/>
    <w:rsid w:val="005F3E86"/>
    <w:rsid w:val="005F3F9E"/>
    <w:rsid w:val="005F423F"/>
    <w:rsid w:val="005F4495"/>
    <w:rsid w:val="005F4608"/>
    <w:rsid w:val="005F4727"/>
    <w:rsid w:val="005F47CA"/>
    <w:rsid w:val="005F4AEB"/>
    <w:rsid w:val="005F4C47"/>
    <w:rsid w:val="005F4D0A"/>
    <w:rsid w:val="005F4F73"/>
    <w:rsid w:val="005F537C"/>
    <w:rsid w:val="005F53C3"/>
    <w:rsid w:val="005F53C4"/>
    <w:rsid w:val="005F5442"/>
    <w:rsid w:val="005F55CE"/>
    <w:rsid w:val="005F578D"/>
    <w:rsid w:val="005F5D64"/>
    <w:rsid w:val="005F5DDB"/>
    <w:rsid w:val="005F5F47"/>
    <w:rsid w:val="005F5F67"/>
    <w:rsid w:val="005F61CD"/>
    <w:rsid w:val="005F6587"/>
    <w:rsid w:val="005F68DF"/>
    <w:rsid w:val="005F6B83"/>
    <w:rsid w:val="005F6BE7"/>
    <w:rsid w:val="005F7038"/>
    <w:rsid w:val="005F70A6"/>
    <w:rsid w:val="005F7141"/>
    <w:rsid w:val="005F74ED"/>
    <w:rsid w:val="005F77F9"/>
    <w:rsid w:val="005F786D"/>
    <w:rsid w:val="005F789A"/>
    <w:rsid w:val="005F7A85"/>
    <w:rsid w:val="005F7B16"/>
    <w:rsid w:val="005F7BF8"/>
    <w:rsid w:val="005F7CF8"/>
    <w:rsid w:val="0060009E"/>
    <w:rsid w:val="00600114"/>
    <w:rsid w:val="006001B8"/>
    <w:rsid w:val="00600248"/>
    <w:rsid w:val="00600698"/>
    <w:rsid w:val="00600AE5"/>
    <w:rsid w:val="00600FD2"/>
    <w:rsid w:val="006011DC"/>
    <w:rsid w:val="00601665"/>
    <w:rsid w:val="006016C0"/>
    <w:rsid w:val="00601898"/>
    <w:rsid w:val="00601A0C"/>
    <w:rsid w:val="00601A14"/>
    <w:rsid w:val="00601A16"/>
    <w:rsid w:val="00601A59"/>
    <w:rsid w:val="00601A61"/>
    <w:rsid w:val="00601AC9"/>
    <w:rsid w:val="00601B5A"/>
    <w:rsid w:val="00601BBB"/>
    <w:rsid w:val="00602179"/>
    <w:rsid w:val="006021B7"/>
    <w:rsid w:val="006026A3"/>
    <w:rsid w:val="00603102"/>
    <w:rsid w:val="00603419"/>
    <w:rsid w:val="006037EE"/>
    <w:rsid w:val="006038E1"/>
    <w:rsid w:val="006038E3"/>
    <w:rsid w:val="00603A65"/>
    <w:rsid w:val="006040AC"/>
    <w:rsid w:val="006040EA"/>
    <w:rsid w:val="00604343"/>
    <w:rsid w:val="0060460B"/>
    <w:rsid w:val="00604977"/>
    <w:rsid w:val="00604A60"/>
    <w:rsid w:val="00604B79"/>
    <w:rsid w:val="00604C6C"/>
    <w:rsid w:val="00604EF7"/>
    <w:rsid w:val="00604FE8"/>
    <w:rsid w:val="00605220"/>
    <w:rsid w:val="006055A7"/>
    <w:rsid w:val="006057E5"/>
    <w:rsid w:val="00605812"/>
    <w:rsid w:val="006058D0"/>
    <w:rsid w:val="00605A61"/>
    <w:rsid w:val="00605CB5"/>
    <w:rsid w:val="00605E2D"/>
    <w:rsid w:val="0060623C"/>
    <w:rsid w:val="006062D9"/>
    <w:rsid w:val="0060648F"/>
    <w:rsid w:val="006065B7"/>
    <w:rsid w:val="00606970"/>
    <w:rsid w:val="00606A00"/>
    <w:rsid w:val="00606AE1"/>
    <w:rsid w:val="00606B89"/>
    <w:rsid w:val="00607120"/>
    <w:rsid w:val="006073CA"/>
    <w:rsid w:val="00607415"/>
    <w:rsid w:val="00607480"/>
    <w:rsid w:val="00607A93"/>
    <w:rsid w:val="00607C99"/>
    <w:rsid w:val="00607DB1"/>
    <w:rsid w:val="00607EA1"/>
    <w:rsid w:val="0061000A"/>
    <w:rsid w:val="00610152"/>
    <w:rsid w:val="0061071E"/>
    <w:rsid w:val="00610728"/>
    <w:rsid w:val="00610873"/>
    <w:rsid w:val="006108E2"/>
    <w:rsid w:val="00610948"/>
    <w:rsid w:val="006109A5"/>
    <w:rsid w:val="00610AB2"/>
    <w:rsid w:val="00610BA6"/>
    <w:rsid w:val="00611081"/>
    <w:rsid w:val="006113B6"/>
    <w:rsid w:val="00611519"/>
    <w:rsid w:val="006119D9"/>
    <w:rsid w:val="00611C8D"/>
    <w:rsid w:val="006121B4"/>
    <w:rsid w:val="0061229C"/>
    <w:rsid w:val="006123C5"/>
    <w:rsid w:val="00612512"/>
    <w:rsid w:val="00612561"/>
    <w:rsid w:val="00612B25"/>
    <w:rsid w:val="00612CD3"/>
    <w:rsid w:val="00612D72"/>
    <w:rsid w:val="00612E20"/>
    <w:rsid w:val="00613014"/>
    <w:rsid w:val="006133C3"/>
    <w:rsid w:val="006135A4"/>
    <w:rsid w:val="0061382C"/>
    <w:rsid w:val="00613C70"/>
    <w:rsid w:val="00613E48"/>
    <w:rsid w:val="006140AC"/>
    <w:rsid w:val="006141B5"/>
    <w:rsid w:val="006144C0"/>
    <w:rsid w:val="00614570"/>
    <w:rsid w:val="006149BD"/>
    <w:rsid w:val="00614A18"/>
    <w:rsid w:val="00614A1C"/>
    <w:rsid w:val="00615052"/>
    <w:rsid w:val="00615233"/>
    <w:rsid w:val="006152E2"/>
    <w:rsid w:val="006156CC"/>
    <w:rsid w:val="00615754"/>
    <w:rsid w:val="00615BEC"/>
    <w:rsid w:val="00615D6B"/>
    <w:rsid w:val="00615F52"/>
    <w:rsid w:val="00616056"/>
    <w:rsid w:val="0061605E"/>
    <w:rsid w:val="00616189"/>
    <w:rsid w:val="006161A0"/>
    <w:rsid w:val="00616322"/>
    <w:rsid w:val="00616530"/>
    <w:rsid w:val="00616561"/>
    <w:rsid w:val="00616581"/>
    <w:rsid w:val="0061679B"/>
    <w:rsid w:val="00616D82"/>
    <w:rsid w:val="00617354"/>
    <w:rsid w:val="006179C5"/>
    <w:rsid w:val="00617B41"/>
    <w:rsid w:val="00617DF4"/>
    <w:rsid w:val="00620094"/>
    <w:rsid w:val="00620341"/>
    <w:rsid w:val="006204F1"/>
    <w:rsid w:val="00620564"/>
    <w:rsid w:val="0062071B"/>
    <w:rsid w:val="0062076B"/>
    <w:rsid w:val="00620796"/>
    <w:rsid w:val="00620955"/>
    <w:rsid w:val="00620E1D"/>
    <w:rsid w:val="00620F2C"/>
    <w:rsid w:val="00621781"/>
    <w:rsid w:val="00621A5D"/>
    <w:rsid w:val="00621BFA"/>
    <w:rsid w:val="0062209B"/>
    <w:rsid w:val="0062234A"/>
    <w:rsid w:val="00622540"/>
    <w:rsid w:val="006226D6"/>
    <w:rsid w:val="0062292C"/>
    <w:rsid w:val="00622933"/>
    <w:rsid w:val="00622A8D"/>
    <w:rsid w:val="00622AD3"/>
    <w:rsid w:val="00622FCE"/>
    <w:rsid w:val="006230F8"/>
    <w:rsid w:val="00623A46"/>
    <w:rsid w:val="00623C1C"/>
    <w:rsid w:val="00623F20"/>
    <w:rsid w:val="00624345"/>
    <w:rsid w:val="00624500"/>
    <w:rsid w:val="0062487C"/>
    <w:rsid w:val="00624BC8"/>
    <w:rsid w:val="006250B8"/>
    <w:rsid w:val="00625123"/>
    <w:rsid w:val="00625236"/>
    <w:rsid w:val="00625701"/>
    <w:rsid w:val="0062585E"/>
    <w:rsid w:val="00625A0F"/>
    <w:rsid w:val="00625BAD"/>
    <w:rsid w:val="00625C7C"/>
    <w:rsid w:val="00625DF0"/>
    <w:rsid w:val="00625E34"/>
    <w:rsid w:val="00625E9B"/>
    <w:rsid w:val="00625EF4"/>
    <w:rsid w:val="00625F23"/>
    <w:rsid w:val="00626574"/>
    <w:rsid w:val="00626618"/>
    <w:rsid w:val="0062675E"/>
    <w:rsid w:val="0062693E"/>
    <w:rsid w:val="00626A98"/>
    <w:rsid w:val="00626B5A"/>
    <w:rsid w:val="00626B76"/>
    <w:rsid w:val="00627184"/>
    <w:rsid w:val="0062748B"/>
    <w:rsid w:val="0062761F"/>
    <w:rsid w:val="00627791"/>
    <w:rsid w:val="00627821"/>
    <w:rsid w:val="00627BAC"/>
    <w:rsid w:val="00627C3D"/>
    <w:rsid w:val="00627C7B"/>
    <w:rsid w:val="00627E26"/>
    <w:rsid w:val="00627F81"/>
    <w:rsid w:val="006301F2"/>
    <w:rsid w:val="0063022F"/>
    <w:rsid w:val="00630245"/>
    <w:rsid w:val="0063035A"/>
    <w:rsid w:val="00630575"/>
    <w:rsid w:val="00630CCC"/>
    <w:rsid w:val="00630F32"/>
    <w:rsid w:val="00631000"/>
    <w:rsid w:val="006311F1"/>
    <w:rsid w:val="006312BD"/>
    <w:rsid w:val="0063134C"/>
    <w:rsid w:val="0063165E"/>
    <w:rsid w:val="00631852"/>
    <w:rsid w:val="00631A55"/>
    <w:rsid w:val="00631B03"/>
    <w:rsid w:val="00631DEC"/>
    <w:rsid w:val="006323E4"/>
    <w:rsid w:val="00632467"/>
    <w:rsid w:val="006327B5"/>
    <w:rsid w:val="006329DE"/>
    <w:rsid w:val="00632CAA"/>
    <w:rsid w:val="00632FF1"/>
    <w:rsid w:val="00633590"/>
    <w:rsid w:val="00633839"/>
    <w:rsid w:val="00633859"/>
    <w:rsid w:val="00633A98"/>
    <w:rsid w:val="00633DDC"/>
    <w:rsid w:val="00634010"/>
    <w:rsid w:val="00634118"/>
    <w:rsid w:val="00634258"/>
    <w:rsid w:val="006343B6"/>
    <w:rsid w:val="006345AA"/>
    <w:rsid w:val="006349C5"/>
    <w:rsid w:val="00634C65"/>
    <w:rsid w:val="00634C7D"/>
    <w:rsid w:val="00634CFC"/>
    <w:rsid w:val="00634E38"/>
    <w:rsid w:val="00634E6D"/>
    <w:rsid w:val="00634F15"/>
    <w:rsid w:val="006354AA"/>
    <w:rsid w:val="006354CD"/>
    <w:rsid w:val="00635521"/>
    <w:rsid w:val="006356C3"/>
    <w:rsid w:val="00635B21"/>
    <w:rsid w:val="00635BD3"/>
    <w:rsid w:val="00635D8A"/>
    <w:rsid w:val="006360FB"/>
    <w:rsid w:val="00636134"/>
    <w:rsid w:val="006361F4"/>
    <w:rsid w:val="00636223"/>
    <w:rsid w:val="00636374"/>
    <w:rsid w:val="006363D6"/>
    <w:rsid w:val="006365A9"/>
    <w:rsid w:val="006366C3"/>
    <w:rsid w:val="006367DD"/>
    <w:rsid w:val="0063680B"/>
    <w:rsid w:val="00636BAD"/>
    <w:rsid w:val="00636D59"/>
    <w:rsid w:val="00636DD8"/>
    <w:rsid w:val="00636F42"/>
    <w:rsid w:val="00636FD4"/>
    <w:rsid w:val="00637308"/>
    <w:rsid w:val="00637573"/>
    <w:rsid w:val="00637766"/>
    <w:rsid w:val="00637841"/>
    <w:rsid w:val="006378B1"/>
    <w:rsid w:val="006378D3"/>
    <w:rsid w:val="00637970"/>
    <w:rsid w:val="00637B70"/>
    <w:rsid w:val="00637D2D"/>
    <w:rsid w:val="0064014F"/>
    <w:rsid w:val="006401AB"/>
    <w:rsid w:val="00640547"/>
    <w:rsid w:val="0064078B"/>
    <w:rsid w:val="006409D1"/>
    <w:rsid w:val="00640AE1"/>
    <w:rsid w:val="00640B33"/>
    <w:rsid w:val="00640BD8"/>
    <w:rsid w:val="00640C78"/>
    <w:rsid w:val="00640CDB"/>
    <w:rsid w:val="00640D25"/>
    <w:rsid w:val="00640D85"/>
    <w:rsid w:val="00640FE2"/>
    <w:rsid w:val="00641286"/>
    <w:rsid w:val="006414E3"/>
    <w:rsid w:val="0064163C"/>
    <w:rsid w:val="00641B33"/>
    <w:rsid w:val="00641C03"/>
    <w:rsid w:val="00641E08"/>
    <w:rsid w:val="00641E6F"/>
    <w:rsid w:val="00642431"/>
    <w:rsid w:val="006426F2"/>
    <w:rsid w:val="006427AD"/>
    <w:rsid w:val="00642E57"/>
    <w:rsid w:val="006431DA"/>
    <w:rsid w:val="00643766"/>
    <w:rsid w:val="00643C9A"/>
    <w:rsid w:val="00643D35"/>
    <w:rsid w:val="00643E5C"/>
    <w:rsid w:val="00643F0D"/>
    <w:rsid w:val="00643FF1"/>
    <w:rsid w:val="006440B2"/>
    <w:rsid w:val="00644354"/>
    <w:rsid w:val="00644CA6"/>
    <w:rsid w:val="00644E8D"/>
    <w:rsid w:val="00644FD5"/>
    <w:rsid w:val="00645069"/>
    <w:rsid w:val="00645243"/>
    <w:rsid w:val="006453EB"/>
    <w:rsid w:val="00645641"/>
    <w:rsid w:val="00645652"/>
    <w:rsid w:val="00645662"/>
    <w:rsid w:val="00645A78"/>
    <w:rsid w:val="00645EA9"/>
    <w:rsid w:val="00645EDA"/>
    <w:rsid w:val="00646221"/>
    <w:rsid w:val="0064665C"/>
    <w:rsid w:val="006466BA"/>
    <w:rsid w:val="006467BA"/>
    <w:rsid w:val="006469D5"/>
    <w:rsid w:val="00646B74"/>
    <w:rsid w:val="00646EB1"/>
    <w:rsid w:val="00646FCA"/>
    <w:rsid w:val="006475F3"/>
    <w:rsid w:val="00647930"/>
    <w:rsid w:val="006479C1"/>
    <w:rsid w:val="00647BE1"/>
    <w:rsid w:val="00647D38"/>
    <w:rsid w:val="00650006"/>
    <w:rsid w:val="00650081"/>
    <w:rsid w:val="00650105"/>
    <w:rsid w:val="006501F5"/>
    <w:rsid w:val="00650225"/>
    <w:rsid w:val="00650410"/>
    <w:rsid w:val="006509AA"/>
    <w:rsid w:val="00650B17"/>
    <w:rsid w:val="00650BCD"/>
    <w:rsid w:val="00650D47"/>
    <w:rsid w:val="00650DA3"/>
    <w:rsid w:val="00651159"/>
    <w:rsid w:val="00651264"/>
    <w:rsid w:val="00651289"/>
    <w:rsid w:val="00651313"/>
    <w:rsid w:val="006513C5"/>
    <w:rsid w:val="00651BE5"/>
    <w:rsid w:val="00651C2C"/>
    <w:rsid w:val="00651E4F"/>
    <w:rsid w:val="00652571"/>
    <w:rsid w:val="0065257A"/>
    <w:rsid w:val="00652C79"/>
    <w:rsid w:val="00652CB3"/>
    <w:rsid w:val="00652FBA"/>
    <w:rsid w:val="0065301E"/>
    <w:rsid w:val="0065304C"/>
    <w:rsid w:val="006530AB"/>
    <w:rsid w:val="00653284"/>
    <w:rsid w:val="006535BC"/>
    <w:rsid w:val="00653930"/>
    <w:rsid w:val="00654391"/>
    <w:rsid w:val="0065459B"/>
    <w:rsid w:val="0065473B"/>
    <w:rsid w:val="006547DB"/>
    <w:rsid w:val="00654A8B"/>
    <w:rsid w:val="00654CDA"/>
    <w:rsid w:val="00654E08"/>
    <w:rsid w:val="006552CD"/>
    <w:rsid w:val="00655501"/>
    <w:rsid w:val="006559B4"/>
    <w:rsid w:val="00655DD0"/>
    <w:rsid w:val="00655ECB"/>
    <w:rsid w:val="00656039"/>
    <w:rsid w:val="006561BE"/>
    <w:rsid w:val="00656218"/>
    <w:rsid w:val="0065643E"/>
    <w:rsid w:val="006564E9"/>
    <w:rsid w:val="0065659A"/>
    <w:rsid w:val="0065663B"/>
    <w:rsid w:val="00656B0B"/>
    <w:rsid w:val="00656EB6"/>
    <w:rsid w:val="00656F00"/>
    <w:rsid w:val="0065728B"/>
    <w:rsid w:val="0065739A"/>
    <w:rsid w:val="0065740D"/>
    <w:rsid w:val="006574EF"/>
    <w:rsid w:val="00657538"/>
    <w:rsid w:val="00657634"/>
    <w:rsid w:val="006579FB"/>
    <w:rsid w:val="00657F52"/>
    <w:rsid w:val="00657F55"/>
    <w:rsid w:val="0066007E"/>
    <w:rsid w:val="006604D5"/>
    <w:rsid w:val="006605CB"/>
    <w:rsid w:val="00660728"/>
    <w:rsid w:val="00660747"/>
    <w:rsid w:val="00660D74"/>
    <w:rsid w:val="00660DC7"/>
    <w:rsid w:val="00660F29"/>
    <w:rsid w:val="00660FD1"/>
    <w:rsid w:val="006610BF"/>
    <w:rsid w:val="006611E7"/>
    <w:rsid w:val="00661AA4"/>
    <w:rsid w:val="00661CFD"/>
    <w:rsid w:val="00661E49"/>
    <w:rsid w:val="00661ECC"/>
    <w:rsid w:val="00662173"/>
    <w:rsid w:val="006621D3"/>
    <w:rsid w:val="006622F6"/>
    <w:rsid w:val="00662366"/>
    <w:rsid w:val="00662401"/>
    <w:rsid w:val="00662623"/>
    <w:rsid w:val="00662637"/>
    <w:rsid w:val="00662683"/>
    <w:rsid w:val="006626AF"/>
    <w:rsid w:val="006628A7"/>
    <w:rsid w:val="00662B04"/>
    <w:rsid w:val="00662BB5"/>
    <w:rsid w:val="00662C4F"/>
    <w:rsid w:val="00662E8A"/>
    <w:rsid w:val="00662ED8"/>
    <w:rsid w:val="00663357"/>
    <w:rsid w:val="0066372A"/>
    <w:rsid w:val="006637F7"/>
    <w:rsid w:val="00663FB5"/>
    <w:rsid w:val="006640BB"/>
    <w:rsid w:val="00664117"/>
    <w:rsid w:val="00664481"/>
    <w:rsid w:val="00664C33"/>
    <w:rsid w:val="00664D3B"/>
    <w:rsid w:val="006650DA"/>
    <w:rsid w:val="00665120"/>
    <w:rsid w:val="00665232"/>
    <w:rsid w:val="006654B7"/>
    <w:rsid w:val="006656A0"/>
    <w:rsid w:val="006658F8"/>
    <w:rsid w:val="00665CB1"/>
    <w:rsid w:val="00665EA2"/>
    <w:rsid w:val="00665FA7"/>
    <w:rsid w:val="0066608E"/>
    <w:rsid w:val="00666276"/>
    <w:rsid w:val="006668C8"/>
    <w:rsid w:val="00666A91"/>
    <w:rsid w:val="00666C51"/>
    <w:rsid w:val="00666C58"/>
    <w:rsid w:val="00666D3D"/>
    <w:rsid w:val="00666D8C"/>
    <w:rsid w:val="00666FD4"/>
    <w:rsid w:val="006670C2"/>
    <w:rsid w:val="00667260"/>
    <w:rsid w:val="0066727C"/>
    <w:rsid w:val="0066747C"/>
    <w:rsid w:val="00667527"/>
    <w:rsid w:val="0066752D"/>
    <w:rsid w:val="00667662"/>
    <w:rsid w:val="00667667"/>
    <w:rsid w:val="00667770"/>
    <w:rsid w:val="00667BF5"/>
    <w:rsid w:val="00667C97"/>
    <w:rsid w:val="00667EE7"/>
    <w:rsid w:val="00667F02"/>
    <w:rsid w:val="00667F33"/>
    <w:rsid w:val="0067005C"/>
    <w:rsid w:val="0067024C"/>
    <w:rsid w:val="0067030A"/>
    <w:rsid w:val="006706BE"/>
    <w:rsid w:val="00670838"/>
    <w:rsid w:val="006708D9"/>
    <w:rsid w:val="00670DEB"/>
    <w:rsid w:val="00670F67"/>
    <w:rsid w:val="006715B2"/>
    <w:rsid w:val="006715BF"/>
    <w:rsid w:val="00671B05"/>
    <w:rsid w:val="00671D61"/>
    <w:rsid w:val="006720D4"/>
    <w:rsid w:val="00672471"/>
    <w:rsid w:val="006729D9"/>
    <w:rsid w:val="00672AF1"/>
    <w:rsid w:val="00672BC4"/>
    <w:rsid w:val="00672BF1"/>
    <w:rsid w:val="00673438"/>
    <w:rsid w:val="006734A0"/>
    <w:rsid w:val="006734E4"/>
    <w:rsid w:val="00673582"/>
    <w:rsid w:val="006735DA"/>
    <w:rsid w:val="006736B9"/>
    <w:rsid w:val="006736E8"/>
    <w:rsid w:val="006737C8"/>
    <w:rsid w:val="006737C9"/>
    <w:rsid w:val="00673842"/>
    <w:rsid w:val="00673C5A"/>
    <w:rsid w:val="00673EB6"/>
    <w:rsid w:val="00673ED1"/>
    <w:rsid w:val="00673FCF"/>
    <w:rsid w:val="0067402B"/>
    <w:rsid w:val="006741B8"/>
    <w:rsid w:val="006742B3"/>
    <w:rsid w:val="00674334"/>
    <w:rsid w:val="00674633"/>
    <w:rsid w:val="006748C1"/>
    <w:rsid w:val="0067492B"/>
    <w:rsid w:val="00674C12"/>
    <w:rsid w:val="00674E6D"/>
    <w:rsid w:val="00674F5D"/>
    <w:rsid w:val="006751DD"/>
    <w:rsid w:val="00675215"/>
    <w:rsid w:val="006752B8"/>
    <w:rsid w:val="0067536C"/>
    <w:rsid w:val="0067542F"/>
    <w:rsid w:val="0067569B"/>
    <w:rsid w:val="00675C8F"/>
    <w:rsid w:val="00675D39"/>
    <w:rsid w:val="00675FD9"/>
    <w:rsid w:val="0067606B"/>
    <w:rsid w:val="006760B0"/>
    <w:rsid w:val="00676197"/>
    <w:rsid w:val="00676212"/>
    <w:rsid w:val="006764FA"/>
    <w:rsid w:val="006766F8"/>
    <w:rsid w:val="00676835"/>
    <w:rsid w:val="00676BCE"/>
    <w:rsid w:val="00676DE9"/>
    <w:rsid w:val="00676F06"/>
    <w:rsid w:val="00677171"/>
    <w:rsid w:val="0067747E"/>
    <w:rsid w:val="006776B0"/>
    <w:rsid w:val="0067782D"/>
    <w:rsid w:val="006778BC"/>
    <w:rsid w:val="00677C9B"/>
    <w:rsid w:val="00677F93"/>
    <w:rsid w:val="0068018E"/>
    <w:rsid w:val="00680286"/>
    <w:rsid w:val="00680326"/>
    <w:rsid w:val="006803CE"/>
    <w:rsid w:val="0068049D"/>
    <w:rsid w:val="006804E2"/>
    <w:rsid w:val="00680534"/>
    <w:rsid w:val="006807C8"/>
    <w:rsid w:val="0068090B"/>
    <w:rsid w:val="006809FE"/>
    <w:rsid w:val="00680D03"/>
    <w:rsid w:val="00680D6B"/>
    <w:rsid w:val="00680E31"/>
    <w:rsid w:val="00680E9A"/>
    <w:rsid w:val="00680ECB"/>
    <w:rsid w:val="00680F6D"/>
    <w:rsid w:val="00681003"/>
    <w:rsid w:val="0068128C"/>
    <w:rsid w:val="00681696"/>
    <w:rsid w:val="00681837"/>
    <w:rsid w:val="00681F51"/>
    <w:rsid w:val="00681FC8"/>
    <w:rsid w:val="0068218C"/>
    <w:rsid w:val="0068229C"/>
    <w:rsid w:val="00682801"/>
    <w:rsid w:val="00682877"/>
    <w:rsid w:val="00682982"/>
    <w:rsid w:val="00682A48"/>
    <w:rsid w:val="00682B0F"/>
    <w:rsid w:val="00682E54"/>
    <w:rsid w:val="006830B4"/>
    <w:rsid w:val="00683219"/>
    <w:rsid w:val="00683279"/>
    <w:rsid w:val="006832A9"/>
    <w:rsid w:val="0068363A"/>
    <w:rsid w:val="006836CC"/>
    <w:rsid w:val="00683869"/>
    <w:rsid w:val="0068386E"/>
    <w:rsid w:val="00683870"/>
    <w:rsid w:val="00683DE1"/>
    <w:rsid w:val="00683F60"/>
    <w:rsid w:val="00683FEA"/>
    <w:rsid w:val="00684093"/>
    <w:rsid w:val="006841EC"/>
    <w:rsid w:val="0068426B"/>
    <w:rsid w:val="00684291"/>
    <w:rsid w:val="0068435D"/>
    <w:rsid w:val="00684642"/>
    <w:rsid w:val="00684646"/>
    <w:rsid w:val="006847C8"/>
    <w:rsid w:val="00685149"/>
    <w:rsid w:val="00685174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5CE1"/>
    <w:rsid w:val="00685D6A"/>
    <w:rsid w:val="0068607D"/>
    <w:rsid w:val="006862AB"/>
    <w:rsid w:val="00686361"/>
    <w:rsid w:val="0068672E"/>
    <w:rsid w:val="00686BE7"/>
    <w:rsid w:val="00686FE7"/>
    <w:rsid w:val="00687098"/>
    <w:rsid w:val="0068714A"/>
    <w:rsid w:val="00687398"/>
    <w:rsid w:val="0068742A"/>
    <w:rsid w:val="00687812"/>
    <w:rsid w:val="00687AB4"/>
    <w:rsid w:val="00687BFD"/>
    <w:rsid w:val="00687CDC"/>
    <w:rsid w:val="00687E1C"/>
    <w:rsid w:val="00687E5F"/>
    <w:rsid w:val="00687EBF"/>
    <w:rsid w:val="00687EDC"/>
    <w:rsid w:val="00687FBF"/>
    <w:rsid w:val="006900D8"/>
    <w:rsid w:val="0069033F"/>
    <w:rsid w:val="00690435"/>
    <w:rsid w:val="006905A4"/>
    <w:rsid w:val="0069063E"/>
    <w:rsid w:val="0069073D"/>
    <w:rsid w:val="00690924"/>
    <w:rsid w:val="00690AB1"/>
    <w:rsid w:val="00690B03"/>
    <w:rsid w:val="00690B57"/>
    <w:rsid w:val="006914C5"/>
    <w:rsid w:val="006915A6"/>
    <w:rsid w:val="00691757"/>
    <w:rsid w:val="00691985"/>
    <w:rsid w:val="00691B32"/>
    <w:rsid w:val="00691B76"/>
    <w:rsid w:val="006921D6"/>
    <w:rsid w:val="006921D8"/>
    <w:rsid w:val="0069256D"/>
    <w:rsid w:val="00692882"/>
    <w:rsid w:val="006928DC"/>
    <w:rsid w:val="00692A19"/>
    <w:rsid w:val="00692E15"/>
    <w:rsid w:val="00692E75"/>
    <w:rsid w:val="00692EC8"/>
    <w:rsid w:val="00693147"/>
    <w:rsid w:val="006933F9"/>
    <w:rsid w:val="00693991"/>
    <w:rsid w:val="00693A19"/>
    <w:rsid w:val="00693BA8"/>
    <w:rsid w:val="00693C13"/>
    <w:rsid w:val="00693C34"/>
    <w:rsid w:val="00693DAD"/>
    <w:rsid w:val="00694054"/>
    <w:rsid w:val="006941D4"/>
    <w:rsid w:val="006941FE"/>
    <w:rsid w:val="00694268"/>
    <w:rsid w:val="006945ED"/>
    <w:rsid w:val="006947E9"/>
    <w:rsid w:val="006949F4"/>
    <w:rsid w:val="00694AF9"/>
    <w:rsid w:val="00694B77"/>
    <w:rsid w:val="00694F10"/>
    <w:rsid w:val="00694F4D"/>
    <w:rsid w:val="00695211"/>
    <w:rsid w:val="00695369"/>
    <w:rsid w:val="0069563B"/>
    <w:rsid w:val="00695900"/>
    <w:rsid w:val="00695AD3"/>
    <w:rsid w:val="00695DCF"/>
    <w:rsid w:val="0069632C"/>
    <w:rsid w:val="00696708"/>
    <w:rsid w:val="00696A00"/>
    <w:rsid w:val="00696CDF"/>
    <w:rsid w:val="00696D7E"/>
    <w:rsid w:val="00696EFB"/>
    <w:rsid w:val="0069714C"/>
    <w:rsid w:val="0069764A"/>
    <w:rsid w:val="0069765B"/>
    <w:rsid w:val="00697B2F"/>
    <w:rsid w:val="00697C9A"/>
    <w:rsid w:val="00697D7E"/>
    <w:rsid w:val="00697E4D"/>
    <w:rsid w:val="00697FAC"/>
    <w:rsid w:val="006A0094"/>
    <w:rsid w:val="006A0115"/>
    <w:rsid w:val="006A0451"/>
    <w:rsid w:val="006A06F0"/>
    <w:rsid w:val="006A09AA"/>
    <w:rsid w:val="006A0D2D"/>
    <w:rsid w:val="006A0E0F"/>
    <w:rsid w:val="006A0FBB"/>
    <w:rsid w:val="006A10A5"/>
    <w:rsid w:val="006A145B"/>
    <w:rsid w:val="006A14CC"/>
    <w:rsid w:val="006A1584"/>
    <w:rsid w:val="006A16DD"/>
    <w:rsid w:val="006A1B0E"/>
    <w:rsid w:val="006A1B37"/>
    <w:rsid w:val="006A1B49"/>
    <w:rsid w:val="006A1DD2"/>
    <w:rsid w:val="006A2440"/>
    <w:rsid w:val="006A2695"/>
    <w:rsid w:val="006A270E"/>
    <w:rsid w:val="006A27E1"/>
    <w:rsid w:val="006A2CAE"/>
    <w:rsid w:val="006A2E48"/>
    <w:rsid w:val="006A2F15"/>
    <w:rsid w:val="006A2F21"/>
    <w:rsid w:val="006A3135"/>
    <w:rsid w:val="006A314A"/>
    <w:rsid w:val="006A3427"/>
    <w:rsid w:val="006A354B"/>
    <w:rsid w:val="006A3698"/>
    <w:rsid w:val="006A370F"/>
    <w:rsid w:val="006A3971"/>
    <w:rsid w:val="006A3A32"/>
    <w:rsid w:val="006A3A4C"/>
    <w:rsid w:val="006A3D38"/>
    <w:rsid w:val="006A3DE2"/>
    <w:rsid w:val="006A3DF3"/>
    <w:rsid w:val="006A3E5E"/>
    <w:rsid w:val="006A3ED8"/>
    <w:rsid w:val="006A43E3"/>
    <w:rsid w:val="006A45B7"/>
    <w:rsid w:val="006A4832"/>
    <w:rsid w:val="006A48C3"/>
    <w:rsid w:val="006A4D35"/>
    <w:rsid w:val="006A4E19"/>
    <w:rsid w:val="006A5227"/>
    <w:rsid w:val="006A54FB"/>
    <w:rsid w:val="006A551C"/>
    <w:rsid w:val="006A564F"/>
    <w:rsid w:val="006A5B98"/>
    <w:rsid w:val="006A5C5C"/>
    <w:rsid w:val="006A5D6F"/>
    <w:rsid w:val="006A6185"/>
    <w:rsid w:val="006A61C0"/>
    <w:rsid w:val="006A6237"/>
    <w:rsid w:val="006A643D"/>
    <w:rsid w:val="006A6615"/>
    <w:rsid w:val="006A6665"/>
    <w:rsid w:val="006A68FB"/>
    <w:rsid w:val="006A6FA3"/>
    <w:rsid w:val="006A7054"/>
    <w:rsid w:val="006A708F"/>
    <w:rsid w:val="006A70A9"/>
    <w:rsid w:val="006A756E"/>
    <w:rsid w:val="006A7903"/>
    <w:rsid w:val="006A7BD2"/>
    <w:rsid w:val="006A7C1A"/>
    <w:rsid w:val="006A7DAF"/>
    <w:rsid w:val="006B038E"/>
    <w:rsid w:val="006B050E"/>
    <w:rsid w:val="006B0636"/>
    <w:rsid w:val="006B0BC4"/>
    <w:rsid w:val="006B0C71"/>
    <w:rsid w:val="006B0DD5"/>
    <w:rsid w:val="006B105C"/>
    <w:rsid w:val="006B10E8"/>
    <w:rsid w:val="006B1147"/>
    <w:rsid w:val="006B121A"/>
    <w:rsid w:val="006B1442"/>
    <w:rsid w:val="006B148E"/>
    <w:rsid w:val="006B180A"/>
    <w:rsid w:val="006B1916"/>
    <w:rsid w:val="006B1C1E"/>
    <w:rsid w:val="006B1C94"/>
    <w:rsid w:val="006B216A"/>
    <w:rsid w:val="006B2326"/>
    <w:rsid w:val="006B2356"/>
    <w:rsid w:val="006B236E"/>
    <w:rsid w:val="006B24CE"/>
    <w:rsid w:val="006B268E"/>
    <w:rsid w:val="006B27A8"/>
    <w:rsid w:val="006B2819"/>
    <w:rsid w:val="006B2F23"/>
    <w:rsid w:val="006B2F26"/>
    <w:rsid w:val="006B3016"/>
    <w:rsid w:val="006B3549"/>
    <w:rsid w:val="006B3754"/>
    <w:rsid w:val="006B3893"/>
    <w:rsid w:val="006B396B"/>
    <w:rsid w:val="006B39F1"/>
    <w:rsid w:val="006B3B4D"/>
    <w:rsid w:val="006B3B7F"/>
    <w:rsid w:val="006B3E7C"/>
    <w:rsid w:val="006B4638"/>
    <w:rsid w:val="006B4B7E"/>
    <w:rsid w:val="006B4E32"/>
    <w:rsid w:val="006B4F4C"/>
    <w:rsid w:val="006B5217"/>
    <w:rsid w:val="006B5428"/>
    <w:rsid w:val="006B5A79"/>
    <w:rsid w:val="006B5B69"/>
    <w:rsid w:val="006B5E69"/>
    <w:rsid w:val="006B605A"/>
    <w:rsid w:val="006B6299"/>
    <w:rsid w:val="006B62D9"/>
    <w:rsid w:val="006B635E"/>
    <w:rsid w:val="006B640E"/>
    <w:rsid w:val="006B65F6"/>
    <w:rsid w:val="006B6835"/>
    <w:rsid w:val="006B68F4"/>
    <w:rsid w:val="006B6A07"/>
    <w:rsid w:val="006B6ACF"/>
    <w:rsid w:val="006B6BFB"/>
    <w:rsid w:val="006B6CD2"/>
    <w:rsid w:val="006B6E09"/>
    <w:rsid w:val="006B6E26"/>
    <w:rsid w:val="006B6E94"/>
    <w:rsid w:val="006B6F91"/>
    <w:rsid w:val="006B7072"/>
    <w:rsid w:val="006B7209"/>
    <w:rsid w:val="006B730D"/>
    <w:rsid w:val="006B735F"/>
    <w:rsid w:val="006B746B"/>
    <w:rsid w:val="006B7A1B"/>
    <w:rsid w:val="006B7A70"/>
    <w:rsid w:val="006B7B1F"/>
    <w:rsid w:val="006B7D0E"/>
    <w:rsid w:val="006C0113"/>
    <w:rsid w:val="006C01F9"/>
    <w:rsid w:val="006C027B"/>
    <w:rsid w:val="006C02AE"/>
    <w:rsid w:val="006C0369"/>
    <w:rsid w:val="006C06C7"/>
    <w:rsid w:val="006C09B5"/>
    <w:rsid w:val="006C09BB"/>
    <w:rsid w:val="006C0B2E"/>
    <w:rsid w:val="006C0B66"/>
    <w:rsid w:val="006C0BB5"/>
    <w:rsid w:val="006C0EDD"/>
    <w:rsid w:val="006C0F0B"/>
    <w:rsid w:val="006C100A"/>
    <w:rsid w:val="006C1241"/>
    <w:rsid w:val="006C12A0"/>
    <w:rsid w:val="006C155D"/>
    <w:rsid w:val="006C1987"/>
    <w:rsid w:val="006C19BE"/>
    <w:rsid w:val="006C1C84"/>
    <w:rsid w:val="006C1D4A"/>
    <w:rsid w:val="006C1D76"/>
    <w:rsid w:val="006C2077"/>
    <w:rsid w:val="006C231B"/>
    <w:rsid w:val="006C2465"/>
    <w:rsid w:val="006C27ED"/>
    <w:rsid w:val="006C2924"/>
    <w:rsid w:val="006C2A15"/>
    <w:rsid w:val="006C2D61"/>
    <w:rsid w:val="006C2D9E"/>
    <w:rsid w:val="006C2EBD"/>
    <w:rsid w:val="006C2F0B"/>
    <w:rsid w:val="006C3662"/>
    <w:rsid w:val="006C371F"/>
    <w:rsid w:val="006C389D"/>
    <w:rsid w:val="006C39A1"/>
    <w:rsid w:val="006C39B2"/>
    <w:rsid w:val="006C39D3"/>
    <w:rsid w:val="006C3C42"/>
    <w:rsid w:val="006C3C48"/>
    <w:rsid w:val="006C3DF7"/>
    <w:rsid w:val="006C3F9D"/>
    <w:rsid w:val="006C41C3"/>
    <w:rsid w:val="006C41D3"/>
    <w:rsid w:val="006C449A"/>
    <w:rsid w:val="006C47B3"/>
    <w:rsid w:val="006C47F9"/>
    <w:rsid w:val="006C493A"/>
    <w:rsid w:val="006C4B1F"/>
    <w:rsid w:val="006C4B29"/>
    <w:rsid w:val="006C4B9D"/>
    <w:rsid w:val="006C4F56"/>
    <w:rsid w:val="006C4FCD"/>
    <w:rsid w:val="006C5179"/>
    <w:rsid w:val="006C5647"/>
    <w:rsid w:val="006C56AD"/>
    <w:rsid w:val="006C56F6"/>
    <w:rsid w:val="006C583A"/>
    <w:rsid w:val="006C5943"/>
    <w:rsid w:val="006C5D8A"/>
    <w:rsid w:val="006C6054"/>
    <w:rsid w:val="006C6238"/>
    <w:rsid w:val="006C633B"/>
    <w:rsid w:val="006C65FF"/>
    <w:rsid w:val="006C672E"/>
    <w:rsid w:val="006C6B9A"/>
    <w:rsid w:val="006C6C33"/>
    <w:rsid w:val="006C6E4C"/>
    <w:rsid w:val="006C6E66"/>
    <w:rsid w:val="006C6EE4"/>
    <w:rsid w:val="006C6EEE"/>
    <w:rsid w:val="006C72D7"/>
    <w:rsid w:val="006C72F5"/>
    <w:rsid w:val="006C7416"/>
    <w:rsid w:val="006C753F"/>
    <w:rsid w:val="006C75BB"/>
    <w:rsid w:val="006C7AF0"/>
    <w:rsid w:val="006C7D11"/>
    <w:rsid w:val="006C7D44"/>
    <w:rsid w:val="006C7DA1"/>
    <w:rsid w:val="006C7F33"/>
    <w:rsid w:val="006C7FB0"/>
    <w:rsid w:val="006D0188"/>
    <w:rsid w:val="006D02B0"/>
    <w:rsid w:val="006D03D2"/>
    <w:rsid w:val="006D056E"/>
    <w:rsid w:val="006D0615"/>
    <w:rsid w:val="006D0C4B"/>
    <w:rsid w:val="006D0CB3"/>
    <w:rsid w:val="006D1057"/>
    <w:rsid w:val="006D116F"/>
    <w:rsid w:val="006D1249"/>
    <w:rsid w:val="006D1512"/>
    <w:rsid w:val="006D15F0"/>
    <w:rsid w:val="006D17AE"/>
    <w:rsid w:val="006D185A"/>
    <w:rsid w:val="006D1BA6"/>
    <w:rsid w:val="006D1D2F"/>
    <w:rsid w:val="006D1EE7"/>
    <w:rsid w:val="006D1FD0"/>
    <w:rsid w:val="006D2009"/>
    <w:rsid w:val="006D2018"/>
    <w:rsid w:val="006D21E5"/>
    <w:rsid w:val="006D22C6"/>
    <w:rsid w:val="006D23E1"/>
    <w:rsid w:val="006D25B9"/>
    <w:rsid w:val="006D2602"/>
    <w:rsid w:val="006D26F0"/>
    <w:rsid w:val="006D2AF3"/>
    <w:rsid w:val="006D2B71"/>
    <w:rsid w:val="006D2BEB"/>
    <w:rsid w:val="006D2C41"/>
    <w:rsid w:val="006D2E0A"/>
    <w:rsid w:val="006D3009"/>
    <w:rsid w:val="006D3154"/>
    <w:rsid w:val="006D32CA"/>
    <w:rsid w:val="006D32E8"/>
    <w:rsid w:val="006D3608"/>
    <w:rsid w:val="006D376F"/>
    <w:rsid w:val="006D3AA0"/>
    <w:rsid w:val="006D3AC7"/>
    <w:rsid w:val="006D3EFC"/>
    <w:rsid w:val="006D4332"/>
    <w:rsid w:val="006D44C6"/>
    <w:rsid w:val="006D4582"/>
    <w:rsid w:val="006D4748"/>
    <w:rsid w:val="006D493F"/>
    <w:rsid w:val="006D4A57"/>
    <w:rsid w:val="006D4E56"/>
    <w:rsid w:val="006D4EA8"/>
    <w:rsid w:val="006D50B9"/>
    <w:rsid w:val="006D548B"/>
    <w:rsid w:val="006D55D3"/>
    <w:rsid w:val="006D5691"/>
    <w:rsid w:val="006D5751"/>
    <w:rsid w:val="006D57F4"/>
    <w:rsid w:val="006D58DB"/>
    <w:rsid w:val="006D5B79"/>
    <w:rsid w:val="006D5B97"/>
    <w:rsid w:val="006D5ED8"/>
    <w:rsid w:val="006D60E1"/>
    <w:rsid w:val="006D6A93"/>
    <w:rsid w:val="006D6BB9"/>
    <w:rsid w:val="006D6BDC"/>
    <w:rsid w:val="006D6F13"/>
    <w:rsid w:val="006D6F1A"/>
    <w:rsid w:val="006D70F3"/>
    <w:rsid w:val="006D7705"/>
    <w:rsid w:val="006D7726"/>
    <w:rsid w:val="006D792F"/>
    <w:rsid w:val="006D7DD8"/>
    <w:rsid w:val="006D7E58"/>
    <w:rsid w:val="006D7E97"/>
    <w:rsid w:val="006D7FC3"/>
    <w:rsid w:val="006E0027"/>
    <w:rsid w:val="006E0690"/>
    <w:rsid w:val="006E0758"/>
    <w:rsid w:val="006E0A5A"/>
    <w:rsid w:val="006E1138"/>
    <w:rsid w:val="006E141D"/>
    <w:rsid w:val="006E1428"/>
    <w:rsid w:val="006E1B98"/>
    <w:rsid w:val="006E1C63"/>
    <w:rsid w:val="006E1F18"/>
    <w:rsid w:val="006E2295"/>
    <w:rsid w:val="006E2433"/>
    <w:rsid w:val="006E25D5"/>
    <w:rsid w:val="006E265D"/>
    <w:rsid w:val="006E269F"/>
    <w:rsid w:val="006E2732"/>
    <w:rsid w:val="006E288C"/>
    <w:rsid w:val="006E2A9D"/>
    <w:rsid w:val="006E2DD8"/>
    <w:rsid w:val="006E2F21"/>
    <w:rsid w:val="006E3065"/>
    <w:rsid w:val="006E33AA"/>
    <w:rsid w:val="006E3410"/>
    <w:rsid w:val="006E3658"/>
    <w:rsid w:val="006E38F2"/>
    <w:rsid w:val="006E3921"/>
    <w:rsid w:val="006E3A4B"/>
    <w:rsid w:val="006E3AC6"/>
    <w:rsid w:val="006E3AE1"/>
    <w:rsid w:val="006E3C77"/>
    <w:rsid w:val="006E4017"/>
    <w:rsid w:val="006E42E5"/>
    <w:rsid w:val="006E43AF"/>
    <w:rsid w:val="006E43C7"/>
    <w:rsid w:val="006E43FF"/>
    <w:rsid w:val="006E44E8"/>
    <w:rsid w:val="006E47ED"/>
    <w:rsid w:val="006E494F"/>
    <w:rsid w:val="006E4A2C"/>
    <w:rsid w:val="006E4D9E"/>
    <w:rsid w:val="006E4E4B"/>
    <w:rsid w:val="006E5102"/>
    <w:rsid w:val="006E5C1C"/>
    <w:rsid w:val="006E5CD9"/>
    <w:rsid w:val="006E5E7B"/>
    <w:rsid w:val="006E62AF"/>
    <w:rsid w:val="006E62BE"/>
    <w:rsid w:val="006E6409"/>
    <w:rsid w:val="006E640D"/>
    <w:rsid w:val="006E6698"/>
    <w:rsid w:val="006E66A2"/>
    <w:rsid w:val="006E6896"/>
    <w:rsid w:val="006E699A"/>
    <w:rsid w:val="006E6A4A"/>
    <w:rsid w:val="006E6E11"/>
    <w:rsid w:val="006E71DA"/>
    <w:rsid w:val="006E74D4"/>
    <w:rsid w:val="006E754E"/>
    <w:rsid w:val="006E75E3"/>
    <w:rsid w:val="006E7736"/>
    <w:rsid w:val="006E78FF"/>
    <w:rsid w:val="006E7928"/>
    <w:rsid w:val="006E7AA7"/>
    <w:rsid w:val="006E7CA1"/>
    <w:rsid w:val="006E7E62"/>
    <w:rsid w:val="006E7FA2"/>
    <w:rsid w:val="006F0050"/>
    <w:rsid w:val="006F02FA"/>
    <w:rsid w:val="006F03DA"/>
    <w:rsid w:val="006F03F0"/>
    <w:rsid w:val="006F078C"/>
    <w:rsid w:val="006F1264"/>
    <w:rsid w:val="006F149B"/>
    <w:rsid w:val="006F19C0"/>
    <w:rsid w:val="006F1B26"/>
    <w:rsid w:val="006F1BB5"/>
    <w:rsid w:val="006F2005"/>
    <w:rsid w:val="006F21AA"/>
    <w:rsid w:val="006F2296"/>
    <w:rsid w:val="006F23B4"/>
    <w:rsid w:val="006F2916"/>
    <w:rsid w:val="006F2B1E"/>
    <w:rsid w:val="006F2DF9"/>
    <w:rsid w:val="006F2E17"/>
    <w:rsid w:val="006F30BF"/>
    <w:rsid w:val="006F3224"/>
    <w:rsid w:val="006F32EC"/>
    <w:rsid w:val="006F33F8"/>
    <w:rsid w:val="006F347C"/>
    <w:rsid w:val="006F3627"/>
    <w:rsid w:val="006F3A73"/>
    <w:rsid w:val="006F3D9C"/>
    <w:rsid w:val="006F41C1"/>
    <w:rsid w:val="006F45F0"/>
    <w:rsid w:val="006F4724"/>
    <w:rsid w:val="006F49F7"/>
    <w:rsid w:val="006F4BA7"/>
    <w:rsid w:val="006F4C76"/>
    <w:rsid w:val="006F4FD7"/>
    <w:rsid w:val="006F514E"/>
    <w:rsid w:val="006F5506"/>
    <w:rsid w:val="006F55D6"/>
    <w:rsid w:val="006F5C45"/>
    <w:rsid w:val="006F5D30"/>
    <w:rsid w:val="006F5D80"/>
    <w:rsid w:val="006F5F6A"/>
    <w:rsid w:val="006F60D4"/>
    <w:rsid w:val="006F66B2"/>
    <w:rsid w:val="006F6773"/>
    <w:rsid w:val="006F6816"/>
    <w:rsid w:val="006F6B5F"/>
    <w:rsid w:val="006F6BFF"/>
    <w:rsid w:val="006F6CBB"/>
    <w:rsid w:val="006F6D44"/>
    <w:rsid w:val="006F6EEE"/>
    <w:rsid w:val="006F707F"/>
    <w:rsid w:val="006F70C6"/>
    <w:rsid w:val="006F71E9"/>
    <w:rsid w:val="006F7243"/>
    <w:rsid w:val="006F748B"/>
    <w:rsid w:val="006F75FC"/>
    <w:rsid w:val="006F7A1B"/>
    <w:rsid w:val="0070021B"/>
    <w:rsid w:val="0070080E"/>
    <w:rsid w:val="00700A28"/>
    <w:rsid w:val="00700BF4"/>
    <w:rsid w:val="007015DC"/>
    <w:rsid w:val="0070189C"/>
    <w:rsid w:val="00701C8E"/>
    <w:rsid w:val="00701E8A"/>
    <w:rsid w:val="007024AC"/>
    <w:rsid w:val="00702A9F"/>
    <w:rsid w:val="00702B78"/>
    <w:rsid w:val="00703290"/>
    <w:rsid w:val="007035CF"/>
    <w:rsid w:val="0070370B"/>
    <w:rsid w:val="0070380A"/>
    <w:rsid w:val="00703B2E"/>
    <w:rsid w:val="00703CF8"/>
    <w:rsid w:val="00703F3D"/>
    <w:rsid w:val="00704231"/>
    <w:rsid w:val="007043E8"/>
    <w:rsid w:val="0070444B"/>
    <w:rsid w:val="00704520"/>
    <w:rsid w:val="0070488D"/>
    <w:rsid w:val="00704890"/>
    <w:rsid w:val="00704C79"/>
    <w:rsid w:val="00704CEF"/>
    <w:rsid w:val="00705117"/>
    <w:rsid w:val="0070527A"/>
    <w:rsid w:val="0070567E"/>
    <w:rsid w:val="007057D1"/>
    <w:rsid w:val="007059AD"/>
    <w:rsid w:val="00705A9E"/>
    <w:rsid w:val="00705B7F"/>
    <w:rsid w:val="00705BD2"/>
    <w:rsid w:val="00705CF9"/>
    <w:rsid w:val="00705EFC"/>
    <w:rsid w:val="00705F7F"/>
    <w:rsid w:val="00706117"/>
    <w:rsid w:val="00706252"/>
    <w:rsid w:val="007063BB"/>
    <w:rsid w:val="00706534"/>
    <w:rsid w:val="00706CA1"/>
    <w:rsid w:val="00706D04"/>
    <w:rsid w:val="00706FAA"/>
    <w:rsid w:val="00707107"/>
    <w:rsid w:val="0070727B"/>
    <w:rsid w:val="0070759D"/>
    <w:rsid w:val="00707617"/>
    <w:rsid w:val="007076E9"/>
    <w:rsid w:val="0070773F"/>
    <w:rsid w:val="007077B5"/>
    <w:rsid w:val="007078B7"/>
    <w:rsid w:val="00707D69"/>
    <w:rsid w:val="00707E39"/>
    <w:rsid w:val="007100B1"/>
    <w:rsid w:val="00710308"/>
    <w:rsid w:val="00710403"/>
    <w:rsid w:val="00710408"/>
    <w:rsid w:val="00710681"/>
    <w:rsid w:val="00710835"/>
    <w:rsid w:val="007108B1"/>
    <w:rsid w:val="007108DB"/>
    <w:rsid w:val="007109F6"/>
    <w:rsid w:val="00710AA6"/>
    <w:rsid w:val="00710C01"/>
    <w:rsid w:val="00710C38"/>
    <w:rsid w:val="00710F83"/>
    <w:rsid w:val="00710FEB"/>
    <w:rsid w:val="0071119A"/>
    <w:rsid w:val="00711215"/>
    <w:rsid w:val="0071124D"/>
    <w:rsid w:val="00711316"/>
    <w:rsid w:val="00711598"/>
    <w:rsid w:val="00711848"/>
    <w:rsid w:val="0071289E"/>
    <w:rsid w:val="007129EE"/>
    <w:rsid w:val="00712E9A"/>
    <w:rsid w:val="00712F07"/>
    <w:rsid w:val="00712F60"/>
    <w:rsid w:val="007132DF"/>
    <w:rsid w:val="00713409"/>
    <w:rsid w:val="00713609"/>
    <w:rsid w:val="007136D2"/>
    <w:rsid w:val="00713700"/>
    <w:rsid w:val="007139BC"/>
    <w:rsid w:val="00713C50"/>
    <w:rsid w:val="00713D42"/>
    <w:rsid w:val="00713D63"/>
    <w:rsid w:val="00714177"/>
    <w:rsid w:val="0071422C"/>
    <w:rsid w:val="00714304"/>
    <w:rsid w:val="007144FB"/>
    <w:rsid w:val="00714CB7"/>
    <w:rsid w:val="00714CD0"/>
    <w:rsid w:val="00714DE2"/>
    <w:rsid w:val="00714F05"/>
    <w:rsid w:val="00714FCE"/>
    <w:rsid w:val="0071500E"/>
    <w:rsid w:val="0071506F"/>
    <w:rsid w:val="0071520C"/>
    <w:rsid w:val="00715251"/>
    <w:rsid w:val="00715362"/>
    <w:rsid w:val="00715475"/>
    <w:rsid w:val="007154C6"/>
    <w:rsid w:val="00715652"/>
    <w:rsid w:val="00715A96"/>
    <w:rsid w:val="00715B96"/>
    <w:rsid w:val="00715C66"/>
    <w:rsid w:val="00715D75"/>
    <w:rsid w:val="00715E44"/>
    <w:rsid w:val="00715ED0"/>
    <w:rsid w:val="00715FBE"/>
    <w:rsid w:val="00716351"/>
    <w:rsid w:val="0071665D"/>
    <w:rsid w:val="007168E7"/>
    <w:rsid w:val="007169A9"/>
    <w:rsid w:val="00716A4A"/>
    <w:rsid w:val="00716A80"/>
    <w:rsid w:val="00716AA2"/>
    <w:rsid w:val="00716C88"/>
    <w:rsid w:val="00716D56"/>
    <w:rsid w:val="00716DEE"/>
    <w:rsid w:val="00716E81"/>
    <w:rsid w:val="00716ED0"/>
    <w:rsid w:val="0071715F"/>
    <w:rsid w:val="00717252"/>
    <w:rsid w:val="00717571"/>
    <w:rsid w:val="00717B70"/>
    <w:rsid w:val="00717CE9"/>
    <w:rsid w:val="00717E3C"/>
    <w:rsid w:val="00717E4A"/>
    <w:rsid w:val="00717E86"/>
    <w:rsid w:val="00717E8E"/>
    <w:rsid w:val="00717FDD"/>
    <w:rsid w:val="007200B9"/>
    <w:rsid w:val="00720458"/>
    <w:rsid w:val="00720995"/>
    <w:rsid w:val="007209C6"/>
    <w:rsid w:val="00720EA5"/>
    <w:rsid w:val="00720FCD"/>
    <w:rsid w:val="00721152"/>
    <w:rsid w:val="0072118B"/>
    <w:rsid w:val="0072121C"/>
    <w:rsid w:val="00721351"/>
    <w:rsid w:val="0072137A"/>
    <w:rsid w:val="007215F9"/>
    <w:rsid w:val="007216B6"/>
    <w:rsid w:val="00721723"/>
    <w:rsid w:val="00721737"/>
    <w:rsid w:val="0072199E"/>
    <w:rsid w:val="00721DB5"/>
    <w:rsid w:val="00721DD9"/>
    <w:rsid w:val="00721DDF"/>
    <w:rsid w:val="00721E6C"/>
    <w:rsid w:val="00721EEE"/>
    <w:rsid w:val="0072214F"/>
    <w:rsid w:val="0072224F"/>
    <w:rsid w:val="007223FA"/>
    <w:rsid w:val="0072260F"/>
    <w:rsid w:val="007227F2"/>
    <w:rsid w:val="00722D05"/>
    <w:rsid w:val="00722F58"/>
    <w:rsid w:val="007235FD"/>
    <w:rsid w:val="007236E6"/>
    <w:rsid w:val="00723710"/>
    <w:rsid w:val="0072383B"/>
    <w:rsid w:val="007238C9"/>
    <w:rsid w:val="00723937"/>
    <w:rsid w:val="00723B6B"/>
    <w:rsid w:val="00723F2A"/>
    <w:rsid w:val="007243E5"/>
    <w:rsid w:val="007243EF"/>
    <w:rsid w:val="0072440E"/>
    <w:rsid w:val="00724421"/>
    <w:rsid w:val="00724807"/>
    <w:rsid w:val="00724A34"/>
    <w:rsid w:val="00725188"/>
    <w:rsid w:val="00725535"/>
    <w:rsid w:val="0072560E"/>
    <w:rsid w:val="00725720"/>
    <w:rsid w:val="00726220"/>
    <w:rsid w:val="00726447"/>
    <w:rsid w:val="0072652F"/>
    <w:rsid w:val="007265B0"/>
    <w:rsid w:val="0072680C"/>
    <w:rsid w:val="007268E3"/>
    <w:rsid w:val="0072698B"/>
    <w:rsid w:val="00726A5E"/>
    <w:rsid w:val="00726DA5"/>
    <w:rsid w:val="00726E1C"/>
    <w:rsid w:val="00726E70"/>
    <w:rsid w:val="007270D8"/>
    <w:rsid w:val="007272AD"/>
    <w:rsid w:val="0072744A"/>
    <w:rsid w:val="00727845"/>
    <w:rsid w:val="00727B54"/>
    <w:rsid w:val="00727C3E"/>
    <w:rsid w:val="00730376"/>
    <w:rsid w:val="007305A0"/>
    <w:rsid w:val="007305FB"/>
    <w:rsid w:val="00730615"/>
    <w:rsid w:val="007309D5"/>
    <w:rsid w:val="00730A16"/>
    <w:rsid w:val="00730B4D"/>
    <w:rsid w:val="00730B66"/>
    <w:rsid w:val="00730BF2"/>
    <w:rsid w:val="00730C91"/>
    <w:rsid w:val="00730C99"/>
    <w:rsid w:val="00730D20"/>
    <w:rsid w:val="00730FAF"/>
    <w:rsid w:val="00731227"/>
    <w:rsid w:val="00731441"/>
    <w:rsid w:val="00731630"/>
    <w:rsid w:val="007316AD"/>
    <w:rsid w:val="007318B1"/>
    <w:rsid w:val="007318F5"/>
    <w:rsid w:val="00731DBF"/>
    <w:rsid w:val="00731EAC"/>
    <w:rsid w:val="00732268"/>
    <w:rsid w:val="007326CC"/>
    <w:rsid w:val="0073272A"/>
    <w:rsid w:val="00733240"/>
    <w:rsid w:val="0073350B"/>
    <w:rsid w:val="007338C6"/>
    <w:rsid w:val="00733C2E"/>
    <w:rsid w:val="00733E69"/>
    <w:rsid w:val="00733FB8"/>
    <w:rsid w:val="0073408A"/>
    <w:rsid w:val="007341DB"/>
    <w:rsid w:val="007343D0"/>
    <w:rsid w:val="00734477"/>
    <w:rsid w:val="0073453D"/>
    <w:rsid w:val="007346AE"/>
    <w:rsid w:val="00734761"/>
    <w:rsid w:val="007349C5"/>
    <w:rsid w:val="00734BBE"/>
    <w:rsid w:val="00735005"/>
    <w:rsid w:val="007351BE"/>
    <w:rsid w:val="007356F7"/>
    <w:rsid w:val="007357A2"/>
    <w:rsid w:val="0073581C"/>
    <w:rsid w:val="00735A9B"/>
    <w:rsid w:val="00735C62"/>
    <w:rsid w:val="00735D3D"/>
    <w:rsid w:val="00735FA2"/>
    <w:rsid w:val="00736188"/>
    <w:rsid w:val="007362B4"/>
    <w:rsid w:val="007363C4"/>
    <w:rsid w:val="007363FD"/>
    <w:rsid w:val="007364E6"/>
    <w:rsid w:val="00736801"/>
    <w:rsid w:val="00736F65"/>
    <w:rsid w:val="00737196"/>
    <w:rsid w:val="007372B7"/>
    <w:rsid w:val="007376C9"/>
    <w:rsid w:val="007378FC"/>
    <w:rsid w:val="00737B7D"/>
    <w:rsid w:val="00737E72"/>
    <w:rsid w:val="00737F02"/>
    <w:rsid w:val="0074001C"/>
    <w:rsid w:val="0074035E"/>
    <w:rsid w:val="0074037E"/>
    <w:rsid w:val="00740381"/>
    <w:rsid w:val="00740626"/>
    <w:rsid w:val="00740647"/>
    <w:rsid w:val="00740690"/>
    <w:rsid w:val="00740D12"/>
    <w:rsid w:val="00740D5B"/>
    <w:rsid w:val="007412C4"/>
    <w:rsid w:val="007412E9"/>
    <w:rsid w:val="00741364"/>
    <w:rsid w:val="0074136C"/>
    <w:rsid w:val="00741486"/>
    <w:rsid w:val="0074171D"/>
    <w:rsid w:val="007419DE"/>
    <w:rsid w:val="00741A34"/>
    <w:rsid w:val="00741A62"/>
    <w:rsid w:val="00741BE9"/>
    <w:rsid w:val="00741D8F"/>
    <w:rsid w:val="0074217E"/>
    <w:rsid w:val="00742649"/>
    <w:rsid w:val="0074264A"/>
    <w:rsid w:val="007426DA"/>
    <w:rsid w:val="00742C89"/>
    <w:rsid w:val="00742D0D"/>
    <w:rsid w:val="0074334F"/>
    <w:rsid w:val="00743517"/>
    <w:rsid w:val="007436C9"/>
    <w:rsid w:val="007436EF"/>
    <w:rsid w:val="00743ABB"/>
    <w:rsid w:val="00743C8F"/>
    <w:rsid w:val="00744097"/>
    <w:rsid w:val="0074414F"/>
    <w:rsid w:val="0074416A"/>
    <w:rsid w:val="00744330"/>
    <w:rsid w:val="00744503"/>
    <w:rsid w:val="0074487B"/>
    <w:rsid w:val="00744973"/>
    <w:rsid w:val="007449AD"/>
    <w:rsid w:val="00744F05"/>
    <w:rsid w:val="00744F2E"/>
    <w:rsid w:val="00745029"/>
    <w:rsid w:val="007451D0"/>
    <w:rsid w:val="00745527"/>
    <w:rsid w:val="00745534"/>
    <w:rsid w:val="007455AC"/>
    <w:rsid w:val="00745AAA"/>
    <w:rsid w:val="007464D0"/>
    <w:rsid w:val="00746525"/>
    <w:rsid w:val="0074659A"/>
    <w:rsid w:val="0074659E"/>
    <w:rsid w:val="007465C9"/>
    <w:rsid w:val="00746634"/>
    <w:rsid w:val="00746AAD"/>
    <w:rsid w:val="00746C84"/>
    <w:rsid w:val="00746CD1"/>
    <w:rsid w:val="00746D72"/>
    <w:rsid w:val="00746F04"/>
    <w:rsid w:val="007471AB"/>
    <w:rsid w:val="00747354"/>
    <w:rsid w:val="0074786B"/>
    <w:rsid w:val="007478C8"/>
    <w:rsid w:val="0074797D"/>
    <w:rsid w:val="00747A6C"/>
    <w:rsid w:val="00747EB2"/>
    <w:rsid w:val="00747F02"/>
    <w:rsid w:val="00747FAF"/>
    <w:rsid w:val="007501BE"/>
    <w:rsid w:val="007503E4"/>
    <w:rsid w:val="007508B5"/>
    <w:rsid w:val="007508BE"/>
    <w:rsid w:val="00750B8E"/>
    <w:rsid w:val="00750E34"/>
    <w:rsid w:val="00750EC8"/>
    <w:rsid w:val="00750ED8"/>
    <w:rsid w:val="00751058"/>
    <w:rsid w:val="00751571"/>
    <w:rsid w:val="00751D64"/>
    <w:rsid w:val="0075201B"/>
    <w:rsid w:val="007523E9"/>
    <w:rsid w:val="007525CC"/>
    <w:rsid w:val="00752619"/>
    <w:rsid w:val="00752741"/>
    <w:rsid w:val="00752892"/>
    <w:rsid w:val="00752B04"/>
    <w:rsid w:val="00752DF0"/>
    <w:rsid w:val="00752EC2"/>
    <w:rsid w:val="00752FF0"/>
    <w:rsid w:val="0075306A"/>
    <w:rsid w:val="007531D6"/>
    <w:rsid w:val="00753237"/>
    <w:rsid w:val="007532AC"/>
    <w:rsid w:val="00753B02"/>
    <w:rsid w:val="00753B4E"/>
    <w:rsid w:val="00754047"/>
    <w:rsid w:val="0075430D"/>
    <w:rsid w:val="007543C0"/>
    <w:rsid w:val="00754709"/>
    <w:rsid w:val="0075483B"/>
    <w:rsid w:val="00754AD9"/>
    <w:rsid w:val="00754E32"/>
    <w:rsid w:val="00754FD8"/>
    <w:rsid w:val="00755123"/>
    <w:rsid w:val="00755249"/>
    <w:rsid w:val="0075526E"/>
    <w:rsid w:val="007552C5"/>
    <w:rsid w:val="00755477"/>
    <w:rsid w:val="00755579"/>
    <w:rsid w:val="00755825"/>
    <w:rsid w:val="00755B6A"/>
    <w:rsid w:val="00755BDF"/>
    <w:rsid w:val="007560AC"/>
    <w:rsid w:val="00756177"/>
    <w:rsid w:val="00756233"/>
    <w:rsid w:val="007564C5"/>
    <w:rsid w:val="007565C4"/>
    <w:rsid w:val="007565EE"/>
    <w:rsid w:val="00756834"/>
    <w:rsid w:val="007569EB"/>
    <w:rsid w:val="00756A3B"/>
    <w:rsid w:val="00756FCA"/>
    <w:rsid w:val="00757032"/>
    <w:rsid w:val="00757364"/>
    <w:rsid w:val="00757383"/>
    <w:rsid w:val="00757479"/>
    <w:rsid w:val="007574C2"/>
    <w:rsid w:val="0075760D"/>
    <w:rsid w:val="00757AD2"/>
    <w:rsid w:val="00757E1B"/>
    <w:rsid w:val="007601A2"/>
    <w:rsid w:val="007607C0"/>
    <w:rsid w:val="00760F10"/>
    <w:rsid w:val="00760F99"/>
    <w:rsid w:val="00761074"/>
    <w:rsid w:val="0076126F"/>
    <w:rsid w:val="00761310"/>
    <w:rsid w:val="00761378"/>
    <w:rsid w:val="007614C0"/>
    <w:rsid w:val="0076160F"/>
    <w:rsid w:val="00761A87"/>
    <w:rsid w:val="00761BD9"/>
    <w:rsid w:val="00761FCF"/>
    <w:rsid w:val="00762034"/>
    <w:rsid w:val="007622CB"/>
    <w:rsid w:val="00762654"/>
    <w:rsid w:val="0076290E"/>
    <w:rsid w:val="00762A5B"/>
    <w:rsid w:val="00762D0F"/>
    <w:rsid w:val="007632FE"/>
    <w:rsid w:val="0076365F"/>
    <w:rsid w:val="0076385F"/>
    <w:rsid w:val="00763963"/>
    <w:rsid w:val="00763B81"/>
    <w:rsid w:val="007644B1"/>
    <w:rsid w:val="00764679"/>
    <w:rsid w:val="0076467B"/>
    <w:rsid w:val="00764726"/>
    <w:rsid w:val="00764925"/>
    <w:rsid w:val="007649DC"/>
    <w:rsid w:val="00764E3B"/>
    <w:rsid w:val="00765145"/>
    <w:rsid w:val="007654BB"/>
    <w:rsid w:val="007658F3"/>
    <w:rsid w:val="007659A5"/>
    <w:rsid w:val="007659D1"/>
    <w:rsid w:val="00765B1C"/>
    <w:rsid w:val="00765D64"/>
    <w:rsid w:val="00765DA3"/>
    <w:rsid w:val="0076609F"/>
    <w:rsid w:val="007663C0"/>
    <w:rsid w:val="007664DC"/>
    <w:rsid w:val="00766856"/>
    <w:rsid w:val="00766968"/>
    <w:rsid w:val="00766BC9"/>
    <w:rsid w:val="007672D6"/>
    <w:rsid w:val="00767427"/>
    <w:rsid w:val="00767486"/>
    <w:rsid w:val="0076768A"/>
    <w:rsid w:val="0076769E"/>
    <w:rsid w:val="007676DA"/>
    <w:rsid w:val="00767AED"/>
    <w:rsid w:val="00767B43"/>
    <w:rsid w:val="00767C41"/>
    <w:rsid w:val="00767D7A"/>
    <w:rsid w:val="00767DA5"/>
    <w:rsid w:val="007702D2"/>
    <w:rsid w:val="0077035B"/>
    <w:rsid w:val="0077036A"/>
    <w:rsid w:val="007704E8"/>
    <w:rsid w:val="007705AA"/>
    <w:rsid w:val="007708B1"/>
    <w:rsid w:val="007709FB"/>
    <w:rsid w:val="00770E7F"/>
    <w:rsid w:val="007711FC"/>
    <w:rsid w:val="007712B5"/>
    <w:rsid w:val="0077184B"/>
    <w:rsid w:val="00771B5D"/>
    <w:rsid w:val="00771C60"/>
    <w:rsid w:val="00772168"/>
    <w:rsid w:val="007721DE"/>
    <w:rsid w:val="007722BE"/>
    <w:rsid w:val="00772693"/>
    <w:rsid w:val="00772863"/>
    <w:rsid w:val="0077290C"/>
    <w:rsid w:val="00772D33"/>
    <w:rsid w:val="00772F4F"/>
    <w:rsid w:val="007732E0"/>
    <w:rsid w:val="00773441"/>
    <w:rsid w:val="0077349C"/>
    <w:rsid w:val="007734E4"/>
    <w:rsid w:val="007739B6"/>
    <w:rsid w:val="00773B22"/>
    <w:rsid w:val="0077413F"/>
    <w:rsid w:val="0077432E"/>
    <w:rsid w:val="00774412"/>
    <w:rsid w:val="00774467"/>
    <w:rsid w:val="00774511"/>
    <w:rsid w:val="00774686"/>
    <w:rsid w:val="00774723"/>
    <w:rsid w:val="00774752"/>
    <w:rsid w:val="007748C5"/>
    <w:rsid w:val="00774D10"/>
    <w:rsid w:val="00774EB8"/>
    <w:rsid w:val="00774EBE"/>
    <w:rsid w:val="00775281"/>
    <w:rsid w:val="00775438"/>
    <w:rsid w:val="0077551E"/>
    <w:rsid w:val="007757D8"/>
    <w:rsid w:val="00775A5A"/>
    <w:rsid w:val="00775C9F"/>
    <w:rsid w:val="0077634B"/>
    <w:rsid w:val="0077647D"/>
    <w:rsid w:val="00776531"/>
    <w:rsid w:val="00776D43"/>
    <w:rsid w:val="00776E11"/>
    <w:rsid w:val="00776F14"/>
    <w:rsid w:val="0077702F"/>
    <w:rsid w:val="0077715F"/>
    <w:rsid w:val="00777195"/>
    <w:rsid w:val="00777393"/>
    <w:rsid w:val="007773CD"/>
    <w:rsid w:val="00777412"/>
    <w:rsid w:val="00777815"/>
    <w:rsid w:val="00777906"/>
    <w:rsid w:val="00777B68"/>
    <w:rsid w:val="00777BE9"/>
    <w:rsid w:val="00777CB5"/>
    <w:rsid w:val="00777E80"/>
    <w:rsid w:val="00777EA8"/>
    <w:rsid w:val="00780009"/>
    <w:rsid w:val="007800D8"/>
    <w:rsid w:val="0078026F"/>
    <w:rsid w:val="00780304"/>
    <w:rsid w:val="007803F0"/>
    <w:rsid w:val="00780405"/>
    <w:rsid w:val="007804F3"/>
    <w:rsid w:val="00780748"/>
    <w:rsid w:val="007807DB"/>
    <w:rsid w:val="007807DD"/>
    <w:rsid w:val="00780819"/>
    <w:rsid w:val="0078083B"/>
    <w:rsid w:val="00780AA9"/>
    <w:rsid w:val="00780B13"/>
    <w:rsid w:val="00780F39"/>
    <w:rsid w:val="00781068"/>
    <w:rsid w:val="007810F5"/>
    <w:rsid w:val="007813C0"/>
    <w:rsid w:val="007814B0"/>
    <w:rsid w:val="00781554"/>
    <w:rsid w:val="007815AD"/>
    <w:rsid w:val="0078164B"/>
    <w:rsid w:val="007816D8"/>
    <w:rsid w:val="00781B1E"/>
    <w:rsid w:val="00781B30"/>
    <w:rsid w:val="00781B55"/>
    <w:rsid w:val="007823EA"/>
    <w:rsid w:val="00782491"/>
    <w:rsid w:val="0078259F"/>
    <w:rsid w:val="00782642"/>
    <w:rsid w:val="00782677"/>
    <w:rsid w:val="00782BB6"/>
    <w:rsid w:val="00782C08"/>
    <w:rsid w:val="00782EDE"/>
    <w:rsid w:val="00782F39"/>
    <w:rsid w:val="00782FA8"/>
    <w:rsid w:val="00782FAC"/>
    <w:rsid w:val="00783257"/>
    <w:rsid w:val="00783278"/>
    <w:rsid w:val="0078344B"/>
    <w:rsid w:val="00783898"/>
    <w:rsid w:val="00783963"/>
    <w:rsid w:val="00783C9D"/>
    <w:rsid w:val="00783D50"/>
    <w:rsid w:val="0078405D"/>
    <w:rsid w:val="007840E5"/>
    <w:rsid w:val="0078413E"/>
    <w:rsid w:val="00784337"/>
    <w:rsid w:val="0078456B"/>
    <w:rsid w:val="00784597"/>
    <w:rsid w:val="00784E75"/>
    <w:rsid w:val="007855B8"/>
    <w:rsid w:val="00785703"/>
    <w:rsid w:val="007857CA"/>
    <w:rsid w:val="00785C0F"/>
    <w:rsid w:val="00785F85"/>
    <w:rsid w:val="0078614E"/>
    <w:rsid w:val="007863D2"/>
    <w:rsid w:val="00786729"/>
    <w:rsid w:val="0078692E"/>
    <w:rsid w:val="00786A26"/>
    <w:rsid w:val="00786CC2"/>
    <w:rsid w:val="00786F2B"/>
    <w:rsid w:val="00787079"/>
    <w:rsid w:val="007872A0"/>
    <w:rsid w:val="00787366"/>
    <w:rsid w:val="0078760C"/>
    <w:rsid w:val="0078760D"/>
    <w:rsid w:val="00787819"/>
    <w:rsid w:val="00787C6A"/>
    <w:rsid w:val="00787DB0"/>
    <w:rsid w:val="00790626"/>
    <w:rsid w:val="007906E4"/>
    <w:rsid w:val="00790919"/>
    <w:rsid w:val="00790BFC"/>
    <w:rsid w:val="00790DAF"/>
    <w:rsid w:val="00790DCD"/>
    <w:rsid w:val="00790E34"/>
    <w:rsid w:val="0079105C"/>
    <w:rsid w:val="00791069"/>
    <w:rsid w:val="00791139"/>
    <w:rsid w:val="007916B1"/>
    <w:rsid w:val="007916D9"/>
    <w:rsid w:val="0079185B"/>
    <w:rsid w:val="00791D8F"/>
    <w:rsid w:val="00791DC6"/>
    <w:rsid w:val="00791E86"/>
    <w:rsid w:val="00791F8C"/>
    <w:rsid w:val="00791F9D"/>
    <w:rsid w:val="007929CF"/>
    <w:rsid w:val="0079301C"/>
    <w:rsid w:val="00793226"/>
    <w:rsid w:val="00793293"/>
    <w:rsid w:val="007934E7"/>
    <w:rsid w:val="00793522"/>
    <w:rsid w:val="007936B4"/>
    <w:rsid w:val="007938B5"/>
    <w:rsid w:val="00793A49"/>
    <w:rsid w:val="00793B35"/>
    <w:rsid w:val="00793CF0"/>
    <w:rsid w:val="00793CFA"/>
    <w:rsid w:val="00793FBF"/>
    <w:rsid w:val="00794062"/>
    <w:rsid w:val="0079406C"/>
    <w:rsid w:val="00794259"/>
    <w:rsid w:val="00794714"/>
    <w:rsid w:val="00794734"/>
    <w:rsid w:val="0079488C"/>
    <w:rsid w:val="00794A7A"/>
    <w:rsid w:val="00794BF3"/>
    <w:rsid w:val="00794C93"/>
    <w:rsid w:val="00794FFB"/>
    <w:rsid w:val="0079568F"/>
    <w:rsid w:val="00795692"/>
    <w:rsid w:val="007956E5"/>
    <w:rsid w:val="0079574F"/>
    <w:rsid w:val="00795880"/>
    <w:rsid w:val="00795899"/>
    <w:rsid w:val="00795926"/>
    <w:rsid w:val="00795A84"/>
    <w:rsid w:val="00795BE6"/>
    <w:rsid w:val="00795D5C"/>
    <w:rsid w:val="00795F9A"/>
    <w:rsid w:val="0079600D"/>
    <w:rsid w:val="007961B7"/>
    <w:rsid w:val="00796653"/>
    <w:rsid w:val="00796BDE"/>
    <w:rsid w:val="00796C65"/>
    <w:rsid w:val="0079709C"/>
    <w:rsid w:val="00797103"/>
    <w:rsid w:val="00797521"/>
    <w:rsid w:val="007976A3"/>
    <w:rsid w:val="007979F7"/>
    <w:rsid w:val="00797C5D"/>
    <w:rsid w:val="00797CE5"/>
    <w:rsid w:val="007A015D"/>
    <w:rsid w:val="007A02BA"/>
    <w:rsid w:val="007A03BA"/>
    <w:rsid w:val="007A03FF"/>
    <w:rsid w:val="007A046F"/>
    <w:rsid w:val="007A04BF"/>
    <w:rsid w:val="007A0A62"/>
    <w:rsid w:val="007A0AF1"/>
    <w:rsid w:val="007A0CA8"/>
    <w:rsid w:val="007A0CB3"/>
    <w:rsid w:val="007A0CF9"/>
    <w:rsid w:val="007A0D07"/>
    <w:rsid w:val="007A1058"/>
    <w:rsid w:val="007A111D"/>
    <w:rsid w:val="007A13D3"/>
    <w:rsid w:val="007A1D4B"/>
    <w:rsid w:val="007A1DA3"/>
    <w:rsid w:val="007A1DDE"/>
    <w:rsid w:val="007A2365"/>
    <w:rsid w:val="007A2521"/>
    <w:rsid w:val="007A283F"/>
    <w:rsid w:val="007A2BED"/>
    <w:rsid w:val="007A31E6"/>
    <w:rsid w:val="007A36A4"/>
    <w:rsid w:val="007A3770"/>
    <w:rsid w:val="007A379D"/>
    <w:rsid w:val="007A3996"/>
    <w:rsid w:val="007A3BA2"/>
    <w:rsid w:val="007A3CD6"/>
    <w:rsid w:val="007A3DD1"/>
    <w:rsid w:val="007A3EDC"/>
    <w:rsid w:val="007A46AE"/>
    <w:rsid w:val="007A4883"/>
    <w:rsid w:val="007A49BF"/>
    <w:rsid w:val="007A4BE0"/>
    <w:rsid w:val="007A4C09"/>
    <w:rsid w:val="007A4C22"/>
    <w:rsid w:val="007A50BE"/>
    <w:rsid w:val="007A542B"/>
    <w:rsid w:val="007A55B2"/>
    <w:rsid w:val="007A581F"/>
    <w:rsid w:val="007A5931"/>
    <w:rsid w:val="007A5BE6"/>
    <w:rsid w:val="007A5C34"/>
    <w:rsid w:val="007A5FA5"/>
    <w:rsid w:val="007A626D"/>
    <w:rsid w:val="007A629B"/>
    <w:rsid w:val="007A634D"/>
    <w:rsid w:val="007A63E3"/>
    <w:rsid w:val="007A65C4"/>
    <w:rsid w:val="007A6818"/>
    <w:rsid w:val="007A6A96"/>
    <w:rsid w:val="007A6AC6"/>
    <w:rsid w:val="007A6B36"/>
    <w:rsid w:val="007A6C2A"/>
    <w:rsid w:val="007A6E08"/>
    <w:rsid w:val="007A73AA"/>
    <w:rsid w:val="007A752F"/>
    <w:rsid w:val="007A758E"/>
    <w:rsid w:val="007A75CF"/>
    <w:rsid w:val="007A7602"/>
    <w:rsid w:val="007A767A"/>
    <w:rsid w:val="007A76BF"/>
    <w:rsid w:val="007A78DD"/>
    <w:rsid w:val="007A7959"/>
    <w:rsid w:val="007A7E07"/>
    <w:rsid w:val="007B0348"/>
    <w:rsid w:val="007B056E"/>
    <w:rsid w:val="007B0618"/>
    <w:rsid w:val="007B0631"/>
    <w:rsid w:val="007B09B2"/>
    <w:rsid w:val="007B0C07"/>
    <w:rsid w:val="007B0CE2"/>
    <w:rsid w:val="007B0D41"/>
    <w:rsid w:val="007B0D4A"/>
    <w:rsid w:val="007B0FB7"/>
    <w:rsid w:val="007B108A"/>
    <w:rsid w:val="007B11CC"/>
    <w:rsid w:val="007B12AC"/>
    <w:rsid w:val="007B134F"/>
    <w:rsid w:val="007B14C5"/>
    <w:rsid w:val="007B15AA"/>
    <w:rsid w:val="007B1713"/>
    <w:rsid w:val="007B1739"/>
    <w:rsid w:val="007B17C4"/>
    <w:rsid w:val="007B1801"/>
    <w:rsid w:val="007B189E"/>
    <w:rsid w:val="007B1AB5"/>
    <w:rsid w:val="007B1E72"/>
    <w:rsid w:val="007B1F09"/>
    <w:rsid w:val="007B20C3"/>
    <w:rsid w:val="007B20EE"/>
    <w:rsid w:val="007B2187"/>
    <w:rsid w:val="007B2421"/>
    <w:rsid w:val="007B2547"/>
    <w:rsid w:val="007B25C1"/>
    <w:rsid w:val="007B2BF0"/>
    <w:rsid w:val="007B2D39"/>
    <w:rsid w:val="007B2FA9"/>
    <w:rsid w:val="007B301B"/>
    <w:rsid w:val="007B31E6"/>
    <w:rsid w:val="007B335D"/>
    <w:rsid w:val="007B3483"/>
    <w:rsid w:val="007B361A"/>
    <w:rsid w:val="007B3736"/>
    <w:rsid w:val="007B381C"/>
    <w:rsid w:val="007B3AAB"/>
    <w:rsid w:val="007B3E67"/>
    <w:rsid w:val="007B3ED8"/>
    <w:rsid w:val="007B3EE0"/>
    <w:rsid w:val="007B3FAD"/>
    <w:rsid w:val="007B42FB"/>
    <w:rsid w:val="007B4446"/>
    <w:rsid w:val="007B4530"/>
    <w:rsid w:val="007B4548"/>
    <w:rsid w:val="007B45C6"/>
    <w:rsid w:val="007B464F"/>
    <w:rsid w:val="007B46C2"/>
    <w:rsid w:val="007B4844"/>
    <w:rsid w:val="007B48C8"/>
    <w:rsid w:val="007B48F8"/>
    <w:rsid w:val="007B4BE2"/>
    <w:rsid w:val="007B4C4B"/>
    <w:rsid w:val="007B4FC6"/>
    <w:rsid w:val="007B520B"/>
    <w:rsid w:val="007B5544"/>
    <w:rsid w:val="007B55D7"/>
    <w:rsid w:val="007B56FA"/>
    <w:rsid w:val="007B585C"/>
    <w:rsid w:val="007B594B"/>
    <w:rsid w:val="007B59F1"/>
    <w:rsid w:val="007B5BCD"/>
    <w:rsid w:val="007B5F61"/>
    <w:rsid w:val="007B6117"/>
    <w:rsid w:val="007B62FD"/>
    <w:rsid w:val="007B6323"/>
    <w:rsid w:val="007B6654"/>
    <w:rsid w:val="007B6A57"/>
    <w:rsid w:val="007B6CD9"/>
    <w:rsid w:val="007B6CDB"/>
    <w:rsid w:val="007B6DDF"/>
    <w:rsid w:val="007B6F97"/>
    <w:rsid w:val="007B6FFE"/>
    <w:rsid w:val="007B745F"/>
    <w:rsid w:val="007B7524"/>
    <w:rsid w:val="007B7562"/>
    <w:rsid w:val="007B76AB"/>
    <w:rsid w:val="007B78E0"/>
    <w:rsid w:val="007B79B9"/>
    <w:rsid w:val="007B7AD3"/>
    <w:rsid w:val="007B7DA0"/>
    <w:rsid w:val="007B7FCD"/>
    <w:rsid w:val="007C030A"/>
    <w:rsid w:val="007C031C"/>
    <w:rsid w:val="007C03D1"/>
    <w:rsid w:val="007C062B"/>
    <w:rsid w:val="007C0AAC"/>
    <w:rsid w:val="007C1364"/>
    <w:rsid w:val="007C14D5"/>
    <w:rsid w:val="007C14FF"/>
    <w:rsid w:val="007C2014"/>
    <w:rsid w:val="007C2532"/>
    <w:rsid w:val="007C28B2"/>
    <w:rsid w:val="007C28D3"/>
    <w:rsid w:val="007C2A45"/>
    <w:rsid w:val="007C2C28"/>
    <w:rsid w:val="007C2CD6"/>
    <w:rsid w:val="007C3061"/>
    <w:rsid w:val="007C34D0"/>
    <w:rsid w:val="007C3870"/>
    <w:rsid w:val="007C38A7"/>
    <w:rsid w:val="007C395C"/>
    <w:rsid w:val="007C3B0C"/>
    <w:rsid w:val="007C3B4A"/>
    <w:rsid w:val="007C3C4C"/>
    <w:rsid w:val="007C3CEA"/>
    <w:rsid w:val="007C3D3A"/>
    <w:rsid w:val="007C3E12"/>
    <w:rsid w:val="007C3F99"/>
    <w:rsid w:val="007C404B"/>
    <w:rsid w:val="007C413A"/>
    <w:rsid w:val="007C414F"/>
    <w:rsid w:val="007C4200"/>
    <w:rsid w:val="007C446B"/>
    <w:rsid w:val="007C448F"/>
    <w:rsid w:val="007C45FE"/>
    <w:rsid w:val="007C4E2E"/>
    <w:rsid w:val="007C5207"/>
    <w:rsid w:val="007C53F2"/>
    <w:rsid w:val="007C5698"/>
    <w:rsid w:val="007C5ACF"/>
    <w:rsid w:val="007C5CAE"/>
    <w:rsid w:val="007C5ED5"/>
    <w:rsid w:val="007C620E"/>
    <w:rsid w:val="007C62F3"/>
    <w:rsid w:val="007C65DC"/>
    <w:rsid w:val="007C6F6A"/>
    <w:rsid w:val="007C70B5"/>
    <w:rsid w:val="007C739E"/>
    <w:rsid w:val="007C7785"/>
    <w:rsid w:val="007C7FAD"/>
    <w:rsid w:val="007D0109"/>
    <w:rsid w:val="007D01AE"/>
    <w:rsid w:val="007D042F"/>
    <w:rsid w:val="007D0610"/>
    <w:rsid w:val="007D06C6"/>
    <w:rsid w:val="007D07F0"/>
    <w:rsid w:val="007D0B52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C34"/>
    <w:rsid w:val="007D1E97"/>
    <w:rsid w:val="007D1F96"/>
    <w:rsid w:val="007D2060"/>
    <w:rsid w:val="007D2284"/>
    <w:rsid w:val="007D2364"/>
    <w:rsid w:val="007D2454"/>
    <w:rsid w:val="007D278F"/>
    <w:rsid w:val="007D28F8"/>
    <w:rsid w:val="007D2B1B"/>
    <w:rsid w:val="007D2B7F"/>
    <w:rsid w:val="007D3285"/>
    <w:rsid w:val="007D3C2B"/>
    <w:rsid w:val="007D3CA8"/>
    <w:rsid w:val="007D3D1F"/>
    <w:rsid w:val="007D3FC2"/>
    <w:rsid w:val="007D401B"/>
    <w:rsid w:val="007D40B6"/>
    <w:rsid w:val="007D4155"/>
    <w:rsid w:val="007D435F"/>
    <w:rsid w:val="007D43BB"/>
    <w:rsid w:val="007D4468"/>
    <w:rsid w:val="007D44C3"/>
    <w:rsid w:val="007D46AB"/>
    <w:rsid w:val="007D4B06"/>
    <w:rsid w:val="007D4E0C"/>
    <w:rsid w:val="007D4F86"/>
    <w:rsid w:val="007D552F"/>
    <w:rsid w:val="007D5867"/>
    <w:rsid w:val="007D5B08"/>
    <w:rsid w:val="007D5FEC"/>
    <w:rsid w:val="007D60A5"/>
    <w:rsid w:val="007D60DD"/>
    <w:rsid w:val="007D6147"/>
    <w:rsid w:val="007D61D9"/>
    <w:rsid w:val="007D6519"/>
    <w:rsid w:val="007D66A5"/>
    <w:rsid w:val="007D67E5"/>
    <w:rsid w:val="007D6941"/>
    <w:rsid w:val="007D6959"/>
    <w:rsid w:val="007D6B05"/>
    <w:rsid w:val="007D6E06"/>
    <w:rsid w:val="007D6F0C"/>
    <w:rsid w:val="007D709A"/>
    <w:rsid w:val="007D759D"/>
    <w:rsid w:val="007D76F8"/>
    <w:rsid w:val="007D77A7"/>
    <w:rsid w:val="007D781E"/>
    <w:rsid w:val="007D7AC2"/>
    <w:rsid w:val="007D7D04"/>
    <w:rsid w:val="007D7E40"/>
    <w:rsid w:val="007E03D1"/>
    <w:rsid w:val="007E0578"/>
    <w:rsid w:val="007E0C49"/>
    <w:rsid w:val="007E0CD3"/>
    <w:rsid w:val="007E0E6D"/>
    <w:rsid w:val="007E1331"/>
    <w:rsid w:val="007E13C3"/>
    <w:rsid w:val="007E16C2"/>
    <w:rsid w:val="007E19F7"/>
    <w:rsid w:val="007E1B50"/>
    <w:rsid w:val="007E1BBC"/>
    <w:rsid w:val="007E1C07"/>
    <w:rsid w:val="007E1C46"/>
    <w:rsid w:val="007E1C72"/>
    <w:rsid w:val="007E1CA3"/>
    <w:rsid w:val="007E1F44"/>
    <w:rsid w:val="007E1FAE"/>
    <w:rsid w:val="007E1FE9"/>
    <w:rsid w:val="007E2097"/>
    <w:rsid w:val="007E21F0"/>
    <w:rsid w:val="007E23EA"/>
    <w:rsid w:val="007E2609"/>
    <w:rsid w:val="007E292E"/>
    <w:rsid w:val="007E2B63"/>
    <w:rsid w:val="007E2C1C"/>
    <w:rsid w:val="007E2D75"/>
    <w:rsid w:val="007E2E6C"/>
    <w:rsid w:val="007E2EB7"/>
    <w:rsid w:val="007E2F24"/>
    <w:rsid w:val="007E314C"/>
    <w:rsid w:val="007E32E8"/>
    <w:rsid w:val="007E35F5"/>
    <w:rsid w:val="007E36E3"/>
    <w:rsid w:val="007E36E8"/>
    <w:rsid w:val="007E386C"/>
    <w:rsid w:val="007E38F8"/>
    <w:rsid w:val="007E3B6D"/>
    <w:rsid w:val="007E3FF2"/>
    <w:rsid w:val="007E411D"/>
    <w:rsid w:val="007E42E9"/>
    <w:rsid w:val="007E42FC"/>
    <w:rsid w:val="007E457C"/>
    <w:rsid w:val="007E48D0"/>
    <w:rsid w:val="007E4957"/>
    <w:rsid w:val="007E4A65"/>
    <w:rsid w:val="007E4AAF"/>
    <w:rsid w:val="007E4AB3"/>
    <w:rsid w:val="007E4F0F"/>
    <w:rsid w:val="007E4F8C"/>
    <w:rsid w:val="007E4FC0"/>
    <w:rsid w:val="007E5029"/>
    <w:rsid w:val="007E555C"/>
    <w:rsid w:val="007E5777"/>
    <w:rsid w:val="007E5962"/>
    <w:rsid w:val="007E5B6B"/>
    <w:rsid w:val="007E6271"/>
    <w:rsid w:val="007E62AC"/>
    <w:rsid w:val="007E63AD"/>
    <w:rsid w:val="007E6534"/>
    <w:rsid w:val="007E661D"/>
    <w:rsid w:val="007E6781"/>
    <w:rsid w:val="007E6787"/>
    <w:rsid w:val="007E6B8E"/>
    <w:rsid w:val="007E6F26"/>
    <w:rsid w:val="007E6FA2"/>
    <w:rsid w:val="007E73A8"/>
    <w:rsid w:val="007E7484"/>
    <w:rsid w:val="007E7559"/>
    <w:rsid w:val="007E78DE"/>
    <w:rsid w:val="007E79C6"/>
    <w:rsid w:val="007E7BEA"/>
    <w:rsid w:val="007E7E60"/>
    <w:rsid w:val="007E7FCA"/>
    <w:rsid w:val="007F010C"/>
    <w:rsid w:val="007F01EF"/>
    <w:rsid w:val="007F060C"/>
    <w:rsid w:val="007F0659"/>
    <w:rsid w:val="007F0B99"/>
    <w:rsid w:val="007F0CF4"/>
    <w:rsid w:val="007F0D37"/>
    <w:rsid w:val="007F0F90"/>
    <w:rsid w:val="007F1107"/>
    <w:rsid w:val="007F14D7"/>
    <w:rsid w:val="007F18D0"/>
    <w:rsid w:val="007F1A7B"/>
    <w:rsid w:val="007F1A89"/>
    <w:rsid w:val="007F1C60"/>
    <w:rsid w:val="007F1D57"/>
    <w:rsid w:val="007F1F83"/>
    <w:rsid w:val="007F223E"/>
    <w:rsid w:val="007F2259"/>
    <w:rsid w:val="007F25AA"/>
    <w:rsid w:val="007F26F3"/>
    <w:rsid w:val="007F2AFD"/>
    <w:rsid w:val="007F2C6A"/>
    <w:rsid w:val="007F2E47"/>
    <w:rsid w:val="007F2F1F"/>
    <w:rsid w:val="007F2FF7"/>
    <w:rsid w:val="007F311E"/>
    <w:rsid w:val="007F3162"/>
    <w:rsid w:val="007F3523"/>
    <w:rsid w:val="007F35B5"/>
    <w:rsid w:val="007F372E"/>
    <w:rsid w:val="007F39D6"/>
    <w:rsid w:val="007F3A4D"/>
    <w:rsid w:val="007F3B74"/>
    <w:rsid w:val="007F3EB1"/>
    <w:rsid w:val="007F40AF"/>
    <w:rsid w:val="007F43C7"/>
    <w:rsid w:val="007F4562"/>
    <w:rsid w:val="007F46E0"/>
    <w:rsid w:val="007F4A8F"/>
    <w:rsid w:val="007F4ACF"/>
    <w:rsid w:val="007F528A"/>
    <w:rsid w:val="007F55C0"/>
    <w:rsid w:val="007F5702"/>
    <w:rsid w:val="007F5768"/>
    <w:rsid w:val="007F594A"/>
    <w:rsid w:val="007F5AB8"/>
    <w:rsid w:val="007F5C01"/>
    <w:rsid w:val="007F5CD2"/>
    <w:rsid w:val="007F5D15"/>
    <w:rsid w:val="007F5D86"/>
    <w:rsid w:val="007F5E0B"/>
    <w:rsid w:val="007F5E30"/>
    <w:rsid w:val="007F5EF7"/>
    <w:rsid w:val="007F6268"/>
    <w:rsid w:val="007F62FC"/>
    <w:rsid w:val="007F6401"/>
    <w:rsid w:val="007F6665"/>
    <w:rsid w:val="007F6951"/>
    <w:rsid w:val="007F6C48"/>
    <w:rsid w:val="007F71DC"/>
    <w:rsid w:val="007F73BD"/>
    <w:rsid w:val="007F741B"/>
    <w:rsid w:val="007F7AED"/>
    <w:rsid w:val="007F7CE3"/>
    <w:rsid w:val="007F7D1E"/>
    <w:rsid w:val="007F7FA0"/>
    <w:rsid w:val="00800048"/>
    <w:rsid w:val="008001BA"/>
    <w:rsid w:val="0080022F"/>
    <w:rsid w:val="0080054E"/>
    <w:rsid w:val="0080090D"/>
    <w:rsid w:val="00800931"/>
    <w:rsid w:val="00800C9D"/>
    <w:rsid w:val="0080160B"/>
    <w:rsid w:val="0080162E"/>
    <w:rsid w:val="0080186B"/>
    <w:rsid w:val="00801ECB"/>
    <w:rsid w:val="0080205E"/>
    <w:rsid w:val="0080231E"/>
    <w:rsid w:val="00802769"/>
    <w:rsid w:val="00802A7B"/>
    <w:rsid w:val="00802ACA"/>
    <w:rsid w:val="0080305E"/>
    <w:rsid w:val="0080307C"/>
    <w:rsid w:val="00803321"/>
    <w:rsid w:val="00803977"/>
    <w:rsid w:val="0080399A"/>
    <w:rsid w:val="00803A47"/>
    <w:rsid w:val="00803DEF"/>
    <w:rsid w:val="008040B2"/>
    <w:rsid w:val="00804175"/>
    <w:rsid w:val="008043F2"/>
    <w:rsid w:val="008044E4"/>
    <w:rsid w:val="008048BF"/>
    <w:rsid w:val="0080499E"/>
    <w:rsid w:val="00804E07"/>
    <w:rsid w:val="008059F6"/>
    <w:rsid w:val="00805A6F"/>
    <w:rsid w:val="00805C4A"/>
    <w:rsid w:val="00805D1D"/>
    <w:rsid w:val="00805D93"/>
    <w:rsid w:val="00806129"/>
    <w:rsid w:val="008063B0"/>
    <w:rsid w:val="00806452"/>
    <w:rsid w:val="00806574"/>
    <w:rsid w:val="00806667"/>
    <w:rsid w:val="0080666E"/>
    <w:rsid w:val="00806A05"/>
    <w:rsid w:val="00806AFA"/>
    <w:rsid w:val="00806B1B"/>
    <w:rsid w:val="00806D3E"/>
    <w:rsid w:val="00806D89"/>
    <w:rsid w:val="0080707E"/>
    <w:rsid w:val="00807431"/>
    <w:rsid w:val="008074E9"/>
    <w:rsid w:val="00807958"/>
    <w:rsid w:val="00807B5A"/>
    <w:rsid w:val="00807C2E"/>
    <w:rsid w:val="00807D69"/>
    <w:rsid w:val="00807DCE"/>
    <w:rsid w:val="0081025D"/>
    <w:rsid w:val="0081040D"/>
    <w:rsid w:val="00810596"/>
    <w:rsid w:val="008105D2"/>
    <w:rsid w:val="008107C1"/>
    <w:rsid w:val="008108B0"/>
    <w:rsid w:val="0081098C"/>
    <w:rsid w:val="00810F7C"/>
    <w:rsid w:val="00811016"/>
    <w:rsid w:val="008110FC"/>
    <w:rsid w:val="00811191"/>
    <w:rsid w:val="0081124A"/>
    <w:rsid w:val="00811365"/>
    <w:rsid w:val="00811454"/>
    <w:rsid w:val="00811469"/>
    <w:rsid w:val="0081147F"/>
    <w:rsid w:val="00811524"/>
    <w:rsid w:val="00811551"/>
    <w:rsid w:val="008116EC"/>
    <w:rsid w:val="00811E03"/>
    <w:rsid w:val="008121E7"/>
    <w:rsid w:val="008122E1"/>
    <w:rsid w:val="00812433"/>
    <w:rsid w:val="0081249E"/>
    <w:rsid w:val="0081255B"/>
    <w:rsid w:val="00812767"/>
    <w:rsid w:val="00812774"/>
    <w:rsid w:val="0081281F"/>
    <w:rsid w:val="00812A4F"/>
    <w:rsid w:val="00812BB8"/>
    <w:rsid w:val="00812F12"/>
    <w:rsid w:val="00813066"/>
    <w:rsid w:val="008131BF"/>
    <w:rsid w:val="0081397B"/>
    <w:rsid w:val="00813A8B"/>
    <w:rsid w:val="00813B74"/>
    <w:rsid w:val="00813D25"/>
    <w:rsid w:val="00813EB2"/>
    <w:rsid w:val="008141B9"/>
    <w:rsid w:val="00814209"/>
    <w:rsid w:val="008145C7"/>
    <w:rsid w:val="008145ED"/>
    <w:rsid w:val="00814806"/>
    <w:rsid w:val="00814B6B"/>
    <w:rsid w:val="00814BAA"/>
    <w:rsid w:val="00815005"/>
    <w:rsid w:val="0081502D"/>
    <w:rsid w:val="00815285"/>
    <w:rsid w:val="00815B1B"/>
    <w:rsid w:val="00815BA7"/>
    <w:rsid w:val="00815BCC"/>
    <w:rsid w:val="00815BE1"/>
    <w:rsid w:val="00816227"/>
    <w:rsid w:val="0081631F"/>
    <w:rsid w:val="00816511"/>
    <w:rsid w:val="00816518"/>
    <w:rsid w:val="00816594"/>
    <w:rsid w:val="00816692"/>
    <w:rsid w:val="00816A6A"/>
    <w:rsid w:val="00816C38"/>
    <w:rsid w:val="00816CAA"/>
    <w:rsid w:val="00816E11"/>
    <w:rsid w:val="00816E57"/>
    <w:rsid w:val="00817070"/>
    <w:rsid w:val="008170F9"/>
    <w:rsid w:val="008173D6"/>
    <w:rsid w:val="008177FD"/>
    <w:rsid w:val="00817D73"/>
    <w:rsid w:val="00820052"/>
    <w:rsid w:val="008201FB"/>
    <w:rsid w:val="00820553"/>
    <w:rsid w:val="0082066A"/>
    <w:rsid w:val="00820A69"/>
    <w:rsid w:val="00820CEE"/>
    <w:rsid w:val="00820EBC"/>
    <w:rsid w:val="008212D5"/>
    <w:rsid w:val="0082143C"/>
    <w:rsid w:val="00821485"/>
    <w:rsid w:val="008216C1"/>
    <w:rsid w:val="0082177F"/>
    <w:rsid w:val="008217A3"/>
    <w:rsid w:val="0082193E"/>
    <w:rsid w:val="00821AC9"/>
    <w:rsid w:val="00821C6E"/>
    <w:rsid w:val="00821D1D"/>
    <w:rsid w:val="00822146"/>
    <w:rsid w:val="008221B3"/>
    <w:rsid w:val="0082228F"/>
    <w:rsid w:val="0082234B"/>
    <w:rsid w:val="008224C2"/>
    <w:rsid w:val="008227BF"/>
    <w:rsid w:val="00822989"/>
    <w:rsid w:val="00822D4D"/>
    <w:rsid w:val="00822D7E"/>
    <w:rsid w:val="00822F74"/>
    <w:rsid w:val="008232D0"/>
    <w:rsid w:val="008238F9"/>
    <w:rsid w:val="00823AC9"/>
    <w:rsid w:val="00823B83"/>
    <w:rsid w:val="00823F59"/>
    <w:rsid w:val="00824198"/>
    <w:rsid w:val="00824203"/>
    <w:rsid w:val="00824640"/>
    <w:rsid w:val="00824769"/>
    <w:rsid w:val="00824AD6"/>
    <w:rsid w:val="00824B74"/>
    <w:rsid w:val="00824F69"/>
    <w:rsid w:val="00825442"/>
    <w:rsid w:val="008255DF"/>
    <w:rsid w:val="0082579E"/>
    <w:rsid w:val="0082585C"/>
    <w:rsid w:val="008258FD"/>
    <w:rsid w:val="00825976"/>
    <w:rsid w:val="00825C7C"/>
    <w:rsid w:val="00825F11"/>
    <w:rsid w:val="00826004"/>
    <w:rsid w:val="008261E4"/>
    <w:rsid w:val="008263DD"/>
    <w:rsid w:val="0082647A"/>
    <w:rsid w:val="0082651E"/>
    <w:rsid w:val="00826620"/>
    <w:rsid w:val="0082668F"/>
    <w:rsid w:val="008266D0"/>
    <w:rsid w:val="00826957"/>
    <w:rsid w:val="00826D63"/>
    <w:rsid w:val="00827324"/>
    <w:rsid w:val="008273A6"/>
    <w:rsid w:val="008274CB"/>
    <w:rsid w:val="0082750F"/>
    <w:rsid w:val="00827BC9"/>
    <w:rsid w:val="00827C2D"/>
    <w:rsid w:val="00827E45"/>
    <w:rsid w:val="00827F14"/>
    <w:rsid w:val="00827F45"/>
    <w:rsid w:val="00827F7C"/>
    <w:rsid w:val="00827F81"/>
    <w:rsid w:val="00830149"/>
    <w:rsid w:val="00830BBC"/>
    <w:rsid w:val="00830BF1"/>
    <w:rsid w:val="00830C14"/>
    <w:rsid w:val="00830CA5"/>
    <w:rsid w:val="00830CCA"/>
    <w:rsid w:val="00831056"/>
    <w:rsid w:val="008311CC"/>
    <w:rsid w:val="008313E4"/>
    <w:rsid w:val="008315B4"/>
    <w:rsid w:val="00831B32"/>
    <w:rsid w:val="00831BFE"/>
    <w:rsid w:val="00831FD0"/>
    <w:rsid w:val="00832090"/>
    <w:rsid w:val="008324F4"/>
    <w:rsid w:val="008331DC"/>
    <w:rsid w:val="00833251"/>
    <w:rsid w:val="008332BE"/>
    <w:rsid w:val="0083361B"/>
    <w:rsid w:val="00833624"/>
    <w:rsid w:val="0083382E"/>
    <w:rsid w:val="008341F6"/>
    <w:rsid w:val="00834220"/>
    <w:rsid w:val="008342AC"/>
    <w:rsid w:val="008342B9"/>
    <w:rsid w:val="00834312"/>
    <w:rsid w:val="00834359"/>
    <w:rsid w:val="008344EA"/>
    <w:rsid w:val="00834549"/>
    <w:rsid w:val="008347FC"/>
    <w:rsid w:val="00834830"/>
    <w:rsid w:val="008349E8"/>
    <w:rsid w:val="00834C10"/>
    <w:rsid w:val="00834E94"/>
    <w:rsid w:val="0083521C"/>
    <w:rsid w:val="00835253"/>
    <w:rsid w:val="008352B4"/>
    <w:rsid w:val="008353E3"/>
    <w:rsid w:val="00835458"/>
    <w:rsid w:val="00835470"/>
    <w:rsid w:val="00835AD4"/>
    <w:rsid w:val="00835C7C"/>
    <w:rsid w:val="00835F15"/>
    <w:rsid w:val="00836079"/>
    <w:rsid w:val="0083613A"/>
    <w:rsid w:val="008369CC"/>
    <w:rsid w:val="00836AF3"/>
    <w:rsid w:val="00836C77"/>
    <w:rsid w:val="00836FFF"/>
    <w:rsid w:val="00837260"/>
    <w:rsid w:val="00837473"/>
    <w:rsid w:val="008375B4"/>
    <w:rsid w:val="00837663"/>
    <w:rsid w:val="00837731"/>
    <w:rsid w:val="00837736"/>
    <w:rsid w:val="00837A6E"/>
    <w:rsid w:val="00837E06"/>
    <w:rsid w:val="00837FCA"/>
    <w:rsid w:val="00840078"/>
    <w:rsid w:val="00840368"/>
    <w:rsid w:val="00840532"/>
    <w:rsid w:val="0084072A"/>
    <w:rsid w:val="008407D1"/>
    <w:rsid w:val="008409B4"/>
    <w:rsid w:val="008409E1"/>
    <w:rsid w:val="00840A41"/>
    <w:rsid w:val="008410C6"/>
    <w:rsid w:val="00841324"/>
    <w:rsid w:val="008414DD"/>
    <w:rsid w:val="008414EF"/>
    <w:rsid w:val="008415F4"/>
    <w:rsid w:val="0084162B"/>
    <w:rsid w:val="00841636"/>
    <w:rsid w:val="00841A8E"/>
    <w:rsid w:val="00841E6E"/>
    <w:rsid w:val="00842436"/>
    <w:rsid w:val="00842534"/>
    <w:rsid w:val="008425DD"/>
    <w:rsid w:val="0084261E"/>
    <w:rsid w:val="00842677"/>
    <w:rsid w:val="00842DAC"/>
    <w:rsid w:val="00842DD0"/>
    <w:rsid w:val="00843043"/>
    <w:rsid w:val="008432B4"/>
    <w:rsid w:val="008433BF"/>
    <w:rsid w:val="008435B7"/>
    <w:rsid w:val="008435F0"/>
    <w:rsid w:val="00843690"/>
    <w:rsid w:val="00843713"/>
    <w:rsid w:val="00843B82"/>
    <w:rsid w:val="00843BA4"/>
    <w:rsid w:val="00843D73"/>
    <w:rsid w:val="00843EA4"/>
    <w:rsid w:val="0084412D"/>
    <w:rsid w:val="00844579"/>
    <w:rsid w:val="00844611"/>
    <w:rsid w:val="008446FF"/>
    <w:rsid w:val="0084473D"/>
    <w:rsid w:val="00844784"/>
    <w:rsid w:val="00844E61"/>
    <w:rsid w:val="00845444"/>
    <w:rsid w:val="0084557E"/>
    <w:rsid w:val="008456F6"/>
    <w:rsid w:val="008458A0"/>
    <w:rsid w:val="00845CE2"/>
    <w:rsid w:val="00845F06"/>
    <w:rsid w:val="00845FF6"/>
    <w:rsid w:val="00846032"/>
    <w:rsid w:val="0084608C"/>
    <w:rsid w:val="0084613E"/>
    <w:rsid w:val="00846243"/>
    <w:rsid w:val="00846506"/>
    <w:rsid w:val="008465CE"/>
    <w:rsid w:val="00846609"/>
    <w:rsid w:val="0084679A"/>
    <w:rsid w:val="008468F6"/>
    <w:rsid w:val="00846F5E"/>
    <w:rsid w:val="00847170"/>
    <w:rsid w:val="0084737A"/>
    <w:rsid w:val="008473D4"/>
    <w:rsid w:val="00847740"/>
    <w:rsid w:val="00847796"/>
    <w:rsid w:val="00847836"/>
    <w:rsid w:val="00847A72"/>
    <w:rsid w:val="00847EA7"/>
    <w:rsid w:val="00850030"/>
    <w:rsid w:val="00850068"/>
    <w:rsid w:val="00850177"/>
    <w:rsid w:val="008501C9"/>
    <w:rsid w:val="00850348"/>
    <w:rsid w:val="008503D7"/>
    <w:rsid w:val="00850561"/>
    <w:rsid w:val="008505E4"/>
    <w:rsid w:val="00850982"/>
    <w:rsid w:val="008509EA"/>
    <w:rsid w:val="00850D3B"/>
    <w:rsid w:val="0085102F"/>
    <w:rsid w:val="00851069"/>
    <w:rsid w:val="0085106D"/>
    <w:rsid w:val="00851267"/>
    <w:rsid w:val="0085144F"/>
    <w:rsid w:val="00851481"/>
    <w:rsid w:val="008516D5"/>
    <w:rsid w:val="0085183E"/>
    <w:rsid w:val="00851861"/>
    <w:rsid w:val="00851AA2"/>
    <w:rsid w:val="00851AAD"/>
    <w:rsid w:val="00851C16"/>
    <w:rsid w:val="00851D33"/>
    <w:rsid w:val="00851D34"/>
    <w:rsid w:val="00851D9B"/>
    <w:rsid w:val="00851DB7"/>
    <w:rsid w:val="00851F95"/>
    <w:rsid w:val="00851FF7"/>
    <w:rsid w:val="008520C6"/>
    <w:rsid w:val="008521AC"/>
    <w:rsid w:val="008521AF"/>
    <w:rsid w:val="008523C0"/>
    <w:rsid w:val="008524A6"/>
    <w:rsid w:val="008524F0"/>
    <w:rsid w:val="00852A8C"/>
    <w:rsid w:val="00852D41"/>
    <w:rsid w:val="00853733"/>
    <w:rsid w:val="0085380B"/>
    <w:rsid w:val="008539BE"/>
    <w:rsid w:val="00853AD6"/>
    <w:rsid w:val="00853B9B"/>
    <w:rsid w:val="00853D16"/>
    <w:rsid w:val="00853DA0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0E"/>
    <w:rsid w:val="00855A8F"/>
    <w:rsid w:val="00855E5F"/>
    <w:rsid w:val="0085643B"/>
    <w:rsid w:val="0085663D"/>
    <w:rsid w:val="00856665"/>
    <w:rsid w:val="0085668C"/>
    <w:rsid w:val="0085675A"/>
    <w:rsid w:val="0085693A"/>
    <w:rsid w:val="00856D46"/>
    <w:rsid w:val="00856E04"/>
    <w:rsid w:val="00856EDF"/>
    <w:rsid w:val="00856F0F"/>
    <w:rsid w:val="00857173"/>
    <w:rsid w:val="0085718A"/>
    <w:rsid w:val="0085730E"/>
    <w:rsid w:val="008573A1"/>
    <w:rsid w:val="008573C8"/>
    <w:rsid w:val="0085758E"/>
    <w:rsid w:val="00857781"/>
    <w:rsid w:val="008577F7"/>
    <w:rsid w:val="00857D9C"/>
    <w:rsid w:val="00857FCB"/>
    <w:rsid w:val="0086050C"/>
    <w:rsid w:val="008605C9"/>
    <w:rsid w:val="00860810"/>
    <w:rsid w:val="0086083D"/>
    <w:rsid w:val="00860B0A"/>
    <w:rsid w:val="00860CF4"/>
    <w:rsid w:val="00860DF7"/>
    <w:rsid w:val="00861103"/>
    <w:rsid w:val="00861314"/>
    <w:rsid w:val="00861393"/>
    <w:rsid w:val="00861A00"/>
    <w:rsid w:val="00861A6E"/>
    <w:rsid w:val="008620A9"/>
    <w:rsid w:val="008621D0"/>
    <w:rsid w:val="008623C2"/>
    <w:rsid w:val="00862753"/>
    <w:rsid w:val="0086292C"/>
    <w:rsid w:val="00862A8A"/>
    <w:rsid w:val="00862B3A"/>
    <w:rsid w:val="00862C59"/>
    <w:rsid w:val="00862C5F"/>
    <w:rsid w:val="00863089"/>
    <w:rsid w:val="008631C4"/>
    <w:rsid w:val="0086328F"/>
    <w:rsid w:val="00863618"/>
    <w:rsid w:val="00863AB6"/>
    <w:rsid w:val="00863C19"/>
    <w:rsid w:val="00864122"/>
    <w:rsid w:val="00864125"/>
    <w:rsid w:val="0086418B"/>
    <w:rsid w:val="008642DB"/>
    <w:rsid w:val="008643B3"/>
    <w:rsid w:val="008644C7"/>
    <w:rsid w:val="008646CA"/>
    <w:rsid w:val="0086471C"/>
    <w:rsid w:val="0086481B"/>
    <w:rsid w:val="00864A67"/>
    <w:rsid w:val="00864AAD"/>
    <w:rsid w:val="00864BAB"/>
    <w:rsid w:val="00864C02"/>
    <w:rsid w:val="00864E4E"/>
    <w:rsid w:val="00865469"/>
    <w:rsid w:val="0086554F"/>
    <w:rsid w:val="008659BC"/>
    <w:rsid w:val="00865A90"/>
    <w:rsid w:val="00865B66"/>
    <w:rsid w:val="008661A5"/>
    <w:rsid w:val="00866595"/>
    <w:rsid w:val="00866BA5"/>
    <w:rsid w:val="00866C69"/>
    <w:rsid w:val="00866D4E"/>
    <w:rsid w:val="00866EED"/>
    <w:rsid w:val="00866F52"/>
    <w:rsid w:val="0086714E"/>
    <w:rsid w:val="00867730"/>
    <w:rsid w:val="00870444"/>
    <w:rsid w:val="0087099E"/>
    <w:rsid w:val="00870A30"/>
    <w:rsid w:val="00870DA6"/>
    <w:rsid w:val="00870ED7"/>
    <w:rsid w:val="008710DF"/>
    <w:rsid w:val="008710EC"/>
    <w:rsid w:val="0087113A"/>
    <w:rsid w:val="00871184"/>
    <w:rsid w:val="008712EF"/>
    <w:rsid w:val="008714D3"/>
    <w:rsid w:val="0087155F"/>
    <w:rsid w:val="008715CA"/>
    <w:rsid w:val="00871879"/>
    <w:rsid w:val="008719F2"/>
    <w:rsid w:val="00871C01"/>
    <w:rsid w:val="00871D59"/>
    <w:rsid w:val="00871ECA"/>
    <w:rsid w:val="00871F4D"/>
    <w:rsid w:val="00871F95"/>
    <w:rsid w:val="00872194"/>
    <w:rsid w:val="0087241D"/>
    <w:rsid w:val="00872944"/>
    <w:rsid w:val="00872BE2"/>
    <w:rsid w:val="00872D3A"/>
    <w:rsid w:val="00872DA7"/>
    <w:rsid w:val="0087313C"/>
    <w:rsid w:val="008732D9"/>
    <w:rsid w:val="00873370"/>
    <w:rsid w:val="00873C66"/>
    <w:rsid w:val="00873DC3"/>
    <w:rsid w:val="00873FFE"/>
    <w:rsid w:val="0087444F"/>
    <w:rsid w:val="00874701"/>
    <w:rsid w:val="00874729"/>
    <w:rsid w:val="008749E8"/>
    <w:rsid w:val="00874B68"/>
    <w:rsid w:val="00874CB4"/>
    <w:rsid w:val="00874D28"/>
    <w:rsid w:val="008751EB"/>
    <w:rsid w:val="008752E1"/>
    <w:rsid w:val="008753BF"/>
    <w:rsid w:val="0087541D"/>
    <w:rsid w:val="00875A1F"/>
    <w:rsid w:val="00875CDB"/>
    <w:rsid w:val="00876119"/>
    <w:rsid w:val="0087613F"/>
    <w:rsid w:val="008762E1"/>
    <w:rsid w:val="008763EB"/>
    <w:rsid w:val="0087672C"/>
    <w:rsid w:val="0087673B"/>
    <w:rsid w:val="00876D13"/>
    <w:rsid w:val="00876F09"/>
    <w:rsid w:val="00877002"/>
    <w:rsid w:val="00877572"/>
    <w:rsid w:val="0087765E"/>
    <w:rsid w:val="008776A5"/>
    <w:rsid w:val="00877792"/>
    <w:rsid w:val="00877833"/>
    <w:rsid w:val="00877AE7"/>
    <w:rsid w:val="00877BE6"/>
    <w:rsid w:val="00877E78"/>
    <w:rsid w:val="008800B4"/>
    <w:rsid w:val="00880362"/>
    <w:rsid w:val="0088049A"/>
    <w:rsid w:val="00880584"/>
    <w:rsid w:val="008807BB"/>
    <w:rsid w:val="008807C4"/>
    <w:rsid w:val="008808C5"/>
    <w:rsid w:val="008809BC"/>
    <w:rsid w:val="00880CAF"/>
    <w:rsid w:val="00880F3D"/>
    <w:rsid w:val="00881001"/>
    <w:rsid w:val="008813D1"/>
    <w:rsid w:val="0088150D"/>
    <w:rsid w:val="008815B5"/>
    <w:rsid w:val="00881A10"/>
    <w:rsid w:val="00881AAB"/>
    <w:rsid w:val="00881C08"/>
    <w:rsid w:val="00881DE5"/>
    <w:rsid w:val="00881E3C"/>
    <w:rsid w:val="00881EFD"/>
    <w:rsid w:val="00882043"/>
    <w:rsid w:val="0088207D"/>
    <w:rsid w:val="008822F9"/>
    <w:rsid w:val="0088230B"/>
    <w:rsid w:val="00882472"/>
    <w:rsid w:val="00882488"/>
    <w:rsid w:val="008824AA"/>
    <w:rsid w:val="008824DE"/>
    <w:rsid w:val="00882AA2"/>
    <w:rsid w:val="00882C1F"/>
    <w:rsid w:val="0088323A"/>
    <w:rsid w:val="008832E2"/>
    <w:rsid w:val="008832ED"/>
    <w:rsid w:val="008834BE"/>
    <w:rsid w:val="0088371C"/>
    <w:rsid w:val="00883872"/>
    <w:rsid w:val="00883954"/>
    <w:rsid w:val="0088396C"/>
    <w:rsid w:val="0088396D"/>
    <w:rsid w:val="00883B76"/>
    <w:rsid w:val="00883C12"/>
    <w:rsid w:val="00883D0A"/>
    <w:rsid w:val="00883E3D"/>
    <w:rsid w:val="00884310"/>
    <w:rsid w:val="00884721"/>
    <w:rsid w:val="00884BC6"/>
    <w:rsid w:val="008852FA"/>
    <w:rsid w:val="00885452"/>
    <w:rsid w:val="00885542"/>
    <w:rsid w:val="00885673"/>
    <w:rsid w:val="008856A5"/>
    <w:rsid w:val="008858E7"/>
    <w:rsid w:val="00885975"/>
    <w:rsid w:val="008859A5"/>
    <w:rsid w:val="00885B85"/>
    <w:rsid w:val="00885C2B"/>
    <w:rsid w:val="00885DA8"/>
    <w:rsid w:val="00886076"/>
    <w:rsid w:val="0088614A"/>
    <w:rsid w:val="008862AE"/>
    <w:rsid w:val="00886691"/>
    <w:rsid w:val="008867B5"/>
    <w:rsid w:val="00886F5C"/>
    <w:rsid w:val="00886FF1"/>
    <w:rsid w:val="00887287"/>
    <w:rsid w:val="00887A03"/>
    <w:rsid w:val="00887A9B"/>
    <w:rsid w:val="00887B46"/>
    <w:rsid w:val="00887C32"/>
    <w:rsid w:val="00887E44"/>
    <w:rsid w:val="00887EFA"/>
    <w:rsid w:val="00887FBB"/>
    <w:rsid w:val="008901F1"/>
    <w:rsid w:val="008902BE"/>
    <w:rsid w:val="008902C8"/>
    <w:rsid w:val="00890567"/>
    <w:rsid w:val="00890A92"/>
    <w:rsid w:val="00890BAB"/>
    <w:rsid w:val="008911DD"/>
    <w:rsid w:val="00891318"/>
    <w:rsid w:val="008913DC"/>
    <w:rsid w:val="008914CE"/>
    <w:rsid w:val="00891547"/>
    <w:rsid w:val="008917DC"/>
    <w:rsid w:val="008918B1"/>
    <w:rsid w:val="00891AF0"/>
    <w:rsid w:val="00891C90"/>
    <w:rsid w:val="00891DF6"/>
    <w:rsid w:val="00891EE1"/>
    <w:rsid w:val="00891FBC"/>
    <w:rsid w:val="008921AE"/>
    <w:rsid w:val="008922F2"/>
    <w:rsid w:val="00892596"/>
    <w:rsid w:val="008925E3"/>
    <w:rsid w:val="00892673"/>
    <w:rsid w:val="00892D9A"/>
    <w:rsid w:val="0089304C"/>
    <w:rsid w:val="00893085"/>
    <w:rsid w:val="008930F4"/>
    <w:rsid w:val="008933A5"/>
    <w:rsid w:val="008934F6"/>
    <w:rsid w:val="00893537"/>
    <w:rsid w:val="00893783"/>
    <w:rsid w:val="008938FD"/>
    <w:rsid w:val="00893914"/>
    <w:rsid w:val="00893BFB"/>
    <w:rsid w:val="00893D9D"/>
    <w:rsid w:val="008940E7"/>
    <w:rsid w:val="008942F2"/>
    <w:rsid w:val="00894437"/>
    <w:rsid w:val="0089449A"/>
    <w:rsid w:val="008948C4"/>
    <w:rsid w:val="008948F1"/>
    <w:rsid w:val="00894D36"/>
    <w:rsid w:val="00894EEE"/>
    <w:rsid w:val="00894FA7"/>
    <w:rsid w:val="0089519C"/>
    <w:rsid w:val="008951FA"/>
    <w:rsid w:val="0089523B"/>
    <w:rsid w:val="008952C7"/>
    <w:rsid w:val="00895419"/>
    <w:rsid w:val="008955D6"/>
    <w:rsid w:val="00895713"/>
    <w:rsid w:val="0089597D"/>
    <w:rsid w:val="008959A0"/>
    <w:rsid w:val="00895BB7"/>
    <w:rsid w:val="0089621A"/>
    <w:rsid w:val="0089639E"/>
    <w:rsid w:val="00896465"/>
    <w:rsid w:val="008964FF"/>
    <w:rsid w:val="008968DC"/>
    <w:rsid w:val="00896A0C"/>
    <w:rsid w:val="00896AF4"/>
    <w:rsid w:val="00896C64"/>
    <w:rsid w:val="00896E11"/>
    <w:rsid w:val="00897262"/>
    <w:rsid w:val="008972BA"/>
    <w:rsid w:val="00897341"/>
    <w:rsid w:val="00897795"/>
    <w:rsid w:val="008978FB"/>
    <w:rsid w:val="0089790C"/>
    <w:rsid w:val="00897A49"/>
    <w:rsid w:val="00897B51"/>
    <w:rsid w:val="00897CB7"/>
    <w:rsid w:val="00897D23"/>
    <w:rsid w:val="00897F43"/>
    <w:rsid w:val="008A027F"/>
    <w:rsid w:val="008A085A"/>
    <w:rsid w:val="008A0A0A"/>
    <w:rsid w:val="008A0B38"/>
    <w:rsid w:val="008A0B91"/>
    <w:rsid w:val="008A0E93"/>
    <w:rsid w:val="008A129D"/>
    <w:rsid w:val="008A135E"/>
    <w:rsid w:val="008A14D8"/>
    <w:rsid w:val="008A159E"/>
    <w:rsid w:val="008A178B"/>
    <w:rsid w:val="008A1BF0"/>
    <w:rsid w:val="008A1C51"/>
    <w:rsid w:val="008A1C9D"/>
    <w:rsid w:val="008A1CED"/>
    <w:rsid w:val="008A1E08"/>
    <w:rsid w:val="008A207C"/>
    <w:rsid w:val="008A2408"/>
    <w:rsid w:val="008A242D"/>
    <w:rsid w:val="008A24FE"/>
    <w:rsid w:val="008A27E8"/>
    <w:rsid w:val="008A29FD"/>
    <w:rsid w:val="008A2BC7"/>
    <w:rsid w:val="008A2CB2"/>
    <w:rsid w:val="008A2D53"/>
    <w:rsid w:val="008A31F6"/>
    <w:rsid w:val="008A352D"/>
    <w:rsid w:val="008A3910"/>
    <w:rsid w:val="008A3922"/>
    <w:rsid w:val="008A3BFB"/>
    <w:rsid w:val="008A3F84"/>
    <w:rsid w:val="008A4330"/>
    <w:rsid w:val="008A438E"/>
    <w:rsid w:val="008A4604"/>
    <w:rsid w:val="008A4E04"/>
    <w:rsid w:val="008A4E2C"/>
    <w:rsid w:val="008A4F01"/>
    <w:rsid w:val="008A519C"/>
    <w:rsid w:val="008A51FF"/>
    <w:rsid w:val="008A58F9"/>
    <w:rsid w:val="008A59B9"/>
    <w:rsid w:val="008A6214"/>
    <w:rsid w:val="008A6608"/>
    <w:rsid w:val="008A660F"/>
    <w:rsid w:val="008A663B"/>
    <w:rsid w:val="008A6AA7"/>
    <w:rsid w:val="008A6AAE"/>
    <w:rsid w:val="008A6BB3"/>
    <w:rsid w:val="008A750B"/>
    <w:rsid w:val="008A7D7A"/>
    <w:rsid w:val="008B0059"/>
    <w:rsid w:val="008B005F"/>
    <w:rsid w:val="008B0062"/>
    <w:rsid w:val="008B01C5"/>
    <w:rsid w:val="008B02FB"/>
    <w:rsid w:val="008B0324"/>
    <w:rsid w:val="008B0430"/>
    <w:rsid w:val="008B04FB"/>
    <w:rsid w:val="008B09A3"/>
    <w:rsid w:val="008B0A14"/>
    <w:rsid w:val="008B0D29"/>
    <w:rsid w:val="008B0E78"/>
    <w:rsid w:val="008B0FA6"/>
    <w:rsid w:val="008B10F1"/>
    <w:rsid w:val="008B1156"/>
    <w:rsid w:val="008B169A"/>
    <w:rsid w:val="008B1777"/>
    <w:rsid w:val="008B1A2A"/>
    <w:rsid w:val="008B1BBE"/>
    <w:rsid w:val="008B1BEB"/>
    <w:rsid w:val="008B1C3A"/>
    <w:rsid w:val="008B1DF8"/>
    <w:rsid w:val="008B1E1E"/>
    <w:rsid w:val="008B1F52"/>
    <w:rsid w:val="008B224B"/>
    <w:rsid w:val="008B22E8"/>
    <w:rsid w:val="008B23FF"/>
    <w:rsid w:val="008B24BC"/>
    <w:rsid w:val="008B2535"/>
    <w:rsid w:val="008B2636"/>
    <w:rsid w:val="008B2735"/>
    <w:rsid w:val="008B2905"/>
    <w:rsid w:val="008B2EE3"/>
    <w:rsid w:val="008B3559"/>
    <w:rsid w:val="008B367F"/>
    <w:rsid w:val="008B36E1"/>
    <w:rsid w:val="008B37F1"/>
    <w:rsid w:val="008B3969"/>
    <w:rsid w:val="008B3A33"/>
    <w:rsid w:val="008B3C3B"/>
    <w:rsid w:val="008B3D31"/>
    <w:rsid w:val="008B403D"/>
    <w:rsid w:val="008B4240"/>
    <w:rsid w:val="008B42D3"/>
    <w:rsid w:val="008B45C9"/>
    <w:rsid w:val="008B46BC"/>
    <w:rsid w:val="008B4BC8"/>
    <w:rsid w:val="008B5055"/>
    <w:rsid w:val="008B52F8"/>
    <w:rsid w:val="008B5468"/>
    <w:rsid w:val="008B5885"/>
    <w:rsid w:val="008B5AD7"/>
    <w:rsid w:val="008B5BA0"/>
    <w:rsid w:val="008B5E12"/>
    <w:rsid w:val="008B5EFA"/>
    <w:rsid w:val="008B61EE"/>
    <w:rsid w:val="008B63B1"/>
    <w:rsid w:val="008B677F"/>
    <w:rsid w:val="008B6B09"/>
    <w:rsid w:val="008B6D30"/>
    <w:rsid w:val="008B6D6D"/>
    <w:rsid w:val="008B6DD8"/>
    <w:rsid w:val="008B70C9"/>
    <w:rsid w:val="008B7101"/>
    <w:rsid w:val="008B7177"/>
    <w:rsid w:val="008B7344"/>
    <w:rsid w:val="008B7658"/>
    <w:rsid w:val="008C062C"/>
    <w:rsid w:val="008C0652"/>
    <w:rsid w:val="008C07B7"/>
    <w:rsid w:val="008C0857"/>
    <w:rsid w:val="008C0BBA"/>
    <w:rsid w:val="008C0C56"/>
    <w:rsid w:val="008C0EF0"/>
    <w:rsid w:val="008C12A1"/>
    <w:rsid w:val="008C12D0"/>
    <w:rsid w:val="008C13FE"/>
    <w:rsid w:val="008C162B"/>
    <w:rsid w:val="008C1821"/>
    <w:rsid w:val="008C1928"/>
    <w:rsid w:val="008C1A65"/>
    <w:rsid w:val="008C1AE2"/>
    <w:rsid w:val="008C1D9F"/>
    <w:rsid w:val="008C1DD3"/>
    <w:rsid w:val="008C224D"/>
    <w:rsid w:val="008C22AD"/>
    <w:rsid w:val="008C2531"/>
    <w:rsid w:val="008C2C97"/>
    <w:rsid w:val="008C2EA1"/>
    <w:rsid w:val="008C3634"/>
    <w:rsid w:val="008C364C"/>
    <w:rsid w:val="008C36C5"/>
    <w:rsid w:val="008C3781"/>
    <w:rsid w:val="008C3A19"/>
    <w:rsid w:val="008C3A64"/>
    <w:rsid w:val="008C45BA"/>
    <w:rsid w:val="008C49A6"/>
    <w:rsid w:val="008C4A02"/>
    <w:rsid w:val="008C4BD5"/>
    <w:rsid w:val="008C4BD6"/>
    <w:rsid w:val="008C4BEF"/>
    <w:rsid w:val="008C50D1"/>
    <w:rsid w:val="008C52B4"/>
    <w:rsid w:val="008C53CE"/>
    <w:rsid w:val="008C5930"/>
    <w:rsid w:val="008C5CE7"/>
    <w:rsid w:val="008C5E39"/>
    <w:rsid w:val="008C6228"/>
    <w:rsid w:val="008C63B6"/>
    <w:rsid w:val="008C6491"/>
    <w:rsid w:val="008C651F"/>
    <w:rsid w:val="008C6874"/>
    <w:rsid w:val="008C6A31"/>
    <w:rsid w:val="008C6A66"/>
    <w:rsid w:val="008C6AB4"/>
    <w:rsid w:val="008C6B48"/>
    <w:rsid w:val="008C6CC8"/>
    <w:rsid w:val="008C6DD5"/>
    <w:rsid w:val="008C6F22"/>
    <w:rsid w:val="008C6F92"/>
    <w:rsid w:val="008C7240"/>
    <w:rsid w:val="008C7553"/>
    <w:rsid w:val="008C77A3"/>
    <w:rsid w:val="008C7D2E"/>
    <w:rsid w:val="008C7D3E"/>
    <w:rsid w:val="008C7EDA"/>
    <w:rsid w:val="008C7F47"/>
    <w:rsid w:val="008D004C"/>
    <w:rsid w:val="008D019E"/>
    <w:rsid w:val="008D047C"/>
    <w:rsid w:val="008D055F"/>
    <w:rsid w:val="008D0565"/>
    <w:rsid w:val="008D06F6"/>
    <w:rsid w:val="008D0770"/>
    <w:rsid w:val="008D0820"/>
    <w:rsid w:val="008D0ABD"/>
    <w:rsid w:val="008D0CCA"/>
    <w:rsid w:val="008D10DE"/>
    <w:rsid w:val="008D146A"/>
    <w:rsid w:val="008D14A2"/>
    <w:rsid w:val="008D154F"/>
    <w:rsid w:val="008D16F5"/>
    <w:rsid w:val="008D19C7"/>
    <w:rsid w:val="008D1B47"/>
    <w:rsid w:val="008D1D4B"/>
    <w:rsid w:val="008D1D9D"/>
    <w:rsid w:val="008D224A"/>
    <w:rsid w:val="008D24D5"/>
    <w:rsid w:val="008D2582"/>
    <w:rsid w:val="008D2846"/>
    <w:rsid w:val="008D29B8"/>
    <w:rsid w:val="008D29E7"/>
    <w:rsid w:val="008D2A21"/>
    <w:rsid w:val="008D2BA4"/>
    <w:rsid w:val="008D2C15"/>
    <w:rsid w:val="008D2FF9"/>
    <w:rsid w:val="008D318B"/>
    <w:rsid w:val="008D35D9"/>
    <w:rsid w:val="008D36E9"/>
    <w:rsid w:val="008D3706"/>
    <w:rsid w:val="008D3963"/>
    <w:rsid w:val="008D3996"/>
    <w:rsid w:val="008D39A8"/>
    <w:rsid w:val="008D3D3B"/>
    <w:rsid w:val="008D3D3C"/>
    <w:rsid w:val="008D416C"/>
    <w:rsid w:val="008D41DA"/>
    <w:rsid w:val="008D42DF"/>
    <w:rsid w:val="008D4409"/>
    <w:rsid w:val="008D4623"/>
    <w:rsid w:val="008D4A3D"/>
    <w:rsid w:val="008D4E0F"/>
    <w:rsid w:val="008D4F93"/>
    <w:rsid w:val="008D51DB"/>
    <w:rsid w:val="008D5B84"/>
    <w:rsid w:val="008D5EAB"/>
    <w:rsid w:val="008D5EAC"/>
    <w:rsid w:val="008D611E"/>
    <w:rsid w:val="008D6387"/>
    <w:rsid w:val="008D655A"/>
    <w:rsid w:val="008D664C"/>
    <w:rsid w:val="008D679C"/>
    <w:rsid w:val="008D69C8"/>
    <w:rsid w:val="008D6C60"/>
    <w:rsid w:val="008D7981"/>
    <w:rsid w:val="008D7989"/>
    <w:rsid w:val="008D7E9D"/>
    <w:rsid w:val="008D7FD8"/>
    <w:rsid w:val="008E0076"/>
    <w:rsid w:val="008E007B"/>
    <w:rsid w:val="008E0200"/>
    <w:rsid w:val="008E027F"/>
    <w:rsid w:val="008E0440"/>
    <w:rsid w:val="008E05A7"/>
    <w:rsid w:val="008E0AFE"/>
    <w:rsid w:val="008E0BF4"/>
    <w:rsid w:val="008E0CDC"/>
    <w:rsid w:val="008E0D4B"/>
    <w:rsid w:val="008E0F73"/>
    <w:rsid w:val="008E105F"/>
    <w:rsid w:val="008E1511"/>
    <w:rsid w:val="008E166F"/>
    <w:rsid w:val="008E16A6"/>
    <w:rsid w:val="008E1C50"/>
    <w:rsid w:val="008E1CBF"/>
    <w:rsid w:val="008E1E2D"/>
    <w:rsid w:val="008E1F7A"/>
    <w:rsid w:val="008E2151"/>
    <w:rsid w:val="008E2349"/>
    <w:rsid w:val="008E2974"/>
    <w:rsid w:val="008E2A44"/>
    <w:rsid w:val="008E2FC8"/>
    <w:rsid w:val="008E31F6"/>
    <w:rsid w:val="008E320D"/>
    <w:rsid w:val="008E3B21"/>
    <w:rsid w:val="008E3C1A"/>
    <w:rsid w:val="008E411C"/>
    <w:rsid w:val="008E4194"/>
    <w:rsid w:val="008E43F9"/>
    <w:rsid w:val="008E443A"/>
    <w:rsid w:val="008E44C7"/>
    <w:rsid w:val="008E4A62"/>
    <w:rsid w:val="008E4EC4"/>
    <w:rsid w:val="008E51F2"/>
    <w:rsid w:val="008E5A95"/>
    <w:rsid w:val="008E5B59"/>
    <w:rsid w:val="008E5EF5"/>
    <w:rsid w:val="008E6196"/>
    <w:rsid w:val="008E629F"/>
    <w:rsid w:val="008E6372"/>
    <w:rsid w:val="008E64ED"/>
    <w:rsid w:val="008E654A"/>
    <w:rsid w:val="008E666A"/>
    <w:rsid w:val="008E66C5"/>
    <w:rsid w:val="008E67EA"/>
    <w:rsid w:val="008E69B4"/>
    <w:rsid w:val="008E6AE7"/>
    <w:rsid w:val="008E6E0F"/>
    <w:rsid w:val="008E716F"/>
    <w:rsid w:val="008E72D2"/>
    <w:rsid w:val="008E73B9"/>
    <w:rsid w:val="008E77FF"/>
    <w:rsid w:val="008E795E"/>
    <w:rsid w:val="008E7AEA"/>
    <w:rsid w:val="008E7DE7"/>
    <w:rsid w:val="008E7DEE"/>
    <w:rsid w:val="008E7F7A"/>
    <w:rsid w:val="008F0394"/>
    <w:rsid w:val="008F09DC"/>
    <w:rsid w:val="008F0B05"/>
    <w:rsid w:val="008F0B59"/>
    <w:rsid w:val="008F0B5D"/>
    <w:rsid w:val="008F0ED8"/>
    <w:rsid w:val="008F1006"/>
    <w:rsid w:val="008F14CB"/>
    <w:rsid w:val="008F1833"/>
    <w:rsid w:val="008F186C"/>
    <w:rsid w:val="008F1961"/>
    <w:rsid w:val="008F1AD3"/>
    <w:rsid w:val="008F1CF5"/>
    <w:rsid w:val="008F1D2E"/>
    <w:rsid w:val="008F21CD"/>
    <w:rsid w:val="008F22A0"/>
    <w:rsid w:val="008F25D5"/>
    <w:rsid w:val="008F26C0"/>
    <w:rsid w:val="008F2985"/>
    <w:rsid w:val="008F2A87"/>
    <w:rsid w:val="008F2AE5"/>
    <w:rsid w:val="008F2E65"/>
    <w:rsid w:val="008F3135"/>
    <w:rsid w:val="008F32D5"/>
    <w:rsid w:val="008F3F48"/>
    <w:rsid w:val="008F4184"/>
    <w:rsid w:val="008F47D1"/>
    <w:rsid w:val="008F47F1"/>
    <w:rsid w:val="008F489B"/>
    <w:rsid w:val="008F49DD"/>
    <w:rsid w:val="008F4ABC"/>
    <w:rsid w:val="008F4BD5"/>
    <w:rsid w:val="008F5005"/>
    <w:rsid w:val="008F50B2"/>
    <w:rsid w:val="008F511C"/>
    <w:rsid w:val="008F5400"/>
    <w:rsid w:val="008F56A5"/>
    <w:rsid w:val="008F56F1"/>
    <w:rsid w:val="008F5BBE"/>
    <w:rsid w:val="008F5D22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E09"/>
    <w:rsid w:val="008F6F36"/>
    <w:rsid w:val="008F7144"/>
    <w:rsid w:val="008F717B"/>
    <w:rsid w:val="008F7CDC"/>
    <w:rsid w:val="008F7E98"/>
    <w:rsid w:val="0090022D"/>
    <w:rsid w:val="00900233"/>
    <w:rsid w:val="009003EB"/>
    <w:rsid w:val="009005A3"/>
    <w:rsid w:val="009005EB"/>
    <w:rsid w:val="009006B9"/>
    <w:rsid w:val="009009EF"/>
    <w:rsid w:val="00900D7E"/>
    <w:rsid w:val="00900EBB"/>
    <w:rsid w:val="009010EC"/>
    <w:rsid w:val="00901108"/>
    <w:rsid w:val="0090159C"/>
    <w:rsid w:val="009017FA"/>
    <w:rsid w:val="00902065"/>
    <w:rsid w:val="00902538"/>
    <w:rsid w:val="00902541"/>
    <w:rsid w:val="009025FD"/>
    <w:rsid w:val="009026BD"/>
    <w:rsid w:val="009027DB"/>
    <w:rsid w:val="009028EA"/>
    <w:rsid w:val="00902D76"/>
    <w:rsid w:val="00903001"/>
    <w:rsid w:val="0090324A"/>
    <w:rsid w:val="00903518"/>
    <w:rsid w:val="00903A54"/>
    <w:rsid w:val="00903C70"/>
    <w:rsid w:val="00903DEC"/>
    <w:rsid w:val="00903EC7"/>
    <w:rsid w:val="0090406F"/>
    <w:rsid w:val="009041B6"/>
    <w:rsid w:val="009045F2"/>
    <w:rsid w:val="0090468E"/>
    <w:rsid w:val="009047C1"/>
    <w:rsid w:val="00904B20"/>
    <w:rsid w:val="00904BF9"/>
    <w:rsid w:val="00904D07"/>
    <w:rsid w:val="00904E27"/>
    <w:rsid w:val="009050BF"/>
    <w:rsid w:val="00905A6B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DC9"/>
    <w:rsid w:val="00906E70"/>
    <w:rsid w:val="00906F4D"/>
    <w:rsid w:val="0090701E"/>
    <w:rsid w:val="00907600"/>
    <w:rsid w:val="00907884"/>
    <w:rsid w:val="0090789C"/>
    <w:rsid w:val="00907939"/>
    <w:rsid w:val="009079E5"/>
    <w:rsid w:val="00907D34"/>
    <w:rsid w:val="00907E44"/>
    <w:rsid w:val="00910161"/>
    <w:rsid w:val="0091020F"/>
    <w:rsid w:val="009106AA"/>
    <w:rsid w:val="00910792"/>
    <w:rsid w:val="009107A3"/>
    <w:rsid w:val="00910868"/>
    <w:rsid w:val="00910D96"/>
    <w:rsid w:val="0091144B"/>
    <w:rsid w:val="00911699"/>
    <w:rsid w:val="009119E1"/>
    <w:rsid w:val="009119E7"/>
    <w:rsid w:val="00911C23"/>
    <w:rsid w:val="00911DB1"/>
    <w:rsid w:val="00911EC9"/>
    <w:rsid w:val="009121DF"/>
    <w:rsid w:val="009122D0"/>
    <w:rsid w:val="009123B9"/>
    <w:rsid w:val="00912636"/>
    <w:rsid w:val="009126CD"/>
    <w:rsid w:val="00912CD5"/>
    <w:rsid w:val="00912EEE"/>
    <w:rsid w:val="00913433"/>
    <w:rsid w:val="00913498"/>
    <w:rsid w:val="009135A7"/>
    <w:rsid w:val="00913DD7"/>
    <w:rsid w:val="00914A03"/>
    <w:rsid w:val="00914AC7"/>
    <w:rsid w:val="00914BF2"/>
    <w:rsid w:val="00914CE0"/>
    <w:rsid w:val="00914D11"/>
    <w:rsid w:val="00914E53"/>
    <w:rsid w:val="00914F63"/>
    <w:rsid w:val="00915350"/>
    <w:rsid w:val="00915595"/>
    <w:rsid w:val="00915626"/>
    <w:rsid w:val="00915E98"/>
    <w:rsid w:val="00915F6D"/>
    <w:rsid w:val="009161C3"/>
    <w:rsid w:val="00916274"/>
    <w:rsid w:val="00916659"/>
    <w:rsid w:val="00916A80"/>
    <w:rsid w:val="00916AF6"/>
    <w:rsid w:val="00916B48"/>
    <w:rsid w:val="00916C6E"/>
    <w:rsid w:val="00916E00"/>
    <w:rsid w:val="00916E49"/>
    <w:rsid w:val="00916E8F"/>
    <w:rsid w:val="00916F3D"/>
    <w:rsid w:val="00916F59"/>
    <w:rsid w:val="00916F7A"/>
    <w:rsid w:val="00917300"/>
    <w:rsid w:val="009177D5"/>
    <w:rsid w:val="00917866"/>
    <w:rsid w:val="00917C5F"/>
    <w:rsid w:val="00920455"/>
    <w:rsid w:val="0092065F"/>
    <w:rsid w:val="0092077E"/>
    <w:rsid w:val="009207D0"/>
    <w:rsid w:val="00920A07"/>
    <w:rsid w:val="00920BC0"/>
    <w:rsid w:val="00921065"/>
    <w:rsid w:val="009215C5"/>
    <w:rsid w:val="00921630"/>
    <w:rsid w:val="0092172E"/>
    <w:rsid w:val="0092178F"/>
    <w:rsid w:val="009217CE"/>
    <w:rsid w:val="00921831"/>
    <w:rsid w:val="00921858"/>
    <w:rsid w:val="0092192D"/>
    <w:rsid w:val="00921B75"/>
    <w:rsid w:val="00921C74"/>
    <w:rsid w:val="00921D7D"/>
    <w:rsid w:val="00921E18"/>
    <w:rsid w:val="00922576"/>
    <w:rsid w:val="009225F7"/>
    <w:rsid w:val="00922740"/>
    <w:rsid w:val="009228C3"/>
    <w:rsid w:val="009229CD"/>
    <w:rsid w:val="00922A13"/>
    <w:rsid w:val="00922F69"/>
    <w:rsid w:val="009230E7"/>
    <w:rsid w:val="009234C5"/>
    <w:rsid w:val="009238C7"/>
    <w:rsid w:val="00924343"/>
    <w:rsid w:val="00924365"/>
    <w:rsid w:val="00924C1B"/>
    <w:rsid w:val="00924C83"/>
    <w:rsid w:val="00924EBB"/>
    <w:rsid w:val="00924F5B"/>
    <w:rsid w:val="00924FFD"/>
    <w:rsid w:val="009251F7"/>
    <w:rsid w:val="0092526C"/>
    <w:rsid w:val="00925529"/>
    <w:rsid w:val="00925623"/>
    <w:rsid w:val="009256B4"/>
    <w:rsid w:val="00925AFE"/>
    <w:rsid w:val="00925CF5"/>
    <w:rsid w:val="00925D2C"/>
    <w:rsid w:val="00925F58"/>
    <w:rsid w:val="0092608C"/>
    <w:rsid w:val="009261A6"/>
    <w:rsid w:val="00926266"/>
    <w:rsid w:val="00926615"/>
    <w:rsid w:val="00926753"/>
    <w:rsid w:val="00926AFC"/>
    <w:rsid w:val="00926C5C"/>
    <w:rsid w:val="00926E5E"/>
    <w:rsid w:val="00926FFB"/>
    <w:rsid w:val="0092719E"/>
    <w:rsid w:val="009271C4"/>
    <w:rsid w:val="009273A2"/>
    <w:rsid w:val="00927635"/>
    <w:rsid w:val="009277A2"/>
    <w:rsid w:val="009278C3"/>
    <w:rsid w:val="00927A47"/>
    <w:rsid w:val="00927A9D"/>
    <w:rsid w:val="00927CB9"/>
    <w:rsid w:val="00927E19"/>
    <w:rsid w:val="00927F84"/>
    <w:rsid w:val="00927FAC"/>
    <w:rsid w:val="009301E8"/>
    <w:rsid w:val="009303D9"/>
    <w:rsid w:val="00930459"/>
    <w:rsid w:val="00930746"/>
    <w:rsid w:val="00930EB7"/>
    <w:rsid w:val="00930FA1"/>
    <w:rsid w:val="00931016"/>
    <w:rsid w:val="00931188"/>
    <w:rsid w:val="00931777"/>
    <w:rsid w:val="0093197F"/>
    <w:rsid w:val="00931ABE"/>
    <w:rsid w:val="00931AC6"/>
    <w:rsid w:val="00931C8F"/>
    <w:rsid w:val="00931CA8"/>
    <w:rsid w:val="00931FAC"/>
    <w:rsid w:val="00932050"/>
    <w:rsid w:val="0093210F"/>
    <w:rsid w:val="00932159"/>
    <w:rsid w:val="00932438"/>
    <w:rsid w:val="00932614"/>
    <w:rsid w:val="009327CE"/>
    <w:rsid w:val="00932E70"/>
    <w:rsid w:val="00932F6B"/>
    <w:rsid w:val="009334D2"/>
    <w:rsid w:val="009337FE"/>
    <w:rsid w:val="00933BD7"/>
    <w:rsid w:val="00933C8F"/>
    <w:rsid w:val="00933E4D"/>
    <w:rsid w:val="00933F29"/>
    <w:rsid w:val="00933F31"/>
    <w:rsid w:val="00934048"/>
    <w:rsid w:val="00934127"/>
    <w:rsid w:val="0093442A"/>
    <w:rsid w:val="009347B1"/>
    <w:rsid w:val="00934B96"/>
    <w:rsid w:val="00934DC3"/>
    <w:rsid w:val="00934F59"/>
    <w:rsid w:val="009350C9"/>
    <w:rsid w:val="009351B0"/>
    <w:rsid w:val="009351CB"/>
    <w:rsid w:val="009353C3"/>
    <w:rsid w:val="00935D1B"/>
    <w:rsid w:val="00935F93"/>
    <w:rsid w:val="00935FF1"/>
    <w:rsid w:val="00936042"/>
    <w:rsid w:val="00936684"/>
    <w:rsid w:val="00936846"/>
    <w:rsid w:val="00936992"/>
    <w:rsid w:val="00936ADF"/>
    <w:rsid w:val="00936B49"/>
    <w:rsid w:val="00936C89"/>
    <w:rsid w:val="00936E66"/>
    <w:rsid w:val="0093720A"/>
    <w:rsid w:val="0093798B"/>
    <w:rsid w:val="00937C2B"/>
    <w:rsid w:val="00937C5D"/>
    <w:rsid w:val="00937CCD"/>
    <w:rsid w:val="00937DBF"/>
    <w:rsid w:val="00937E40"/>
    <w:rsid w:val="00937F80"/>
    <w:rsid w:val="009402AC"/>
    <w:rsid w:val="00940339"/>
    <w:rsid w:val="00940342"/>
    <w:rsid w:val="0094036A"/>
    <w:rsid w:val="009404E1"/>
    <w:rsid w:val="009405A4"/>
    <w:rsid w:val="00940617"/>
    <w:rsid w:val="009408F1"/>
    <w:rsid w:val="00940A59"/>
    <w:rsid w:val="00940C72"/>
    <w:rsid w:val="00941253"/>
    <w:rsid w:val="009412DF"/>
    <w:rsid w:val="00941570"/>
    <w:rsid w:val="0094165C"/>
    <w:rsid w:val="00941AFC"/>
    <w:rsid w:val="00941CBA"/>
    <w:rsid w:val="00941E9B"/>
    <w:rsid w:val="0094225A"/>
    <w:rsid w:val="009424DD"/>
    <w:rsid w:val="0094265E"/>
    <w:rsid w:val="00942716"/>
    <w:rsid w:val="00942835"/>
    <w:rsid w:val="00942904"/>
    <w:rsid w:val="009429B7"/>
    <w:rsid w:val="0094315B"/>
    <w:rsid w:val="00943257"/>
    <w:rsid w:val="00943331"/>
    <w:rsid w:val="00943439"/>
    <w:rsid w:val="00943502"/>
    <w:rsid w:val="0094354E"/>
    <w:rsid w:val="009436EF"/>
    <w:rsid w:val="00943764"/>
    <w:rsid w:val="00943CCF"/>
    <w:rsid w:val="00943E22"/>
    <w:rsid w:val="00943E4C"/>
    <w:rsid w:val="00944193"/>
    <w:rsid w:val="0094433F"/>
    <w:rsid w:val="00944477"/>
    <w:rsid w:val="0094449A"/>
    <w:rsid w:val="009444BA"/>
    <w:rsid w:val="009447D9"/>
    <w:rsid w:val="00944A9F"/>
    <w:rsid w:val="00944B39"/>
    <w:rsid w:val="00944E1C"/>
    <w:rsid w:val="00944E2C"/>
    <w:rsid w:val="00944EB8"/>
    <w:rsid w:val="0094511A"/>
    <w:rsid w:val="00945264"/>
    <w:rsid w:val="00945295"/>
    <w:rsid w:val="009455D5"/>
    <w:rsid w:val="0094560A"/>
    <w:rsid w:val="00945696"/>
    <w:rsid w:val="009456D7"/>
    <w:rsid w:val="009456E6"/>
    <w:rsid w:val="0094587C"/>
    <w:rsid w:val="00945BAA"/>
    <w:rsid w:val="00945DE0"/>
    <w:rsid w:val="00945DE1"/>
    <w:rsid w:val="00945E72"/>
    <w:rsid w:val="009460FB"/>
    <w:rsid w:val="00946523"/>
    <w:rsid w:val="00946550"/>
    <w:rsid w:val="009465A8"/>
    <w:rsid w:val="00946C8D"/>
    <w:rsid w:val="00946DBB"/>
    <w:rsid w:val="00946F34"/>
    <w:rsid w:val="00947437"/>
    <w:rsid w:val="0094745F"/>
    <w:rsid w:val="0094793C"/>
    <w:rsid w:val="009479CA"/>
    <w:rsid w:val="00947AA2"/>
    <w:rsid w:val="00947B48"/>
    <w:rsid w:val="00947C9E"/>
    <w:rsid w:val="00947D85"/>
    <w:rsid w:val="00947E39"/>
    <w:rsid w:val="00950015"/>
    <w:rsid w:val="009500FB"/>
    <w:rsid w:val="009501DA"/>
    <w:rsid w:val="009501F4"/>
    <w:rsid w:val="00950215"/>
    <w:rsid w:val="009502C4"/>
    <w:rsid w:val="00950345"/>
    <w:rsid w:val="0095068A"/>
    <w:rsid w:val="00950A4B"/>
    <w:rsid w:val="009511A2"/>
    <w:rsid w:val="00951236"/>
    <w:rsid w:val="00951492"/>
    <w:rsid w:val="00951A7E"/>
    <w:rsid w:val="00952372"/>
    <w:rsid w:val="0095250C"/>
    <w:rsid w:val="009526A7"/>
    <w:rsid w:val="009527FE"/>
    <w:rsid w:val="0095280E"/>
    <w:rsid w:val="00952912"/>
    <w:rsid w:val="009529E5"/>
    <w:rsid w:val="00952B1D"/>
    <w:rsid w:val="00952C57"/>
    <w:rsid w:val="00952E16"/>
    <w:rsid w:val="0095302A"/>
    <w:rsid w:val="009533D1"/>
    <w:rsid w:val="00953613"/>
    <w:rsid w:val="009536DC"/>
    <w:rsid w:val="00953716"/>
    <w:rsid w:val="0095389F"/>
    <w:rsid w:val="00953A9A"/>
    <w:rsid w:val="00953DC8"/>
    <w:rsid w:val="00953F4F"/>
    <w:rsid w:val="00954033"/>
    <w:rsid w:val="00954093"/>
    <w:rsid w:val="009543AF"/>
    <w:rsid w:val="00954715"/>
    <w:rsid w:val="0095494A"/>
    <w:rsid w:val="00954970"/>
    <w:rsid w:val="00954A37"/>
    <w:rsid w:val="00954C49"/>
    <w:rsid w:val="00954E28"/>
    <w:rsid w:val="009550FB"/>
    <w:rsid w:val="009553B2"/>
    <w:rsid w:val="009554A1"/>
    <w:rsid w:val="00955617"/>
    <w:rsid w:val="00955958"/>
    <w:rsid w:val="00955EC0"/>
    <w:rsid w:val="00955EDF"/>
    <w:rsid w:val="00955F24"/>
    <w:rsid w:val="00956384"/>
    <w:rsid w:val="009564DD"/>
    <w:rsid w:val="009564F4"/>
    <w:rsid w:val="0095685C"/>
    <w:rsid w:val="00956BC7"/>
    <w:rsid w:val="00957082"/>
    <w:rsid w:val="009572CC"/>
    <w:rsid w:val="009573C6"/>
    <w:rsid w:val="009574CB"/>
    <w:rsid w:val="00957775"/>
    <w:rsid w:val="00957B02"/>
    <w:rsid w:val="00957BC2"/>
    <w:rsid w:val="00957F1E"/>
    <w:rsid w:val="00957F81"/>
    <w:rsid w:val="009603C7"/>
    <w:rsid w:val="00960645"/>
    <w:rsid w:val="00960867"/>
    <w:rsid w:val="00960886"/>
    <w:rsid w:val="009610D0"/>
    <w:rsid w:val="0096119C"/>
    <w:rsid w:val="009611C1"/>
    <w:rsid w:val="0096173D"/>
    <w:rsid w:val="00961853"/>
    <w:rsid w:val="0096189C"/>
    <w:rsid w:val="009619A1"/>
    <w:rsid w:val="00961DFC"/>
    <w:rsid w:val="00961FCC"/>
    <w:rsid w:val="0096265C"/>
    <w:rsid w:val="009626EB"/>
    <w:rsid w:val="00962AA5"/>
    <w:rsid w:val="00962B86"/>
    <w:rsid w:val="0096318F"/>
    <w:rsid w:val="0096329C"/>
    <w:rsid w:val="00963423"/>
    <w:rsid w:val="00963523"/>
    <w:rsid w:val="00963808"/>
    <w:rsid w:val="009639A3"/>
    <w:rsid w:val="009639B8"/>
    <w:rsid w:val="00963E34"/>
    <w:rsid w:val="00963EC6"/>
    <w:rsid w:val="0096424D"/>
    <w:rsid w:val="00964263"/>
    <w:rsid w:val="009642C4"/>
    <w:rsid w:val="00964774"/>
    <w:rsid w:val="00965016"/>
    <w:rsid w:val="00965400"/>
    <w:rsid w:val="00965493"/>
    <w:rsid w:val="009654B8"/>
    <w:rsid w:val="009659D7"/>
    <w:rsid w:val="00965ABE"/>
    <w:rsid w:val="00965EAB"/>
    <w:rsid w:val="00965EE7"/>
    <w:rsid w:val="0096604D"/>
    <w:rsid w:val="0096673C"/>
    <w:rsid w:val="00966905"/>
    <w:rsid w:val="009669E9"/>
    <w:rsid w:val="00966BE1"/>
    <w:rsid w:val="00966E04"/>
    <w:rsid w:val="00967476"/>
    <w:rsid w:val="00967700"/>
    <w:rsid w:val="00967836"/>
    <w:rsid w:val="00967A92"/>
    <w:rsid w:val="00967B27"/>
    <w:rsid w:val="009704F5"/>
    <w:rsid w:val="009709AD"/>
    <w:rsid w:val="00970B68"/>
    <w:rsid w:val="00970B6B"/>
    <w:rsid w:val="00970BB9"/>
    <w:rsid w:val="00970D20"/>
    <w:rsid w:val="009714A0"/>
    <w:rsid w:val="00971A94"/>
    <w:rsid w:val="00971B64"/>
    <w:rsid w:val="00971ECB"/>
    <w:rsid w:val="00971F14"/>
    <w:rsid w:val="00971F7E"/>
    <w:rsid w:val="009723D3"/>
    <w:rsid w:val="0097260E"/>
    <w:rsid w:val="00972651"/>
    <w:rsid w:val="009726A6"/>
    <w:rsid w:val="009728D3"/>
    <w:rsid w:val="00972B5A"/>
    <w:rsid w:val="00972CC9"/>
    <w:rsid w:val="0097305F"/>
    <w:rsid w:val="0097307C"/>
    <w:rsid w:val="00973624"/>
    <w:rsid w:val="00973A74"/>
    <w:rsid w:val="00973B61"/>
    <w:rsid w:val="00973C1A"/>
    <w:rsid w:val="009743CD"/>
    <w:rsid w:val="00974514"/>
    <w:rsid w:val="009745CD"/>
    <w:rsid w:val="00974AB7"/>
    <w:rsid w:val="00974B5C"/>
    <w:rsid w:val="00974C8D"/>
    <w:rsid w:val="00974CEF"/>
    <w:rsid w:val="00974F14"/>
    <w:rsid w:val="00974F1D"/>
    <w:rsid w:val="0097506E"/>
    <w:rsid w:val="00975467"/>
    <w:rsid w:val="009756C4"/>
    <w:rsid w:val="00975769"/>
    <w:rsid w:val="009759B0"/>
    <w:rsid w:val="00975D19"/>
    <w:rsid w:val="00976006"/>
    <w:rsid w:val="00976126"/>
    <w:rsid w:val="009766ED"/>
    <w:rsid w:val="00976DDE"/>
    <w:rsid w:val="00976DF4"/>
    <w:rsid w:val="00976E02"/>
    <w:rsid w:val="00976ED2"/>
    <w:rsid w:val="00977017"/>
    <w:rsid w:val="009771E3"/>
    <w:rsid w:val="009773DB"/>
    <w:rsid w:val="009777AF"/>
    <w:rsid w:val="0097788C"/>
    <w:rsid w:val="009778DF"/>
    <w:rsid w:val="00977AEC"/>
    <w:rsid w:val="00977BD2"/>
    <w:rsid w:val="00977E17"/>
    <w:rsid w:val="00977F07"/>
    <w:rsid w:val="00977F33"/>
    <w:rsid w:val="009801AA"/>
    <w:rsid w:val="009809C9"/>
    <w:rsid w:val="00980B2B"/>
    <w:rsid w:val="00980C4A"/>
    <w:rsid w:val="00980F8A"/>
    <w:rsid w:val="0098133A"/>
    <w:rsid w:val="00981383"/>
    <w:rsid w:val="00981440"/>
    <w:rsid w:val="00981477"/>
    <w:rsid w:val="009814B6"/>
    <w:rsid w:val="009814D2"/>
    <w:rsid w:val="009815B8"/>
    <w:rsid w:val="0098192E"/>
    <w:rsid w:val="00981B9E"/>
    <w:rsid w:val="00981D05"/>
    <w:rsid w:val="009822C5"/>
    <w:rsid w:val="00982385"/>
    <w:rsid w:val="00982F62"/>
    <w:rsid w:val="0098319B"/>
    <w:rsid w:val="00983592"/>
    <w:rsid w:val="00983693"/>
    <w:rsid w:val="00983873"/>
    <w:rsid w:val="009838D9"/>
    <w:rsid w:val="00983952"/>
    <w:rsid w:val="00983999"/>
    <w:rsid w:val="00983AA5"/>
    <w:rsid w:val="00983ACB"/>
    <w:rsid w:val="00983CD6"/>
    <w:rsid w:val="00983D89"/>
    <w:rsid w:val="00983D9C"/>
    <w:rsid w:val="009840FC"/>
    <w:rsid w:val="0098427D"/>
    <w:rsid w:val="00984294"/>
    <w:rsid w:val="00984426"/>
    <w:rsid w:val="0098458B"/>
    <w:rsid w:val="009846BF"/>
    <w:rsid w:val="009848B5"/>
    <w:rsid w:val="00984BFA"/>
    <w:rsid w:val="0098579B"/>
    <w:rsid w:val="009859AA"/>
    <w:rsid w:val="00985C6E"/>
    <w:rsid w:val="00985D39"/>
    <w:rsid w:val="00985EC8"/>
    <w:rsid w:val="00985FAB"/>
    <w:rsid w:val="00986140"/>
    <w:rsid w:val="009861C7"/>
    <w:rsid w:val="0098620D"/>
    <w:rsid w:val="00986230"/>
    <w:rsid w:val="009863D1"/>
    <w:rsid w:val="00986564"/>
    <w:rsid w:val="009865EE"/>
    <w:rsid w:val="00986632"/>
    <w:rsid w:val="009866D1"/>
    <w:rsid w:val="009869D7"/>
    <w:rsid w:val="00986F20"/>
    <w:rsid w:val="00986FD8"/>
    <w:rsid w:val="009870DC"/>
    <w:rsid w:val="009870E0"/>
    <w:rsid w:val="00987112"/>
    <w:rsid w:val="00987174"/>
    <w:rsid w:val="009872D7"/>
    <w:rsid w:val="009877CB"/>
    <w:rsid w:val="00987876"/>
    <w:rsid w:val="00987DE5"/>
    <w:rsid w:val="00987E14"/>
    <w:rsid w:val="009900D7"/>
    <w:rsid w:val="00990404"/>
    <w:rsid w:val="009905B8"/>
    <w:rsid w:val="00990740"/>
    <w:rsid w:val="00990A42"/>
    <w:rsid w:val="00990DC0"/>
    <w:rsid w:val="00990DD0"/>
    <w:rsid w:val="00990F85"/>
    <w:rsid w:val="00990F9C"/>
    <w:rsid w:val="00991336"/>
    <w:rsid w:val="0099155B"/>
    <w:rsid w:val="00991581"/>
    <w:rsid w:val="009918B9"/>
    <w:rsid w:val="00991991"/>
    <w:rsid w:val="00991BBA"/>
    <w:rsid w:val="00991E7B"/>
    <w:rsid w:val="00991F27"/>
    <w:rsid w:val="009920C6"/>
    <w:rsid w:val="00992BEF"/>
    <w:rsid w:val="00992C2A"/>
    <w:rsid w:val="00992E9A"/>
    <w:rsid w:val="0099306C"/>
    <w:rsid w:val="009935D3"/>
    <w:rsid w:val="009936B9"/>
    <w:rsid w:val="009936F4"/>
    <w:rsid w:val="009938CC"/>
    <w:rsid w:val="009938E5"/>
    <w:rsid w:val="0099397D"/>
    <w:rsid w:val="00993B69"/>
    <w:rsid w:val="00993BD2"/>
    <w:rsid w:val="00993CCF"/>
    <w:rsid w:val="0099480B"/>
    <w:rsid w:val="009949BE"/>
    <w:rsid w:val="00994BF0"/>
    <w:rsid w:val="00994C8F"/>
    <w:rsid w:val="00994D83"/>
    <w:rsid w:val="00994E16"/>
    <w:rsid w:val="00994F06"/>
    <w:rsid w:val="00994FA8"/>
    <w:rsid w:val="00995815"/>
    <w:rsid w:val="00995865"/>
    <w:rsid w:val="00995C97"/>
    <w:rsid w:val="00995CF5"/>
    <w:rsid w:val="00995FDA"/>
    <w:rsid w:val="009962E4"/>
    <w:rsid w:val="00996307"/>
    <w:rsid w:val="009966A3"/>
    <w:rsid w:val="00996852"/>
    <w:rsid w:val="00996A0B"/>
    <w:rsid w:val="00996BAC"/>
    <w:rsid w:val="00996EBB"/>
    <w:rsid w:val="009970F0"/>
    <w:rsid w:val="0099711C"/>
    <w:rsid w:val="00997141"/>
    <w:rsid w:val="009971A7"/>
    <w:rsid w:val="009974E9"/>
    <w:rsid w:val="00997587"/>
    <w:rsid w:val="00997C2B"/>
    <w:rsid w:val="00997CD6"/>
    <w:rsid w:val="00997D3A"/>
    <w:rsid w:val="00997FE4"/>
    <w:rsid w:val="00997FF9"/>
    <w:rsid w:val="009A03A0"/>
    <w:rsid w:val="009A060E"/>
    <w:rsid w:val="009A08F2"/>
    <w:rsid w:val="009A0AA6"/>
    <w:rsid w:val="009A0E1E"/>
    <w:rsid w:val="009A0E33"/>
    <w:rsid w:val="009A1035"/>
    <w:rsid w:val="009A1192"/>
    <w:rsid w:val="009A11A4"/>
    <w:rsid w:val="009A1244"/>
    <w:rsid w:val="009A12A3"/>
    <w:rsid w:val="009A13AF"/>
    <w:rsid w:val="009A15C0"/>
    <w:rsid w:val="009A1A9E"/>
    <w:rsid w:val="009A1C69"/>
    <w:rsid w:val="009A1D19"/>
    <w:rsid w:val="009A1D4D"/>
    <w:rsid w:val="009A22AB"/>
    <w:rsid w:val="009A233F"/>
    <w:rsid w:val="009A267F"/>
    <w:rsid w:val="009A26A1"/>
    <w:rsid w:val="009A2925"/>
    <w:rsid w:val="009A295C"/>
    <w:rsid w:val="009A2978"/>
    <w:rsid w:val="009A29F8"/>
    <w:rsid w:val="009A2F00"/>
    <w:rsid w:val="009A3295"/>
    <w:rsid w:val="009A3330"/>
    <w:rsid w:val="009A3353"/>
    <w:rsid w:val="009A350F"/>
    <w:rsid w:val="009A3B8B"/>
    <w:rsid w:val="009A3C92"/>
    <w:rsid w:val="009A3E62"/>
    <w:rsid w:val="009A4017"/>
    <w:rsid w:val="009A401E"/>
    <w:rsid w:val="009A4328"/>
    <w:rsid w:val="009A472A"/>
    <w:rsid w:val="009A49D7"/>
    <w:rsid w:val="009A4BBC"/>
    <w:rsid w:val="009A4CA7"/>
    <w:rsid w:val="009A4CD3"/>
    <w:rsid w:val="009A5386"/>
    <w:rsid w:val="009A569D"/>
    <w:rsid w:val="009A57B8"/>
    <w:rsid w:val="009A5B16"/>
    <w:rsid w:val="009A5C1E"/>
    <w:rsid w:val="009A60C4"/>
    <w:rsid w:val="009A6131"/>
    <w:rsid w:val="009A6189"/>
    <w:rsid w:val="009A61F3"/>
    <w:rsid w:val="009A64B2"/>
    <w:rsid w:val="009A661F"/>
    <w:rsid w:val="009A67AB"/>
    <w:rsid w:val="009A699E"/>
    <w:rsid w:val="009A6A76"/>
    <w:rsid w:val="009A6F76"/>
    <w:rsid w:val="009A70D3"/>
    <w:rsid w:val="009A70DB"/>
    <w:rsid w:val="009A714B"/>
    <w:rsid w:val="009A71EB"/>
    <w:rsid w:val="009A730A"/>
    <w:rsid w:val="009A73BD"/>
    <w:rsid w:val="009A78C9"/>
    <w:rsid w:val="009A7A53"/>
    <w:rsid w:val="009A7E5B"/>
    <w:rsid w:val="009A7EF8"/>
    <w:rsid w:val="009A7F8B"/>
    <w:rsid w:val="009B0351"/>
    <w:rsid w:val="009B07C8"/>
    <w:rsid w:val="009B0CA1"/>
    <w:rsid w:val="009B0E72"/>
    <w:rsid w:val="009B0F5E"/>
    <w:rsid w:val="009B1543"/>
    <w:rsid w:val="009B1611"/>
    <w:rsid w:val="009B1809"/>
    <w:rsid w:val="009B196F"/>
    <w:rsid w:val="009B1BBA"/>
    <w:rsid w:val="009B1BBD"/>
    <w:rsid w:val="009B1CBA"/>
    <w:rsid w:val="009B1E49"/>
    <w:rsid w:val="009B1F57"/>
    <w:rsid w:val="009B1F63"/>
    <w:rsid w:val="009B1FCD"/>
    <w:rsid w:val="009B2429"/>
    <w:rsid w:val="009B26ED"/>
    <w:rsid w:val="009B274C"/>
    <w:rsid w:val="009B2770"/>
    <w:rsid w:val="009B2A89"/>
    <w:rsid w:val="009B2B80"/>
    <w:rsid w:val="009B2BC3"/>
    <w:rsid w:val="009B2D73"/>
    <w:rsid w:val="009B2EE9"/>
    <w:rsid w:val="009B34D6"/>
    <w:rsid w:val="009B34DB"/>
    <w:rsid w:val="009B3977"/>
    <w:rsid w:val="009B3B1C"/>
    <w:rsid w:val="009B3CF3"/>
    <w:rsid w:val="009B3DEB"/>
    <w:rsid w:val="009B3F45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33"/>
    <w:rsid w:val="009B517D"/>
    <w:rsid w:val="009B56FF"/>
    <w:rsid w:val="009B5750"/>
    <w:rsid w:val="009B5A84"/>
    <w:rsid w:val="009B5D72"/>
    <w:rsid w:val="009B60B7"/>
    <w:rsid w:val="009B61AB"/>
    <w:rsid w:val="009B6341"/>
    <w:rsid w:val="009B6397"/>
    <w:rsid w:val="009B65D9"/>
    <w:rsid w:val="009B65F6"/>
    <w:rsid w:val="009B6722"/>
    <w:rsid w:val="009B69C8"/>
    <w:rsid w:val="009B6CAC"/>
    <w:rsid w:val="009B6D53"/>
    <w:rsid w:val="009B6DB6"/>
    <w:rsid w:val="009B70B2"/>
    <w:rsid w:val="009B71F4"/>
    <w:rsid w:val="009B7681"/>
    <w:rsid w:val="009B77F9"/>
    <w:rsid w:val="009B79F8"/>
    <w:rsid w:val="009B7A56"/>
    <w:rsid w:val="009C036C"/>
    <w:rsid w:val="009C03C5"/>
    <w:rsid w:val="009C076D"/>
    <w:rsid w:val="009C0A7D"/>
    <w:rsid w:val="009C0B20"/>
    <w:rsid w:val="009C0CFD"/>
    <w:rsid w:val="009C0E8F"/>
    <w:rsid w:val="009C0FC6"/>
    <w:rsid w:val="009C10B5"/>
    <w:rsid w:val="009C14CC"/>
    <w:rsid w:val="009C1639"/>
    <w:rsid w:val="009C170F"/>
    <w:rsid w:val="009C17DB"/>
    <w:rsid w:val="009C1C22"/>
    <w:rsid w:val="009C1FCE"/>
    <w:rsid w:val="009C21E0"/>
    <w:rsid w:val="009C25AB"/>
    <w:rsid w:val="009C29F1"/>
    <w:rsid w:val="009C2ADA"/>
    <w:rsid w:val="009C2D99"/>
    <w:rsid w:val="009C2ED5"/>
    <w:rsid w:val="009C30EC"/>
    <w:rsid w:val="009C3287"/>
    <w:rsid w:val="009C3489"/>
    <w:rsid w:val="009C35D7"/>
    <w:rsid w:val="009C382E"/>
    <w:rsid w:val="009C384C"/>
    <w:rsid w:val="009C3859"/>
    <w:rsid w:val="009C3D52"/>
    <w:rsid w:val="009C44F2"/>
    <w:rsid w:val="009C451A"/>
    <w:rsid w:val="009C46FE"/>
    <w:rsid w:val="009C49AB"/>
    <w:rsid w:val="009C4EE8"/>
    <w:rsid w:val="009C51A9"/>
    <w:rsid w:val="009C51BE"/>
    <w:rsid w:val="009C526E"/>
    <w:rsid w:val="009C5486"/>
    <w:rsid w:val="009C5568"/>
    <w:rsid w:val="009C5996"/>
    <w:rsid w:val="009C59AA"/>
    <w:rsid w:val="009C5C78"/>
    <w:rsid w:val="009C5D1D"/>
    <w:rsid w:val="009C5E34"/>
    <w:rsid w:val="009C5FAE"/>
    <w:rsid w:val="009C600B"/>
    <w:rsid w:val="009C6099"/>
    <w:rsid w:val="009C6540"/>
    <w:rsid w:val="009C665B"/>
    <w:rsid w:val="009C668E"/>
    <w:rsid w:val="009C6786"/>
    <w:rsid w:val="009C6858"/>
    <w:rsid w:val="009C69EB"/>
    <w:rsid w:val="009C6A49"/>
    <w:rsid w:val="009C6DF7"/>
    <w:rsid w:val="009C6F32"/>
    <w:rsid w:val="009C72B1"/>
    <w:rsid w:val="009C7504"/>
    <w:rsid w:val="009C7642"/>
    <w:rsid w:val="009C7956"/>
    <w:rsid w:val="009C79BC"/>
    <w:rsid w:val="009C7A60"/>
    <w:rsid w:val="009D01B6"/>
    <w:rsid w:val="009D04F1"/>
    <w:rsid w:val="009D0698"/>
    <w:rsid w:val="009D06B0"/>
    <w:rsid w:val="009D06C2"/>
    <w:rsid w:val="009D06E0"/>
    <w:rsid w:val="009D0730"/>
    <w:rsid w:val="009D07F9"/>
    <w:rsid w:val="009D08C8"/>
    <w:rsid w:val="009D0AEB"/>
    <w:rsid w:val="009D0FB6"/>
    <w:rsid w:val="009D105C"/>
    <w:rsid w:val="009D11F1"/>
    <w:rsid w:val="009D123C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EF2"/>
    <w:rsid w:val="009D1F80"/>
    <w:rsid w:val="009D2055"/>
    <w:rsid w:val="009D2335"/>
    <w:rsid w:val="009D2484"/>
    <w:rsid w:val="009D27D2"/>
    <w:rsid w:val="009D2864"/>
    <w:rsid w:val="009D2905"/>
    <w:rsid w:val="009D2920"/>
    <w:rsid w:val="009D29ED"/>
    <w:rsid w:val="009D2A49"/>
    <w:rsid w:val="009D2AC5"/>
    <w:rsid w:val="009D2B53"/>
    <w:rsid w:val="009D2C68"/>
    <w:rsid w:val="009D2C89"/>
    <w:rsid w:val="009D2E49"/>
    <w:rsid w:val="009D3602"/>
    <w:rsid w:val="009D3654"/>
    <w:rsid w:val="009D39FC"/>
    <w:rsid w:val="009D3B01"/>
    <w:rsid w:val="009D4135"/>
    <w:rsid w:val="009D481C"/>
    <w:rsid w:val="009D4D46"/>
    <w:rsid w:val="009D4E38"/>
    <w:rsid w:val="009D51BE"/>
    <w:rsid w:val="009D5328"/>
    <w:rsid w:val="009D537E"/>
    <w:rsid w:val="009D5607"/>
    <w:rsid w:val="009D5A4E"/>
    <w:rsid w:val="009D5E07"/>
    <w:rsid w:val="009D5FA9"/>
    <w:rsid w:val="009D6071"/>
    <w:rsid w:val="009D60E5"/>
    <w:rsid w:val="009D64B4"/>
    <w:rsid w:val="009D663E"/>
    <w:rsid w:val="009D68C8"/>
    <w:rsid w:val="009D68D2"/>
    <w:rsid w:val="009D6B17"/>
    <w:rsid w:val="009D6F18"/>
    <w:rsid w:val="009D7190"/>
    <w:rsid w:val="009D72D0"/>
    <w:rsid w:val="009D733E"/>
    <w:rsid w:val="009D737B"/>
    <w:rsid w:val="009D76D9"/>
    <w:rsid w:val="009D7A5C"/>
    <w:rsid w:val="009D7A94"/>
    <w:rsid w:val="009D7DA1"/>
    <w:rsid w:val="009D7E85"/>
    <w:rsid w:val="009E003F"/>
    <w:rsid w:val="009E0213"/>
    <w:rsid w:val="009E043E"/>
    <w:rsid w:val="009E0BB7"/>
    <w:rsid w:val="009E0CB6"/>
    <w:rsid w:val="009E0E04"/>
    <w:rsid w:val="009E1249"/>
    <w:rsid w:val="009E17EB"/>
    <w:rsid w:val="009E196C"/>
    <w:rsid w:val="009E1B7A"/>
    <w:rsid w:val="009E1D4B"/>
    <w:rsid w:val="009E1F45"/>
    <w:rsid w:val="009E23E3"/>
    <w:rsid w:val="009E25BF"/>
    <w:rsid w:val="009E278D"/>
    <w:rsid w:val="009E2880"/>
    <w:rsid w:val="009E28DE"/>
    <w:rsid w:val="009E2BCC"/>
    <w:rsid w:val="009E2CC1"/>
    <w:rsid w:val="009E3019"/>
    <w:rsid w:val="009E3055"/>
    <w:rsid w:val="009E3146"/>
    <w:rsid w:val="009E3225"/>
    <w:rsid w:val="009E35DB"/>
    <w:rsid w:val="009E37C2"/>
    <w:rsid w:val="009E380E"/>
    <w:rsid w:val="009E3A35"/>
    <w:rsid w:val="009E3D85"/>
    <w:rsid w:val="009E3D8E"/>
    <w:rsid w:val="009E404B"/>
    <w:rsid w:val="009E42B1"/>
    <w:rsid w:val="009E43A6"/>
    <w:rsid w:val="009E4444"/>
    <w:rsid w:val="009E4771"/>
    <w:rsid w:val="009E491C"/>
    <w:rsid w:val="009E4926"/>
    <w:rsid w:val="009E4F0F"/>
    <w:rsid w:val="009E5328"/>
    <w:rsid w:val="009E56A7"/>
    <w:rsid w:val="009E573D"/>
    <w:rsid w:val="009E5749"/>
    <w:rsid w:val="009E59AF"/>
    <w:rsid w:val="009E5A94"/>
    <w:rsid w:val="009E5CC0"/>
    <w:rsid w:val="009E5CCE"/>
    <w:rsid w:val="009E5DA7"/>
    <w:rsid w:val="009E5DB4"/>
    <w:rsid w:val="009E5E64"/>
    <w:rsid w:val="009E60BF"/>
    <w:rsid w:val="009E6117"/>
    <w:rsid w:val="009E6142"/>
    <w:rsid w:val="009E6274"/>
    <w:rsid w:val="009E640E"/>
    <w:rsid w:val="009E6828"/>
    <w:rsid w:val="009E68D3"/>
    <w:rsid w:val="009E6D31"/>
    <w:rsid w:val="009E700E"/>
    <w:rsid w:val="009E70F5"/>
    <w:rsid w:val="009E719C"/>
    <w:rsid w:val="009E7306"/>
    <w:rsid w:val="009E7762"/>
    <w:rsid w:val="009E7818"/>
    <w:rsid w:val="009E78D5"/>
    <w:rsid w:val="009E7A12"/>
    <w:rsid w:val="009E7AB6"/>
    <w:rsid w:val="009E7E22"/>
    <w:rsid w:val="009E7E2E"/>
    <w:rsid w:val="009F03C7"/>
    <w:rsid w:val="009F0516"/>
    <w:rsid w:val="009F0869"/>
    <w:rsid w:val="009F0986"/>
    <w:rsid w:val="009F0A63"/>
    <w:rsid w:val="009F12BE"/>
    <w:rsid w:val="009F12C8"/>
    <w:rsid w:val="009F184D"/>
    <w:rsid w:val="009F1971"/>
    <w:rsid w:val="009F1DB5"/>
    <w:rsid w:val="009F20F6"/>
    <w:rsid w:val="009F22DD"/>
    <w:rsid w:val="009F23BF"/>
    <w:rsid w:val="009F2421"/>
    <w:rsid w:val="009F2503"/>
    <w:rsid w:val="009F2BE4"/>
    <w:rsid w:val="009F2C92"/>
    <w:rsid w:val="009F2DC7"/>
    <w:rsid w:val="009F2FC2"/>
    <w:rsid w:val="009F3426"/>
    <w:rsid w:val="009F3755"/>
    <w:rsid w:val="009F3758"/>
    <w:rsid w:val="009F3829"/>
    <w:rsid w:val="009F3975"/>
    <w:rsid w:val="009F39A8"/>
    <w:rsid w:val="009F3A05"/>
    <w:rsid w:val="009F3A06"/>
    <w:rsid w:val="009F3F5E"/>
    <w:rsid w:val="009F43D7"/>
    <w:rsid w:val="009F4446"/>
    <w:rsid w:val="009F4969"/>
    <w:rsid w:val="009F49CC"/>
    <w:rsid w:val="009F4B99"/>
    <w:rsid w:val="009F4EEC"/>
    <w:rsid w:val="009F4F5B"/>
    <w:rsid w:val="009F503C"/>
    <w:rsid w:val="009F51D5"/>
    <w:rsid w:val="009F51E8"/>
    <w:rsid w:val="009F52B3"/>
    <w:rsid w:val="009F53B5"/>
    <w:rsid w:val="009F5512"/>
    <w:rsid w:val="009F567C"/>
    <w:rsid w:val="009F56FE"/>
    <w:rsid w:val="009F58E4"/>
    <w:rsid w:val="009F6071"/>
    <w:rsid w:val="009F61C1"/>
    <w:rsid w:val="009F62AD"/>
    <w:rsid w:val="009F6763"/>
    <w:rsid w:val="009F6835"/>
    <w:rsid w:val="009F69D3"/>
    <w:rsid w:val="009F6A28"/>
    <w:rsid w:val="009F6AC3"/>
    <w:rsid w:val="009F721D"/>
    <w:rsid w:val="009F774F"/>
    <w:rsid w:val="009F7762"/>
    <w:rsid w:val="009F7772"/>
    <w:rsid w:val="009F7801"/>
    <w:rsid w:val="009F79DB"/>
    <w:rsid w:val="009F7A5C"/>
    <w:rsid w:val="009F7B63"/>
    <w:rsid w:val="009F7D3C"/>
    <w:rsid w:val="00A00272"/>
    <w:rsid w:val="00A003AD"/>
    <w:rsid w:val="00A00B77"/>
    <w:rsid w:val="00A00E85"/>
    <w:rsid w:val="00A00F21"/>
    <w:rsid w:val="00A00FB2"/>
    <w:rsid w:val="00A011C1"/>
    <w:rsid w:val="00A0126B"/>
    <w:rsid w:val="00A0136F"/>
    <w:rsid w:val="00A01394"/>
    <w:rsid w:val="00A015E0"/>
    <w:rsid w:val="00A0162E"/>
    <w:rsid w:val="00A018D9"/>
    <w:rsid w:val="00A01A84"/>
    <w:rsid w:val="00A01E3F"/>
    <w:rsid w:val="00A01EB9"/>
    <w:rsid w:val="00A01F2D"/>
    <w:rsid w:val="00A02254"/>
    <w:rsid w:val="00A02398"/>
    <w:rsid w:val="00A0246B"/>
    <w:rsid w:val="00A025AE"/>
    <w:rsid w:val="00A0268F"/>
    <w:rsid w:val="00A02CDA"/>
    <w:rsid w:val="00A02CF7"/>
    <w:rsid w:val="00A02FDB"/>
    <w:rsid w:val="00A031E2"/>
    <w:rsid w:val="00A03290"/>
    <w:rsid w:val="00A032BC"/>
    <w:rsid w:val="00A0356C"/>
    <w:rsid w:val="00A038AA"/>
    <w:rsid w:val="00A03ADB"/>
    <w:rsid w:val="00A03EFA"/>
    <w:rsid w:val="00A04357"/>
    <w:rsid w:val="00A04438"/>
    <w:rsid w:val="00A044EC"/>
    <w:rsid w:val="00A04611"/>
    <w:rsid w:val="00A04674"/>
    <w:rsid w:val="00A04954"/>
    <w:rsid w:val="00A04BAD"/>
    <w:rsid w:val="00A04E3D"/>
    <w:rsid w:val="00A04EA2"/>
    <w:rsid w:val="00A05056"/>
    <w:rsid w:val="00A05543"/>
    <w:rsid w:val="00A05905"/>
    <w:rsid w:val="00A059B7"/>
    <w:rsid w:val="00A05A08"/>
    <w:rsid w:val="00A05B19"/>
    <w:rsid w:val="00A05C4E"/>
    <w:rsid w:val="00A05ECC"/>
    <w:rsid w:val="00A062E3"/>
    <w:rsid w:val="00A064CD"/>
    <w:rsid w:val="00A06B1D"/>
    <w:rsid w:val="00A06BE3"/>
    <w:rsid w:val="00A06F53"/>
    <w:rsid w:val="00A0707C"/>
    <w:rsid w:val="00A07099"/>
    <w:rsid w:val="00A0753A"/>
    <w:rsid w:val="00A07804"/>
    <w:rsid w:val="00A07AC3"/>
    <w:rsid w:val="00A07AE2"/>
    <w:rsid w:val="00A07CAB"/>
    <w:rsid w:val="00A10014"/>
    <w:rsid w:val="00A10101"/>
    <w:rsid w:val="00A102C0"/>
    <w:rsid w:val="00A10388"/>
    <w:rsid w:val="00A107A2"/>
    <w:rsid w:val="00A108A2"/>
    <w:rsid w:val="00A10939"/>
    <w:rsid w:val="00A109DD"/>
    <w:rsid w:val="00A10CA4"/>
    <w:rsid w:val="00A10F3A"/>
    <w:rsid w:val="00A11246"/>
    <w:rsid w:val="00A1137E"/>
    <w:rsid w:val="00A1139E"/>
    <w:rsid w:val="00A115E6"/>
    <w:rsid w:val="00A118CD"/>
    <w:rsid w:val="00A119D7"/>
    <w:rsid w:val="00A119E2"/>
    <w:rsid w:val="00A11A6D"/>
    <w:rsid w:val="00A11AAA"/>
    <w:rsid w:val="00A11D22"/>
    <w:rsid w:val="00A120BA"/>
    <w:rsid w:val="00A121B9"/>
    <w:rsid w:val="00A123FC"/>
    <w:rsid w:val="00A12453"/>
    <w:rsid w:val="00A1249D"/>
    <w:rsid w:val="00A12682"/>
    <w:rsid w:val="00A128C3"/>
    <w:rsid w:val="00A12B28"/>
    <w:rsid w:val="00A12B59"/>
    <w:rsid w:val="00A12B5B"/>
    <w:rsid w:val="00A134E5"/>
    <w:rsid w:val="00A136B4"/>
    <w:rsid w:val="00A137FA"/>
    <w:rsid w:val="00A139C8"/>
    <w:rsid w:val="00A13D5D"/>
    <w:rsid w:val="00A13D6D"/>
    <w:rsid w:val="00A13E37"/>
    <w:rsid w:val="00A140E3"/>
    <w:rsid w:val="00A142A7"/>
    <w:rsid w:val="00A1443E"/>
    <w:rsid w:val="00A14850"/>
    <w:rsid w:val="00A14D84"/>
    <w:rsid w:val="00A152FB"/>
    <w:rsid w:val="00A1544E"/>
    <w:rsid w:val="00A15592"/>
    <w:rsid w:val="00A15691"/>
    <w:rsid w:val="00A156D7"/>
    <w:rsid w:val="00A15A80"/>
    <w:rsid w:val="00A15C07"/>
    <w:rsid w:val="00A15CAB"/>
    <w:rsid w:val="00A15CF9"/>
    <w:rsid w:val="00A15D78"/>
    <w:rsid w:val="00A15F90"/>
    <w:rsid w:val="00A163D5"/>
    <w:rsid w:val="00A16610"/>
    <w:rsid w:val="00A16777"/>
    <w:rsid w:val="00A16AE4"/>
    <w:rsid w:val="00A16B5B"/>
    <w:rsid w:val="00A16F2F"/>
    <w:rsid w:val="00A16FB6"/>
    <w:rsid w:val="00A17C39"/>
    <w:rsid w:val="00A17E7C"/>
    <w:rsid w:val="00A17ED2"/>
    <w:rsid w:val="00A200F9"/>
    <w:rsid w:val="00A203B3"/>
    <w:rsid w:val="00A2058E"/>
    <w:rsid w:val="00A206A1"/>
    <w:rsid w:val="00A207F4"/>
    <w:rsid w:val="00A20844"/>
    <w:rsid w:val="00A20A0A"/>
    <w:rsid w:val="00A21078"/>
    <w:rsid w:val="00A21158"/>
    <w:rsid w:val="00A21945"/>
    <w:rsid w:val="00A21994"/>
    <w:rsid w:val="00A21B2C"/>
    <w:rsid w:val="00A21CF7"/>
    <w:rsid w:val="00A21D4E"/>
    <w:rsid w:val="00A21EFF"/>
    <w:rsid w:val="00A220A5"/>
    <w:rsid w:val="00A220C9"/>
    <w:rsid w:val="00A222CF"/>
    <w:rsid w:val="00A22430"/>
    <w:rsid w:val="00A2268E"/>
    <w:rsid w:val="00A22EE9"/>
    <w:rsid w:val="00A23218"/>
    <w:rsid w:val="00A234F3"/>
    <w:rsid w:val="00A2355E"/>
    <w:rsid w:val="00A2369B"/>
    <w:rsid w:val="00A2371C"/>
    <w:rsid w:val="00A23861"/>
    <w:rsid w:val="00A23D21"/>
    <w:rsid w:val="00A23E18"/>
    <w:rsid w:val="00A23EFD"/>
    <w:rsid w:val="00A2416F"/>
    <w:rsid w:val="00A24258"/>
    <w:rsid w:val="00A24432"/>
    <w:rsid w:val="00A2474F"/>
    <w:rsid w:val="00A24785"/>
    <w:rsid w:val="00A2483A"/>
    <w:rsid w:val="00A24897"/>
    <w:rsid w:val="00A24C04"/>
    <w:rsid w:val="00A24C4E"/>
    <w:rsid w:val="00A24E23"/>
    <w:rsid w:val="00A24E99"/>
    <w:rsid w:val="00A24EB0"/>
    <w:rsid w:val="00A25249"/>
    <w:rsid w:val="00A25259"/>
    <w:rsid w:val="00A253B9"/>
    <w:rsid w:val="00A25418"/>
    <w:rsid w:val="00A256BB"/>
    <w:rsid w:val="00A2584E"/>
    <w:rsid w:val="00A258F1"/>
    <w:rsid w:val="00A25911"/>
    <w:rsid w:val="00A25B37"/>
    <w:rsid w:val="00A2626E"/>
    <w:rsid w:val="00A26274"/>
    <w:rsid w:val="00A265CC"/>
    <w:rsid w:val="00A265FB"/>
    <w:rsid w:val="00A26601"/>
    <w:rsid w:val="00A2669D"/>
    <w:rsid w:val="00A26B72"/>
    <w:rsid w:val="00A26D77"/>
    <w:rsid w:val="00A27065"/>
    <w:rsid w:val="00A27111"/>
    <w:rsid w:val="00A27240"/>
    <w:rsid w:val="00A272B6"/>
    <w:rsid w:val="00A27426"/>
    <w:rsid w:val="00A27901"/>
    <w:rsid w:val="00A279B1"/>
    <w:rsid w:val="00A27A9E"/>
    <w:rsid w:val="00A27AC2"/>
    <w:rsid w:val="00A27B3B"/>
    <w:rsid w:val="00A27B61"/>
    <w:rsid w:val="00A27E15"/>
    <w:rsid w:val="00A300AC"/>
    <w:rsid w:val="00A30160"/>
    <w:rsid w:val="00A301AA"/>
    <w:rsid w:val="00A3026E"/>
    <w:rsid w:val="00A30308"/>
    <w:rsid w:val="00A3084A"/>
    <w:rsid w:val="00A308B0"/>
    <w:rsid w:val="00A309AF"/>
    <w:rsid w:val="00A30CAB"/>
    <w:rsid w:val="00A3108F"/>
    <w:rsid w:val="00A3111E"/>
    <w:rsid w:val="00A315C1"/>
    <w:rsid w:val="00A317F1"/>
    <w:rsid w:val="00A31842"/>
    <w:rsid w:val="00A31867"/>
    <w:rsid w:val="00A31936"/>
    <w:rsid w:val="00A319F3"/>
    <w:rsid w:val="00A31AC7"/>
    <w:rsid w:val="00A31D15"/>
    <w:rsid w:val="00A31D8A"/>
    <w:rsid w:val="00A31F2C"/>
    <w:rsid w:val="00A3209A"/>
    <w:rsid w:val="00A320F8"/>
    <w:rsid w:val="00A32298"/>
    <w:rsid w:val="00A3259E"/>
    <w:rsid w:val="00A326A0"/>
    <w:rsid w:val="00A326B0"/>
    <w:rsid w:val="00A327BE"/>
    <w:rsid w:val="00A327C3"/>
    <w:rsid w:val="00A32AFD"/>
    <w:rsid w:val="00A32C3C"/>
    <w:rsid w:val="00A32D3B"/>
    <w:rsid w:val="00A32E4B"/>
    <w:rsid w:val="00A32F75"/>
    <w:rsid w:val="00A33098"/>
    <w:rsid w:val="00A33232"/>
    <w:rsid w:val="00A33301"/>
    <w:rsid w:val="00A3357B"/>
    <w:rsid w:val="00A335F3"/>
    <w:rsid w:val="00A3375C"/>
    <w:rsid w:val="00A337DA"/>
    <w:rsid w:val="00A339EE"/>
    <w:rsid w:val="00A33E19"/>
    <w:rsid w:val="00A3403B"/>
    <w:rsid w:val="00A34498"/>
    <w:rsid w:val="00A34619"/>
    <w:rsid w:val="00A34CE9"/>
    <w:rsid w:val="00A34D66"/>
    <w:rsid w:val="00A350AA"/>
    <w:rsid w:val="00A3520E"/>
    <w:rsid w:val="00A353D8"/>
    <w:rsid w:val="00A353E2"/>
    <w:rsid w:val="00A358CB"/>
    <w:rsid w:val="00A35E16"/>
    <w:rsid w:val="00A36031"/>
    <w:rsid w:val="00A36045"/>
    <w:rsid w:val="00A36055"/>
    <w:rsid w:val="00A3608C"/>
    <w:rsid w:val="00A362B4"/>
    <w:rsid w:val="00A362D6"/>
    <w:rsid w:val="00A36381"/>
    <w:rsid w:val="00A36386"/>
    <w:rsid w:val="00A367F2"/>
    <w:rsid w:val="00A3683B"/>
    <w:rsid w:val="00A368F7"/>
    <w:rsid w:val="00A36DD0"/>
    <w:rsid w:val="00A36F05"/>
    <w:rsid w:val="00A36FBD"/>
    <w:rsid w:val="00A371A4"/>
    <w:rsid w:val="00A3724B"/>
    <w:rsid w:val="00A3742D"/>
    <w:rsid w:val="00A37552"/>
    <w:rsid w:val="00A3764D"/>
    <w:rsid w:val="00A3773E"/>
    <w:rsid w:val="00A37757"/>
    <w:rsid w:val="00A37941"/>
    <w:rsid w:val="00A379E3"/>
    <w:rsid w:val="00A37BC6"/>
    <w:rsid w:val="00A37C7F"/>
    <w:rsid w:val="00A4007F"/>
    <w:rsid w:val="00A404A5"/>
    <w:rsid w:val="00A404C4"/>
    <w:rsid w:val="00A406E9"/>
    <w:rsid w:val="00A407A5"/>
    <w:rsid w:val="00A408D6"/>
    <w:rsid w:val="00A40A00"/>
    <w:rsid w:val="00A40A4A"/>
    <w:rsid w:val="00A41074"/>
    <w:rsid w:val="00A411A6"/>
    <w:rsid w:val="00A41231"/>
    <w:rsid w:val="00A415FB"/>
    <w:rsid w:val="00A41732"/>
    <w:rsid w:val="00A419BC"/>
    <w:rsid w:val="00A41B22"/>
    <w:rsid w:val="00A41CE0"/>
    <w:rsid w:val="00A41E61"/>
    <w:rsid w:val="00A4230F"/>
    <w:rsid w:val="00A4250C"/>
    <w:rsid w:val="00A42FF1"/>
    <w:rsid w:val="00A432F3"/>
    <w:rsid w:val="00A43434"/>
    <w:rsid w:val="00A43ADA"/>
    <w:rsid w:val="00A43C78"/>
    <w:rsid w:val="00A43E4D"/>
    <w:rsid w:val="00A43F2C"/>
    <w:rsid w:val="00A43F64"/>
    <w:rsid w:val="00A43F7E"/>
    <w:rsid w:val="00A4405C"/>
    <w:rsid w:val="00A44386"/>
    <w:rsid w:val="00A44536"/>
    <w:rsid w:val="00A445EB"/>
    <w:rsid w:val="00A446FC"/>
    <w:rsid w:val="00A447B0"/>
    <w:rsid w:val="00A44AA2"/>
    <w:rsid w:val="00A44B16"/>
    <w:rsid w:val="00A44C6C"/>
    <w:rsid w:val="00A44CDC"/>
    <w:rsid w:val="00A44EE2"/>
    <w:rsid w:val="00A44EEE"/>
    <w:rsid w:val="00A450B9"/>
    <w:rsid w:val="00A45258"/>
    <w:rsid w:val="00A45425"/>
    <w:rsid w:val="00A454BC"/>
    <w:rsid w:val="00A45582"/>
    <w:rsid w:val="00A4585F"/>
    <w:rsid w:val="00A45AC5"/>
    <w:rsid w:val="00A45F38"/>
    <w:rsid w:val="00A45F8C"/>
    <w:rsid w:val="00A46028"/>
    <w:rsid w:val="00A461F7"/>
    <w:rsid w:val="00A46235"/>
    <w:rsid w:val="00A463C1"/>
    <w:rsid w:val="00A4649A"/>
    <w:rsid w:val="00A46657"/>
    <w:rsid w:val="00A46A81"/>
    <w:rsid w:val="00A46B65"/>
    <w:rsid w:val="00A46E07"/>
    <w:rsid w:val="00A47079"/>
    <w:rsid w:val="00A471F1"/>
    <w:rsid w:val="00A47265"/>
    <w:rsid w:val="00A47312"/>
    <w:rsid w:val="00A474EE"/>
    <w:rsid w:val="00A47BB1"/>
    <w:rsid w:val="00A47F59"/>
    <w:rsid w:val="00A5015B"/>
    <w:rsid w:val="00A50167"/>
    <w:rsid w:val="00A50273"/>
    <w:rsid w:val="00A50766"/>
    <w:rsid w:val="00A50F8D"/>
    <w:rsid w:val="00A51268"/>
    <w:rsid w:val="00A51634"/>
    <w:rsid w:val="00A517F2"/>
    <w:rsid w:val="00A51B78"/>
    <w:rsid w:val="00A51D89"/>
    <w:rsid w:val="00A520E3"/>
    <w:rsid w:val="00A52184"/>
    <w:rsid w:val="00A52435"/>
    <w:rsid w:val="00A528C8"/>
    <w:rsid w:val="00A52AB3"/>
    <w:rsid w:val="00A52B64"/>
    <w:rsid w:val="00A52BE1"/>
    <w:rsid w:val="00A52E9C"/>
    <w:rsid w:val="00A52F36"/>
    <w:rsid w:val="00A530B4"/>
    <w:rsid w:val="00A530DD"/>
    <w:rsid w:val="00A532D8"/>
    <w:rsid w:val="00A53306"/>
    <w:rsid w:val="00A53522"/>
    <w:rsid w:val="00A53548"/>
    <w:rsid w:val="00A53624"/>
    <w:rsid w:val="00A53D54"/>
    <w:rsid w:val="00A54035"/>
    <w:rsid w:val="00A54097"/>
    <w:rsid w:val="00A5411E"/>
    <w:rsid w:val="00A542A9"/>
    <w:rsid w:val="00A54405"/>
    <w:rsid w:val="00A545FC"/>
    <w:rsid w:val="00A54657"/>
    <w:rsid w:val="00A54697"/>
    <w:rsid w:val="00A546F3"/>
    <w:rsid w:val="00A5470B"/>
    <w:rsid w:val="00A54914"/>
    <w:rsid w:val="00A5492B"/>
    <w:rsid w:val="00A54AF2"/>
    <w:rsid w:val="00A54C75"/>
    <w:rsid w:val="00A5505D"/>
    <w:rsid w:val="00A5536E"/>
    <w:rsid w:val="00A553BB"/>
    <w:rsid w:val="00A55480"/>
    <w:rsid w:val="00A557C1"/>
    <w:rsid w:val="00A55894"/>
    <w:rsid w:val="00A55F25"/>
    <w:rsid w:val="00A561FE"/>
    <w:rsid w:val="00A56306"/>
    <w:rsid w:val="00A56875"/>
    <w:rsid w:val="00A56905"/>
    <w:rsid w:val="00A569EB"/>
    <w:rsid w:val="00A56ACF"/>
    <w:rsid w:val="00A570C5"/>
    <w:rsid w:val="00A57118"/>
    <w:rsid w:val="00A57189"/>
    <w:rsid w:val="00A57269"/>
    <w:rsid w:val="00A57579"/>
    <w:rsid w:val="00A575B9"/>
    <w:rsid w:val="00A576AE"/>
    <w:rsid w:val="00A5780F"/>
    <w:rsid w:val="00A57888"/>
    <w:rsid w:val="00A5796A"/>
    <w:rsid w:val="00A57A2C"/>
    <w:rsid w:val="00A57D95"/>
    <w:rsid w:val="00A600F4"/>
    <w:rsid w:val="00A60399"/>
    <w:rsid w:val="00A603D1"/>
    <w:rsid w:val="00A6058B"/>
    <w:rsid w:val="00A605E7"/>
    <w:rsid w:val="00A606B1"/>
    <w:rsid w:val="00A60905"/>
    <w:rsid w:val="00A6095F"/>
    <w:rsid w:val="00A6098B"/>
    <w:rsid w:val="00A60B1B"/>
    <w:rsid w:val="00A60C56"/>
    <w:rsid w:val="00A61030"/>
    <w:rsid w:val="00A610D0"/>
    <w:rsid w:val="00A610F0"/>
    <w:rsid w:val="00A61497"/>
    <w:rsid w:val="00A6152D"/>
    <w:rsid w:val="00A616C6"/>
    <w:rsid w:val="00A61A25"/>
    <w:rsid w:val="00A61DB9"/>
    <w:rsid w:val="00A61DEF"/>
    <w:rsid w:val="00A61EBC"/>
    <w:rsid w:val="00A62017"/>
    <w:rsid w:val="00A62479"/>
    <w:rsid w:val="00A62C24"/>
    <w:rsid w:val="00A63007"/>
    <w:rsid w:val="00A63629"/>
    <w:rsid w:val="00A6370C"/>
    <w:rsid w:val="00A637BC"/>
    <w:rsid w:val="00A638B9"/>
    <w:rsid w:val="00A63C9A"/>
    <w:rsid w:val="00A63D4D"/>
    <w:rsid w:val="00A63E4E"/>
    <w:rsid w:val="00A6404A"/>
    <w:rsid w:val="00A643A0"/>
    <w:rsid w:val="00A64493"/>
    <w:rsid w:val="00A64670"/>
    <w:rsid w:val="00A64D20"/>
    <w:rsid w:val="00A64D41"/>
    <w:rsid w:val="00A64FC0"/>
    <w:rsid w:val="00A6508A"/>
    <w:rsid w:val="00A651D4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64"/>
    <w:rsid w:val="00A65F9A"/>
    <w:rsid w:val="00A66268"/>
    <w:rsid w:val="00A6638C"/>
    <w:rsid w:val="00A6653E"/>
    <w:rsid w:val="00A666C5"/>
    <w:rsid w:val="00A6700D"/>
    <w:rsid w:val="00A6703E"/>
    <w:rsid w:val="00A6734F"/>
    <w:rsid w:val="00A67367"/>
    <w:rsid w:val="00A676FA"/>
    <w:rsid w:val="00A67833"/>
    <w:rsid w:val="00A679D0"/>
    <w:rsid w:val="00A67A0F"/>
    <w:rsid w:val="00A67B16"/>
    <w:rsid w:val="00A67E3F"/>
    <w:rsid w:val="00A67F40"/>
    <w:rsid w:val="00A700FB"/>
    <w:rsid w:val="00A7013A"/>
    <w:rsid w:val="00A70275"/>
    <w:rsid w:val="00A70295"/>
    <w:rsid w:val="00A705CB"/>
    <w:rsid w:val="00A705CC"/>
    <w:rsid w:val="00A708F4"/>
    <w:rsid w:val="00A70A73"/>
    <w:rsid w:val="00A70AD2"/>
    <w:rsid w:val="00A70D32"/>
    <w:rsid w:val="00A71AA8"/>
    <w:rsid w:val="00A71AC3"/>
    <w:rsid w:val="00A71B5D"/>
    <w:rsid w:val="00A71C3A"/>
    <w:rsid w:val="00A71E89"/>
    <w:rsid w:val="00A720FF"/>
    <w:rsid w:val="00A72441"/>
    <w:rsid w:val="00A726EC"/>
    <w:rsid w:val="00A726F1"/>
    <w:rsid w:val="00A72868"/>
    <w:rsid w:val="00A7296C"/>
    <w:rsid w:val="00A72BD2"/>
    <w:rsid w:val="00A72CA4"/>
    <w:rsid w:val="00A72CB5"/>
    <w:rsid w:val="00A72D19"/>
    <w:rsid w:val="00A72F50"/>
    <w:rsid w:val="00A72FBA"/>
    <w:rsid w:val="00A736B6"/>
    <w:rsid w:val="00A73792"/>
    <w:rsid w:val="00A73A60"/>
    <w:rsid w:val="00A73DA4"/>
    <w:rsid w:val="00A73EBC"/>
    <w:rsid w:val="00A73FB5"/>
    <w:rsid w:val="00A73FF6"/>
    <w:rsid w:val="00A74355"/>
    <w:rsid w:val="00A7445B"/>
    <w:rsid w:val="00A74461"/>
    <w:rsid w:val="00A74901"/>
    <w:rsid w:val="00A74A62"/>
    <w:rsid w:val="00A74BA4"/>
    <w:rsid w:val="00A74EFF"/>
    <w:rsid w:val="00A752D7"/>
    <w:rsid w:val="00A75433"/>
    <w:rsid w:val="00A7552B"/>
    <w:rsid w:val="00A756CC"/>
    <w:rsid w:val="00A7579D"/>
    <w:rsid w:val="00A757D6"/>
    <w:rsid w:val="00A75847"/>
    <w:rsid w:val="00A75A02"/>
    <w:rsid w:val="00A75B6B"/>
    <w:rsid w:val="00A75C27"/>
    <w:rsid w:val="00A75C8E"/>
    <w:rsid w:val="00A75CB4"/>
    <w:rsid w:val="00A761C7"/>
    <w:rsid w:val="00A764D0"/>
    <w:rsid w:val="00A76663"/>
    <w:rsid w:val="00A766CE"/>
    <w:rsid w:val="00A768B1"/>
    <w:rsid w:val="00A768CD"/>
    <w:rsid w:val="00A76979"/>
    <w:rsid w:val="00A76FDC"/>
    <w:rsid w:val="00A7761A"/>
    <w:rsid w:val="00A77B4C"/>
    <w:rsid w:val="00A77B4E"/>
    <w:rsid w:val="00A77B4F"/>
    <w:rsid w:val="00A77C15"/>
    <w:rsid w:val="00A77E29"/>
    <w:rsid w:val="00A77E62"/>
    <w:rsid w:val="00A77E88"/>
    <w:rsid w:val="00A80141"/>
    <w:rsid w:val="00A80280"/>
    <w:rsid w:val="00A8044A"/>
    <w:rsid w:val="00A806F4"/>
    <w:rsid w:val="00A8071B"/>
    <w:rsid w:val="00A80A1E"/>
    <w:rsid w:val="00A80D71"/>
    <w:rsid w:val="00A81088"/>
    <w:rsid w:val="00A8127D"/>
    <w:rsid w:val="00A8129C"/>
    <w:rsid w:val="00A813DD"/>
    <w:rsid w:val="00A81559"/>
    <w:rsid w:val="00A81701"/>
    <w:rsid w:val="00A81883"/>
    <w:rsid w:val="00A81995"/>
    <w:rsid w:val="00A819DD"/>
    <w:rsid w:val="00A81C89"/>
    <w:rsid w:val="00A81F2C"/>
    <w:rsid w:val="00A82090"/>
    <w:rsid w:val="00A8214E"/>
    <w:rsid w:val="00A826F2"/>
    <w:rsid w:val="00A82775"/>
    <w:rsid w:val="00A82A8E"/>
    <w:rsid w:val="00A82D8A"/>
    <w:rsid w:val="00A82EC3"/>
    <w:rsid w:val="00A8300B"/>
    <w:rsid w:val="00A8343E"/>
    <w:rsid w:val="00A836C8"/>
    <w:rsid w:val="00A83726"/>
    <w:rsid w:val="00A8374B"/>
    <w:rsid w:val="00A83A6D"/>
    <w:rsid w:val="00A83A90"/>
    <w:rsid w:val="00A83B24"/>
    <w:rsid w:val="00A8429A"/>
    <w:rsid w:val="00A8433A"/>
    <w:rsid w:val="00A846CD"/>
    <w:rsid w:val="00A8472B"/>
    <w:rsid w:val="00A84747"/>
    <w:rsid w:val="00A8494E"/>
    <w:rsid w:val="00A84AD4"/>
    <w:rsid w:val="00A84B2C"/>
    <w:rsid w:val="00A854B4"/>
    <w:rsid w:val="00A8557D"/>
    <w:rsid w:val="00A859AB"/>
    <w:rsid w:val="00A85ABC"/>
    <w:rsid w:val="00A85CB5"/>
    <w:rsid w:val="00A85D30"/>
    <w:rsid w:val="00A85E33"/>
    <w:rsid w:val="00A85ED1"/>
    <w:rsid w:val="00A86270"/>
    <w:rsid w:val="00A8629C"/>
    <w:rsid w:val="00A862AB"/>
    <w:rsid w:val="00A8642A"/>
    <w:rsid w:val="00A8674C"/>
    <w:rsid w:val="00A8681A"/>
    <w:rsid w:val="00A86A05"/>
    <w:rsid w:val="00A86B46"/>
    <w:rsid w:val="00A86BE8"/>
    <w:rsid w:val="00A86C1B"/>
    <w:rsid w:val="00A86C75"/>
    <w:rsid w:val="00A86D29"/>
    <w:rsid w:val="00A86D37"/>
    <w:rsid w:val="00A86E27"/>
    <w:rsid w:val="00A86E3A"/>
    <w:rsid w:val="00A86E51"/>
    <w:rsid w:val="00A8747F"/>
    <w:rsid w:val="00A877C1"/>
    <w:rsid w:val="00A87BC0"/>
    <w:rsid w:val="00A87BE6"/>
    <w:rsid w:val="00A87D75"/>
    <w:rsid w:val="00A87E20"/>
    <w:rsid w:val="00A87E3C"/>
    <w:rsid w:val="00A87F98"/>
    <w:rsid w:val="00A90406"/>
    <w:rsid w:val="00A9042C"/>
    <w:rsid w:val="00A904E0"/>
    <w:rsid w:val="00A90552"/>
    <w:rsid w:val="00A90693"/>
    <w:rsid w:val="00A90754"/>
    <w:rsid w:val="00A90B6E"/>
    <w:rsid w:val="00A90CB0"/>
    <w:rsid w:val="00A90F6B"/>
    <w:rsid w:val="00A90F88"/>
    <w:rsid w:val="00A90FA3"/>
    <w:rsid w:val="00A9117E"/>
    <w:rsid w:val="00A913A4"/>
    <w:rsid w:val="00A916DC"/>
    <w:rsid w:val="00A917B8"/>
    <w:rsid w:val="00A9199A"/>
    <w:rsid w:val="00A9199E"/>
    <w:rsid w:val="00A91B66"/>
    <w:rsid w:val="00A91B95"/>
    <w:rsid w:val="00A91E16"/>
    <w:rsid w:val="00A9207C"/>
    <w:rsid w:val="00A92160"/>
    <w:rsid w:val="00A92228"/>
    <w:rsid w:val="00A92769"/>
    <w:rsid w:val="00A92B5B"/>
    <w:rsid w:val="00A92B7F"/>
    <w:rsid w:val="00A92EA7"/>
    <w:rsid w:val="00A931ED"/>
    <w:rsid w:val="00A9329F"/>
    <w:rsid w:val="00A93371"/>
    <w:rsid w:val="00A9348F"/>
    <w:rsid w:val="00A93504"/>
    <w:rsid w:val="00A935F0"/>
    <w:rsid w:val="00A9380F"/>
    <w:rsid w:val="00A93858"/>
    <w:rsid w:val="00A93B63"/>
    <w:rsid w:val="00A93E97"/>
    <w:rsid w:val="00A942A6"/>
    <w:rsid w:val="00A94329"/>
    <w:rsid w:val="00A948B4"/>
    <w:rsid w:val="00A94B5B"/>
    <w:rsid w:val="00A950DC"/>
    <w:rsid w:val="00A95165"/>
    <w:rsid w:val="00A95376"/>
    <w:rsid w:val="00A954BA"/>
    <w:rsid w:val="00A95589"/>
    <w:rsid w:val="00A95800"/>
    <w:rsid w:val="00A95844"/>
    <w:rsid w:val="00A958D4"/>
    <w:rsid w:val="00A95A0A"/>
    <w:rsid w:val="00A95C1E"/>
    <w:rsid w:val="00A95DE7"/>
    <w:rsid w:val="00A95DFE"/>
    <w:rsid w:val="00A95EDA"/>
    <w:rsid w:val="00A960EF"/>
    <w:rsid w:val="00A96507"/>
    <w:rsid w:val="00A96574"/>
    <w:rsid w:val="00A966EB"/>
    <w:rsid w:val="00A96859"/>
    <w:rsid w:val="00A96BDD"/>
    <w:rsid w:val="00A97083"/>
    <w:rsid w:val="00A97166"/>
    <w:rsid w:val="00A97408"/>
    <w:rsid w:val="00A97485"/>
    <w:rsid w:val="00A977A7"/>
    <w:rsid w:val="00A978AC"/>
    <w:rsid w:val="00A978E1"/>
    <w:rsid w:val="00A979F9"/>
    <w:rsid w:val="00A979FE"/>
    <w:rsid w:val="00A97AD6"/>
    <w:rsid w:val="00A97AD8"/>
    <w:rsid w:val="00A97CAC"/>
    <w:rsid w:val="00A97D87"/>
    <w:rsid w:val="00A97FD3"/>
    <w:rsid w:val="00AA004B"/>
    <w:rsid w:val="00AA00F2"/>
    <w:rsid w:val="00AA01AC"/>
    <w:rsid w:val="00AA021A"/>
    <w:rsid w:val="00AA031A"/>
    <w:rsid w:val="00AA0339"/>
    <w:rsid w:val="00AA03AC"/>
    <w:rsid w:val="00AA03E8"/>
    <w:rsid w:val="00AA047C"/>
    <w:rsid w:val="00AA049B"/>
    <w:rsid w:val="00AA066B"/>
    <w:rsid w:val="00AA0DF7"/>
    <w:rsid w:val="00AA1122"/>
    <w:rsid w:val="00AA1155"/>
    <w:rsid w:val="00AA1314"/>
    <w:rsid w:val="00AA14A3"/>
    <w:rsid w:val="00AA186B"/>
    <w:rsid w:val="00AA1944"/>
    <w:rsid w:val="00AA1A60"/>
    <w:rsid w:val="00AA1C99"/>
    <w:rsid w:val="00AA1D8A"/>
    <w:rsid w:val="00AA1DFE"/>
    <w:rsid w:val="00AA1E3B"/>
    <w:rsid w:val="00AA1F83"/>
    <w:rsid w:val="00AA284E"/>
    <w:rsid w:val="00AA28E1"/>
    <w:rsid w:val="00AA2ABA"/>
    <w:rsid w:val="00AA342C"/>
    <w:rsid w:val="00AA3477"/>
    <w:rsid w:val="00AA361A"/>
    <w:rsid w:val="00AA366F"/>
    <w:rsid w:val="00AA3C9F"/>
    <w:rsid w:val="00AA3E42"/>
    <w:rsid w:val="00AA3F9D"/>
    <w:rsid w:val="00AA402D"/>
    <w:rsid w:val="00AA4169"/>
    <w:rsid w:val="00AA41C7"/>
    <w:rsid w:val="00AA43EE"/>
    <w:rsid w:val="00AA470E"/>
    <w:rsid w:val="00AA4A8A"/>
    <w:rsid w:val="00AA4FE4"/>
    <w:rsid w:val="00AA5263"/>
    <w:rsid w:val="00AA540E"/>
    <w:rsid w:val="00AA570A"/>
    <w:rsid w:val="00AA57B7"/>
    <w:rsid w:val="00AA584E"/>
    <w:rsid w:val="00AA59A9"/>
    <w:rsid w:val="00AA5C56"/>
    <w:rsid w:val="00AA61A9"/>
    <w:rsid w:val="00AA61C6"/>
    <w:rsid w:val="00AA624A"/>
    <w:rsid w:val="00AA64DA"/>
    <w:rsid w:val="00AA6B35"/>
    <w:rsid w:val="00AA6B6C"/>
    <w:rsid w:val="00AA6B7A"/>
    <w:rsid w:val="00AA6D1A"/>
    <w:rsid w:val="00AA6E41"/>
    <w:rsid w:val="00AA6EDF"/>
    <w:rsid w:val="00AA706A"/>
    <w:rsid w:val="00AA7325"/>
    <w:rsid w:val="00AA7590"/>
    <w:rsid w:val="00AA76D5"/>
    <w:rsid w:val="00AA7754"/>
    <w:rsid w:val="00AA7782"/>
    <w:rsid w:val="00AA7C03"/>
    <w:rsid w:val="00AA7FB0"/>
    <w:rsid w:val="00AB00A8"/>
    <w:rsid w:val="00AB0127"/>
    <w:rsid w:val="00AB0139"/>
    <w:rsid w:val="00AB0319"/>
    <w:rsid w:val="00AB05CA"/>
    <w:rsid w:val="00AB070D"/>
    <w:rsid w:val="00AB08D7"/>
    <w:rsid w:val="00AB0925"/>
    <w:rsid w:val="00AB0F32"/>
    <w:rsid w:val="00AB0F6C"/>
    <w:rsid w:val="00AB0F92"/>
    <w:rsid w:val="00AB1596"/>
    <w:rsid w:val="00AB16FB"/>
    <w:rsid w:val="00AB1713"/>
    <w:rsid w:val="00AB1E72"/>
    <w:rsid w:val="00AB212D"/>
    <w:rsid w:val="00AB2412"/>
    <w:rsid w:val="00AB26FC"/>
    <w:rsid w:val="00AB2A42"/>
    <w:rsid w:val="00AB2D80"/>
    <w:rsid w:val="00AB2DF1"/>
    <w:rsid w:val="00AB336D"/>
    <w:rsid w:val="00AB3C9D"/>
    <w:rsid w:val="00AB3F00"/>
    <w:rsid w:val="00AB3FD1"/>
    <w:rsid w:val="00AB4004"/>
    <w:rsid w:val="00AB4044"/>
    <w:rsid w:val="00AB40A0"/>
    <w:rsid w:val="00AB4279"/>
    <w:rsid w:val="00AB4630"/>
    <w:rsid w:val="00AB4826"/>
    <w:rsid w:val="00AB4900"/>
    <w:rsid w:val="00AB4988"/>
    <w:rsid w:val="00AB4B48"/>
    <w:rsid w:val="00AB4C16"/>
    <w:rsid w:val="00AB4F0F"/>
    <w:rsid w:val="00AB505B"/>
    <w:rsid w:val="00AB5074"/>
    <w:rsid w:val="00AB5300"/>
    <w:rsid w:val="00AB543B"/>
    <w:rsid w:val="00AB563C"/>
    <w:rsid w:val="00AB5A85"/>
    <w:rsid w:val="00AB5B8B"/>
    <w:rsid w:val="00AB5C3A"/>
    <w:rsid w:val="00AB5C4A"/>
    <w:rsid w:val="00AB5F1E"/>
    <w:rsid w:val="00AB605D"/>
    <w:rsid w:val="00AB63AA"/>
    <w:rsid w:val="00AB6488"/>
    <w:rsid w:val="00AB6552"/>
    <w:rsid w:val="00AB672F"/>
    <w:rsid w:val="00AB6747"/>
    <w:rsid w:val="00AB6824"/>
    <w:rsid w:val="00AB6B2E"/>
    <w:rsid w:val="00AB6C6C"/>
    <w:rsid w:val="00AB6F71"/>
    <w:rsid w:val="00AB6F78"/>
    <w:rsid w:val="00AB724F"/>
    <w:rsid w:val="00AB755C"/>
    <w:rsid w:val="00AB76C0"/>
    <w:rsid w:val="00AB7A6B"/>
    <w:rsid w:val="00AB7AC3"/>
    <w:rsid w:val="00AB7DFE"/>
    <w:rsid w:val="00AB7EDA"/>
    <w:rsid w:val="00AC000B"/>
    <w:rsid w:val="00AC001B"/>
    <w:rsid w:val="00AC0296"/>
    <w:rsid w:val="00AC03CD"/>
    <w:rsid w:val="00AC04A3"/>
    <w:rsid w:val="00AC053E"/>
    <w:rsid w:val="00AC08C3"/>
    <w:rsid w:val="00AC09E6"/>
    <w:rsid w:val="00AC0F1A"/>
    <w:rsid w:val="00AC1077"/>
    <w:rsid w:val="00AC11B4"/>
    <w:rsid w:val="00AC1361"/>
    <w:rsid w:val="00AC1419"/>
    <w:rsid w:val="00AC158A"/>
    <w:rsid w:val="00AC16D0"/>
    <w:rsid w:val="00AC1D4D"/>
    <w:rsid w:val="00AC1E4D"/>
    <w:rsid w:val="00AC1F39"/>
    <w:rsid w:val="00AC2050"/>
    <w:rsid w:val="00AC21E7"/>
    <w:rsid w:val="00AC23AE"/>
    <w:rsid w:val="00AC2477"/>
    <w:rsid w:val="00AC253A"/>
    <w:rsid w:val="00AC278E"/>
    <w:rsid w:val="00AC2799"/>
    <w:rsid w:val="00AC2912"/>
    <w:rsid w:val="00AC2BE9"/>
    <w:rsid w:val="00AC2CBF"/>
    <w:rsid w:val="00AC30D7"/>
    <w:rsid w:val="00AC31F8"/>
    <w:rsid w:val="00AC32A4"/>
    <w:rsid w:val="00AC3347"/>
    <w:rsid w:val="00AC3542"/>
    <w:rsid w:val="00AC375F"/>
    <w:rsid w:val="00AC389B"/>
    <w:rsid w:val="00AC39A7"/>
    <w:rsid w:val="00AC3B62"/>
    <w:rsid w:val="00AC3C4A"/>
    <w:rsid w:val="00AC3CC5"/>
    <w:rsid w:val="00AC3D75"/>
    <w:rsid w:val="00AC3EEB"/>
    <w:rsid w:val="00AC3F12"/>
    <w:rsid w:val="00AC3FAC"/>
    <w:rsid w:val="00AC408A"/>
    <w:rsid w:val="00AC43B1"/>
    <w:rsid w:val="00AC4402"/>
    <w:rsid w:val="00AC4411"/>
    <w:rsid w:val="00AC46E8"/>
    <w:rsid w:val="00AC492D"/>
    <w:rsid w:val="00AC4E21"/>
    <w:rsid w:val="00AC5038"/>
    <w:rsid w:val="00AC54F3"/>
    <w:rsid w:val="00AC5673"/>
    <w:rsid w:val="00AC5A77"/>
    <w:rsid w:val="00AC5AB3"/>
    <w:rsid w:val="00AC5AEE"/>
    <w:rsid w:val="00AC5C7A"/>
    <w:rsid w:val="00AC5D04"/>
    <w:rsid w:val="00AC5F44"/>
    <w:rsid w:val="00AC6218"/>
    <w:rsid w:val="00AC62F2"/>
    <w:rsid w:val="00AC63AF"/>
    <w:rsid w:val="00AC64B4"/>
    <w:rsid w:val="00AC64B5"/>
    <w:rsid w:val="00AC69FA"/>
    <w:rsid w:val="00AC6D94"/>
    <w:rsid w:val="00AC7451"/>
    <w:rsid w:val="00AC7560"/>
    <w:rsid w:val="00AC77AE"/>
    <w:rsid w:val="00AC789F"/>
    <w:rsid w:val="00AC7AAF"/>
    <w:rsid w:val="00AD01D3"/>
    <w:rsid w:val="00AD0387"/>
    <w:rsid w:val="00AD0844"/>
    <w:rsid w:val="00AD0C61"/>
    <w:rsid w:val="00AD0D93"/>
    <w:rsid w:val="00AD1002"/>
    <w:rsid w:val="00AD105D"/>
    <w:rsid w:val="00AD1366"/>
    <w:rsid w:val="00AD1546"/>
    <w:rsid w:val="00AD1A1A"/>
    <w:rsid w:val="00AD1A1E"/>
    <w:rsid w:val="00AD1B19"/>
    <w:rsid w:val="00AD1BEC"/>
    <w:rsid w:val="00AD1C5B"/>
    <w:rsid w:val="00AD1D25"/>
    <w:rsid w:val="00AD1D39"/>
    <w:rsid w:val="00AD1EA7"/>
    <w:rsid w:val="00AD1EBE"/>
    <w:rsid w:val="00AD220D"/>
    <w:rsid w:val="00AD25E2"/>
    <w:rsid w:val="00AD26EE"/>
    <w:rsid w:val="00AD27DC"/>
    <w:rsid w:val="00AD27E9"/>
    <w:rsid w:val="00AD29B2"/>
    <w:rsid w:val="00AD2A42"/>
    <w:rsid w:val="00AD2AB6"/>
    <w:rsid w:val="00AD2CF6"/>
    <w:rsid w:val="00AD3001"/>
    <w:rsid w:val="00AD31BC"/>
    <w:rsid w:val="00AD31F9"/>
    <w:rsid w:val="00AD3338"/>
    <w:rsid w:val="00AD37FE"/>
    <w:rsid w:val="00AD38CB"/>
    <w:rsid w:val="00AD39F5"/>
    <w:rsid w:val="00AD41C2"/>
    <w:rsid w:val="00AD47A7"/>
    <w:rsid w:val="00AD4854"/>
    <w:rsid w:val="00AD4855"/>
    <w:rsid w:val="00AD4968"/>
    <w:rsid w:val="00AD4A52"/>
    <w:rsid w:val="00AD4B69"/>
    <w:rsid w:val="00AD4D8E"/>
    <w:rsid w:val="00AD53F4"/>
    <w:rsid w:val="00AD5401"/>
    <w:rsid w:val="00AD56E7"/>
    <w:rsid w:val="00AD573E"/>
    <w:rsid w:val="00AD5972"/>
    <w:rsid w:val="00AD59F9"/>
    <w:rsid w:val="00AD5C42"/>
    <w:rsid w:val="00AD5F7D"/>
    <w:rsid w:val="00AD6136"/>
    <w:rsid w:val="00AD6380"/>
    <w:rsid w:val="00AD6797"/>
    <w:rsid w:val="00AD6AB8"/>
    <w:rsid w:val="00AD6C3A"/>
    <w:rsid w:val="00AD6C4F"/>
    <w:rsid w:val="00AD6F74"/>
    <w:rsid w:val="00AD6F9E"/>
    <w:rsid w:val="00AD709F"/>
    <w:rsid w:val="00AD7100"/>
    <w:rsid w:val="00AD713D"/>
    <w:rsid w:val="00AD728E"/>
    <w:rsid w:val="00AD729C"/>
    <w:rsid w:val="00AD7766"/>
    <w:rsid w:val="00AD77F0"/>
    <w:rsid w:val="00AD787C"/>
    <w:rsid w:val="00AD7B4E"/>
    <w:rsid w:val="00AD7FFC"/>
    <w:rsid w:val="00AE0039"/>
    <w:rsid w:val="00AE01D9"/>
    <w:rsid w:val="00AE02EE"/>
    <w:rsid w:val="00AE036D"/>
    <w:rsid w:val="00AE0428"/>
    <w:rsid w:val="00AE0553"/>
    <w:rsid w:val="00AE06D8"/>
    <w:rsid w:val="00AE08C5"/>
    <w:rsid w:val="00AE099B"/>
    <w:rsid w:val="00AE0CD8"/>
    <w:rsid w:val="00AE1121"/>
    <w:rsid w:val="00AE172D"/>
    <w:rsid w:val="00AE17D6"/>
    <w:rsid w:val="00AE180A"/>
    <w:rsid w:val="00AE22AE"/>
    <w:rsid w:val="00AE23E2"/>
    <w:rsid w:val="00AE260B"/>
    <w:rsid w:val="00AE2842"/>
    <w:rsid w:val="00AE2AAD"/>
    <w:rsid w:val="00AE2B3E"/>
    <w:rsid w:val="00AE2BA8"/>
    <w:rsid w:val="00AE3254"/>
    <w:rsid w:val="00AE37EF"/>
    <w:rsid w:val="00AE3945"/>
    <w:rsid w:val="00AE39AD"/>
    <w:rsid w:val="00AE3A62"/>
    <w:rsid w:val="00AE3A6D"/>
    <w:rsid w:val="00AE3A74"/>
    <w:rsid w:val="00AE3BA3"/>
    <w:rsid w:val="00AE3FD0"/>
    <w:rsid w:val="00AE410E"/>
    <w:rsid w:val="00AE427C"/>
    <w:rsid w:val="00AE42C2"/>
    <w:rsid w:val="00AE4311"/>
    <w:rsid w:val="00AE4658"/>
    <w:rsid w:val="00AE467F"/>
    <w:rsid w:val="00AE4BFC"/>
    <w:rsid w:val="00AE4C0B"/>
    <w:rsid w:val="00AE4F6D"/>
    <w:rsid w:val="00AE4FFB"/>
    <w:rsid w:val="00AE505D"/>
    <w:rsid w:val="00AE50AC"/>
    <w:rsid w:val="00AE52A6"/>
    <w:rsid w:val="00AE5336"/>
    <w:rsid w:val="00AE5452"/>
    <w:rsid w:val="00AE54F9"/>
    <w:rsid w:val="00AE587E"/>
    <w:rsid w:val="00AE58AA"/>
    <w:rsid w:val="00AE5A8E"/>
    <w:rsid w:val="00AE5C21"/>
    <w:rsid w:val="00AE5D55"/>
    <w:rsid w:val="00AE5F6E"/>
    <w:rsid w:val="00AE64E0"/>
    <w:rsid w:val="00AE653E"/>
    <w:rsid w:val="00AE66F1"/>
    <w:rsid w:val="00AE6A8E"/>
    <w:rsid w:val="00AE6B53"/>
    <w:rsid w:val="00AE6DF0"/>
    <w:rsid w:val="00AE6ECD"/>
    <w:rsid w:val="00AE6FFF"/>
    <w:rsid w:val="00AE701B"/>
    <w:rsid w:val="00AE729F"/>
    <w:rsid w:val="00AE72EA"/>
    <w:rsid w:val="00AE7842"/>
    <w:rsid w:val="00AE7900"/>
    <w:rsid w:val="00AE7A80"/>
    <w:rsid w:val="00AE7C5B"/>
    <w:rsid w:val="00AE7DA4"/>
    <w:rsid w:val="00AF0000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49"/>
    <w:rsid w:val="00AF1250"/>
    <w:rsid w:val="00AF1852"/>
    <w:rsid w:val="00AF18FF"/>
    <w:rsid w:val="00AF199C"/>
    <w:rsid w:val="00AF1C2E"/>
    <w:rsid w:val="00AF1CAC"/>
    <w:rsid w:val="00AF1CD5"/>
    <w:rsid w:val="00AF1F64"/>
    <w:rsid w:val="00AF21F7"/>
    <w:rsid w:val="00AF22D3"/>
    <w:rsid w:val="00AF2313"/>
    <w:rsid w:val="00AF2426"/>
    <w:rsid w:val="00AF256D"/>
    <w:rsid w:val="00AF25C1"/>
    <w:rsid w:val="00AF2621"/>
    <w:rsid w:val="00AF2638"/>
    <w:rsid w:val="00AF2A28"/>
    <w:rsid w:val="00AF2CA2"/>
    <w:rsid w:val="00AF311E"/>
    <w:rsid w:val="00AF316E"/>
    <w:rsid w:val="00AF35D9"/>
    <w:rsid w:val="00AF367B"/>
    <w:rsid w:val="00AF371D"/>
    <w:rsid w:val="00AF3ADF"/>
    <w:rsid w:val="00AF3F07"/>
    <w:rsid w:val="00AF41CC"/>
    <w:rsid w:val="00AF41E3"/>
    <w:rsid w:val="00AF42A4"/>
    <w:rsid w:val="00AF4489"/>
    <w:rsid w:val="00AF44E6"/>
    <w:rsid w:val="00AF4510"/>
    <w:rsid w:val="00AF4539"/>
    <w:rsid w:val="00AF45EE"/>
    <w:rsid w:val="00AF4969"/>
    <w:rsid w:val="00AF4971"/>
    <w:rsid w:val="00AF499F"/>
    <w:rsid w:val="00AF4A73"/>
    <w:rsid w:val="00AF4AE4"/>
    <w:rsid w:val="00AF4B05"/>
    <w:rsid w:val="00AF4DCA"/>
    <w:rsid w:val="00AF4E28"/>
    <w:rsid w:val="00AF505C"/>
    <w:rsid w:val="00AF5089"/>
    <w:rsid w:val="00AF515F"/>
    <w:rsid w:val="00AF523C"/>
    <w:rsid w:val="00AF5268"/>
    <w:rsid w:val="00AF5433"/>
    <w:rsid w:val="00AF590A"/>
    <w:rsid w:val="00AF5B94"/>
    <w:rsid w:val="00AF5D33"/>
    <w:rsid w:val="00AF6175"/>
    <w:rsid w:val="00AF6298"/>
    <w:rsid w:val="00AF6384"/>
    <w:rsid w:val="00AF682C"/>
    <w:rsid w:val="00AF6948"/>
    <w:rsid w:val="00AF6C72"/>
    <w:rsid w:val="00AF6E00"/>
    <w:rsid w:val="00AF7056"/>
    <w:rsid w:val="00AF725F"/>
    <w:rsid w:val="00AF766F"/>
    <w:rsid w:val="00AF777B"/>
    <w:rsid w:val="00AF77C9"/>
    <w:rsid w:val="00AF79B9"/>
    <w:rsid w:val="00AF79E0"/>
    <w:rsid w:val="00AF7B3B"/>
    <w:rsid w:val="00AF7D14"/>
    <w:rsid w:val="00AF7D80"/>
    <w:rsid w:val="00B000A4"/>
    <w:rsid w:val="00B00119"/>
    <w:rsid w:val="00B001DF"/>
    <w:rsid w:val="00B003F6"/>
    <w:rsid w:val="00B004BE"/>
    <w:rsid w:val="00B00667"/>
    <w:rsid w:val="00B006C9"/>
    <w:rsid w:val="00B0071C"/>
    <w:rsid w:val="00B007BF"/>
    <w:rsid w:val="00B00A3E"/>
    <w:rsid w:val="00B00C15"/>
    <w:rsid w:val="00B00C33"/>
    <w:rsid w:val="00B00E8F"/>
    <w:rsid w:val="00B00FC4"/>
    <w:rsid w:val="00B0101B"/>
    <w:rsid w:val="00B0131E"/>
    <w:rsid w:val="00B01345"/>
    <w:rsid w:val="00B013FB"/>
    <w:rsid w:val="00B016FF"/>
    <w:rsid w:val="00B0177D"/>
    <w:rsid w:val="00B01FEF"/>
    <w:rsid w:val="00B0227D"/>
    <w:rsid w:val="00B02323"/>
    <w:rsid w:val="00B02437"/>
    <w:rsid w:val="00B02705"/>
    <w:rsid w:val="00B02C22"/>
    <w:rsid w:val="00B02D49"/>
    <w:rsid w:val="00B02D8F"/>
    <w:rsid w:val="00B03135"/>
    <w:rsid w:val="00B03140"/>
    <w:rsid w:val="00B032B1"/>
    <w:rsid w:val="00B03318"/>
    <w:rsid w:val="00B034D6"/>
    <w:rsid w:val="00B03B73"/>
    <w:rsid w:val="00B03BF5"/>
    <w:rsid w:val="00B03E8F"/>
    <w:rsid w:val="00B03FC9"/>
    <w:rsid w:val="00B0434F"/>
    <w:rsid w:val="00B04495"/>
    <w:rsid w:val="00B044E0"/>
    <w:rsid w:val="00B04523"/>
    <w:rsid w:val="00B046E6"/>
    <w:rsid w:val="00B048DB"/>
    <w:rsid w:val="00B04D1C"/>
    <w:rsid w:val="00B04DB7"/>
    <w:rsid w:val="00B04DC2"/>
    <w:rsid w:val="00B04DD9"/>
    <w:rsid w:val="00B0511F"/>
    <w:rsid w:val="00B05306"/>
    <w:rsid w:val="00B05316"/>
    <w:rsid w:val="00B05467"/>
    <w:rsid w:val="00B054D2"/>
    <w:rsid w:val="00B057FA"/>
    <w:rsid w:val="00B05C57"/>
    <w:rsid w:val="00B05FCD"/>
    <w:rsid w:val="00B061EE"/>
    <w:rsid w:val="00B06733"/>
    <w:rsid w:val="00B068B1"/>
    <w:rsid w:val="00B071DB"/>
    <w:rsid w:val="00B079D5"/>
    <w:rsid w:val="00B07BE6"/>
    <w:rsid w:val="00B07EDD"/>
    <w:rsid w:val="00B07FCE"/>
    <w:rsid w:val="00B10004"/>
    <w:rsid w:val="00B102FA"/>
    <w:rsid w:val="00B10327"/>
    <w:rsid w:val="00B10542"/>
    <w:rsid w:val="00B1071D"/>
    <w:rsid w:val="00B108ED"/>
    <w:rsid w:val="00B109E8"/>
    <w:rsid w:val="00B10BE5"/>
    <w:rsid w:val="00B10ECB"/>
    <w:rsid w:val="00B10F4D"/>
    <w:rsid w:val="00B1102A"/>
    <w:rsid w:val="00B1118C"/>
    <w:rsid w:val="00B111F7"/>
    <w:rsid w:val="00B112AC"/>
    <w:rsid w:val="00B112CD"/>
    <w:rsid w:val="00B11441"/>
    <w:rsid w:val="00B114E7"/>
    <w:rsid w:val="00B11687"/>
    <w:rsid w:val="00B1168F"/>
    <w:rsid w:val="00B11890"/>
    <w:rsid w:val="00B1199B"/>
    <w:rsid w:val="00B11AB0"/>
    <w:rsid w:val="00B11ED2"/>
    <w:rsid w:val="00B1224D"/>
    <w:rsid w:val="00B122B2"/>
    <w:rsid w:val="00B12319"/>
    <w:rsid w:val="00B12AC4"/>
    <w:rsid w:val="00B12B10"/>
    <w:rsid w:val="00B12C6E"/>
    <w:rsid w:val="00B12FC0"/>
    <w:rsid w:val="00B133DE"/>
    <w:rsid w:val="00B13444"/>
    <w:rsid w:val="00B134E2"/>
    <w:rsid w:val="00B13778"/>
    <w:rsid w:val="00B137CB"/>
    <w:rsid w:val="00B13A7E"/>
    <w:rsid w:val="00B13B2B"/>
    <w:rsid w:val="00B13C3F"/>
    <w:rsid w:val="00B13D58"/>
    <w:rsid w:val="00B13EE0"/>
    <w:rsid w:val="00B13F75"/>
    <w:rsid w:val="00B140F3"/>
    <w:rsid w:val="00B144BD"/>
    <w:rsid w:val="00B14847"/>
    <w:rsid w:val="00B1486A"/>
    <w:rsid w:val="00B14E07"/>
    <w:rsid w:val="00B14FAE"/>
    <w:rsid w:val="00B14FD9"/>
    <w:rsid w:val="00B15053"/>
    <w:rsid w:val="00B1543D"/>
    <w:rsid w:val="00B1576D"/>
    <w:rsid w:val="00B1591A"/>
    <w:rsid w:val="00B15B0B"/>
    <w:rsid w:val="00B15F66"/>
    <w:rsid w:val="00B1631B"/>
    <w:rsid w:val="00B166E7"/>
    <w:rsid w:val="00B16700"/>
    <w:rsid w:val="00B16898"/>
    <w:rsid w:val="00B16B49"/>
    <w:rsid w:val="00B16BFD"/>
    <w:rsid w:val="00B16C64"/>
    <w:rsid w:val="00B16D1C"/>
    <w:rsid w:val="00B16E03"/>
    <w:rsid w:val="00B16E82"/>
    <w:rsid w:val="00B17120"/>
    <w:rsid w:val="00B171EF"/>
    <w:rsid w:val="00B17677"/>
    <w:rsid w:val="00B179F9"/>
    <w:rsid w:val="00B17B80"/>
    <w:rsid w:val="00B17C3A"/>
    <w:rsid w:val="00B17D53"/>
    <w:rsid w:val="00B17E57"/>
    <w:rsid w:val="00B17ECA"/>
    <w:rsid w:val="00B20424"/>
    <w:rsid w:val="00B2056D"/>
    <w:rsid w:val="00B20772"/>
    <w:rsid w:val="00B20822"/>
    <w:rsid w:val="00B20B5B"/>
    <w:rsid w:val="00B20D54"/>
    <w:rsid w:val="00B213E6"/>
    <w:rsid w:val="00B2140A"/>
    <w:rsid w:val="00B214CA"/>
    <w:rsid w:val="00B21559"/>
    <w:rsid w:val="00B219D8"/>
    <w:rsid w:val="00B21D3F"/>
    <w:rsid w:val="00B21DC2"/>
    <w:rsid w:val="00B2213F"/>
    <w:rsid w:val="00B222C7"/>
    <w:rsid w:val="00B22308"/>
    <w:rsid w:val="00B2249B"/>
    <w:rsid w:val="00B22555"/>
    <w:rsid w:val="00B22911"/>
    <w:rsid w:val="00B22F1E"/>
    <w:rsid w:val="00B23278"/>
    <w:rsid w:val="00B232AF"/>
    <w:rsid w:val="00B233C5"/>
    <w:rsid w:val="00B234ED"/>
    <w:rsid w:val="00B23934"/>
    <w:rsid w:val="00B2399B"/>
    <w:rsid w:val="00B23C95"/>
    <w:rsid w:val="00B2452E"/>
    <w:rsid w:val="00B246A7"/>
    <w:rsid w:val="00B24837"/>
    <w:rsid w:val="00B248B1"/>
    <w:rsid w:val="00B2493B"/>
    <w:rsid w:val="00B24975"/>
    <w:rsid w:val="00B249F9"/>
    <w:rsid w:val="00B24B56"/>
    <w:rsid w:val="00B24D16"/>
    <w:rsid w:val="00B25118"/>
    <w:rsid w:val="00B25485"/>
    <w:rsid w:val="00B25572"/>
    <w:rsid w:val="00B2562E"/>
    <w:rsid w:val="00B259A4"/>
    <w:rsid w:val="00B25E08"/>
    <w:rsid w:val="00B264F7"/>
    <w:rsid w:val="00B26709"/>
    <w:rsid w:val="00B26B3F"/>
    <w:rsid w:val="00B27934"/>
    <w:rsid w:val="00B27B28"/>
    <w:rsid w:val="00B27E47"/>
    <w:rsid w:val="00B27F53"/>
    <w:rsid w:val="00B27FA1"/>
    <w:rsid w:val="00B301D9"/>
    <w:rsid w:val="00B30596"/>
    <w:rsid w:val="00B3089B"/>
    <w:rsid w:val="00B30DE6"/>
    <w:rsid w:val="00B30EED"/>
    <w:rsid w:val="00B312C8"/>
    <w:rsid w:val="00B31343"/>
    <w:rsid w:val="00B31358"/>
    <w:rsid w:val="00B3149C"/>
    <w:rsid w:val="00B3166A"/>
    <w:rsid w:val="00B31697"/>
    <w:rsid w:val="00B317D8"/>
    <w:rsid w:val="00B31C8C"/>
    <w:rsid w:val="00B31F70"/>
    <w:rsid w:val="00B32451"/>
    <w:rsid w:val="00B32B42"/>
    <w:rsid w:val="00B32B83"/>
    <w:rsid w:val="00B32C1A"/>
    <w:rsid w:val="00B32F3E"/>
    <w:rsid w:val="00B33008"/>
    <w:rsid w:val="00B33106"/>
    <w:rsid w:val="00B33835"/>
    <w:rsid w:val="00B33B93"/>
    <w:rsid w:val="00B33BB0"/>
    <w:rsid w:val="00B33BE2"/>
    <w:rsid w:val="00B33FB8"/>
    <w:rsid w:val="00B34031"/>
    <w:rsid w:val="00B346EA"/>
    <w:rsid w:val="00B34A48"/>
    <w:rsid w:val="00B34B59"/>
    <w:rsid w:val="00B34B8A"/>
    <w:rsid w:val="00B35052"/>
    <w:rsid w:val="00B356C5"/>
    <w:rsid w:val="00B35756"/>
    <w:rsid w:val="00B357DF"/>
    <w:rsid w:val="00B35ACC"/>
    <w:rsid w:val="00B36040"/>
    <w:rsid w:val="00B36135"/>
    <w:rsid w:val="00B361B4"/>
    <w:rsid w:val="00B36387"/>
    <w:rsid w:val="00B363D0"/>
    <w:rsid w:val="00B36414"/>
    <w:rsid w:val="00B36681"/>
    <w:rsid w:val="00B367BA"/>
    <w:rsid w:val="00B367C7"/>
    <w:rsid w:val="00B368F6"/>
    <w:rsid w:val="00B36A5C"/>
    <w:rsid w:val="00B36AD2"/>
    <w:rsid w:val="00B36C29"/>
    <w:rsid w:val="00B36E63"/>
    <w:rsid w:val="00B36FCA"/>
    <w:rsid w:val="00B36FDA"/>
    <w:rsid w:val="00B37AC3"/>
    <w:rsid w:val="00B37BC0"/>
    <w:rsid w:val="00B37EF4"/>
    <w:rsid w:val="00B4004D"/>
    <w:rsid w:val="00B400D5"/>
    <w:rsid w:val="00B40697"/>
    <w:rsid w:val="00B40D65"/>
    <w:rsid w:val="00B40EDA"/>
    <w:rsid w:val="00B412CF"/>
    <w:rsid w:val="00B41646"/>
    <w:rsid w:val="00B41660"/>
    <w:rsid w:val="00B41A5C"/>
    <w:rsid w:val="00B41AC4"/>
    <w:rsid w:val="00B41C2A"/>
    <w:rsid w:val="00B4209B"/>
    <w:rsid w:val="00B42252"/>
    <w:rsid w:val="00B422F9"/>
    <w:rsid w:val="00B42383"/>
    <w:rsid w:val="00B424F8"/>
    <w:rsid w:val="00B424FC"/>
    <w:rsid w:val="00B42823"/>
    <w:rsid w:val="00B428C2"/>
    <w:rsid w:val="00B42906"/>
    <w:rsid w:val="00B42934"/>
    <w:rsid w:val="00B42BB9"/>
    <w:rsid w:val="00B42C99"/>
    <w:rsid w:val="00B431B6"/>
    <w:rsid w:val="00B432C7"/>
    <w:rsid w:val="00B43352"/>
    <w:rsid w:val="00B43368"/>
    <w:rsid w:val="00B434F1"/>
    <w:rsid w:val="00B437AB"/>
    <w:rsid w:val="00B4399A"/>
    <w:rsid w:val="00B43D65"/>
    <w:rsid w:val="00B43E90"/>
    <w:rsid w:val="00B43E9E"/>
    <w:rsid w:val="00B43FE5"/>
    <w:rsid w:val="00B4405A"/>
    <w:rsid w:val="00B443CD"/>
    <w:rsid w:val="00B4468C"/>
    <w:rsid w:val="00B44793"/>
    <w:rsid w:val="00B44796"/>
    <w:rsid w:val="00B447DD"/>
    <w:rsid w:val="00B448B1"/>
    <w:rsid w:val="00B44DC7"/>
    <w:rsid w:val="00B44F7B"/>
    <w:rsid w:val="00B44FBF"/>
    <w:rsid w:val="00B450E4"/>
    <w:rsid w:val="00B45295"/>
    <w:rsid w:val="00B45830"/>
    <w:rsid w:val="00B45D7B"/>
    <w:rsid w:val="00B45D84"/>
    <w:rsid w:val="00B45FDB"/>
    <w:rsid w:val="00B4676E"/>
    <w:rsid w:val="00B46C38"/>
    <w:rsid w:val="00B46CA1"/>
    <w:rsid w:val="00B46CFA"/>
    <w:rsid w:val="00B46F2A"/>
    <w:rsid w:val="00B46F65"/>
    <w:rsid w:val="00B47330"/>
    <w:rsid w:val="00B4737A"/>
    <w:rsid w:val="00B474D3"/>
    <w:rsid w:val="00B47589"/>
    <w:rsid w:val="00B475A4"/>
    <w:rsid w:val="00B475C3"/>
    <w:rsid w:val="00B4773C"/>
    <w:rsid w:val="00B478CB"/>
    <w:rsid w:val="00B47A77"/>
    <w:rsid w:val="00B47A87"/>
    <w:rsid w:val="00B47B9A"/>
    <w:rsid w:val="00B47BF0"/>
    <w:rsid w:val="00B47E97"/>
    <w:rsid w:val="00B47EE2"/>
    <w:rsid w:val="00B50225"/>
    <w:rsid w:val="00B505C1"/>
    <w:rsid w:val="00B506B2"/>
    <w:rsid w:val="00B50D2D"/>
    <w:rsid w:val="00B5151B"/>
    <w:rsid w:val="00B515CB"/>
    <w:rsid w:val="00B518E4"/>
    <w:rsid w:val="00B51E14"/>
    <w:rsid w:val="00B5223B"/>
    <w:rsid w:val="00B5231C"/>
    <w:rsid w:val="00B523A2"/>
    <w:rsid w:val="00B52605"/>
    <w:rsid w:val="00B5263C"/>
    <w:rsid w:val="00B528DF"/>
    <w:rsid w:val="00B52992"/>
    <w:rsid w:val="00B52AEA"/>
    <w:rsid w:val="00B52BCC"/>
    <w:rsid w:val="00B52E1A"/>
    <w:rsid w:val="00B52E7D"/>
    <w:rsid w:val="00B52EDE"/>
    <w:rsid w:val="00B530B4"/>
    <w:rsid w:val="00B5316C"/>
    <w:rsid w:val="00B53240"/>
    <w:rsid w:val="00B53311"/>
    <w:rsid w:val="00B53482"/>
    <w:rsid w:val="00B536CF"/>
    <w:rsid w:val="00B5373F"/>
    <w:rsid w:val="00B5382C"/>
    <w:rsid w:val="00B53882"/>
    <w:rsid w:val="00B538AC"/>
    <w:rsid w:val="00B53DE5"/>
    <w:rsid w:val="00B53F72"/>
    <w:rsid w:val="00B54466"/>
    <w:rsid w:val="00B54480"/>
    <w:rsid w:val="00B544FC"/>
    <w:rsid w:val="00B54678"/>
    <w:rsid w:val="00B5470F"/>
    <w:rsid w:val="00B5473D"/>
    <w:rsid w:val="00B5475A"/>
    <w:rsid w:val="00B54810"/>
    <w:rsid w:val="00B54936"/>
    <w:rsid w:val="00B549F0"/>
    <w:rsid w:val="00B54B3C"/>
    <w:rsid w:val="00B552A6"/>
    <w:rsid w:val="00B552AB"/>
    <w:rsid w:val="00B5556B"/>
    <w:rsid w:val="00B55643"/>
    <w:rsid w:val="00B5565C"/>
    <w:rsid w:val="00B557AE"/>
    <w:rsid w:val="00B55936"/>
    <w:rsid w:val="00B55A01"/>
    <w:rsid w:val="00B55B6E"/>
    <w:rsid w:val="00B56041"/>
    <w:rsid w:val="00B566CF"/>
    <w:rsid w:val="00B56760"/>
    <w:rsid w:val="00B56784"/>
    <w:rsid w:val="00B56A98"/>
    <w:rsid w:val="00B56C2A"/>
    <w:rsid w:val="00B56C55"/>
    <w:rsid w:val="00B56D68"/>
    <w:rsid w:val="00B56DE1"/>
    <w:rsid w:val="00B57199"/>
    <w:rsid w:val="00B574CE"/>
    <w:rsid w:val="00B579FC"/>
    <w:rsid w:val="00B57AB7"/>
    <w:rsid w:val="00B57C10"/>
    <w:rsid w:val="00B57DCF"/>
    <w:rsid w:val="00B57F16"/>
    <w:rsid w:val="00B57F2D"/>
    <w:rsid w:val="00B6022A"/>
    <w:rsid w:val="00B60557"/>
    <w:rsid w:val="00B60D4C"/>
    <w:rsid w:val="00B6103E"/>
    <w:rsid w:val="00B6126D"/>
    <w:rsid w:val="00B6187C"/>
    <w:rsid w:val="00B619EF"/>
    <w:rsid w:val="00B61ABC"/>
    <w:rsid w:val="00B61CAD"/>
    <w:rsid w:val="00B61FA1"/>
    <w:rsid w:val="00B62023"/>
    <w:rsid w:val="00B62027"/>
    <w:rsid w:val="00B62074"/>
    <w:rsid w:val="00B6207A"/>
    <w:rsid w:val="00B620BA"/>
    <w:rsid w:val="00B62B31"/>
    <w:rsid w:val="00B62B9D"/>
    <w:rsid w:val="00B63054"/>
    <w:rsid w:val="00B6332F"/>
    <w:rsid w:val="00B634AD"/>
    <w:rsid w:val="00B6353C"/>
    <w:rsid w:val="00B635D5"/>
    <w:rsid w:val="00B63736"/>
    <w:rsid w:val="00B6379A"/>
    <w:rsid w:val="00B6393D"/>
    <w:rsid w:val="00B63A45"/>
    <w:rsid w:val="00B63C74"/>
    <w:rsid w:val="00B63DD8"/>
    <w:rsid w:val="00B63E4D"/>
    <w:rsid w:val="00B644AA"/>
    <w:rsid w:val="00B645A7"/>
    <w:rsid w:val="00B64634"/>
    <w:rsid w:val="00B64ABC"/>
    <w:rsid w:val="00B64BF1"/>
    <w:rsid w:val="00B64C6B"/>
    <w:rsid w:val="00B64F7F"/>
    <w:rsid w:val="00B65194"/>
    <w:rsid w:val="00B6541A"/>
    <w:rsid w:val="00B6569D"/>
    <w:rsid w:val="00B65B2E"/>
    <w:rsid w:val="00B65C55"/>
    <w:rsid w:val="00B65CDF"/>
    <w:rsid w:val="00B660A8"/>
    <w:rsid w:val="00B660E0"/>
    <w:rsid w:val="00B66261"/>
    <w:rsid w:val="00B662A4"/>
    <w:rsid w:val="00B66862"/>
    <w:rsid w:val="00B66B61"/>
    <w:rsid w:val="00B66B9A"/>
    <w:rsid w:val="00B66DDB"/>
    <w:rsid w:val="00B673BA"/>
    <w:rsid w:val="00B67668"/>
    <w:rsid w:val="00B677B1"/>
    <w:rsid w:val="00B677DA"/>
    <w:rsid w:val="00B6789A"/>
    <w:rsid w:val="00B67987"/>
    <w:rsid w:val="00B67BC4"/>
    <w:rsid w:val="00B67D8D"/>
    <w:rsid w:val="00B7017C"/>
    <w:rsid w:val="00B70329"/>
    <w:rsid w:val="00B7040E"/>
    <w:rsid w:val="00B704ED"/>
    <w:rsid w:val="00B70621"/>
    <w:rsid w:val="00B7083A"/>
    <w:rsid w:val="00B70988"/>
    <w:rsid w:val="00B709C4"/>
    <w:rsid w:val="00B70A99"/>
    <w:rsid w:val="00B70CD3"/>
    <w:rsid w:val="00B70F6A"/>
    <w:rsid w:val="00B71425"/>
    <w:rsid w:val="00B71610"/>
    <w:rsid w:val="00B7177C"/>
    <w:rsid w:val="00B71BAA"/>
    <w:rsid w:val="00B71E2A"/>
    <w:rsid w:val="00B71FF8"/>
    <w:rsid w:val="00B7202B"/>
    <w:rsid w:val="00B72040"/>
    <w:rsid w:val="00B721DF"/>
    <w:rsid w:val="00B721EC"/>
    <w:rsid w:val="00B72364"/>
    <w:rsid w:val="00B7236E"/>
    <w:rsid w:val="00B723E5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4E0"/>
    <w:rsid w:val="00B73787"/>
    <w:rsid w:val="00B737AA"/>
    <w:rsid w:val="00B73908"/>
    <w:rsid w:val="00B73BB4"/>
    <w:rsid w:val="00B73BDA"/>
    <w:rsid w:val="00B73E55"/>
    <w:rsid w:val="00B73F9F"/>
    <w:rsid w:val="00B73FF6"/>
    <w:rsid w:val="00B741AC"/>
    <w:rsid w:val="00B742B9"/>
    <w:rsid w:val="00B74385"/>
    <w:rsid w:val="00B745B6"/>
    <w:rsid w:val="00B74786"/>
    <w:rsid w:val="00B74864"/>
    <w:rsid w:val="00B74888"/>
    <w:rsid w:val="00B748DB"/>
    <w:rsid w:val="00B74BAB"/>
    <w:rsid w:val="00B74C1E"/>
    <w:rsid w:val="00B751E6"/>
    <w:rsid w:val="00B7524F"/>
    <w:rsid w:val="00B759C8"/>
    <w:rsid w:val="00B75B12"/>
    <w:rsid w:val="00B76020"/>
    <w:rsid w:val="00B762F0"/>
    <w:rsid w:val="00B7661B"/>
    <w:rsid w:val="00B76658"/>
    <w:rsid w:val="00B766F4"/>
    <w:rsid w:val="00B76737"/>
    <w:rsid w:val="00B767DF"/>
    <w:rsid w:val="00B7687E"/>
    <w:rsid w:val="00B768C4"/>
    <w:rsid w:val="00B76A23"/>
    <w:rsid w:val="00B76C05"/>
    <w:rsid w:val="00B76C91"/>
    <w:rsid w:val="00B76CD9"/>
    <w:rsid w:val="00B77174"/>
    <w:rsid w:val="00B77340"/>
    <w:rsid w:val="00B77901"/>
    <w:rsid w:val="00B77AB0"/>
    <w:rsid w:val="00B77DBB"/>
    <w:rsid w:val="00B80037"/>
    <w:rsid w:val="00B80053"/>
    <w:rsid w:val="00B80499"/>
    <w:rsid w:val="00B804DD"/>
    <w:rsid w:val="00B8058C"/>
    <w:rsid w:val="00B8071F"/>
    <w:rsid w:val="00B80AB1"/>
    <w:rsid w:val="00B80E64"/>
    <w:rsid w:val="00B80EDF"/>
    <w:rsid w:val="00B810D0"/>
    <w:rsid w:val="00B8140D"/>
    <w:rsid w:val="00B815E5"/>
    <w:rsid w:val="00B81625"/>
    <w:rsid w:val="00B81C51"/>
    <w:rsid w:val="00B81C5A"/>
    <w:rsid w:val="00B82206"/>
    <w:rsid w:val="00B8226D"/>
    <w:rsid w:val="00B8241E"/>
    <w:rsid w:val="00B824AE"/>
    <w:rsid w:val="00B829D9"/>
    <w:rsid w:val="00B82A2C"/>
    <w:rsid w:val="00B82E50"/>
    <w:rsid w:val="00B82EEF"/>
    <w:rsid w:val="00B82F45"/>
    <w:rsid w:val="00B835E3"/>
    <w:rsid w:val="00B837CA"/>
    <w:rsid w:val="00B83B09"/>
    <w:rsid w:val="00B83DFB"/>
    <w:rsid w:val="00B840CC"/>
    <w:rsid w:val="00B845E6"/>
    <w:rsid w:val="00B84715"/>
    <w:rsid w:val="00B8482A"/>
    <w:rsid w:val="00B84898"/>
    <w:rsid w:val="00B84C53"/>
    <w:rsid w:val="00B84D43"/>
    <w:rsid w:val="00B84FA8"/>
    <w:rsid w:val="00B851C3"/>
    <w:rsid w:val="00B856C1"/>
    <w:rsid w:val="00B85757"/>
    <w:rsid w:val="00B85792"/>
    <w:rsid w:val="00B85A41"/>
    <w:rsid w:val="00B85E4C"/>
    <w:rsid w:val="00B85F14"/>
    <w:rsid w:val="00B860AB"/>
    <w:rsid w:val="00B86173"/>
    <w:rsid w:val="00B861A7"/>
    <w:rsid w:val="00B861DF"/>
    <w:rsid w:val="00B861E8"/>
    <w:rsid w:val="00B8655C"/>
    <w:rsid w:val="00B86860"/>
    <w:rsid w:val="00B8686E"/>
    <w:rsid w:val="00B8692A"/>
    <w:rsid w:val="00B86E04"/>
    <w:rsid w:val="00B86E2B"/>
    <w:rsid w:val="00B87123"/>
    <w:rsid w:val="00B872C3"/>
    <w:rsid w:val="00B87409"/>
    <w:rsid w:val="00B87645"/>
    <w:rsid w:val="00B87711"/>
    <w:rsid w:val="00B877A1"/>
    <w:rsid w:val="00B878D9"/>
    <w:rsid w:val="00B87E2B"/>
    <w:rsid w:val="00B903CF"/>
    <w:rsid w:val="00B90848"/>
    <w:rsid w:val="00B90A97"/>
    <w:rsid w:val="00B90D92"/>
    <w:rsid w:val="00B918FF"/>
    <w:rsid w:val="00B91A5B"/>
    <w:rsid w:val="00B91A7E"/>
    <w:rsid w:val="00B91B25"/>
    <w:rsid w:val="00B91DF3"/>
    <w:rsid w:val="00B92765"/>
    <w:rsid w:val="00B927DF"/>
    <w:rsid w:val="00B9298D"/>
    <w:rsid w:val="00B92B9E"/>
    <w:rsid w:val="00B92C4A"/>
    <w:rsid w:val="00B92E48"/>
    <w:rsid w:val="00B92E83"/>
    <w:rsid w:val="00B92FD4"/>
    <w:rsid w:val="00B9320A"/>
    <w:rsid w:val="00B933F6"/>
    <w:rsid w:val="00B93566"/>
    <w:rsid w:val="00B939FE"/>
    <w:rsid w:val="00B93C82"/>
    <w:rsid w:val="00B940D7"/>
    <w:rsid w:val="00B9412B"/>
    <w:rsid w:val="00B941E6"/>
    <w:rsid w:val="00B942FC"/>
    <w:rsid w:val="00B943F5"/>
    <w:rsid w:val="00B94B8C"/>
    <w:rsid w:val="00B94D84"/>
    <w:rsid w:val="00B94D9C"/>
    <w:rsid w:val="00B95295"/>
    <w:rsid w:val="00B9536C"/>
    <w:rsid w:val="00B954ED"/>
    <w:rsid w:val="00B95537"/>
    <w:rsid w:val="00B95854"/>
    <w:rsid w:val="00B95AC5"/>
    <w:rsid w:val="00B95ACE"/>
    <w:rsid w:val="00B95D4B"/>
    <w:rsid w:val="00B95F51"/>
    <w:rsid w:val="00B960D1"/>
    <w:rsid w:val="00B9685A"/>
    <w:rsid w:val="00B96A52"/>
    <w:rsid w:val="00B96AC5"/>
    <w:rsid w:val="00B96B92"/>
    <w:rsid w:val="00B96D5F"/>
    <w:rsid w:val="00B96D87"/>
    <w:rsid w:val="00B96DDC"/>
    <w:rsid w:val="00B96E6D"/>
    <w:rsid w:val="00B96F95"/>
    <w:rsid w:val="00B9732F"/>
    <w:rsid w:val="00B9736E"/>
    <w:rsid w:val="00B97568"/>
    <w:rsid w:val="00B97641"/>
    <w:rsid w:val="00B9768B"/>
    <w:rsid w:val="00B979A1"/>
    <w:rsid w:val="00B97B34"/>
    <w:rsid w:val="00B97C6D"/>
    <w:rsid w:val="00BA00DC"/>
    <w:rsid w:val="00BA0210"/>
    <w:rsid w:val="00BA04CE"/>
    <w:rsid w:val="00BA0739"/>
    <w:rsid w:val="00BA077C"/>
    <w:rsid w:val="00BA082A"/>
    <w:rsid w:val="00BA0926"/>
    <w:rsid w:val="00BA0C49"/>
    <w:rsid w:val="00BA0DFB"/>
    <w:rsid w:val="00BA0E21"/>
    <w:rsid w:val="00BA1341"/>
    <w:rsid w:val="00BA1428"/>
    <w:rsid w:val="00BA1E52"/>
    <w:rsid w:val="00BA212B"/>
    <w:rsid w:val="00BA2298"/>
    <w:rsid w:val="00BA2364"/>
    <w:rsid w:val="00BA23B3"/>
    <w:rsid w:val="00BA2471"/>
    <w:rsid w:val="00BA2639"/>
    <w:rsid w:val="00BA26CF"/>
    <w:rsid w:val="00BA28C8"/>
    <w:rsid w:val="00BA292D"/>
    <w:rsid w:val="00BA2EA4"/>
    <w:rsid w:val="00BA3089"/>
    <w:rsid w:val="00BA3157"/>
    <w:rsid w:val="00BA31D8"/>
    <w:rsid w:val="00BA33B6"/>
    <w:rsid w:val="00BA36C7"/>
    <w:rsid w:val="00BA3BBE"/>
    <w:rsid w:val="00BA3DE2"/>
    <w:rsid w:val="00BA404C"/>
    <w:rsid w:val="00BA40BD"/>
    <w:rsid w:val="00BA4272"/>
    <w:rsid w:val="00BA45C7"/>
    <w:rsid w:val="00BA4871"/>
    <w:rsid w:val="00BA4A81"/>
    <w:rsid w:val="00BA4EA7"/>
    <w:rsid w:val="00BA506E"/>
    <w:rsid w:val="00BA51A4"/>
    <w:rsid w:val="00BA5406"/>
    <w:rsid w:val="00BA54A3"/>
    <w:rsid w:val="00BA568F"/>
    <w:rsid w:val="00BA5701"/>
    <w:rsid w:val="00BA5808"/>
    <w:rsid w:val="00BA580C"/>
    <w:rsid w:val="00BA5B3D"/>
    <w:rsid w:val="00BA5C65"/>
    <w:rsid w:val="00BA5F81"/>
    <w:rsid w:val="00BA5FB5"/>
    <w:rsid w:val="00BA613E"/>
    <w:rsid w:val="00BA6276"/>
    <w:rsid w:val="00BA630A"/>
    <w:rsid w:val="00BA647E"/>
    <w:rsid w:val="00BA64B1"/>
    <w:rsid w:val="00BA64BF"/>
    <w:rsid w:val="00BA6505"/>
    <w:rsid w:val="00BA6509"/>
    <w:rsid w:val="00BA6577"/>
    <w:rsid w:val="00BA6672"/>
    <w:rsid w:val="00BA66DC"/>
    <w:rsid w:val="00BA6802"/>
    <w:rsid w:val="00BA699B"/>
    <w:rsid w:val="00BA69EC"/>
    <w:rsid w:val="00BA6D33"/>
    <w:rsid w:val="00BA70AD"/>
    <w:rsid w:val="00BA7100"/>
    <w:rsid w:val="00BA73E2"/>
    <w:rsid w:val="00BA75A1"/>
    <w:rsid w:val="00BA7663"/>
    <w:rsid w:val="00BA7B88"/>
    <w:rsid w:val="00BA7CED"/>
    <w:rsid w:val="00BA7D4F"/>
    <w:rsid w:val="00BB0362"/>
    <w:rsid w:val="00BB03D7"/>
    <w:rsid w:val="00BB049E"/>
    <w:rsid w:val="00BB07F2"/>
    <w:rsid w:val="00BB0AA1"/>
    <w:rsid w:val="00BB0AEE"/>
    <w:rsid w:val="00BB0D2B"/>
    <w:rsid w:val="00BB1B88"/>
    <w:rsid w:val="00BB1DC4"/>
    <w:rsid w:val="00BB1DC5"/>
    <w:rsid w:val="00BB2120"/>
    <w:rsid w:val="00BB293C"/>
    <w:rsid w:val="00BB2B35"/>
    <w:rsid w:val="00BB2F31"/>
    <w:rsid w:val="00BB310A"/>
    <w:rsid w:val="00BB32E1"/>
    <w:rsid w:val="00BB3508"/>
    <w:rsid w:val="00BB399A"/>
    <w:rsid w:val="00BB3CA0"/>
    <w:rsid w:val="00BB4024"/>
    <w:rsid w:val="00BB4070"/>
    <w:rsid w:val="00BB40F1"/>
    <w:rsid w:val="00BB420D"/>
    <w:rsid w:val="00BB42EA"/>
    <w:rsid w:val="00BB4588"/>
    <w:rsid w:val="00BB4772"/>
    <w:rsid w:val="00BB4AA7"/>
    <w:rsid w:val="00BB4B39"/>
    <w:rsid w:val="00BB4D06"/>
    <w:rsid w:val="00BB5B44"/>
    <w:rsid w:val="00BB5B8C"/>
    <w:rsid w:val="00BB5DA1"/>
    <w:rsid w:val="00BB5F0F"/>
    <w:rsid w:val="00BB61EB"/>
    <w:rsid w:val="00BB6261"/>
    <w:rsid w:val="00BB6299"/>
    <w:rsid w:val="00BB6675"/>
    <w:rsid w:val="00BB66B1"/>
    <w:rsid w:val="00BB6873"/>
    <w:rsid w:val="00BB68B0"/>
    <w:rsid w:val="00BB6922"/>
    <w:rsid w:val="00BB6AA8"/>
    <w:rsid w:val="00BB6C6E"/>
    <w:rsid w:val="00BB6EAE"/>
    <w:rsid w:val="00BB7157"/>
    <w:rsid w:val="00BB734A"/>
    <w:rsid w:val="00BB73B8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7E"/>
    <w:rsid w:val="00BC0AD9"/>
    <w:rsid w:val="00BC0B84"/>
    <w:rsid w:val="00BC0DD2"/>
    <w:rsid w:val="00BC1278"/>
    <w:rsid w:val="00BC1453"/>
    <w:rsid w:val="00BC149D"/>
    <w:rsid w:val="00BC154F"/>
    <w:rsid w:val="00BC199A"/>
    <w:rsid w:val="00BC1C19"/>
    <w:rsid w:val="00BC1CB0"/>
    <w:rsid w:val="00BC1CEE"/>
    <w:rsid w:val="00BC2665"/>
    <w:rsid w:val="00BC2A11"/>
    <w:rsid w:val="00BC2E1F"/>
    <w:rsid w:val="00BC3061"/>
    <w:rsid w:val="00BC3286"/>
    <w:rsid w:val="00BC38BB"/>
    <w:rsid w:val="00BC3A73"/>
    <w:rsid w:val="00BC3B4B"/>
    <w:rsid w:val="00BC3BA6"/>
    <w:rsid w:val="00BC3D41"/>
    <w:rsid w:val="00BC3D4D"/>
    <w:rsid w:val="00BC3F29"/>
    <w:rsid w:val="00BC409F"/>
    <w:rsid w:val="00BC4105"/>
    <w:rsid w:val="00BC419B"/>
    <w:rsid w:val="00BC41F4"/>
    <w:rsid w:val="00BC456D"/>
    <w:rsid w:val="00BC48AB"/>
    <w:rsid w:val="00BC5197"/>
    <w:rsid w:val="00BC53D5"/>
    <w:rsid w:val="00BC5402"/>
    <w:rsid w:val="00BC548D"/>
    <w:rsid w:val="00BC55B1"/>
    <w:rsid w:val="00BC5964"/>
    <w:rsid w:val="00BC5A35"/>
    <w:rsid w:val="00BC5B69"/>
    <w:rsid w:val="00BC5C98"/>
    <w:rsid w:val="00BC5CC9"/>
    <w:rsid w:val="00BC5F4D"/>
    <w:rsid w:val="00BC60B0"/>
    <w:rsid w:val="00BC63F7"/>
    <w:rsid w:val="00BC65B3"/>
    <w:rsid w:val="00BC678A"/>
    <w:rsid w:val="00BC6970"/>
    <w:rsid w:val="00BC69C0"/>
    <w:rsid w:val="00BC6B79"/>
    <w:rsid w:val="00BC6D06"/>
    <w:rsid w:val="00BC6E23"/>
    <w:rsid w:val="00BC6F42"/>
    <w:rsid w:val="00BC7089"/>
    <w:rsid w:val="00BC7123"/>
    <w:rsid w:val="00BC71FA"/>
    <w:rsid w:val="00BC77D3"/>
    <w:rsid w:val="00BC78C1"/>
    <w:rsid w:val="00BC7A3F"/>
    <w:rsid w:val="00BC7A78"/>
    <w:rsid w:val="00BC7CC9"/>
    <w:rsid w:val="00BC7EDF"/>
    <w:rsid w:val="00BD00FD"/>
    <w:rsid w:val="00BD0ACA"/>
    <w:rsid w:val="00BD146B"/>
    <w:rsid w:val="00BD15E9"/>
    <w:rsid w:val="00BD163B"/>
    <w:rsid w:val="00BD16C9"/>
    <w:rsid w:val="00BD1E03"/>
    <w:rsid w:val="00BD2011"/>
    <w:rsid w:val="00BD2929"/>
    <w:rsid w:val="00BD3166"/>
    <w:rsid w:val="00BD3183"/>
    <w:rsid w:val="00BD3376"/>
    <w:rsid w:val="00BD361B"/>
    <w:rsid w:val="00BD3741"/>
    <w:rsid w:val="00BD38C4"/>
    <w:rsid w:val="00BD39DE"/>
    <w:rsid w:val="00BD3D7E"/>
    <w:rsid w:val="00BD43E0"/>
    <w:rsid w:val="00BD454A"/>
    <w:rsid w:val="00BD4674"/>
    <w:rsid w:val="00BD4946"/>
    <w:rsid w:val="00BD4A82"/>
    <w:rsid w:val="00BD50FC"/>
    <w:rsid w:val="00BD5339"/>
    <w:rsid w:val="00BD55B6"/>
    <w:rsid w:val="00BD55FE"/>
    <w:rsid w:val="00BD5942"/>
    <w:rsid w:val="00BD5A52"/>
    <w:rsid w:val="00BD5B37"/>
    <w:rsid w:val="00BD5B4D"/>
    <w:rsid w:val="00BD5D64"/>
    <w:rsid w:val="00BD5EFA"/>
    <w:rsid w:val="00BD6106"/>
    <w:rsid w:val="00BD6208"/>
    <w:rsid w:val="00BD6AB0"/>
    <w:rsid w:val="00BD6B17"/>
    <w:rsid w:val="00BD6B70"/>
    <w:rsid w:val="00BD6D37"/>
    <w:rsid w:val="00BD6DED"/>
    <w:rsid w:val="00BD6E26"/>
    <w:rsid w:val="00BD6EB7"/>
    <w:rsid w:val="00BD6F08"/>
    <w:rsid w:val="00BD700C"/>
    <w:rsid w:val="00BD73C1"/>
    <w:rsid w:val="00BD7422"/>
    <w:rsid w:val="00BD75A4"/>
    <w:rsid w:val="00BD763B"/>
    <w:rsid w:val="00BD76EC"/>
    <w:rsid w:val="00BD76F8"/>
    <w:rsid w:val="00BD77BE"/>
    <w:rsid w:val="00BD77D5"/>
    <w:rsid w:val="00BD7F0B"/>
    <w:rsid w:val="00BE0506"/>
    <w:rsid w:val="00BE07C4"/>
    <w:rsid w:val="00BE08DD"/>
    <w:rsid w:val="00BE1110"/>
    <w:rsid w:val="00BE17DC"/>
    <w:rsid w:val="00BE1B5B"/>
    <w:rsid w:val="00BE1FC9"/>
    <w:rsid w:val="00BE21F9"/>
    <w:rsid w:val="00BE2480"/>
    <w:rsid w:val="00BE24D6"/>
    <w:rsid w:val="00BE2514"/>
    <w:rsid w:val="00BE271E"/>
    <w:rsid w:val="00BE2767"/>
    <w:rsid w:val="00BE2858"/>
    <w:rsid w:val="00BE2AC1"/>
    <w:rsid w:val="00BE2BA4"/>
    <w:rsid w:val="00BE2C6C"/>
    <w:rsid w:val="00BE2C9F"/>
    <w:rsid w:val="00BE2D03"/>
    <w:rsid w:val="00BE2D8A"/>
    <w:rsid w:val="00BE2E17"/>
    <w:rsid w:val="00BE3048"/>
    <w:rsid w:val="00BE304F"/>
    <w:rsid w:val="00BE3758"/>
    <w:rsid w:val="00BE3863"/>
    <w:rsid w:val="00BE396E"/>
    <w:rsid w:val="00BE3A43"/>
    <w:rsid w:val="00BE3B31"/>
    <w:rsid w:val="00BE3B48"/>
    <w:rsid w:val="00BE3B7B"/>
    <w:rsid w:val="00BE3D20"/>
    <w:rsid w:val="00BE3E55"/>
    <w:rsid w:val="00BE404A"/>
    <w:rsid w:val="00BE441E"/>
    <w:rsid w:val="00BE485A"/>
    <w:rsid w:val="00BE48A8"/>
    <w:rsid w:val="00BE48F9"/>
    <w:rsid w:val="00BE4C27"/>
    <w:rsid w:val="00BE4CB9"/>
    <w:rsid w:val="00BE4F63"/>
    <w:rsid w:val="00BE519A"/>
    <w:rsid w:val="00BE5301"/>
    <w:rsid w:val="00BE554B"/>
    <w:rsid w:val="00BE5C37"/>
    <w:rsid w:val="00BE5E65"/>
    <w:rsid w:val="00BE5E96"/>
    <w:rsid w:val="00BE607B"/>
    <w:rsid w:val="00BE60A9"/>
    <w:rsid w:val="00BE6136"/>
    <w:rsid w:val="00BE619C"/>
    <w:rsid w:val="00BE6328"/>
    <w:rsid w:val="00BE6671"/>
    <w:rsid w:val="00BE6677"/>
    <w:rsid w:val="00BE667B"/>
    <w:rsid w:val="00BE6833"/>
    <w:rsid w:val="00BE6860"/>
    <w:rsid w:val="00BE6AA0"/>
    <w:rsid w:val="00BE6CDC"/>
    <w:rsid w:val="00BE6D9C"/>
    <w:rsid w:val="00BE6E6E"/>
    <w:rsid w:val="00BE6E9C"/>
    <w:rsid w:val="00BE7081"/>
    <w:rsid w:val="00BE7101"/>
    <w:rsid w:val="00BE71A5"/>
    <w:rsid w:val="00BE73CC"/>
    <w:rsid w:val="00BE7A2F"/>
    <w:rsid w:val="00BE7AA7"/>
    <w:rsid w:val="00BE7D6D"/>
    <w:rsid w:val="00BE7E08"/>
    <w:rsid w:val="00BE7F5A"/>
    <w:rsid w:val="00BF001E"/>
    <w:rsid w:val="00BF014C"/>
    <w:rsid w:val="00BF022D"/>
    <w:rsid w:val="00BF0404"/>
    <w:rsid w:val="00BF06EE"/>
    <w:rsid w:val="00BF0927"/>
    <w:rsid w:val="00BF0B34"/>
    <w:rsid w:val="00BF0BF9"/>
    <w:rsid w:val="00BF0E06"/>
    <w:rsid w:val="00BF0E10"/>
    <w:rsid w:val="00BF1383"/>
    <w:rsid w:val="00BF15E8"/>
    <w:rsid w:val="00BF1753"/>
    <w:rsid w:val="00BF183D"/>
    <w:rsid w:val="00BF191C"/>
    <w:rsid w:val="00BF1A39"/>
    <w:rsid w:val="00BF210A"/>
    <w:rsid w:val="00BF2148"/>
    <w:rsid w:val="00BF218A"/>
    <w:rsid w:val="00BF23EA"/>
    <w:rsid w:val="00BF2517"/>
    <w:rsid w:val="00BF2727"/>
    <w:rsid w:val="00BF2847"/>
    <w:rsid w:val="00BF294B"/>
    <w:rsid w:val="00BF29E6"/>
    <w:rsid w:val="00BF2C02"/>
    <w:rsid w:val="00BF2E5D"/>
    <w:rsid w:val="00BF2F78"/>
    <w:rsid w:val="00BF3027"/>
    <w:rsid w:val="00BF3331"/>
    <w:rsid w:val="00BF33FE"/>
    <w:rsid w:val="00BF35BC"/>
    <w:rsid w:val="00BF35CE"/>
    <w:rsid w:val="00BF3621"/>
    <w:rsid w:val="00BF36D7"/>
    <w:rsid w:val="00BF36EC"/>
    <w:rsid w:val="00BF3ACC"/>
    <w:rsid w:val="00BF3C31"/>
    <w:rsid w:val="00BF3D0B"/>
    <w:rsid w:val="00BF423D"/>
    <w:rsid w:val="00BF440E"/>
    <w:rsid w:val="00BF4830"/>
    <w:rsid w:val="00BF48C7"/>
    <w:rsid w:val="00BF4A41"/>
    <w:rsid w:val="00BF4AC0"/>
    <w:rsid w:val="00BF4C31"/>
    <w:rsid w:val="00BF4CC3"/>
    <w:rsid w:val="00BF500C"/>
    <w:rsid w:val="00BF5015"/>
    <w:rsid w:val="00BF5056"/>
    <w:rsid w:val="00BF505F"/>
    <w:rsid w:val="00BF5111"/>
    <w:rsid w:val="00BF5366"/>
    <w:rsid w:val="00BF58A5"/>
    <w:rsid w:val="00BF5911"/>
    <w:rsid w:val="00BF5A0E"/>
    <w:rsid w:val="00BF5AF9"/>
    <w:rsid w:val="00BF5F4A"/>
    <w:rsid w:val="00BF5FE5"/>
    <w:rsid w:val="00BF608F"/>
    <w:rsid w:val="00BF630C"/>
    <w:rsid w:val="00BF6680"/>
    <w:rsid w:val="00BF691E"/>
    <w:rsid w:val="00BF69EF"/>
    <w:rsid w:val="00BF6B90"/>
    <w:rsid w:val="00BF6D39"/>
    <w:rsid w:val="00BF6FEE"/>
    <w:rsid w:val="00BF71D2"/>
    <w:rsid w:val="00BF733B"/>
    <w:rsid w:val="00BF745D"/>
    <w:rsid w:val="00BF7892"/>
    <w:rsid w:val="00BF7B91"/>
    <w:rsid w:val="00C000F2"/>
    <w:rsid w:val="00C00361"/>
    <w:rsid w:val="00C006A6"/>
    <w:rsid w:val="00C0097A"/>
    <w:rsid w:val="00C00F38"/>
    <w:rsid w:val="00C01286"/>
    <w:rsid w:val="00C014BA"/>
    <w:rsid w:val="00C01564"/>
    <w:rsid w:val="00C0156A"/>
    <w:rsid w:val="00C01573"/>
    <w:rsid w:val="00C01593"/>
    <w:rsid w:val="00C01648"/>
    <w:rsid w:val="00C01945"/>
    <w:rsid w:val="00C01E42"/>
    <w:rsid w:val="00C02113"/>
    <w:rsid w:val="00C02162"/>
    <w:rsid w:val="00C024D4"/>
    <w:rsid w:val="00C02514"/>
    <w:rsid w:val="00C027A4"/>
    <w:rsid w:val="00C02881"/>
    <w:rsid w:val="00C02BB2"/>
    <w:rsid w:val="00C02FE6"/>
    <w:rsid w:val="00C03244"/>
    <w:rsid w:val="00C034E0"/>
    <w:rsid w:val="00C03876"/>
    <w:rsid w:val="00C04218"/>
    <w:rsid w:val="00C04390"/>
    <w:rsid w:val="00C043AB"/>
    <w:rsid w:val="00C046DB"/>
    <w:rsid w:val="00C04A1B"/>
    <w:rsid w:val="00C04B11"/>
    <w:rsid w:val="00C04DC9"/>
    <w:rsid w:val="00C04DE0"/>
    <w:rsid w:val="00C04DEE"/>
    <w:rsid w:val="00C0506D"/>
    <w:rsid w:val="00C05173"/>
    <w:rsid w:val="00C051C7"/>
    <w:rsid w:val="00C054CF"/>
    <w:rsid w:val="00C054E5"/>
    <w:rsid w:val="00C05553"/>
    <w:rsid w:val="00C0555D"/>
    <w:rsid w:val="00C056FD"/>
    <w:rsid w:val="00C059B2"/>
    <w:rsid w:val="00C05F3F"/>
    <w:rsid w:val="00C06397"/>
    <w:rsid w:val="00C067D0"/>
    <w:rsid w:val="00C0736D"/>
    <w:rsid w:val="00C07594"/>
    <w:rsid w:val="00C07696"/>
    <w:rsid w:val="00C076C3"/>
    <w:rsid w:val="00C07757"/>
    <w:rsid w:val="00C07831"/>
    <w:rsid w:val="00C07B49"/>
    <w:rsid w:val="00C07BAC"/>
    <w:rsid w:val="00C07EA2"/>
    <w:rsid w:val="00C07F3A"/>
    <w:rsid w:val="00C07F5B"/>
    <w:rsid w:val="00C102A9"/>
    <w:rsid w:val="00C10519"/>
    <w:rsid w:val="00C10793"/>
    <w:rsid w:val="00C11167"/>
    <w:rsid w:val="00C111A9"/>
    <w:rsid w:val="00C11916"/>
    <w:rsid w:val="00C11933"/>
    <w:rsid w:val="00C11A43"/>
    <w:rsid w:val="00C11E56"/>
    <w:rsid w:val="00C11F50"/>
    <w:rsid w:val="00C1219E"/>
    <w:rsid w:val="00C12357"/>
    <w:rsid w:val="00C126F8"/>
    <w:rsid w:val="00C12810"/>
    <w:rsid w:val="00C12941"/>
    <w:rsid w:val="00C12A53"/>
    <w:rsid w:val="00C12CC1"/>
    <w:rsid w:val="00C12D98"/>
    <w:rsid w:val="00C12E2F"/>
    <w:rsid w:val="00C12EA7"/>
    <w:rsid w:val="00C12EDD"/>
    <w:rsid w:val="00C130F0"/>
    <w:rsid w:val="00C134DA"/>
    <w:rsid w:val="00C13A18"/>
    <w:rsid w:val="00C13DA2"/>
    <w:rsid w:val="00C13DC7"/>
    <w:rsid w:val="00C13F48"/>
    <w:rsid w:val="00C141A9"/>
    <w:rsid w:val="00C142AE"/>
    <w:rsid w:val="00C142C0"/>
    <w:rsid w:val="00C1453F"/>
    <w:rsid w:val="00C14695"/>
    <w:rsid w:val="00C14BA7"/>
    <w:rsid w:val="00C14BD0"/>
    <w:rsid w:val="00C14C2B"/>
    <w:rsid w:val="00C14C75"/>
    <w:rsid w:val="00C14D12"/>
    <w:rsid w:val="00C14FF0"/>
    <w:rsid w:val="00C150B1"/>
    <w:rsid w:val="00C153E3"/>
    <w:rsid w:val="00C15850"/>
    <w:rsid w:val="00C158D7"/>
    <w:rsid w:val="00C15978"/>
    <w:rsid w:val="00C15A10"/>
    <w:rsid w:val="00C15F1E"/>
    <w:rsid w:val="00C16279"/>
    <w:rsid w:val="00C1674D"/>
    <w:rsid w:val="00C16A54"/>
    <w:rsid w:val="00C16ACA"/>
    <w:rsid w:val="00C16B4D"/>
    <w:rsid w:val="00C16BD3"/>
    <w:rsid w:val="00C16DAE"/>
    <w:rsid w:val="00C16F3E"/>
    <w:rsid w:val="00C16FD7"/>
    <w:rsid w:val="00C170A5"/>
    <w:rsid w:val="00C173BF"/>
    <w:rsid w:val="00C1748A"/>
    <w:rsid w:val="00C1751B"/>
    <w:rsid w:val="00C177EE"/>
    <w:rsid w:val="00C1787B"/>
    <w:rsid w:val="00C17A8C"/>
    <w:rsid w:val="00C17C65"/>
    <w:rsid w:val="00C17EF3"/>
    <w:rsid w:val="00C17FDF"/>
    <w:rsid w:val="00C2021B"/>
    <w:rsid w:val="00C2030C"/>
    <w:rsid w:val="00C204C2"/>
    <w:rsid w:val="00C207F4"/>
    <w:rsid w:val="00C20AF0"/>
    <w:rsid w:val="00C20F77"/>
    <w:rsid w:val="00C20FF6"/>
    <w:rsid w:val="00C210E1"/>
    <w:rsid w:val="00C21286"/>
    <w:rsid w:val="00C21314"/>
    <w:rsid w:val="00C21416"/>
    <w:rsid w:val="00C21554"/>
    <w:rsid w:val="00C215DF"/>
    <w:rsid w:val="00C21752"/>
    <w:rsid w:val="00C21954"/>
    <w:rsid w:val="00C21BD0"/>
    <w:rsid w:val="00C21DE6"/>
    <w:rsid w:val="00C22207"/>
    <w:rsid w:val="00C22246"/>
    <w:rsid w:val="00C22420"/>
    <w:rsid w:val="00C22491"/>
    <w:rsid w:val="00C22657"/>
    <w:rsid w:val="00C22765"/>
    <w:rsid w:val="00C2291C"/>
    <w:rsid w:val="00C229F5"/>
    <w:rsid w:val="00C22A5B"/>
    <w:rsid w:val="00C22B5B"/>
    <w:rsid w:val="00C23036"/>
    <w:rsid w:val="00C23145"/>
    <w:rsid w:val="00C23235"/>
    <w:rsid w:val="00C23765"/>
    <w:rsid w:val="00C237B9"/>
    <w:rsid w:val="00C239BD"/>
    <w:rsid w:val="00C23A18"/>
    <w:rsid w:val="00C23AD4"/>
    <w:rsid w:val="00C23C09"/>
    <w:rsid w:val="00C23C78"/>
    <w:rsid w:val="00C23E5B"/>
    <w:rsid w:val="00C24043"/>
    <w:rsid w:val="00C24070"/>
    <w:rsid w:val="00C242B7"/>
    <w:rsid w:val="00C24346"/>
    <w:rsid w:val="00C24406"/>
    <w:rsid w:val="00C24491"/>
    <w:rsid w:val="00C24781"/>
    <w:rsid w:val="00C2482F"/>
    <w:rsid w:val="00C24ED8"/>
    <w:rsid w:val="00C2594C"/>
    <w:rsid w:val="00C26104"/>
    <w:rsid w:val="00C261A2"/>
    <w:rsid w:val="00C26470"/>
    <w:rsid w:val="00C267CB"/>
    <w:rsid w:val="00C26AEB"/>
    <w:rsid w:val="00C27235"/>
    <w:rsid w:val="00C27497"/>
    <w:rsid w:val="00C278CF"/>
    <w:rsid w:val="00C27B16"/>
    <w:rsid w:val="00C27BEC"/>
    <w:rsid w:val="00C27E85"/>
    <w:rsid w:val="00C302B1"/>
    <w:rsid w:val="00C3092E"/>
    <w:rsid w:val="00C30CA1"/>
    <w:rsid w:val="00C310CC"/>
    <w:rsid w:val="00C31253"/>
    <w:rsid w:val="00C31326"/>
    <w:rsid w:val="00C313C1"/>
    <w:rsid w:val="00C31430"/>
    <w:rsid w:val="00C319B0"/>
    <w:rsid w:val="00C31A5D"/>
    <w:rsid w:val="00C31B67"/>
    <w:rsid w:val="00C31BAD"/>
    <w:rsid w:val="00C31DDD"/>
    <w:rsid w:val="00C323B4"/>
    <w:rsid w:val="00C3275F"/>
    <w:rsid w:val="00C32AAE"/>
    <w:rsid w:val="00C3300A"/>
    <w:rsid w:val="00C332F7"/>
    <w:rsid w:val="00C33324"/>
    <w:rsid w:val="00C334A7"/>
    <w:rsid w:val="00C33682"/>
    <w:rsid w:val="00C33799"/>
    <w:rsid w:val="00C33A0E"/>
    <w:rsid w:val="00C3402B"/>
    <w:rsid w:val="00C34496"/>
    <w:rsid w:val="00C34525"/>
    <w:rsid w:val="00C34578"/>
    <w:rsid w:val="00C34844"/>
    <w:rsid w:val="00C348E7"/>
    <w:rsid w:val="00C34AC8"/>
    <w:rsid w:val="00C34E57"/>
    <w:rsid w:val="00C34FFA"/>
    <w:rsid w:val="00C35397"/>
    <w:rsid w:val="00C35688"/>
    <w:rsid w:val="00C35980"/>
    <w:rsid w:val="00C359A3"/>
    <w:rsid w:val="00C35AB8"/>
    <w:rsid w:val="00C35BD8"/>
    <w:rsid w:val="00C35E85"/>
    <w:rsid w:val="00C35F09"/>
    <w:rsid w:val="00C35F2E"/>
    <w:rsid w:val="00C35FC9"/>
    <w:rsid w:val="00C360C5"/>
    <w:rsid w:val="00C360E7"/>
    <w:rsid w:val="00C360EB"/>
    <w:rsid w:val="00C362FD"/>
    <w:rsid w:val="00C36535"/>
    <w:rsid w:val="00C3663C"/>
    <w:rsid w:val="00C3675A"/>
    <w:rsid w:val="00C36950"/>
    <w:rsid w:val="00C36E50"/>
    <w:rsid w:val="00C372D5"/>
    <w:rsid w:val="00C374F9"/>
    <w:rsid w:val="00C375A4"/>
    <w:rsid w:val="00C377C9"/>
    <w:rsid w:val="00C378FD"/>
    <w:rsid w:val="00C37A08"/>
    <w:rsid w:val="00C37B2F"/>
    <w:rsid w:val="00C37C44"/>
    <w:rsid w:val="00C37F8D"/>
    <w:rsid w:val="00C40036"/>
    <w:rsid w:val="00C40165"/>
    <w:rsid w:val="00C405AC"/>
    <w:rsid w:val="00C406BD"/>
    <w:rsid w:val="00C409F4"/>
    <w:rsid w:val="00C40A61"/>
    <w:rsid w:val="00C40B32"/>
    <w:rsid w:val="00C40F9B"/>
    <w:rsid w:val="00C41427"/>
    <w:rsid w:val="00C41456"/>
    <w:rsid w:val="00C415E1"/>
    <w:rsid w:val="00C41825"/>
    <w:rsid w:val="00C41844"/>
    <w:rsid w:val="00C41B52"/>
    <w:rsid w:val="00C41DED"/>
    <w:rsid w:val="00C41E58"/>
    <w:rsid w:val="00C428C8"/>
    <w:rsid w:val="00C42A7C"/>
    <w:rsid w:val="00C42E1B"/>
    <w:rsid w:val="00C42E54"/>
    <w:rsid w:val="00C42F2B"/>
    <w:rsid w:val="00C431DC"/>
    <w:rsid w:val="00C432E7"/>
    <w:rsid w:val="00C433A3"/>
    <w:rsid w:val="00C4391F"/>
    <w:rsid w:val="00C43E5D"/>
    <w:rsid w:val="00C44140"/>
    <w:rsid w:val="00C44306"/>
    <w:rsid w:val="00C444D8"/>
    <w:rsid w:val="00C44542"/>
    <w:rsid w:val="00C44622"/>
    <w:rsid w:val="00C447B7"/>
    <w:rsid w:val="00C44973"/>
    <w:rsid w:val="00C44AA3"/>
    <w:rsid w:val="00C44F71"/>
    <w:rsid w:val="00C452AC"/>
    <w:rsid w:val="00C454EC"/>
    <w:rsid w:val="00C45D3A"/>
    <w:rsid w:val="00C460A7"/>
    <w:rsid w:val="00C462EF"/>
    <w:rsid w:val="00C46518"/>
    <w:rsid w:val="00C46529"/>
    <w:rsid w:val="00C4656A"/>
    <w:rsid w:val="00C465D4"/>
    <w:rsid w:val="00C4689D"/>
    <w:rsid w:val="00C46965"/>
    <w:rsid w:val="00C469D8"/>
    <w:rsid w:val="00C46E51"/>
    <w:rsid w:val="00C46FEE"/>
    <w:rsid w:val="00C471B8"/>
    <w:rsid w:val="00C471BF"/>
    <w:rsid w:val="00C4726B"/>
    <w:rsid w:val="00C47355"/>
    <w:rsid w:val="00C47384"/>
    <w:rsid w:val="00C479BB"/>
    <w:rsid w:val="00C47A7A"/>
    <w:rsid w:val="00C47CE7"/>
    <w:rsid w:val="00C5025B"/>
    <w:rsid w:val="00C5038F"/>
    <w:rsid w:val="00C50549"/>
    <w:rsid w:val="00C50758"/>
    <w:rsid w:val="00C507C7"/>
    <w:rsid w:val="00C50AA2"/>
    <w:rsid w:val="00C50B98"/>
    <w:rsid w:val="00C50E23"/>
    <w:rsid w:val="00C50F40"/>
    <w:rsid w:val="00C51395"/>
    <w:rsid w:val="00C51A84"/>
    <w:rsid w:val="00C51B2F"/>
    <w:rsid w:val="00C51B5B"/>
    <w:rsid w:val="00C51BD6"/>
    <w:rsid w:val="00C51D5C"/>
    <w:rsid w:val="00C52342"/>
    <w:rsid w:val="00C52363"/>
    <w:rsid w:val="00C523D0"/>
    <w:rsid w:val="00C5261D"/>
    <w:rsid w:val="00C52DD0"/>
    <w:rsid w:val="00C52F98"/>
    <w:rsid w:val="00C53001"/>
    <w:rsid w:val="00C53051"/>
    <w:rsid w:val="00C53091"/>
    <w:rsid w:val="00C531FD"/>
    <w:rsid w:val="00C53206"/>
    <w:rsid w:val="00C532A9"/>
    <w:rsid w:val="00C53429"/>
    <w:rsid w:val="00C5443B"/>
    <w:rsid w:val="00C544F6"/>
    <w:rsid w:val="00C54580"/>
    <w:rsid w:val="00C54591"/>
    <w:rsid w:val="00C54854"/>
    <w:rsid w:val="00C54AD9"/>
    <w:rsid w:val="00C5501B"/>
    <w:rsid w:val="00C550A9"/>
    <w:rsid w:val="00C550F5"/>
    <w:rsid w:val="00C5516B"/>
    <w:rsid w:val="00C551C8"/>
    <w:rsid w:val="00C5558D"/>
    <w:rsid w:val="00C5584C"/>
    <w:rsid w:val="00C5592E"/>
    <w:rsid w:val="00C55DC8"/>
    <w:rsid w:val="00C55DE5"/>
    <w:rsid w:val="00C56096"/>
    <w:rsid w:val="00C562BE"/>
    <w:rsid w:val="00C563F8"/>
    <w:rsid w:val="00C564F1"/>
    <w:rsid w:val="00C56889"/>
    <w:rsid w:val="00C56AB0"/>
    <w:rsid w:val="00C56B99"/>
    <w:rsid w:val="00C56E6A"/>
    <w:rsid w:val="00C56F54"/>
    <w:rsid w:val="00C5707C"/>
    <w:rsid w:val="00C5712A"/>
    <w:rsid w:val="00C571B5"/>
    <w:rsid w:val="00C571E5"/>
    <w:rsid w:val="00C572F3"/>
    <w:rsid w:val="00C573ED"/>
    <w:rsid w:val="00C576CF"/>
    <w:rsid w:val="00C577AC"/>
    <w:rsid w:val="00C57C76"/>
    <w:rsid w:val="00C57CD0"/>
    <w:rsid w:val="00C57F02"/>
    <w:rsid w:val="00C57F22"/>
    <w:rsid w:val="00C57F3F"/>
    <w:rsid w:val="00C6009B"/>
    <w:rsid w:val="00C60194"/>
    <w:rsid w:val="00C6028F"/>
    <w:rsid w:val="00C604E8"/>
    <w:rsid w:val="00C60542"/>
    <w:rsid w:val="00C60785"/>
    <w:rsid w:val="00C609E5"/>
    <w:rsid w:val="00C60E65"/>
    <w:rsid w:val="00C61282"/>
    <w:rsid w:val="00C615A4"/>
    <w:rsid w:val="00C615DB"/>
    <w:rsid w:val="00C61646"/>
    <w:rsid w:val="00C61A91"/>
    <w:rsid w:val="00C61D1D"/>
    <w:rsid w:val="00C61DFE"/>
    <w:rsid w:val="00C621CA"/>
    <w:rsid w:val="00C62280"/>
    <w:rsid w:val="00C622F5"/>
    <w:rsid w:val="00C624AB"/>
    <w:rsid w:val="00C624C5"/>
    <w:rsid w:val="00C624FE"/>
    <w:rsid w:val="00C625A4"/>
    <w:rsid w:val="00C62868"/>
    <w:rsid w:val="00C6296B"/>
    <w:rsid w:val="00C62974"/>
    <w:rsid w:val="00C62AF6"/>
    <w:rsid w:val="00C62C05"/>
    <w:rsid w:val="00C62F1A"/>
    <w:rsid w:val="00C62F95"/>
    <w:rsid w:val="00C63303"/>
    <w:rsid w:val="00C638DD"/>
    <w:rsid w:val="00C63B8C"/>
    <w:rsid w:val="00C63E54"/>
    <w:rsid w:val="00C64041"/>
    <w:rsid w:val="00C642B6"/>
    <w:rsid w:val="00C64487"/>
    <w:rsid w:val="00C645CD"/>
    <w:rsid w:val="00C646A3"/>
    <w:rsid w:val="00C64707"/>
    <w:rsid w:val="00C64CDB"/>
    <w:rsid w:val="00C64D93"/>
    <w:rsid w:val="00C64DC6"/>
    <w:rsid w:val="00C64F45"/>
    <w:rsid w:val="00C650C1"/>
    <w:rsid w:val="00C654C1"/>
    <w:rsid w:val="00C654ED"/>
    <w:rsid w:val="00C655BE"/>
    <w:rsid w:val="00C65610"/>
    <w:rsid w:val="00C656F1"/>
    <w:rsid w:val="00C6577C"/>
    <w:rsid w:val="00C65827"/>
    <w:rsid w:val="00C65A01"/>
    <w:rsid w:val="00C6601E"/>
    <w:rsid w:val="00C6616C"/>
    <w:rsid w:val="00C6618B"/>
    <w:rsid w:val="00C661DC"/>
    <w:rsid w:val="00C66356"/>
    <w:rsid w:val="00C66499"/>
    <w:rsid w:val="00C66690"/>
    <w:rsid w:val="00C66718"/>
    <w:rsid w:val="00C66921"/>
    <w:rsid w:val="00C66922"/>
    <w:rsid w:val="00C669BF"/>
    <w:rsid w:val="00C66C65"/>
    <w:rsid w:val="00C66D09"/>
    <w:rsid w:val="00C672B1"/>
    <w:rsid w:val="00C67859"/>
    <w:rsid w:val="00C67914"/>
    <w:rsid w:val="00C67994"/>
    <w:rsid w:val="00C67D57"/>
    <w:rsid w:val="00C67E93"/>
    <w:rsid w:val="00C67FE9"/>
    <w:rsid w:val="00C700C1"/>
    <w:rsid w:val="00C70453"/>
    <w:rsid w:val="00C706F0"/>
    <w:rsid w:val="00C707EB"/>
    <w:rsid w:val="00C70903"/>
    <w:rsid w:val="00C709E6"/>
    <w:rsid w:val="00C70AA7"/>
    <w:rsid w:val="00C70C17"/>
    <w:rsid w:val="00C70DC7"/>
    <w:rsid w:val="00C70E88"/>
    <w:rsid w:val="00C7106F"/>
    <w:rsid w:val="00C71169"/>
    <w:rsid w:val="00C711C0"/>
    <w:rsid w:val="00C716A9"/>
    <w:rsid w:val="00C71EEF"/>
    <w:rsid w:val="00C72057"/>
    <w:rsid w:val="00C72135"/>
    <w:rsid w:val="00C72179"/>
    <w:rsid w:val="00C7243E"/>
    <w:rsid w:val="00C7268B"/>
    <w:rsid w:val="00C72A69"/>
    <w:rsid w:val="00C72BA6"/>
    <w:rsid w:val="00C734BD"/>
    <w:rsid w:val="00C73704"/>
    <w:rsid w:val="00C737B0"/>
    <w:rsid w:val="00C743D4"/>
    <w:rsid w:val="00C74776"/>
    <w:rsid w:val="00C747C5"/>
    <w:rsid w:val="00C74817"/>
    <w:rsid w:val="00C74AEA"/>
    <w:rsid w:val="00C74C96"/>
    <w:rsid w:val="00C74CEE"/>
    <w:rsid w:val="00C752DA"/>
    <w:rsid w:val="00C758B4"/>
    <w:rsid w:val="00C759A1"/>
    <w:rsid w:val="00C75A8B"/>
    <w:rsid w:val="00C75B95"/>
    <w:rsid w:val="00C75D7A"/>
    <w:rsid w:val="00C75E74"/>
    <w:rsid w:val="00C75E84"/>
    <w:rsid w:val="00C75F68"/>
    <w:rsid w:val="00C7631B"/>
    <w:rsid w:val="00C764E7"/>
    <w:rsid w:val="00C766C3"/>
    <w:rsid w:val="00C76BEA"/>
    <w:rsid w:val="00C76ED6"/>
    <w:rsid w:val="00C76F15"/>
    <w:rsid w:val="00C770C9"/>
    <w:rsid w:val="00C77218"/>
    <w:rsid w:val="00C77236"/>
    <w:rsid w:val="00C7748B"/>
    <w:rsid w:val="00C774AA"/>
    <w:rsid w:val="00C774EB"/>
    <w:rsid w:val="00C7776B"/>
    <w:rsid w:val="00C77D6C"/>
    <w:rsid w:val="00C77ED7"/>
    <w:rsid w:val="00C80298"/>
    <w:rsid w:val="00C80331"/>
    <w:rsid w:val="00C80348"/>
    <w:rsid w:val="00C8047B"/>
    <w:rsid w:val="00C804DD"/>
    <w:rsid w:val="00C80570"/>
    <w:rsid w:val="00C8060A"/>
    <w:rsid w:val="00C809DC"/>
    <w:rsid w:val="00C80AC8"/>
    <w:rsid w:val="00C80B08"/>
    <w:rsid w:val="00C80B91"/>
    <w:rsid w:val="00C80C1E"/>
    <w:rsid w:val="00C815AB"/>
    <w:rsid w:val="00C81A17"/>
    <w:rsid w:val="00C81E76"/>
    <w:rsid w:val="00C81EE6"/>
    <w:rsid w:val="00C81F16"/>
    <w:rsid w:val="00C82535"/>
    <w:rsid w:val="00C827F6"/>
    <w:rsid w:val="00C828F5"/>
    <w:rsid w:val="00C82D74"/>
    <w:rsid w:val="00C830C3"/>
    <w:rsid w:val="00C83136"/>
    <w:rsid w:val="00C83195"/>
    <w:rsid w:val="00C832F1"/>
    <w:rsid w:val="00C837DD"/>
    <w:rsid w:val="00C83906"/>
    <w:rsid w:val="00C83968"/>
    <w:rsid w:val="00C83AC5"/>
    <w:rsid w:val="00C83F3E"/>
    <w:rsid w:val="00C83FB9"/>
    <w:rsid w:val="00C8498B"/>
    <w:rsid w:val="00C84F65"/>
    <w:rsid w:val="00C85029"/>
    <w:rsid w:val="00C852C2"/>
    <w:rsid w:val="00C85403"/>
    <w:rsid w:val="00C85898"/>
    <w:rsid w:val="00C85A09"/>
    <w:rsid w:val="00C85D8E"/>
    <w:rsid w:val="00C85DD8"/>
    <w:rsid w:val="00C863BB"/>
    <w:rsid w:val="00C86579"/>
    <w:rsid w:val="00C869A1"/>
    <w:rsid w:val="00C869AE"/>
    <w:rsid w:val="00C86D76"/>
    <w:rsid w:val="00C86D9E"/>
    <w:rsid w:val="00C8707E"/>
    <w:rsid w:val="00C870DB"/>
    <w:rsid w:val="00C8716A"/>
    <w:rsid w:val="00C87217"/>
    <w:rsid w:val="00C8740C"/>
    <w:rsid w:val="00C8773A"/>
    <w:rsid w:val="00C8776A"/>
    <w:rsid w:val="00C87861"/>
    <w:rsid w:val="00C87972"/>
    <w:rsid w:val="00C879AA"/>
    <w:rsid w:val="00C87AD2"/>
    <w:rsid w:val="00C87F19"/>
    <w:rsid w:val="00C87F86"/>
    <w:rsid w:val="00C9050F"/>
    <w:rsid w:val="00C90536"/>
    <w:rsid w:val="00C90551"/>
    <w:rsid w:val="00C90C44"/>
    <w:rsid w:val="00C90D36"/>
    <w:rsid w:val="00C910C5"/>
    <w:rsid w:val="00C913EB"/>
    <w:rsid w:val="00C9159E"/>
    <w:rsid w:val="00C917F8"/>
    <w:rsid w:val="00C919E3"/>
    <w:rsid w:val="00C91A08"/>
    <w:rsid w:val="00C91A17"/>
    <w:rsid w:val="00C91AFB"/>
    <w:rsid w:val="00C91C27"/>
    <w:rsid w:val="00C91DBA"/>
    <w:rsid w:val="00C92358"/>
    <w:rsid w:val="00C9253E"/>
    <w:rsid w:val="00C9255E"/>
    <w:rsid w:val="00C92638"/>
    <w:rsid w:val="00C92B2E"/>
    <w:rsid w:val="00C92C26"/>
    <w:rsid w:val="00C92EB1"/>
    <w:rsid w:val="00C932AB"/>
    <w:rsid w:val="00C934D5"/>
    <w:rsid w:val="00C9368A"/>
    <w:rsid w:val="00C93697"/>
    <w:rsid w:val="00C936C8"/>
    <w:rsid w:val="00C937BB"/>
    <w:rsid w:val="00C9390B"/>
    <w:rsid w:val="00C93980"/>
    <w:rsid w:val="00C93BB1"/>
    <w:rsid w:val="00C93F7B"/>
    <w:rsid w:val="00C943F7"/>
    <w:rsid w:val="00C94623"/>
    <w:rsid w:val="00C9479C"/>
    <w:rsid w:val="00C94889"/>
    <w:rsid w:val="00C94C56"/>
    <w:rsid w:val="00C94C5C"/>
    <w:rsid w:val="00C94C90"/>
    <w:rsid w:val="00C94CCA"/>
    <w:rsid w:val="00C94F2D"/>
    <w:rsid w:val="00C9510C"/>
    <w:rsid w:val="00C95173"/>
    <w:rsid w:val="00C953E8"/>
    <w:rsid w:val="00C954C7"/>
    <w:rsid w:val="00C95735"/>
    <w:rsid w:val="00C9578C"/>
    <w:rsid w:val="00C96058"/>
    <w:rsid w:val="00C96209"/>
    <w:rsid w:val="00C96320"/>
    <w:rsid w:val="00C966D9"/>
    <w:rsid w:val="00C96759"/>
    <w:rsid w:val="00C96773"/>
    <w:rsid w:val="00C9680C"/>
    <w:rsid w:val="00C96A46"/>
    <w:rsid w:val="00C96BB4"/>
    <w:rsid w:val="00C96D56"/>
    <w:rsid w:val="00C96EC4"/>
    <w:rsid w:val="00C97290"/>
    <w:rsid w:val="00C97343"/>
    <w:rsid w:val="00C97811"/>
    <w:rsid w:val="00C978BC"/>
    <w:rsid w:val="00C97A64"/>
    <w:rsid w:val="00C97D10"/>
    <w:rsid w:val="00C97D53"/>
    <w:rsid w:val="00CA02AB"/>
    <w:rsid w:val="00CA0364"/>
    <w:rsid w:val="00CA04DE"/>
    <w:rsid w:val="00CA0595"/>
    <w:rsid w:val="00CA084E"/>
    <w:rsid w:val="00CA09A9"/>
    <w:rsid w:val="00CA0B9E"/>
    <w:rsid w:val="00CA0C52"/>
    <w:rsid w:val="00CA0FE8"/>
    <w:rsid w:val="00CA10F9"/>
    <w:rsid w:val="00CA11CB"/>
    <w:rsid w:val="00CA11D5"/>
    <w:rsid w:val="00CA141E"/>
    <w:rsid w:val="00CA17FA"/>
    <w:rsid w:val="00CA1A17"/>
    <w:rsid w:val="00CA1A7A"/>
    <w:rsid w:val="00CA1B6A"/>
    <w:rsid w:val="00CA1B90"/>
    <w:rsid w:val="00CA1C33"/>
    <w:rsid w:val="00CA1C34"/>
    <w:rsid w:val="00CA1E5B"/>
    <w:rsid w:val="00CA1E6E"/>
    <w:rsid w:val="00CA1F8C"/>
    <w:rsid w:val="00CA1FDB"/>
    <w:rsid w:val="00CA21AA"/>
    <w:rsid w:val="00CA227F"/>
    <w:rsid w:val="00CA2554"/>
    <w:rsid w:val="00CA28AB"/>
    <w:rsid w:val="00CA2972"/>
    <w:rsid w:val="00CA2A63"/>
    <w:rsid w:val="00CA2B5D"/>
    <w:rsid w:val="00CA2DA8"/>
    <w:rsid w:val="00CA325C"/>
    <w:rsid w:val="00CA3419"/>
    <w:rsid w:val="00CA34CF"/>
    <w:rsid w:val="00CA353F"/>
    <w:rsid w:val="00CA3609"/>
    <w:rsid w:val="00CA3A29"/>
    <w:rsid w:val="00CA3D09"/>
    <w:rsid w:val="00CA3EBA"/>
    <w:rsid w:val="00CA3F49"/>
    <w:rsid w:val="00CA42A7"/>
    <w:rsid w:val="00CA4484"/>
    <w:rsid w:val="00CA459F"/>
    <w:rsid w:val="00CA46CA"/>
    <w:rsid w:val="00CA4721"/>
    <w:rsid w:val="00CA47D6"/>
    <w:rsid w:val="00CA4827"/>
    <w:rsid w:val="00CA4974"/>
    <w:rsid w:val="00CA4CE4"/>
    <w:rsid w:val="00CA4DB7"/>
    <w:rsid w:val="00CA508D"/>
    <w:rsid w:val="00CA5458"/>
    <w:rsid w:val="00CA57FA"/>
    <w:rsid w:val="00CA59E8"/>
    <w:rsid w:val="00CA5C27"/>
    <w:rsid w:val="00CA63A4"/>
    <w:rsid w:val="00CA6421"/>
    <w:rsid w:val="00CA671A"/>
    <w:rsid w:val="00CA676D"/>
    <w:rsid w:val="00CA68A1"/>
    <w:rsid w:val="00CA69D3"/>
    <w:rsid w:val="00CA6B0E"/>
    <w:rsid w:val="00CA6D1E"/>
    <w:rsid w:val="00CA6FF9"/>
    <w:rsid w:val="00CA71F0"/>
    <w:rsid w:val="00CA7422"/>
    <w:rsid w:val="00CA75E5"/>
    <w:rsid w:val="00CA75E7"/>
    <w:rsid w:val="00CA781F"/>
    <w:rsid w:val="00CA79BB"/>
    <w:rsid w:val="00CA7A5A"/>
    <w:rsid w:val="00CA7C84"/>
    <w:rsid w:val="00CA7DD7"/>
    <w:rsid w:val="00CA7F2A"/>
    <w:rsid w:val="00CA7F4B"/>
    <w:rsid w:val="00CB006A"/>
    <w:rsid w:val="00CB018C"/>
    <w:rsid w:val="00CB024D"/>
    <w:rsid w:val="00CB0F20"/>
    <w:rsid w:val="00CB0F41"/>
    <w:rsid w:val="00CB10DA"/>
    <w:rsid w:val="00CB1149"/>
    <w:rsid w:val="00CB11AD"/>
    <w:rsid w:val="00CB15C7"/>
    <w:rsid w:val="00CB167E"/>
    <w:rsid w:val="00CB17C6"/>
    <w:rsid w:val="00CB19C0"/>
    <w:rsid w:val="00CB1D63"/>
    <w:rsid w:val="00CB1E1F"/>
    <w:rsid w:val="00CB225F"/>
    <w:rsid w:val="00CB23D2"/>
    <w:rsid w:val="00CB2567"/>
    <w:rsid w:val="00CB2582"/>
    <w:rsid w:val="00CB259C"/>
    <w:rsid w:val="00CB25A2"/>
    <w:rsid w:val="00CB2699"/>
    <w:rsid w:val="00CB26A7"/>
    <w:rsid w:val="00CB283C"/>
    <w:rsid w:val="00CB2992"/>
    <w:rsid w:val="00CB2B7B"/>
    <w:rsid w:val="00CB2D64"/>
    <w:rsid w:val="00CB2E53"/>
    <w:rsid w:val="00CB2FEE"/>
    <w:rsid w:val="00CB3293"/>
    <w:rsid w:val="00CB3403"/>
    <w:rsid w:val="00CB36E3"/>
    <w:rsid w:val="00CB3900"/>
    <w:rsid w:val="00CB3916"/>
    <w:rsid w:val="00CB3B09"/>
    <w:rsid w:val="00CB3F18"/>
    <w:rsid w:val="00CB4320"/>
    <w:rsid w:val="00CB4380"/>
    <w:rsid w:val="00CB4585"/>
    <w:rsid w:val="00CB4993"/>
    <w:rsid w:val="00CB4B87"/>
    <w:rsid w:val="00CB504E"/>
    <w:rsid w:val="00CB52C7"/>
    <w:rsid w:val="00CB5569"/>
    <w:rsid w:val="00CB55EC"/>
    <w:rsid w:val="00CB579E"/>
    <w:rsid w:val="00CB5BB6"/>
    <w:rsid w:val="00CB5C83"/>
    <w:rsid w:val="00CB5C8A"/>
    <w:rsid w:val="00CB5D65"/>
    <w:rsid w:val="00CB5EC8"/>
    <w:rsid w:val="00CB5FD7"/>
    <w:rsid w:val="00CB61D9"/>
    <w:rsid w:val="00CB61EA"/>
    <w:rsid w:val="00CB6394"/>
    <w:rsid w:val="00CB63E7"/>
    <w:rsid w:val="00CB6472"/>
    <w:rsid w:val="00CB680B"/>
    <w:rsid w:val="00CB6B1A"/>
    <w:rsid w:val="00CB6B98"/>
    <w:rsid w:val="00CB6CB2"/>
    <w:rsid w:val="00CB6F36"/>
    <w:rsid w:val="00CB70CC"/>
    <w:rsid w:val="00CB71C8"/>
    <w:rsid w:val="00CB75F5"/>
    <w:rsid w:val="00CB771E"/>
    <w:rsid w:val="00CB7763"/>
    <w:rsid w:val="00CB793F"/>
    <w:rsid w:val="00CB7945"/>
    <w:rsid w:val="00CB7A0E"/>
    <w:rsid w:val="00CB7AE8"/>
    <w:rsid w:val="00CB7C17"/>
    <w:rsid w:val="00CB7C71"/>
    <w:rsid w:val="00CB7D6B"/>
    <w:rsid w:val="00CC018C"/>
    <w:rsid w:val="00CC025E"/>
    <w:rsid w:val="00CC0598"/>
    <w:rsid w:val="00CC07B8"/>
    <w:rsid w:val="00CC09FF"/>
    <w:rsid w:val="00CC0A0B"/>
    <w:rsid w:val="00CC0BD9"/>
    <w:rsid w:val="00CC0DD7"/>
    <w:rsid w:val="00CC0E50"/>
    <w:rsid w:val="00CC1372"/>
    <w:rsid w:val="00CC1407"/>
    <w:rsid w:val="00CC1481"/>
    <w:rsid w:val="00CC15FC"/>
    <w:rsid w:val="00CC176D"/>
    <w:rsid w:val="00CC1841"/>
    <w:rsid w:val="00CC1895"/>
    <w:rsid w:val="00CC197A"/>
    <w:rsid w:val="00CC19D5"/>
    <w:rsid w:val="00CC1B79"/>
    <w:rsid w:val="00CC1CC1"/>
    <w:rsid w:val="00CC1E88"/>
    <w:rsid w:val="00CC1FB3"/>
    <w:rsid w:val="00CC24E2"/>
    <w:rsid w:val="00CC250C"/>
    <w:rsid w:val="00CC25CA"/>
    <w:rsid w:val="00CC26D4"/>
    <w:rsid w:val="00CC277C"/>
    <w:rsid w:val="00CC2B11"/>
    <w:rsid w:val="00CC2B16"/>
    <w:rsid w:val="00CC2D44"/>
    <w:rsid w:val="00CC2E16"/>
    <w:rsid w:val="00CC2ED9"/>
    <w:rsid w:val="00CC32DB"/>
    <w:rsid w:val="00CC3441"/>
    <w:rsid w:val="00CC373E"/>
    <w:rsid w:val="00CC3BED"/>
    <w:rsid w:val="00CC3F2D"/>
    <w:rsid w:val="00CC477C"/>
    <w:rsid w:val="00CC509B"/>
    <w:rsid w:val="00CC50BD"/>
    <w:rsid w:val="00CC513D"/>
    <w:rsid w:val="00CC516F"/>
    <w:rsid w:val="00CC566C"/>
    <w:rsid w:val="00CC5921"/>
    <w:rsid w:val="00CC5CFA"/>
    <w:rsid w:val="00CC5D98"/>
    <w:rsid w:val="00CC5E8A"/>
    <w:rsid w:val="00CC5FFE"/>
    <w:rsid w:val="00CC61F9"/>
    <w:rsid w:val="00CC64F5"/>
    <w:rsid w:val="00CC666C"/>
    <w:rsid w:val="00CC69B9"/>
    <w:rsid w:val="00CC6A78"/>
    <w:rsid w:val="00CC6D0B"/>
    <w:rsid w:val="00CC712C"/>
    <w:rsid w:val="00CC72EE"/>
    <w:rsid w:val="00CC739A"/>
    <w:rsid w:val="00CC78FD"/>
    <w:rsid w:val="00CC7A47"/>
    <w:rsid w:val="00CC7F1E"/>
    <w:rsid w:val="00CD0082"/>
    <w:rsid w:val="00CD04B3"/>
    <w:rsid w:val="00CD04E2"/>
    <w:rsid w:val="00CD0602"/>
    <w:rsid w:val="00CD0611"/>
    <w:rsid w:val="00CD0958"/>
    <w:rsid w:val="00CD0B0A"/>
    <w:rsid w:val="00CD0B4E"/>
    <w:rsid w:val="00CD0CDF"/>
    <w:rsid w:val="00CD0EA8"/>
    <w:rsid w:val="00CD0FDE"/>
    <w:rsid w:val="00CD129C"/>
    <w:rsid w:val="00CD12DC"/>
    <w:rsid w:val="00CD156B"/>
    <w:rsid w:val="00CD15AF"/>
    <w:rsid w:val="00CD1935"/>
    <w:rsid w:val="00CD1BD6"/>
    <w:rsid w:val="00CD1E43"/>
    <w:rsid w:val="00CD2132"/>
    <w:rsid w:val="00CD2782"/>
    <w:rsid w:val="00CD278B"/>
    <w:rsid w:val="00CD284A"/>
    <w:rsid w:val="00CD2A23"/>
    <w:rsid w:val="00CD2AEA"/>
    <w:rsid w:val="00CD2BBF"/>
    <w:rsid w:val="00CD2D88"/>
    <w:rsid w:val="00CD2F3D"/>
    <w:rsid w:val="00CD2FBA"/>
    <w:rsid w:val="00CD304E"/>
    <w:rsid w:val="00CD322E"/>
    <w:rsid w:val="00CD3237"/>
    <w:rsid w:val="00CD323E"/>
    <w:rsid w:val="00CD32F3"/>
    <w:rsid w:val="00CD3406"/>
    <w:rsid w:val="00CD3474"/>
    <w:rsid w:val="00CD36F3"/>
    <w:rsid w:val="00CD37F5"/>
    <w:rsid w:val="00CD3885"/>
    <w:rsid w:val="00CD39C2"/>
    <w:rsid w:val="00CD3D25"/>
    <w:rsid w:val="00CD3DD7"/>
    <w:rsid w:val="00CD3EA3"/>
    <w:rsid w:val="00CD3F51"/>
    <w:rsid w:val="00CD3F99"/>
    <w:rsid w:val="00CD4441"/>
    <w:rsid w:val="00CD4602"/>
    <w:rsid w:val="00CD4661"/>
    <w:rsid w:val="00CD48B9"/>
    <w:rsid w:val="00CD4D01"/>
    <w:rsid w:val="00CD4FFC"/>
    <w:rsid w:val="00CD5087"/>
    <w:rsid w:val="00CD526B"/>
    <w:rsid w:val="00CD5486"/>
    <w:rsid w:val="00CD54F6"/>
    <w:rsid w:val="00CD57C4"/>
    <w:rsid w:val="00CD5CDB"/>
    <w:rsid w:val="00CD5D8C"/>
    <w:rsid w:val="00CD6001"/>
    <w:rsid w:val="00CD66AE"/>
    <w:rsid w:val="00CD670A"/>
    <w:rsid w:val="00CD6854"/>
    <w:rsid w:val="00CD697B"/>
    <w:rsid w:val="00CD6CC0"/>
    <w:rsid w:val="00CD6F74"/>
    <w:rsid w:val="00CD7537"/>
    <w:rsid w:val="00CD773E"/>
    <w:rsid w:val="00CD78BD"/>
    <w:rsid w:val="00CD7EF1"/>
    <w:rsid w:val="00CE0B27"/>
    <w:rsid w:val="00CE0C1C"/>
    <w:rsid w:val="00CE0E04"/>
    <w:rsid w:val="00CE10CD"/>
    <w:rsid w:val="00CE1128"/>
    <w:rsid w:val="00CE1270"/>
    <w:rsid w:val="00CE1345"/>
    <w:rsid w:val="00CE1400"/>
    <w:rsid w:val="00CE183B"/>
    <w:rsid w:val="00CE1888"/>
    <w:rsid w:val="00CE1910"/>
    <w:rsid w:val="00CE1C24"/>
    <w:rsid w:val="00CE1CF9"/>
    <w:rsid w:val="00CE2033"/>
    <w:rsid w:val="00CE2205"/>
    <w:rsid w:val="00CE23D6"/>
    <w:rsid w:val="00CE244F"/>
    <w:rsid w:val="00CE2462"/>
    <w:rsid w:val="00CE2483"/>
    <w:rsid w:val="00CE2552"/>
    <w:rsid w:val="00CE260B"/>
    <w:rsid w:val="00CE2625"/>
    <w:rsid w:val="00CE2E39"/>
    <w:rsid w:val="00CE2FC5"/>
    <w:rsid w:val="00CE30F3"/>
    <w:rsid w:val="00CE3386"/>
    <w:rsid w:val="00CE36BF"/>
    <w:rsid w:val="00CE37AF"/>
    <w:rsid w:val="00CE3C4E"/>
    <w:rsid w:val="00CE3CCB"/>
    <w:rsid w:val="00CE3DDB"/>
    <w:rsid w:val="00CE4108"/>
    <w:rsid w:val="00CE4414"/>
    <w:rsid w:val="00CE4666"/>
    <w:rsid w:val="00CE46A0"/>
    <w:rsid w:val="00CE48A9"/>
    <w:rsid w:val="00CE4CD3"/>
    <w:rsid w:val="00CE4D5A"/>
    <w:rsid w:val="00CE508B"/>
    <w:rsid w:val="00CE5189"/>
    <w:rsid w:val="00CE51BC"/>
    <w:rsid w:val="00CE550C"/>
    <w:rsid w:val="00CE551F"/>
    <w:rsid w:val="00CE57E8"/>
    <w:rsid w:val="00CE5C77"/>
    <w:rsid w:val="00CE5E43"/>
    <w:rsid w:val="00CE5ED9"/>
    <w:rsid w:val="00CE64FF"/>
    <w:rsid w:val="00CE6A39"/>
    <w:rsid w:val="00CE6ED5"/>
    <w:rsid w:val="00CE72F1"/>
    <w:rsid w:val="00CE7340"/>
    <w:rsid w:val="00CE73CA"/>
    <w:rsid w:val="00CE7532"/>
    <w:rsid w:val="00CE753A"/>
    <w:rsid w:val="00CE7877"/>
    <w:rsid w:val="00CE78F9"/>
    <w:rsid w:val="00CE7A7D"/>
    <w:rsid w:val="00CE7ED6"/>
    <w:rsid w:val="00CE7F78"/>
    <w:rsid w:val="00CF0027"/>
    <w:rsid w:val="00CF0320"/>
    <w:rsid w:val="00CF0381"/>
    <w:rsid w:val="00CF04D5"/>
    <w:rsid w:val="00CF062F"/>
    <w:rsid w:val="00CF0CC9"/>
    <w:rsid w:val="00CF0FA2"/>
    <w:rsid w:val="00CF12A7"/>
    <w:rsid w:val="00CF1369"/>
    <w:rsid w:val="00CF1494"/>
    <w:rsid w:val="00CF14A1"/>
    <w:rsid w:val="00CF15D4"/>
    <w:rsid w:val="00CF1AB3"/>
    <w:rsid w:val="00CF1CC9"/>
    <w:rsid w:val="00CF1D02"/>
    <w:rsid w:val="00CF20B8"/>
    <w:rsid w:val="00CF22F1"/>
    <w:rsid w:val="00CF23F3"/>
    <w:rsid w:val="00CF25EC"/>
    <w:rsid w:val="00CF28E8"/>
    <w:rsid w:val="00CF2912"/>
    <w:rsid w:val="00CF3224"/>
    <w:rsid w:val="00CF3230"/>
    <w:rsid w:val="00CF3298"/>
    <w:rsid w:val="00CF34C0"/>
    <w:rsid w:val="00CF34D9"/>
    <w:rsid w:val="00CF3746"/>
    <w:rsid w:val="00CF417F"/>
    <w:rsid w:val="00CF41C9"/>
    <w:rsid w:val="00CF4206"/>
    <w:rsid w:val="00CF4414"/>
    <w:rsid w:val="00CF451F"/>
    <w:rsid w:val="00CF4697"/>
    <w:rsid w:val="00CF4AF3"/>
    <w:rsid w:val="00CF4EC0"/>
    <w:rsid w:val="00CF5014"/>
    <w:rsid w:val="00CF55A1"/>
    <w:rsid w:val="00CF55DC"/>
    <w:rsid w:val="00CF561F"/>
    <w:rsid w:val="00CF5805"/>
    <w:rsid w:val="00CF58D8"/>
    <w:rsid w:val="00CF5C89"/>
    <w:rsid w:val="00CF5E81"/>
    <w:rsid w:val="00CF5EFC"/>
    <w:rsid w:val="00CF6049"/>
    <w:rsid w:val="00CF62EE"/>
    <w:rsid w:val="00CF6370"/>
    <w:rsid w:val="00CF6819"/>
    <w:rsid w:val="00CF6960"/>
    <w:rsid w:val="00CF6A53"/>
    <w:rsid w:val="00CF6D66"/>
    <w:rsid w:val="00CF6DEC"/>
    <w:rsid w:val="00CF7037"/>
    <w:rsid w:val="00CF7137"/>
    <w:rsid w:val="00CF77B7"/>
    <w:rsid w:val="00CF77EC"/>
    <w:rsid w:val="00CF78F8"/>
    <w:rsid w:val="00CF7C5E"/>
    <w:rsid w:val="00CF7F49"/>
    <w:rsid w:val="00D00361"/>
    <w:rsid w:val="00D00625"/>
    <w:rsid w:val="00D00818"/>
    <w:rsid w:val="00D00B0B"/>
    <w:rsid w:val="00D00C9D"/>
    <w:rsid w:val="00D00DEC"/>
    <w:rsid w:val="00D00E2F"/>
    <w:rsid w:val="00D0100F"/>
    <w:rsid w:val="00D0125F"/>
    <w:rsid w:val="00D012AF"/>
    <w:rsid w:val="00D01312"/>
    <w:rsid w:val="00D01367"/>
    <w:rsid w:val="00D014CB"/>
    <w:rsid w:val="00D01665"/>
    <w:rsid w:val="00D016A2"/>
    <w:rsid w:val="00D0172F"/>
    <w:rsid w:val="00D01886"/>
    <w:rsid w:val="00D01BAE"/>
    <w:rsid w:val="00D01D6E"/>
    <w:rsid w:val="00D01EFA"/>
    <w:rsid w:val="00D02480"/>
    <w:rsid w:val="00D024A5"/>
    <w:rsid w:val="00D026E6"/>
    <w:rsid w:val="00D02C04"/>
    <w:rsid w:val="00D02CF7"/>
    <w:rsid w:val="00D02F41"/>
    <w:rsid w:val="00D03126"/>
    <w:rsid w:val="00D03160"/>
    <w:rsid w:val="00D032D9"/>
    <w:rsid w:val="00D033A7"/>
    <w:rsid w:val="00D03C49"/>
    <w:rsid w:val="00D03FAE"/>
    <w:rsid w:val="00D0404E"/>
    <w:rsid w:val="00D0406D"/>
    <w:rsid w:val="00D04196"/>
    <w:rsid w:val="00D04297"/>
    <w:rsid w:val="00D042CF"/>
    <w:rsid w:val="00D0438F"/>
    <w:rsid w:val="00D04464"/>
    <w:rsid w:val="00D04857"/>
    <w:rsid w:val="00D04A52"/>
    <w:rsid w:val="00D04AD4"/>
    <w:rsid w:val="00D04DA4"/>
    <w:rsid w:val="00D04F83"/>
    <w:rsid w:val="00D050A4"/>
    <w:rsid w:val="00D05163"/>
    <w:rsid w:val="00D0518D"/>
    <w:rsid w:val="00D054ED"/>
    <w:rsid w:val="00D05699"/>
    <w:rsid w:val="00D05924"/>
    <w:rsid w:val="00D059AC"/>
    <w:rsid w:val="00D059D3"/>
    <w:rsid w:val="00D05B41"/>
    <w:rsid w:val="00D05CC3"/>
    <w:rsid w:val="00D06090"/>
    <w:rsid w:val="00D060CF"/>
    <w:rsid w:val="00D0622D"/>
    <w:rsid w:val="00D062DD"/>
    <w:rsid w:val="00D0640E"/>
    <w:rsid w:val="00D069D1"/>
    <w:rsid w:val="00D069E3"/>
    <w:rsid w:val="00D06AF5"/>
    <w:rsid w:val="00D06D12"/>
    <w:rsid w:val="00D06D77"/>
    <w:rsid w:val="00D06F02"/>
    <w:rsid w:val="00D074E4"/>
    <w:rsid w:val="00D07705"/>
    <w:rsid w:val="00D0770B"/>
    <w:rsid w:val="00D07975"/>
    <w:rsid w:val="00D07D50"/>
    <w:rsid w:val="00D07D5D"/>
    <w:rsid w:val="00D07D66"/>
    <w:rsid w:val="00D07E34"/>
    <w:rsid w:val="00D07F4F"/>
    <w:rsid w:val="00D102ED"/>
    <w:rsid w:val="00D103D5"/>
    <w:rsid w:val="00D104D0"/>
    <w:rsid w:val="00D1089A"/>
    <w:rsid w:val="00D10A41"/>
    <w:rsid w:val="00D10B87"/>
    <w:rsid w:val="00D10C4A"/>
    <w:rsid w:val="00D10E0E"/>
    <w:rsid w:val="00D10E2E"/>
    <w:rsid w:val="00D10F1A"/>
    <w:rsid w:val="00D10FF0"/>
    <w:rsid w:val="00D112E0"/>
    <w:rsid w:val="00D11329"/>
    <w:rsid w:val="00D115C5"/>
    <w:rsid w:val="00D11775"/>
    <w:rsid w:val="00D11B84"/>
    <w:rsid w:val="00D11C8B"/>
    <w:rsid w:val="00D11D4F"/>
    <w:rsid w:val="00D1204B"/>
    <w:rsid w:val="00D126D2"/>
    <w:rsid w:val="00D1276B"/>
    <w:rsid w:val="00D127F4"/>
    <w:rsid w:val="00D1293D"/>
    <w:rsid w:val="00D13689"/>
    <w:rsid w:val="00D136E9"/>
    <w:rsid w:val="00D13BD9"/>
    <w:rsid w:val="00D13D29"/>
    <w:rsid w:val="00D13DD3"/>
    <w:rsid w:val="00D1400F"/>
    <w:rsid w:val="00D14071"/>
    <w:rsid w:val="00D14461"/>
    <w:rsid w:val="00D14584"/>
    <w:rsid w:val="00D145FE"/>
    <w:rsid w:val="00D146BB"/>
    <w:rsid w:val="00D146CD"/>
    <w:rsid w:val="00D146FB"/>
    <w:rsid w:val="00D147B5"/>
    <w:rsid w:val="00D149F2"/>
    <w:rsid w:val="00D14AE9"/>
    <w:rsid w:val="00D14B37"/>
    <w:rsid w:val="00D14C6A"/>
    <w:rsid w:val="00D15094"/>
    <w:rsid w:val="00D152E2"/>
    <w:rsid w:val="00D152F2"/>
    <w:rsid w:val="00D1532A"/>
    <w:rsid w:val="00D153FC"/>
    <w:rsid w:val="00D1554B"/>
    <w:rsid w:val="00D15703"/>
    <w:rsid w:val="00D1583C"/>
    <w:rsid w:val="00D15BA8"/>
    <w:rsid w:val="00D15C9E"/>
    <w:rsid w:val="00D15CE8"/>
    <w:rsid w:val="00D15DAD"/>
    <w:rsid w:val="00D16613"/>
    <w:rsid w:val="00D16772"/>
    <w:rsid w:val="00D167B5"/>
    <w:rsid w:val="00D167C2"/>
    <w:rsid w:val="00D16ADA"/>
    <w:rsid w:val="00D16DD8"/>
    <w:rsid w:val="00D170AD"/>
    <w:rsid w:val="00D17348"/>
    <w:rsid w:val="00D173A3"/>
    <w:rsid w:val="00D1743C"/>
    <w:rsid w:val="00D174CA"/>
    <w:rsid w:val="00D175AB"/>
    <w:rsid w:val="00D177C5"/>
    <w:rsid w:val="00D1788F"/>
    <w:rsid w:val="00D179F0"/>
    <w:rsid w:val="00D17B35"/>
    <w:rsid w:val="00D17D93"/>
    <w:rsid w:val="00D2000B"/>
    <w:rsid w:val="00D20098"/>
    <w:rsid w:val="00D200C0"/>
    <w:rsid w:val="00D2017C"/>
    <w:rsid w:val="00D202E0"/>
    <w:rsid w:val="00D20375"/>
    <w:rsid w:val="00D203C3"/>
    <w:rsid w:val="00D20504"/>
    <w:rsid w:val="00D20611"/>
    <w:rsid w:val="00D20821"/>
    <w:rsid w:val="00D208D4"/>
    <w:rsid w:val="00D2097A"/>
    <w:rsid w:val="00D20B12"/>
    <w:rsid w:val="00D20C3F"/>
    <w:rsid w:val="00D20EE7"/>
    <w:rsid w:val="00D21144"/>
    <w:rsid w:val="00D212E4"/>
    <w:rsid w:val="00D2144C"/>
    <w:rsid w:val="00D2153B"/>
    <w:rsid w:val="00D215AC"/>
    <w:rsid w:val="00D218A4"/>
    <w:rsid w:val="00D218C1"/>
    <w:rsid w:val="00D2195E"/>
    <w:rsid w:val="00D219A6"/>
    <w:rsid w:val="00D21C3E"/>
    <w:rsid w:val="00D21DA3"/>
    <w:rsid w:val="00D21DDA"/>
    <w:rsid w:val="00D21E41"/>
    <w:rsid w:val="00D221FD"/>
    <w:rsid w:val="00D22317"/>
    <w:rsid w:val="00D225DC"/>
    <w:rsid w:val="00D22BC2"/>
    <w:rsid w:val="00D22C44"/>
    <w:rsid w:val="00D22E09"/>
    <w:rsid w:val="00D22E0A"/>
    <w:rsid w:val="00D2310C"/>
    <w:rsid w:val="00D2362B"/>
    <w:rsid w:val="00D23873"/>
    <w:rsid w:val="00D238F1"/>
    <w:rsid w:val="00D23979"/>
    <w:rsid w:val="00D23E67"/>
    <w:rsid w:val="00D23F3C"/>
    <w:rsid w:val="00D241EB"/>
    <w:rsid w:val="00D24270"/>
    <w:rsid w:val="00D242C1"/>
    <w:rsid w:val="00D24388"/>
    <w:rsid w:val="00D244EC"/>
    <w:rsid w:val="00D2454A"/>
    <w:rsid w:val="00D24E7E"/>
    <w:rsid w:val="00D24F10"/>
    <w:rsid w:val="00D25073"/>
    <w:rsid w:val="00D25149"/>
    <w:rsid w:val="00D254E9"/>
    <w:rsid w:val="00D25572"/>
    <w:rsid w:val="00D258D8"/>
    <w:rsid w:val="00D259AD"/>
    <w:rsid w:val="00D25F4E"/>
    <w:rsid w:val="00D25F5D"/>
    <w:rsid w:val="00D2605C"/>
    <w:rsid w:val="00D26243"/>
    <w:rsid w:val="00D262A5"/>
    <w:rsid w:val="00D263A4"/>
    <w:rsid w:val="00D265A6"/>
    <w:rsid w:val="00D266D4"/>
    <w:rsid w:val="00D26719"/>
    <w:rsid w:val="00D269F3"/>
    <w:rsid w:val="00D26C68"/>
    <w:rsid w:val="00D26D8C"/>
    <w:rsid w:val="00D27009"/>
    <w:rsid w:val="00D272E6"/>
    <w:rsid w:val="00D27799"/>
    <w:rsid w:val="00D278B6"/>
    <w:rsid w:val="00D27BB2"/>
    <w:rsid w:val="00D27D6A"/>
    <w:rsid w:val="00D27E29"/>
    <w:rsid w:val="00D30050"/>
    <w:rsid w:val="00D3053D"/>
    <w:rsid w:val="00D30716"/>
    <w:rsid w:val="00D30750"/>
    <w:rsid w:val="00D307B8"/>
    <w:rsid w:val="00D30A09"/>
    <w:rsid w:val="00D30B5F"/>
    <w:rsid w:val="00D30FA2"/>
    <w:rsid w:val="00D31152"/>
    <w:rsid w:val="00D31286"/>
    <w:rsid w:val="00D315F9"/>
    <w:rsid w:val="00D31785"/>
    <w:rsid w:val="00D317E9"/>
    <w:rsid w:val="00D31877"/>
    <w:rsid w:val="00D3198A"/>
    <w:rsid w:val="00D31C69"/>
    <w:rsid w:val="00D31DDA"/>
    <w:rsid w:val="00D32171"/>
    <w:rsid w:val="00D323C3"/>
    <w:rsid w:val="00D325D9"/>
    <w:rsid w:val="00D32866"/>
    <w:rsid w:val="00D328CE"/>
    <w:rsid w:val="00D32913"/>
    <w:rsid w:val="00D32A34"/>
    <w:rsid w:val="00D32BD9"/>
    <w:rsid w:val="00D32F63"/>
    <w:rsid w:val="00D32FAE"/>
    <w:rsid w:val="00D33068"/>
    <w:rsid w:val="00D33073"/>
    <w:rsid w:val="00D33127"/>
    <w:rsid w:val="00D33192"/>
    <w:rsid w:val="00D331CA"/>
    <w:rsid w:val="00D335AA"/>
    <w:rsid w:val="00D33632"/>
    <w:rsid w:val="00D33741"/>
    <w:rsid w:val="00D3388B"/>
    <w:rsid w:val="00D33959"/>
    <w:rsid w:val="00D33ACB"/>
    <w:rsid w:val="00D33B58"/>
    <w:rsid w:val="00D33CE5"/>
    <w:rsid w:val="00D33E5F"/>
    <w:rsid w:val="00D33EB8"/>
    <w:rsid w:val="00D33FAD"/>
    <w:rsid w:val="00D343EB"/>
    <w:rsid w:val="00D34403"/>
    <w:rsid w:val="00D34538"/>
    <w:rsid w:val="00D3456C"/>
    <w:rsid w:val="00D346EF"/>
    <w:rsid w:val="00D34858"/>
    <w:rsid w:val="00D34CA4"/>
    <w:rsid w:val="00D34E57"/>
    <w:rsid w:val="00D34EF7"/>
    <w:rsid w:val="00D354DE"/>
    <w:rsid w:val="00D35995"/>
    <w:rsid w:val="00D35A0C"/>
    <w:rsid w:val="00D35A3A"/>
    <w:rsid w:val="00D35A3E"/>
    <w:rsid w:val="00D35A93"/>
    <w:rsid w:val="00D35ED5"/>
    <w:rsid w:val="00D35F35"/>
    <w:rsid w:val="00D35FD1"/>
    <w:rsid w:val="00D362CF"/>
    <w:rsid w:val="00D3654E"/>
    <w:rsid w:val="00D36612"/>
    <w:rsid w:val="00D366F0"/>
    <w:rsid w:val="00D367A2"/>
    <w:rsid w:val="00D369CA"/>
    <w:rsid w:val="00D369E5"/>
    <w:rsid w:val="00D36D43"/>
    <w:rsid w:val="00D36D4A"/>
    <w:rsid w:val="00D36D75"/>
    <w:rsid w:val="00D36D9E"/>
    <w:rsid w:val="00D36ED5"/>
    <w:rsid w:val="00D36F70"/>
    <w:rsid w:val="00D36FD3"/>
    <w:rsid w:val="00D373EF"/>
    <w:rsid w:val="00D37463"/>
    <w:rsid w:val="00D3760A"/>
    <w:rsid w:val="00D3767C"/>
    <w:rsid w:val="00D37859"/>
    <w:rsid w:val="00D37971"/>
    <w:rsid w:val="00D379FD"/>
    <w:rsid w:val="00D37A65"/>
    <w:rsid w:val="00D37A72"/>
    <w:rsid w:val="00D37FC3"/>
    <w:rsid w:val="00D401A4"/>
    <w:rsid w:val="00D40344"/>
    <w:rsid w:val="00D40381"/>
    <w:rsid w:val="00D40391"/>
    <w:rsid w:val="00D40542"/>
    <w:rsid w:val="00D409E0"/>
    <w:rsid w:val="00D40F36"/>
    <w:rsid w:val="00D413DB"/>
    <w:rsid w:val="00D414C0"/>
    <w:rsid w:val="00D4165B"/>
    <w:rsid w:val="00D41669"/>
    <w:rsid w:val="00D41AC7"/>
    <w:rsid w:val="00D41C21"/>
    <w:rsid w:val="00D41E75"/>
    <w:rsid w:val="00D41FEA"/>
    <w:rsid w:val="00D42458"/>
    <w:rsid w:val="00D427D4"/>
    <w:rsid w:val="00D42AAF"/>
    <w:rsid w:val="00D43085"/>
    <w:rsid w:val="00D4318E"/>
    <w:rsid w:val="00D431F6"/>
    <w:rsid w:val="00D433BF"/>
    <w:rsid w:val="00D43654"/>
    <w:rsid w:val="00D43A92"/>
    <w:rsid w:val="00D43BD6"/>
    <w:rsid w:val="00D43E7A"/>
    <w:rsid w:val="00D4436B"/>
    <w:rsid w:val="00D445A4"/>
    <w:rsid w:val="00D44603"/>
    <w:rsid w:val="00D4491D"/>
    <w:rsid w:val="00D44DCA"/>
    <w:rsid w:val="00D44F12"/>
    <w:rsid w:val="00D451EE"/>
    <w:rsid w:val="00D454E7"/>
    <w:rsid w:val="00D45577"/>
    <w:rsid w:val="00D455E8"/>
    <w:rsid w:val="00D45682"/>
    <w:rsid w:val="00D456A0"/>
    <w:rsid w:val="00D45B0A"/>
    <w:rsid w:val="00D45B20"/>
    <w:rsid w:val="00D45C47"/>
    <w:rsid w:val="00D46367"/>
    <w:rsid w:val="00D463C8"/>
    <w:rsid w:val="00D464B9"/>
    <w:rsid w:val="00D46551"/>
    <w:rsid w:val="00D468B7"/>
    <w:rsid w:val="00D46C92"/>
    <w:rsid w:val="00D46D2F"/>
    <w:rsid w:val="00D46DE7"/>
    <w:rsid w:val="00D46E5D"/>
    <w:rsid w:val="00D4700A"/>
    <w:rsid w:val="00D470BD"/>
    <w:rsid w:val="00D47306"/>
    <w:rsid w:val="00D47869"/>
    <w:rsid w:val="00D47CA2"/>
    <w:rsid w:val="00D50194"/>
    <w:rsid w:val="00D50437"/>
    <w:rsid w:val="00D506B9"/>
    <w:rsid w:val="00D508CC"/>
    <w:rsid w:val="00D50987"/>
    <w:rsid w:val="00D50A19"/>
    <w:rsid w:val="00D50A28"/>
    <w:rsid w:val="00D50B84"/>
    <w:rsid w:val="00D50C86"/>
    <w:rsid w:val="00D50CAE"/>
    <w:rsid w:val="00D50CFF"/>
    <w:rsid w:val="00D50D48"/>
    <w:rsid w:val="00D51252"/>
    <w:rsid w:val="00D5150C"/>
    <w:rsid w:val="00D515D6"/>
    <w:rsid w:val="00D51923"/>
    <w:rsid w:val="00D519C2"/>
    <w:rsid w:val="00D51BB7"/>
    <w:rsid w:val="00D51E4F"/>
    <w:rsid w:val="00D51F81"/>
    <w:rsid w:val="00D51FC9"/>
    <w:rsid w:val="00D51FFA"/>
    <w:rsid w:val="00D5202C"/>
    <w:rsid w:val="00D520EE"/>
    <w:rsid w:val="00D52274"/>
    <w:rsid w:val="00D526CF"/>
    <w:rsid w:val="00D5281D"/>
    <w:rsid w:val="00D52AE6"/>
    <w:rsid w:val="00D52BB8"/>
    <w:rsid w:val="00D52F7C"/>
    <w:rsid w:val="00D532DA"/>
    <w:rsid w:val="00D5336F"/>
    <w:rsid w:val="00D535C4"/>
    <w:rsid w:val="00D536A6"/>
    <w:rsid w:val="00D53C16"/>
    <w:rsid w:val="00D53E09"/>
    <w:rsid w:val="00D53FD0"/>
    <w:rsid w:val="00D54006"/>
    <w:rsid w:val="00D5451F"/>
    <w:rsid w:val="00D54756"/>
    <w:rsid w:val="00D54938"/>
    <w:rsid w:val="00D54AEB"/>
    <w:rsid w:val="00D54B18"/>
    <w:rsid w:val="00D54F5F"/>
    <w:rsid w:val="00D55110"/>
    <w:rsid w:val="00D552EE"/>
    <w:rsid w:val="00D55443"/>
    <w:rsid w:val="00D55469"/>
    <w:rsid w:val="00D5564E"/>
    <w:rsid w:val="00D556A6"/>
    <w:rsid w:val="00D55910"/>
    <w:rsid w:val="00D55ABA"/>
    <w:rsid w:val="00D55B46"/>
    <w:rsid w:val="00D55CD7"/>
    <w:rsid w:val="00D55D15"/>
    <w:rsid w:val="00D55D25"/>
    <w:rsid w:val="00D55D8E"/>
    <w:rsid w:val="00D562E3"/>
    <w:rsid w:val="00D5644C"/>
    <w:rsid w:val="00D564CA"/>
    <w:rsid w:val="00D568F6"/>
    <w:rsid w:val="00D56AFC"/>
    <w:rsid w:val="00D57070"/>
    <w:rsid w:val="00D57262"/>
    <w:rsid w:val="00D57427"/>
    <w:rsid w:val="00D57562"/>
    <w:rsid w:val="00D576B2"/>
    <w:rsid w:val="00D576FD"/>
    <w:rsid w:val="00D57C85"/>
    <w:rsid w:val="00D57EF1"/>
    <w:rsid w:val="00D57FCC"/>
    <w:rsid w:val="00D57FE1"/>
    <w:rsid w:val="00D60153"/>
    <w:rsid w:val="00D60231"/>
    <w:rsid w:val="00D6047C"/>
    <w:rsid w:val="00D604D3"/>
    <w:rsid w:val="00D60664"/>
    <w:rsid w:val="00D60B62"/>
    <w:rsid w:val="00D610E0"/>
    <w:rsid w:val="00D612A9"/>
    <w:rsid w:val="00D61418"/>
    <w:rsid w:val="00D61704"/>
    <w:rsid w:val="00D61C09"/>
    <w:rsid w:val="00D62134"/>
    <w:rsid w:val="00D62180"/>
    <w:rsid w:val="00D62448"/>
    <w:rsid w:val="00D624D4"/>
    <w:rsid w:val="00D628FE"/>
    <w:rsid w:val="00D62AE5"/>
    <w:rsid w:val="00D62F6C"/>
    <w:rsid w:val="00D62FF4"/>
    <w:rsid w:val="00D63524"/>
    <w:rsid w:val="00D63929"/>
    <w:rsid w:val="00D63A0E"/>
    <w:rsid w:val="00D63A62"/>
    <w:rsid w:val="00D63CBB"/>
    <w:rsid w:val="00D640B9"/>
    <w:rsid w:val="00D6432F"/>
    <w:rsid w:val="00D643DC"/>
    <w:rsid w:val="00D64BE5"/>
    <w:rsid w:val="00D64DDF"/>
    <w:rsid w:val="00D64E65"/>
    <w:rsid w:val="00D65184"/>
    <w:rsid w:val="00D657D0"/>
    <w:rsid w:val="00D658E2"/>
    <w:rsid w:val="00D65A85"/>
    <w:rsid w:val="00D65B8A"/>
    <w:rsid w:val="00D65F3A"/>
    <w:rsid w:val="00D6616F"/>
    <w:rsid w:val="00D66206"/>
    <w:rsid w:val="00D66355"/>
    <w:rsid w:val="00D66CC7"/>
    <w:rsid w:val="00D66D84"/>
    <w:rsid w:val="00D67186"/>
    <w:rsid w:val="00D67307"/>
    <w:rsid w:val="00D679BD"/>
    <w:rsid w:val="00D679E4"/>
    <w:rsid w:val="00D67B8E"/>
    <w:rsid w:val="00D67E4B"/>
    <w:rsid w:val="00D67EA4"/>
    <w:rsid w:val="00D7013E"/>
    <w:rsid w:val="00D701B9"/>
    <w:rsid w:val="00D70249"/>
    <w:rsid w:val="00D70466"/>
    <w:rsid w:val="00D7047F"/>
    <w:rsid w:val="00D70494"/>
    <w:rsid w:val="00D70A16"/>
    <w:rsid w:val="00D70A3C"/>
    <w:rsid w:val="00D70BDC"/>
    <w:rsid w:val="00D70C64"/>
    <w:rsid w:val="00D70E92"/>
    <w:rsid w:val="00D7112E"/>
    <w:rsid w:val="00D71139"/>
    <w:rsid w:val="00D7130E"/>
    <w:rsid w:val="00D71471"/>
    <w:rsid w:val="00D7162C"/>
    <w:rsid w:val="00D71748"/>
    <w:rsid w:val="00D71911"/>
    <w:rsid w:val="00D71A66"/>
    <w:rsid w:val="00D71C1D"/>
    <w:rsid w:val="00D71E36"/>
    <w:rsid w:val="00D72129"/>
    <w:rsid w:val="00D7220E"/>
    <w:rsid w:val="00D72367"/>
    <w:rsid w:val="00D72585"/>
    <w:rsid w:val="00D725E9"/>
    <w:rsid w:val="00D72A72"/>
    <w:rsid w:val="00D72B33"/>
    <w:rsid w:val="00D72D6F"/>
    <w:rsid w:val="00D72FDB"/>
    <w:rsid w:val="00D73158"/>
    <w:rsid w:val="00D7326A"/>
    <w:rsid w:val="00D73499"/>
    <w:rsid w:val="00D736B1"/>
    <w:rsid w:val="00D73751"/>
    <w:rsid w:val="00D73894"/>
    <w:rsid w:val="00D73BF7"/>
    <w:rsid w:val="00D73C91"/>
    <w:rsid w:val="00D73EC4"/>
    <w:rsid w:val="00D741D2"/>
    <w:rsid w:val="00D741FE"/>
    <w:rsid w:val="00D743CB"/>
    <w:rsid w:val="00D744A5"/>
    <w:rsid w:val="00D745C5"/>
    <w:rsid w:val="00D74A22"/>
    <w:rsid w:val="00D74D93"/>
    <w:rsid w:val="00D754C9"/>
    <w:rsid w:val="00D758FE"/>
    <w:rsid w:val="00D75CE8"/>
    <w:rsid w:val="00D75D6E"/>
    <w:rsid w:val="00D75F4D"/>
    <w:rsid w:val="00D763CC"/>
    <w:rsid w:val="00D76863"/>
    <w:rsid w:val="00D7694B"/>
    <w:rsid w:val="00D76BB5"/>
    <w:rsid w:val="00D76D50"/>
    <w:rsid w:val="00D76E8F"/>
    <w:rsid w:val="00D772C8"/>
    <w:rsid w:val="00D77327"/>
    <w:rsid w:val="00D7755E"/>
    <w:rsid w:val="00D776CE"/>
    <w:rsid w:val="00D77772"/>
    <w:rsid w:val="00D77801"/>
    <w:rsid w:val="00D778AC"/>
    <w:rsid w:val="00D7799A"/>
    <w:rsid w:val="00D77A7B"/>
    <w:rsid w:val="00D77AE1"/>
    <w:rsid w:val="00D77D8D"/>
    <w:rsid w:val="00D77DC5"/>
    <w:rsid w:val="00D77EB8"/>
    <w:rsid w:val="00D77EF8"/>
    <w:rsid w:val="00D77F12"/>
    <w:rsid w:val="00D80619"/>
    <w:rsid w:val="00D80861"/>
    <w:rsid w:val="00D8099E"/>
    <w:rsid w:val="00D809A7"/>
    <w:rsid w:val="00D80AD4"/>
    <w:rsid w:val="00D80B38"/>
    <w:rsid w:val="00D80C31"/>
    <w:rsid w:val="00D80E0E"/>
    <w:rsid w:val="00D80F49"/>
    <w:rsid w:val="00D81328"/>
    <w:rsid w:val="00D81CEE"/>
    <w:rsid w:val="00D822C9"/>
    <w:rsid w:val="00D8250C"/>
    <w:rsid w:val="00D82628"/>
    <w:rsid w:val="00D82D2B"/>
    <w:rsid w:val="00D82F80"/>
    <w:rsid w:val="00D83093"/>
    <w:rsid w:val="00D835B0"/>
    <w:rsid w:val="00D835CA"/>
    <w:rsid w:val="00D8369B"/>
    <w:rsid w:val="00D836E3"/>
    <w:rsid w:val="00D83768"/>
    <w:rsid w:val="00D83886"/>
    <w:rsid w:val="00D838C6"/>
    <w:rsid w:val="00D8394C"/>
    <w:rsid w:val="00D83BA1"/>
    <w:rsid w:val="00D84287"/>
    <w:rsid w:val="00D8449B"/>
    <w:rsid w:val="00D84E1F"/>
    <w:rsid w:val="00D84F4C"/>
    <w:rsid w:val="00D85060"/>
    <w:rsid w:val="00D85228"/>
    <w:rsid w:val="00D85726"/>
    <w:rsid w:val="00D85C12"/>
    <w:rsid w:val="00D85C82"/>
    <w:rsid w:val="00D85D6F"/>
    <w:rsid w:val="00D85D97"/>
    <w:rsid w:val="00D85DD5"/>
    <w:rsid w:val="00D864F0"/>
    <w:rsid w:val="00D865B8"/>
    <w:rsid w:val="00D8681F"/>
    <w:rsid w:val="00D86AAC"/>
    <w:rsid w:val="00D86AF3"/>
    <w:rsid w:val="00D86E91"/>
    <w:rsid w:val="00D870A5"/>
    <w:rsid w:val="00D8710E"/>
    <w:rsid w:val="00D871C9"/>
    <w:rsid w:val="00D871D9"/>
    <w:rsid w:val="00D8798D"/>
    <w:rsid w:val="00D87C16"/>
    <w:rsid w:val="00D87E7C"/>
    <w:rsid w:val="00D90029"/>
    <w:rsid w:val="00D900F8"/>
    <w:rsid w:val="00D901A5"/>
    <w:rsid w:val="00D903A5"/>
    <w:rsid w:val="00D905BB"/>
    <w:rsid w:val="00D90955"/>
    <w:rsid w:val="00D90A48"/>
    <w:rsid w:val="00D90A49"/>
    <w:rsid w:val="00D90A84"/>
    <w:rsid w:val="00D90AEA"/>
    <w:rsid w:val="00D90BCD"/>
    <w:rsid w:val="00D90C98"/>
    <w:rsid w:val="00D90D69"/>
    <w:rsid w:val="00D910BD"/>
    <w:rsid w:val="00D910CB"/>
    <w:rsid w:val="00D91220"/>
    <w:rsid w:val="00D913A3"/>
    <w:rsid w:val="00D9173C"/>
    <w:rsid w:val="00D917D4"/>
    <w:rsid w:val="00D9196E"/>
    <w:rsid w:val="00D919AB"/>
    <w:rsid w:val="00D91A55"/>
    <w:rsid w:val="00D91CA9"/>
    <w:rsid w:val="00D91E32"/>
    <w:rsid w:val="00D9211A"/>
    <w:rsid w:val="00D9243B"/>
    <w:rsid w:val="00D92587"/>
    <w:rsid w:val="00D92692"/>
    <w:rsid w:val="00D929BB"/>
    <w:rsid w:val="00D92C17"/>
    <w:rsid w:val="00D92CEC"/>
    <w:rsid w:val="00D92DC1"/>
    <w:rsid w:val="00D92F01"/>
    <w:rsid w:val="00D93003"/>
    <w:rsid w:val="00D933C6"/>
    <w:rsid w:val="00D935A7"/>
    <w:rsid w:val="00D937EB"/>
    <w:rsid w:val="00D9388C"/>
    <w:rsid w:val="00D939F0"/>
    <w:rsid w:val="00D93D3A"/>
    <w:rsid w:val="00D941C2"/>
    <w:rsid w:val="00D9424A"/>
    <w:rsid w:val="00D946AF"/>
    <w:rsid w:val="00D94D2A"/>
    <w:rsid w:val="00D94F2B"/>
    <w:rsid w:val="00D950BF"/>
    <w:rsid w:val="00D95368"/>
    <w:rsid w:val="00D955B0"/>
    <w:rsid w:val="00D9574A"/>
    <w:rsid w:val="00D9599C"/>
    <w:rsid w:val="00D959AE"/>
    <w:rsid w:val="00D95A76"/>
    <w:rsid w:val="00D95EC4"/>
    <w:rsid w:val="00D960FB"/>
    <w:rsid w:val="00D96302"/>
    <w:rsid w:val="00D96DBD"/>
    <w:rsid w:val="00D96DF5"/>
    <w:rsid w:val="00D96F16"/>
    <w:rsid w:val="00D96FE8"/>
    <w:rsid w:val="00D9710E"/>
    <w:rsid w:val="00D972DE"/>
    <w:rsid w:val="00D97314"/>
    <w:rsid w:val="00D97790"/>
    <w:rsid w:val="00D977D4"/>
    <w:rsid w:val="00D97B45"/>
    <w:rsid w:val="00D97BD3"/>
    <w:rsid w:val="00D97C16"/>
    <w:rsid w:val="00D97D5F"/>
    <w:rsid w:val="00D97ED2"/>
    <w:rsid w:val="00DA01BE"/>
    <w:rsid w:val="00DA0367"/>
    <w:rsid w:val="00DA056F"/>
    <w:rsid w:val="00DA0685"/>
    <w:rsid w:val="00DA0841"/>
    <w:rsid w:val="00DA08F0"/>
    <w:rsid w:val="00DA0CC5"/>
    <w:rsid w:val="00DA0EAF"/>
    <w:rsid w:val="00DA0F95"/>
    <w:rsid w:val="00DA1355"/>
    <w:rsid w:val="00DA1410"/>
    <w:rsid w:val="00DA155E"/>
    <w:rsid w:val="00DA1567"/>
    <w:rsid w:val="00DA1C22"/>
    <w:rsid w:val="00DA20D7"/>
    <w:rsid w:val="00DA2112"/>
    <w:rsid w:val="00DA2167"/>
    <w:rsid w:val="00DA28EB"/>
    <w:rsid w:val="00DA2A8C"/>
    <w:rsid w:val="00DA3107"/>
    <w:rsid w:val="00DA32EE"/>
    <w:rsid w:val="00DA369F"/>
    <w:rsid w:val="00DA37F2"/>
    <w:rsid w:val="00DA395C"/>
    <w:rsid w:val="00DA39B4"/>
    <w:rsid w:val="00DA39F1"/>
    <w:rsid w:val="00DA3BB2"/>
    <w:rsid w:val="00DA3FD1"/>
    <w:rsid w:val="00DA407C"/>
    <w:rsid w:val="00DA4692"/>
    <w:rsid w:val="00DA4A2B"/>
    <w:rsid w:val="00DA4B13"/>
    <w:rsid w:val="00DA4B63"/>
    <w:rsid w:val="00DA4C21"/>
    <w:rsid w:val="00DA4CCB"/>
    <w:rsid w:val="00DA4DC3"/>
    <w:rsid w:val="00DA4FDF"/>
    <w:rsid w:val="00DA5120"/>
    <w:rsid w:val="00DA5137"/>
    <w:rsid w:val="00DA53AE"/>
    <w:rsid w:val="00DA5464"/>
    <w:rsid w:val="00DA5769"/>
    <w:rsid w:val="00DA578B"/>
    <w:rsid w:val="00DA57BA"/>
    <w:rsid w:val="00DA5840"/>
    <w:rsid w:val="00DA5BB5"/>
    <w:rsid w:val="00DA6193"/>
    <w:rsid w:val="00DA6DAE"/>
    <w:rsid w:val="00DA6EE7"/>
    <w:rsid w:val="00DA7286"/>
    <w:rsid w:val="00DA7492"/>
    <w:rsid w:val="00DA7895"/>
    <w:rsid w:val="00DA7CF9"/>
    <w:rsid w:val="00DA7D3D"/>
    <w:rsid w:val="00DA7EDD"/>
    <w:rsid w:val="00DB008F"/>
    <w:rsid w:val="00DB00B5"/>
    <w:rsid w:val="00DB0120"/>
    <w:rsid w:val="00DB02D5"/>
    <w:rsid w:val="00DB0301"/>
    <w:rsid w:val="00DB0A3B"/>
    <w:rsid w:val="00DB0ED1"/>
    <w:rsid w:val="00DB10A0"/>
    <w:rsid w:val="00DB10F7"/>
    <w:rsid w:val="00DB1177"/>
    <w:rsid w:val="00DB1346"/>
    <w:rsid w:val="00DB183F"/>
    <w:rsid w:val="00DB195C"/>
    <w:rsid w:val="00DB1D01"/>
    <w:rsid w:val="00DB215F"/>
    <w:rsid w:val="00DB2227"/>
    <w:rsid w:val="00DB242C"/>
    <w:rsid w:val="00DB2BFB"/>
    <w:rsid w:val="00DB2E88"/>
    <w:rsid w:val="00DB2EA9"/>
    <w:rsid w:val="00DB2F79"/>
    <w:rsid w:val="00DB3028"/>
    <w:rsid w:val="00DB354C"/>
    <w:rsid w:val="00DB37C1"/>
    <w:rsid w:val="00DB3832"/>
    <w:rsid w:val="00DB3ACC"/>
    <w:rsid w:val="00DB3ED1"/>
    <w:rsid w:val="00DB3FD7"/>
    <w:rsid w:val="00DB40A0"/>
    <w:rsid w:val="00DB47A9"/>
    <w:rsid w:val="00DB49B6"/>
    <w:rsid w:val="00DB4E07"/>
    <w:rsid w:val="00DB500D"/>
    <w:rsid w:val="00DB5133"/>
    <w:rsid w:val="00DB5165"/>
    <w:rsid w:val="00DB5365"/>
    <w:rsid w:val="00DB5508"/>
    <w:rsid w:val="00DB5580"/>
    <w:rsid w:val="00DB5621"/>
    <w:rsid w:val="00DB5751"/>
    <w:rsid w:val="00DB591A"/>
    <w:rsid w:val="00DB592F"/>
    <w:rsid w:val="00DB59AF"/>
    <w:rsid w:val="00DB5A1F"/>
    <w:rsid w:val="00DB5A45"/>
    <w:rsid w:val="00DB5B49"/>
    <w:rsid w:val="00DB612A"/>
    <w:rsid w:val="00DB6234"/>
    <w:rsid w:val="00DB66BD"/>
    <w:rsid w:val="00DB678D"/>
    <w:rsid w:val="00DB67A6"/>
    <w:rsid w:val="00DB6B97"/>
    <w:rsid w:val="00DB6D25"/>
    <w:rsid w:val="00DB7170"/>
    <w:rsid w:val="00DB727B"/>
    <w:rsid w:val="00DB74F6"/>
    <w:rsid w:val="00DB783D"/>
    <w:rsid w:val="00DB789C"/>
    <w:rsid w:val="00DB7AD6"/>
    <w:rsid w:val="00DB7AE7"/>
    <w:rsid w:val="00DB7D30"/>
    <w:rsid w:val="00DC020F"/>
    <w:rsid w:val="00DC0383"/>
    <w:rsid w:val="00DC05B9"/>
    <w:rsid w:val="00DC06FB"/>
    <w:rsid w:val="00DC09FD"/>
    <w:rsid w:val="00DC0AB4"/>
    <w:rsid w:val="00DC0B98"/>
    <w:rsid w:val="00DC0CE6"/>
    <w:rsid w:val="00DC0E85"/>
    <w:rsid w:val="00DC0FBE"/>
    <w:rsid w:val="00DC11A7"/>
    <w:rsid w:val="00DC12C9"/>
    <w:rsid w:val="00DC1512"/>
    <w:rsid w:val="00DC1607"/>
    <w:rsid w:val="00DC1767"/>
    <w:rsid w:val="00DC21C8"/>
    <w:rsid w:val="00DC227B"/>
    <w:rsid w:val="00DC234F"/>
    <w:rsid w:val="00DC2351"/>
    <w:rsid w:val="00DC270B"/>
    <w:rsid w:val="00DC2893"/>
    <w:rsid w:val="00DC28FF"/>
    <w:rsid w:val="00DC2C5E"/>
    <w:rsid w:val="00DC2D90"/>
    <w:rsid w:val="00DC303D"/>
    <w:rsid w:val="00DC3455"/>
    <w:rsid w:val="00DC34E4"/>
    <w:rsid w:val="00DC3652"/>
    <w:rsid w:val="00DC3676"/>
    <w:rsid w:val="00DC37E6"/>
    <w:rsid w:val="00DC3A02"/>
    <w:rsid w:val="00DC3E0B"/>
    <w:rsid w:val="00DC4063"/>
    <w:rsid w:val="00DC4083"/>
    <w:rsid w:val="00DC4089"/>
    <w:rsid w:val="00DC4393"/>
    <w:rsid w:val="00DC44FE"/>
    <w:rsid w:val="00DC4866"/>
    <w:rsid w:val="00DC4F99"/>
    <w:rsid w:val="00DC522D"/>
    <w:rsid w:val="00DC5323"/>
    <w:rsid w:val="00DC539D"/>
    <w:rsid w:val="00DC5508"/>
    <w:rsid w:val="00DC5651"/>
    <w:rsid w:val="00DC5A75"/>
    <w:rsid w:val="00DC5E68"/>
    <w:rsid w:val="00DC65E9"/>
    <w:rsid w:val="00DC6645"/>
    <w:rsid w:val="00DC682B"/>
    <w:rsid w:val="00DC685D"/>
    <w:rsid w:val="00DC694B"/>
    <w:rsid w:val="00DC6BFC"/>
    <w:rsid w:val="00DC6C8C"/>
    <w:rsid w:val="00DC70B8"/>
    <w:rsid w:val="00DC70F1"/>
    <w:rsid w:val="00DC7282"/>
    <w:rsid w:val="00DC7756"/>
    <w:rsid w:val="00DC77BC"/>
    <w:rsid w:val="00DC7DCC"/>
    <w:rsid w:val="00DD0113"/>
    <w:rsid w:val="00DD0572"/>
    <w:rsid w:val="00DD0769"/>
    <w:rsid w:val="00DD08D1"/>
    <w:rsid w:val="00DD09F1"/>
    <w:rsid w:val="00DD0B5C"/>
    <w:rsid w:val="00DD0B98"/>
    <w:rsid w:val="00DD0C27"/>
    <w:rsid w:val="00DD0CEF"/>
    <w:rsid w:val="00DD0D01"/>
    <w:rsid w:val="00DD0E60"/>
    <w:rsid w:val="00DD1123"/>
    <w:rsid w:val="00DD1273"/>
    <w:rsid w:val="00DD12B9"/>
    <w:rsid w:val="00DD1439"/>
    <w:rsid w:val="00DD1472"/>
    <w:rsid w:val="00DD1FC5"/>
    <w:rsid w:val="00DD21F0"/>
    <w:rsid w:val="00DD2248"/>
    <w:rsid w:val="00DD22F9"/>
    <w:rsid w:val="00DD230A"/>
    <w:rsid w:val="00DD2464"/>
    <w:rsid w:val="00DD2884"/>
    <w:rsid w:val="00DD2969"/>
    <w:rsid w:val="00DD2993"/>
    <w:rsid w:val="00DD2BEC"/>
    <w:rsid w:val="00DD2C06"/>
    <w:rsid w:val="00DD2F1C"/>
    <w:rsid w:val="00DD3027"/>
    <w:rsid w:val="00DD3341"/>
    <w:rsid w:val="00DD34A6"/>
    <w:rsid w:val="00DD37DF"/>
    <w:rsid w:val="00DD39F3"/>
    <w:rsid w:val="00DD3D22"/>
    <w:rsid w:val="00DD41F7"/>
    <w:rsid w:val="00DD4603"/>
    <w:rsid w:val="00DD47DE"/>
    <w:rsid w:val="00DD4B28"/>
    <w:rsid w:val="00DD4B89"/>
    <w:rsid w:val="00DD4BE9"/>
    <w:rsid w:val="00DD4F6D"/>
    <w:rsid w:val="00DD50E2"/>
    <w:rsid w:val="00DD5272"/>
    <w:rsid w:val="00DD52FB"/>
    <w:rsid w:val="00DD5564"/>
    <w:rsid w:val="00DD5581"/>
    <w:rsid w:val="00DD5A19"/>
    <w:rsid w:val="00DD5F1F"/>
    <w:rsid w:val="00DD5F3B"/>
    <w:rsid w:val="00DD6035"/>
    <w:rsid w:val="00DD612A"/>
    <w:rsid w:val="00DD6192"/>
    <w:rsid w:val="00DD6226"/>
    <w:rsid w:val="00DD6262"/>
    <w:rsid w:val="00DD638F"/>
    <w:rsid w:val="00DD650A"/>
    <w:rsid w:val="00DD6656"/>
    <w:rsid w:val="00DD6B99"/>
    <w:rsid w:val="00DD73C0"/>
    <w:rsid w:val="00DD7670"/>
    <w:rsid w:val="00DD76B3"/>
    <w:rsid w:val="00DD776C"/>
    <w:rsid w:val="00DD78CB"/>
    <w:rsid w:val="00DD7AA9"/>
    <w:rsid w:val="00DD7C97"/>
    <w:rsid w:val="00DD7D13"/>
    <w:rsid w:val="00DE0213"/>
    <w:rsid w:val="00DE0324"/>
    <w:rsid w:val="00DE04AD"/>
    <w:rsid w:val="00DE055F"/>
    <w:rsid w:val="00DE06AC"/>
    <w:rsid w:val="00DE08DF"/>
    <w:rsid w:val="00DE0A8C"/>
    <w:rsid w:val="00DE0B8B"/>
    <w:rsid w:val="00DE0CA3"/>
    <w:rsid w:val="00DE0FF2"/>
    <w:rsid w:val="00DE1135"/>
    <w:rsid w:val="00DE1195"/>
    <w:rsid w:val="00DE11AA"/>
    <w:rsid w:val="00DE121F"/>
    <w:rsid w:val="00DE1305"/>
    <w:rsid w:val="00DE13F6"/>
    <w:rsid w:val="00DE1740"/>
    <w:rsid w:val="00DE1975"/>
    <w:rsid w:val="00DE1995"/>
    <w:rsid w:val="00DE2178"/>
    <w:rsid w:val="00DE2402"/>
    <w:rsid w:val="00DE2476"/>
    <w:rsid w:val="00DE2A14"/>
    <w:rsid w:val="00DE2B9E"/>
    <w:rsid w:val="00DE2C5A"/>
    <w:rsid w:val="00DE2E4E"/>
    <w:rsid w:val="00DE2F47"/>
    <w:rsid w:val="00DE309B"/>
    <w:rsid w:val="00DE3298"/>
    <w:rsid w:val="00DE3640"/>
    <w:rsid w:val="00DE3723"/>
    <w:rsid w:val="00DE3766"/>
    <w:rsid w:val="00DE376B"/>
    <w:rsid w:val="00DE394A"/>
    <w:rsid w:val="00DE39E4"/>
    <w:rsid w:val="00DE3AA5"/>
    <w:rsid w:val="00DE3B99"/>
    <w:rsid w:val="00DE3C6A"/>
    <w:rsid w:val="00DE4814"/>
    <w:rsid w:val="00DE4950"/>
    <w:rsid w:val="00DE49F6"/>
    <w:rsid w:val="00DE4C5D"/>
    <w:rsid w:val="00DE4D22"/>
    <w:rsid w:val="00DE545D"/>
    <w:rsid w:val="00DE581C"/>
    <w:rsid w:val="00DE5971"/>
    <w:rsid w:val="00DE5A9F"/>
    <w:rsid w:val="00DE5BF5"/>
    <w:rsid w:val="00DE5DB7"/>
    <w:rsid w:val="00DE61FC"/>
    <w:rsid w:val="00DE61FD"/>
    <w:rsid w:val="00DE65D6"/>
    <w:rsid w:val="00DE664F"/>
    <w:rsid w:val="00DE6686"/>
    <w:rsid w:val="00DE69A2"/>
    <w:rsid w:val="00DE6D8B"/>
    <w:rsid w:val="00DE6F9F"/>
    <w:rsid w:val="00DE70B3"/>
    <w:rsid w:val="00DE74BA"/>
    <w:rsid w:val="00DE7CA2"/>
    <w:rsid w:val="00DE7CC9"/>
    <w:rsid w:val="00DE7D48"/>
    <w:rsid w:val="00DE7EA8"/>
    <w:rsid w:val="00DE7F27"/>
    <w:rsid w:val="00DF00EF"/>
    <w:rsid w:val="00DF014A"/>
    <w:rsid w:val="00DF0307"/>
    <w:rsid w:val="00DF034C"/>
    <w:rsid w:val="00DF068B"/>
    <w:rsid w:val="00DF0D4B"/>
    <w:rsid w:val="00DF1217"/>
    <w:rsid w:val="00DF1350"/>
    <w:rsid w:val="00DF138A"/>
    <w:rsid w:val="00DF153A"/>
    <w:rsid w:val="00DF173B"/>
    <w:rsid w:val="00DF176F"/>
    <w:rsid w:val="00DF1888"/>
    <w:rsid w:val="00DF1AF1"/>
    <w:rsid w:val="00DF1B11"/>
    <w:rsid w:val="00DF1EB0"/>
    <w:rsid w:val="00DF203D"/>
    <w:rsid w:val="00DF21BC"/>
    <w:rsid w:val="00DF222E"/>
    <w:rsid w:val="00DF2677"/>
    <w:rsid w:val="00DF2775"/>
    <w:rsid w:val="00DF2938"/>
    <w:rsid w:val="00DF2D22"/>
    <w:rsid w:val="00DF2ECB"/>
    <w:rsid w:val="00DF337E"/>
    <w:rsid w:val="00DF3658"/>
    <w:rsid w:val="00DF38EA"/>
    <w:rsid w:val="00DF3E13"/>
    <w:rsid w:val="00DF3EEA"/>
    <w:rsid w:val="00DF4038"/>
    <w:rsid w:val="00DF4362"/>
    <w:rsid w:val="00DF4382"/>
    <w:rsid w:val="00DF468F"/>
    <w:rsid w:val="00DF49FC"/>
    <w:rsid w:val="00DF4DCD"/>
    <w:rsid w:val="00DF5097"/>
    <w:rsid w:val="00DF50A7"/>
    <w:rsid w:val="00DF510C"/>
    <w:rsid w:val="00DF51A2"/>
    <w:rsid w:val="00DF5551"/>
    <w:rsid w:val="00DF5776"/>
    <w:rsid w:val="00DF59CB"/>
    <w:rsid w:val="00DF5A2A"/>
    <w:rsid w:val="00DF5A42"/>
    <w:rsid w:val="00DF5A93"/>
    <w:rsid w:val="00DF5B46"/>
    <w:rsid w:val="00DF5D5B"/>
    <w:rsid w:val="00DF5DA2"/>
    <w:rsid w:val="00DF5F8E"/>
    <w:rsid w:val="00DF6002"/>
    <w:rsid w:val="00DF61AF"/>
    <w:rsid w:val="00DF625B"/>
    <w:rsid w:val="00DF62C4"/>
    <w:rsid w:val="00DF6549"/>
    <w:rsid w:val="00DF69A0"/>
    <w:rsid w:val="00DF6B97"/>
    <w:rsid w:val="00DF6CBB"/>
    <w:rsid w:val="00DF7010"/>
    <w:rsid w:val="00DF7460"/>
    <w:rsid w:val="00DF76BF"/>
    <w:rsid w:val="00DF7ADC"/>
    <w:rsid w:val="00DF7B0A"/>
    <w:rsid w:val="00DF7B4E"/>
    <w:rsid w:val="00DF7B72"/>
    <w:rsid w:val="00DF7C3B"/>
    <w:rsid w:val="00DF7CB1"/>
    <w:rsid w:val="00DF7DCB"/>
    <w:rsid w:val="00DF7FE6"/>
    <w:rsid w:val="00E00075"/>
    <w:rsid w:val="00E0028A"/>
    <w:rsid w:val="00E004A9"/>
    <w:rsid w:val="00E0083E"/>
    <w:rsid w:val="00E00F89"/>
    <w:rsid w:val="00E01B8D"/>
    <w:rsid w:val="00E01CE7"/>
    <w:rsid w:val="00E01E6D"/>
    <w:rsid w:val="00E01FAB"/>
    <w:rsid w:val="00E0210E"/>
    <w:rsid w:val="00E02142"/>
    <w:rsid w:val="00E0231A"/>
    <w:rsid w:val="00E02432"/>
    <w:rsid w:val="00E02748"/>
    <w:rsid w:val="00E0280A"/>
    <w:rsid w:val="00E02CDB"/>
    <w:rsid w:val="00E02D35"/>
    <w:rsid w:val="00E02D4A"/>
    <w:rsid w:val="00E0315A"/>
    <w:rsid w:val="00E03231"/>
    <w:rsid w:val="00E0328C"/>
    <w:rsid w:val="00E03995"/>
    <w:rsid w:val="00E03C76"/>
    <w:rsid w:val="00E03DE5"/>
    <w:rsid w:val="00E0406F"/>
    <w:rsid w:val="00E040DA"/>
    <w:rsid w:val="00E0429F"/>
    <w:rsid w:val="00E04896"/>
    <w:rsid w:val="00E04AC8"/>
    <w:rsid w:val="00E04F12"/>
    <w:rsid w:val="00E05068"/>
    <w:rsid w:val="00E055C0"/>
    <w:rsid w:val="00E056CD"/>
    <w:rsid w:val="00E057B9"/>
    <w:rsid w:val="00E059E6"/>
    <w:rsid w:val="00E05CCB"/>
    <w:rsid w:val="00E05DA5"/>
    <w:rsid w:val="00E05DFD"/>
    <w:rsid w:val="00E05E98"/>
    <w:rsid w:val="00E05ECB"/>
    <w:rsid w:val="00E05F7D"/>
    <w:rsid w:val="00E06607"/>
    <w:rsid w:val="00E067AE"/>
    <w:rsid w:val="00E067BB"/>
    <w:rsid w:val="00E0687B"/>
    <w:rsid w:val="00E0691C"/>
    <w:rsid w:val="00E06A02"/>
    <w:rsid w:val="00E06ABA"/>
    <w:rsid w:val="00E06BCC"/>
    <w:rsid w:val="00E06CAC"/>
    <w:rsid w:val="00E0718F"/>
    <w:rsid w:val="00E0759A"/>
    <w:rsid w:val="00E075B1"/>
    <w:rsid w:val="00E07613"/>
    <w:rsid w:val="00E076CC"/>
    <w:rsid w:val="00E07781"/>
    <w:rsid w:val="00E077A8"/>
    <w:rsid w:val="00E07C7A"/>
    <w:rsid w:val="00E07F39"/>
    <w:rsid w:val="00E07FAA"/>
    <w:rsid w:val="00E10370"/>
    <w:rsid w:val="00E10863"/>
    <w:rsid w:val="00E10902"/>
    <w:rsid w:val="00E10B64"/>
    <w:rsid w:val="00E10CE1"/>
    <w:rsid w:val="00E1106E"/>
    <w:rsid w:val="00E1117F"/>
    <w:rsid w:val="00E111D6"/>
    <w:rsid w:val="00E112DB"/>
    <w:rsid w:val="00E11527"/>
    <w:rsid w:val="00E11850"/>
    <w:rsid w:val="00E11AED"/>
    <w:rsid w:val="00E12178"/>
    <w:rsid w:val="00E12266"/>
    <w:rsid w:val="00E12455"/>
    <w:rsid w:val="00E12586"/>
    <w:rsid w:val="00E127CE"/>
    <w:rsid w:val="00E12882"/>
    <w:rsid w:val="00E128D7"/>
    <w:rsid w:val="00E12FD8"/>
    <w:rsid w:val="00E13122"/>
    <w:rsid w:val="00E1344D"/>
    <w:rsid w:val="00E13714"/>
    <w:rsid w:val="00E137D6"/>
    <w:rsid w:val="00E138FD"/>
    <w:rsid w:val="00E13914"/>
    <w:rsid w:val="00E13980"/>
    <w:rsid w:val="00E13B63"/>
    <w:rsid w:val="00E13CCC"/>
    <w:rsid w:val="00E13FBE"/>
    <w:rsid w:val="00E147BB"/>
    <w:rsid w:val="00E14C63"/>
    <w:rsid w:val="00E14DE4"/>
    <w:rsid w:val="00E150B6"/>
    <w:rsid w:val="00E1518C"/>
    <w:rsid w:val="00E1548B"/>
    <w:rsid w:val="00E15864"/>
    <w:rsid w:val="00E16060"/>
    <w:rsid w:val="00E16164"/>
    <w:rsid w:val="00E16182"/>
    <w:rsid w:val="00E163C5"/>
    <w:rsid w:val="00E1658C"/>
    <w:rsid w:val="00E168EC"/>
    <w:rsid w:val="00E16966"/>
    <w:rsid w:val="00E1697B"/>
    <w:rsid w:val="00E16C20"/>
    <w:rsid w:val="00E16CD4"/>
    <w:rsid w:val="00E1713A"/>
    <w:rsid w:val="00E171E6"/>
    <w:rsid w:val="00E17479"/>
    <w:rsid w:val="00E177F4"/>
    <w:rsid w:val="00E177F6"/>
    <w:rsid w:val="00E17800"/>
    <w:rsid w:val="00E17DE8"/>
    <w:rsid w:val="00E17F6E"/>
    <w:rsid w:val="00E2001C"/>
    <w:rsid w:val="00E20210"/>
    <w:rsid w:val="00E202F8"/>
    <w:rsid w:val="00E207C3"/>
    <w:rsid w:val="00E207C9"/>
    <w:rsid w:val="00E2084A"/>
    <w:rsid w:val="00E2093A"/>
    <w:rsid w:val="00E20DE9"/>
    <w:rsid w:val="00E214D9"/>
    <w:rsid w:val="00E216B0"/>
    <w:rsid w:val="00E217ED"/>
    <w:rsid w:val="00E21A08"/>
    <w:rsid w:val="00E21AB0"/>
    <w:rsid w:val="00E21B0A"/>
    <w:rsid w:val="00E21C4F"/>
    <w:rsid w:val="00E21F21"/>
    <w:rsid w:val="00E2235D"/>
    <w:rsid w:val="00E2261B"/>
    <w:rsid w:val="00E22904"/>
    <w:rsid w:val="00E22ABD"/>
    <w:rsid w:val="00E22C8E"/>
    <w:rsid w:val="00E22E29"/>
    <w:rsid w:val="00E231DD"/>
    <w:rsid w:val="00E23431"/>
    <w:rsid w:val="00E2378C"/>
    <w:rsid w:val="00E23970"/>
    <w:rsid w:val="00E23C52"/>
    <w:rsid w:val="00E23DE1"/>
    <w:rsid w:val="00E2448D"/>
    <w:rsid w:val="00E245EE"/>
    <w:rsid w:val="00E24A43"/>
    <w:rsid w:val="00E24DBB"/>
    <w:rsid w:val="00E24E76"/>
    <w:rsid w:val="00E25039"/>
    <w:rsid w:val="00E2508D"/>
    <w:rsid w:val="00E255EA"/>
    <w:rsid w:val="00E258C6"/>
    <w:rsid w:val="00E258C9"/>
    <w:rsid w:val="00E258F4"/>
    <w:rsid w:val="00E25A27"/>
    <w:rsid w:val="00E25A73"/>
    <w:rsid w:val="00E25BFB"/>
    <w:rsid w:val="00E25D6B"/>
    <w:rsid w:val="00E25E93"/>
    <w:rsid w:val="00E26975"/>
    <w:rsid w:val="00E26B2A"/>
    <w:rsid w:val="00E26C1A"/>
    <w:rsid w:val="00E26D70"/>
    <w:rsid w:val="00E26F98"/>
    <w:rsid w:val="00E26FE7"/>
    <w:rsid w:val="00E27029"/>
    <w:rsid w:val="00E270C2"/>
    <w:rsid w:val="00E27693"/>
    <w:rsid w:val="00E2770A"/>
    <w:rsid w:val="00E27802"/>
    <w:rsid w:val="00E27817"/>
    <w:rsid w:val="00E27937"/>
    <w:rsid w:val="00E27FC6"/>
    <w:rsid w:val="00E30219"/>
    <w:rsid w:val="00E304B2"/>
    <w:rsid w:val="00E304F1"/>
    <w:rsid w:val="00E3055E"/>
    <w:rsid w:val="00E3070C"/>
    <w:rsid w:val="00E3079A"/>
    <w:rsid w:val="00E307A2"/>
    <w:rsid w:val="00E30D7E"/>
    <w:rsid w:val="00E30DF2"/>
    <w:rsid w:val="00E30FDD"/>
    <w:rsid w:val="00E310C8"/>
    <w:rsid w:val="00E314D6"/>
    <w:rsid w:val="00E3176D"/>
    <w:rsid w:val="00E31CB2"/>
    <w:rsid w:val="00E31DFF"/>
    <w:rsid w:val="00E32164"/>
    <w:rsid w:val="00E32235"/>
    <w:rsid w:val="00E32396"/>
    <w:rsid w:val="00E32607"/>
    <w:rsid w:val="00E32C8B"/>
    <w:rsid w:val="00E32CF4"/>
    <w:rsid w:val="00E331AE"/>
    <w:rsid w:val="00E331E7"/>
    <w:rsid w:val="00E33580"/>
    <w:rsid w:val="00E335CE"/>
    <w:rsid w:val="00E33634"/>
    <w:rsid w:val="00E3376E"/>
    <w:rsid w:val="00E33B1B"/>
    <w:rsid w:val="00E33FA2"/>
    <w:rsid w:val="00E343C3"/>
    <w:rsid w:val="00E345A7"/>
    <w:rsid w:val="00E34800"/>
    <w:rsid w:val="00E34870"/>
    <w:rsid w:val="00E349FD"/>
    <w:rsid w:val="00E34BA2"/>
    <w:rsid w:val="00E34DA2"/>
    <w:rsid w:val="00E34FB1"/>
    <w:rsid w:val="00E35029"/>
    <w:rsid w:val="00E35070"/>
    <w:rsid w:val="00E352AF"/>
    <w:rsid w:val="00E354E6"/>
    <w:rsid w:val="00E35619"/>
    <w:rsid w:val="00E35648"/>
    <w:rsid w:val="00E356CF"/>
    <w:rsid w:val="00E35885"/>
    <w:rsid w:val="00E35EC2"/>
    <w:rsid w:val="00E363B8"/>
    <w:rsid w:val="00E36454"/>
    <w:rsid w:val="00E36ABE"/>
    <w:rsid w:val="00E36BA7"/>
    <w:rsid w:val="00E36D93"/>
    <w:rsid w:val="00E36F61"/>
    <w:rsid w:val="00E37457"/>
    <w:rsid w:val="00E37A9F"/>
    <w:rsid w:val="00E37BC0"/>
    <w:rsid w:val="00E37E05"/>
    <w:rsid w:val="00E37E08"/>
    <w:rsid w:val="00E4017D"/>
    <w:rsid w:val="00E40462"/>
    <w:rsid w:val="00E40541"/>
    <w:rsid w:val="00E40575"/>
    <w:rsid w:val="00E4079E"/>
    <w:rsid w:val="00E409C0"/>
    <w:rsid w:val="00E409E1"/>
    <w:rsid w:val="00E40A1B"/>
    <w:rsid w:val="00E40A30"/>
    <w:rsid w:val="00E40E7E"/>
    <w:rsid w:val="00E40F2B"/>
    <w:rsid w:val="00E412AB"/>
    <w:rsid w:val="00E413A9"/>
    <w:rsid w:val="00E41696"/>
    <w:rsid w:val="00E41876"/>
    <w:rsid w:val="00E418AE"/>
    <w:rsid w:val="00E418B4"/>
    <w:rsid w:val="00E41BE3"/>
    <w:rsid w:val="00E41E92"/>
    <w:rsid w:val="00E42114"/>
    <w:rsid w:val="00E42165"/>
    <w:rsid w:val="00E4220F"/>
    <w:rsid w:val="00E423A4"/>
    <w:rsid w:val="00E423A5"/>
    <w:rsid w:val="00E4266F"/>
    <w:rsid w:val="00E426FF"/>
    <w:rsid w:val="00E42C27"/>
    <w:rsid w:val="00E42C84"/>
    <w:rsid w:val="00E42E6F"/>
    <w:rsid w:val="00E430EE"/>
    <w:rsid w:val="00E430FB"/>
    <w:rsid w:val="00E438CB"/>
    <w:rsid w:val="00E4390A"/>
    <w:rsid w:val="00E43A28"/>
    <w:rsid w:val="00E43B9E"/>
    <w:rsid w:val="00E43E90"/>
    <w:rsid w:val="00E4437A"/>
    <w:rsid w:val="00E4459F"/>
    <w:rsid w:val="00E446B1"/>
    <w:rsid w:val="00E446D0"/>
    <w:rsid w:val="00E447EF"/>
    <w:rsid w:val="00E44F72"/>
    <w:rsid w:val="00E45038"/>
    <w:rsid w:val="00E4515F"/>
    <w:rsid w:val="00E45271"/>
    <w:rsid w:val="00E4527C"/>
    <w:rsid w:val="00E4565E"/>
    <w:rsid w:val="00E456FB"/>
    <w:rsid w:val="00E45796"/>
    <w:rsid w:val="00E45854"/>
    <w:rsid w:val="00E45BA5"/>
    <w:rsid w:val="00E45BD5"/>
    <w:rsid w:val="00E45C2E"/>
    <w:rsid w:val="00E45FAE"/>
    <w:rsid w:val="00E45FB2"/>
    <w:rsid w:val="00E46294"/>
    <w:rsid w:val="00E467A6"/>
    <w:rsid w:val="00E46A17"/>
    <w:rsid w:val="00E46DB2"/>
    <w:rsid w:val="00E46FAF"/>
    <w:rsid w:val="00E471EC"/>
    <w:rsid w:val="00E47310"/>
    <w:rsid w:val="00E4750C"/>
    <w:rsid w:val="00E47C2F"/>
    <w:rsid w:val="00E47DCB"/>
    <w:rsid w:val="00E504CA"/>
    <w:rsid w:val="00E505A1"/>
    <w:rsid w:val="00E507AA"/>
    <w:rsid w:val="00E50BB9"/>
    <w:rsid w:val="00E50C86"/>
    <w:rsid w:val="00E5145D"/>
    <w:rsid w:val="00E515B3"/>
    <w:rsid w:val="00E51660"/>
    <w:rsid w:val="00E517DF"/>
    <w:rsid w:val="00E5184E"/>
    <w:rsid w:val="00E51B21"/>
    <w:rsid w:val="00E51C30"/>
    <w:rsid w:val="00E51E2A"/>
    <w:rsid w:val="00E51F25"/>
    <w:rsid w:val="00E522FE"/>
    <w:rsid w:val="00E527E5"/>
    <w:rsid w:val="00E52889"/>
    <w:rsid w:val="00E529C1"/>
    <w:rsid w:val="00E52AB7"/>
    <w:rsid w:val="00E52C4A"/>
    <w:rsid w:val="00E52CB7"/>
    <w:rsid w:val="00E52DDA"/>
    <w:rsid w:val="00E52ECC"/>
    <w:rsid w:val="00E530E9"/>
    <w:rsid w:val="00E533CA"/>
    <w:rsid w:val="00E5344E"/>
    <w:rsid w:val="00E53693"/>
    <w:rsid w:val="00E53986"/>
    <w:rsid w:val="00E53B19"/>
    <w:rsid w:val="00E53FA0"/>
    <w:rsid w:val="00E5409F"/>
    <w:rsid w:val="00E5448F"/>
    <w:rsid w:val="00E5461B"/>
    <w:rsid w:val="00E546C8"/>
    <w:rsid w:val="00E546F1"/>
    <w:rsid w:val="00E5486C"/>
    <w:rsid w:val="00E5499C"/>
    <w:rsid w:val="00E54AE0"/>
    <w:rsid w:val="00E54B50"/>
    <w:rsid w:val="00E54CCD"/>
    <w:rsid w:val="00E54E52"/>
    <w:rsid w:val="00E54E98"/>
    <w:rsid w:val="00E54EE3"/>
    <w:rsid w:val="00E55196"/>
    <w:rsid w:val="00E55327"/>
    <w:rsid w:val="00E554E8"/>
    <w:rsid w:val="00E55867"/>
    <w:rsid w:val="00E559BD"/>
    <w:rsid w:val="00E55AD8"/>
    <w:rsid w:val="00E56173"/>
    <w:rsid w:val="00E56499"/>
    <w:rsid w:val="00E564EC"/>
    <w:rsid w:val="00E565C6"/>
    <w:rsid w:val="00E568C8"/>
    <w:rsid w:val="00E572EF"/>
    <w:rsid w:val="00E57402"/>
    <w:rsid w:val="00E574B7"/>
    <w:rsid w:val="00E5760B"/>
    <w:rsid w:val="00E60065"/>
    <w:rsid w:val="00E601B2"/>
    <w:rsid w:val="00E60224"/>
    <w:rsid w:val="00E60248"/>
    <w:rsid w:val="00E60300"/>
    <w:rsid w:val="00E604DE"/>
    <w:rsid w:val="00E6063C"/>
    <w:rsid w:val="00E60AC1"/>
    <w:rsid w:val="00E60CC6"/>
    <w:rsid w:val="00E60CD1"/>
    <w:rsid w:val="00E60D30"/>
    <w:rsid w:val="00E60E18"/>
    <w:rsid w:val="00E60E78"/>
    <w:rsid w:val="00E61095"/>
    <w:rsid w:val="00E610B5"/>
    <w:rsid w:val="00E61202"/>
    <w:rsid w:val="00E61211"/>
    <w:rsid w:val="00E61274"/>
    <w:rsid w:val="00E61737"/>
    <w:rsid w:val="00E61DD8"/>
    <w:rsid w:val="00E62163"/>
    <w:rsid w:val="00E6226E"/>
    <w:rsid w:val="00E6236C"/>
    <w:rsid w:val="00E626A1"/>
    <w:rsid w:val="00E62704"/>
    <w:rsid w:val="00E6287C"/>
    <w:rsid w:val="00E62899"/>
    <w:rsid w:val="00E6293F"/>
    <w:rsid w:val="00E62C14"/>
    <w:rsid w:val="00E62C72"/>
    <w:rsid w:val="00E630C2"/>
    <w:rsid w:val="00E634E0"/>
    <w:rsid w:val="00E63500"/>
    <w:rsid w:val="00E6357F"/>
    <w:rsid w:val="00E637A0"/>
    <w:rsid w:val="00E63A94"/>
    <w:rsid w:val="00E63C8E"/>
    <w:rsid w:val="00E63D75"/>
    <w:rsid w:val="00E63FA5"/>
    <w:rsid w:val="00E64058"/>
    <w:rsid w:val="00E6417B"/>
    <w:rsid w:val="00E64321"/>
    <w:rsid w:val="00E6482C"/>
    <w:rsid w:val="00E649CA"/>
    <w:rsid w:val="00E653B2"/>
    <w:rsid w:val="00E654C1"/>
    <w:rsid w:val="00E655F3"/>
    <w:rsid w:val="00E65654"/>
    <w:rsid w:val="00E65974"/>
    <w:rsid w:val="00E65BFC"/>
    <w:rsid w:val="00E65C96"/>
    <w:rsid w:val="00E65CC2"/>
    <w:rsid w:val="00E664C8"/>
    <w:rsid w:val="00E6651F"/>
    <w:rsid w:val="00E66550"/>
    <w:rsid w:val="00E66827"/>
    <w:rsid w:val="00E66ECF"/>
    <w:rsid w:val="00E66F07"/>
    <w:rsid w:val="00E66FB6"/>
    <w:rsid w:val="00E67000"/>
    <w:rsid w:val="00E67217"/>
    <w:rsid w:val="00E67276"/>
    <w:rsid w:val="00E67626"/>
    <w:rsid w:val="00E67AAE"/>
    <w:rsid w:val="00E67BC1"/>
    <w:rsid w:val="00E67CF4"/>
    <w:rsid w:val="00E67DED"/>
    <w:rsid w:val="00E67E37"/>
    <w:rsid w:val="00E67F13"/>
    <w:rsid w:val="00E67F5D"/>
    <w:rsid w:val="00E7058F"/>
    <w:rsid w:val="00E7076A"/>
    <w:rsid w:val="00E70870"/>
    <w:rsid w:val="00E7092A"/>
    <w:rsid w:val="00E70955"/>
    <w:rsid w:val="00E70AA9"/>
    <w:rsid w:val="00E70AD8"/>
    <w:rsid w:val="00E70F7A"/>
    <w:rsid w:val="00E71275"/>
    <w:rsid w:val="00E715D0"/>
    <w:rsid w:val="00E71806"/>
    <w:rsid w:val="00E71851"/>
    <w:rsid w:val="00E719C2"/>
    <w:rsid w:val="00E719FE"/>
    <w:rsid w:val="00E71B31"/>
    <w:rsid w:val="00E71BC9"/>
    <w:rsid w:val="00E71CB7"/>
    <w:rsid w:val="00E71ED5"/>
    <w:rsid w:val="00E72901"/>
    <w:rsid w:val="00E72DC7"/>
    <w:rsid w:val="00E72FB6"/>
    <w:rsid w:val="00E736D8"/>
    <w:rsid w:val="00E73712"/>
    <w:rsid w:val="00E7393E"/>
    <w:rsid w:val="00E73BC9"/>
    <w:rsid w:val="00E74163"/>
    <w:rsid w:val="00E74179"/>
    <w:rsid w:val="00E741B7"/>
    <w:rsid w:val="00E748F8"/>
    <w:rsid w:val="00E74D7F"/>
    <w:rsid w:val="00E74DC1"/>
    <w:rsid w:val="00E74E45"/>
    <w:rsid w:val="00E74E6C"/>
    <w:rsid w:val="00E751E5"/>
    <w:rsid w:val="00E755DE"/>
    <w:rsid w:val="00E75637"/>
    <w:rsid w:val="00E7567D"/>
    <w:rsid w:val="00E7569F"/>
    <w:rsid w:val="00E75735"/>
    <w:rsid w:val="00E7596C"/>
    <w:rsid w:val="00E75E92"/>
    <w:rsid w:val="00E760F0"/>
    <w:rsid w:val="00E762D0"/>
    <w:rsid w:val="00E76420"/>
    <w:rsid w:val="00E764A8"/>
    <w:rsid w:val="00E768A6"/>
    <w:rsid w:val="00E76AA1"/>
    <w:rsid w:val="00E76B06"/>
    <w:rsid w:val="00E76EC8"/>
    <w:rsid w:val="00E77182"/>
    <w:rsid w:val="00E77323"/>
    <w:rsid w:val="00E77372"/>
    <w:rsid w:val="00E779EE"/>
    <w:rsid w:val="00E77A07"/>
    <w:rsid w:val="00E77C21"/>
    <w:rsid w:val="00E77C32"/>
    <w:rsid w:val="00E77C96"/>
    <w:rsid w:val="00E800C7"/>
    <w:rsid w:val="00E80229"/>
    <w:rsid w:val="00E8039D"/>
    <w:rsid w:val="00E8041C"/>
    <w:rsid w:val="00E804D5"/>
    <w:rsid w:val="00E80608"/>
    <w:rsid w:val="00E80C3B"/>
    <w:rsid w:val="00E80DE9"/>
    <w:rsid w:val="00E80EDA"/>
    <w:rsid w:val="00E80FD1"/>
    <w:rsid w:val="00E8128E"/>
    <w:rsid w:val="00E81353"/>
    <w:rsid w:val="00E81381"/>
    <w:rsid w:val="00E8139A"/>
    <w:rsid w:val="00E81442"/>
    <w:rsid w:val="00E81590"/>
    <w:rsid w:val="00E8176A"/>
    <w:rsid w:val="00E819CC"/>
    <w:rsid w:val="00E819D0"/>
    <w:rsid w:val="00E81CA5"/>
    <w:rsid w:val="00E81D45"/>
    <w:rsid w:val="00E81DF1"/>
    <w:rsid w:val="00E82227"/>
    <w:rsid w:val="00E8222A"/>
    <w:rsid w:val="00E82722"/>
    <w:rsid w:val="00E82747"/>
    <w:rsid w:val="00E828C0"/>
    <w:rsid w:val="00E82DD1"/>
    <w:rsid w:val="00E82EB5"/>
    <w:rsid w:val="00E83023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3B"/>
    <w:rsid w:val="00E84461"/>
    <w:rsid w:val="00E847B7"/>
    <w:rsid w:val="00E84910"/>
    <w:rsid w:val="00E8496A"/>
    <w:rsid w:val="00E84AE5"/>
    <w:rsid w:val="00E84B5C"/>
    <w:rsid w:val="00E84E6F"/>
    <w:rsid w:val="00E84F33"/>
    <w:rsid w:val="00E853D3"/>
    <w:rsid w:val="00E854BA"/>
    <w:rsid w:val="00E8555C"/>
    <w:rsid w:val="00E859CE"/>
    <w:rsid w:val="00E85D79"/>
    <w:rsid w:val="00E85F3E"/>
    <w:rsid w:val="00E86930"/>
    <w:rsid w:val="00E86975"/>
    <w:rsid w:val="00E86B5E"/>
    <w:rsid w:val="00E86E3E"/>
    <w:rsid w:val="00E86FDD"/>
    <w:rsid w:val="00E87117"/>
    <w:rsid w:val="00E8738A"/>
    <w:rsid w:val="00E874EF"/>
    <w:rsid w:val="00E87797"/>
    <w:rsid w:val="00E87ACE"/>
    <w:rsid w:val="00E87B02"/>
    <w:rsid w:val="00E87F33"/>
    <w:rsid w:val="00E90019"/>
    <w:rsid w:val="00E9042F"/>
    <w:rsid w:val="00E90434"/>
    <w:rsid w:val="00E9051F"/>
    <w:rsid w:val="00E9057A"/>
    <w:rsid w:val="00E905A4"/>
    <w:rsid w:val="00E907B0"/>
    <w:rsid w:val="00E90B31"/>
    <w:rsid w:val="00E90C44"/>
    <w:rsid w:val="00E90D91"/>
    <w:rsid w:val="00E90DC1"/>
    <w:rsid w:val="00E90DF8"/>
    <w:rsid w:val="00E90E79"/>
    <w:rsid w:val="00E911DD"/>
    <w:rsid w:val="00E91631"/>
    <w:rsid w:val="00E916AC"/>
    <w:rsid w:val="00E917B3"/>
    <w:rsid w:val="00E9199D"/>
    <w:rsid w:val="00E919AB"/>
    <w:rsid w:val="00E92103"/>
    <w:rsid w:val="00E92135"/>
    <w:rsid w:val="00E92368"/>
    <w:rsid w:val="00E9242B"/>
    <w:rsid w:val="00E92448"/>
    <w:rsid w:val="00E924DB"/>
    <w:rsid w:val="00E9275B"/>
    <w:rsid w:val="00E929E0"/>
    <w:rsid w:val="00E92A27"/>
    <w:rsid w:val="00E92F28"/>
    <w:rsid w:val="00E930DC"/>
    <w:rsid w:val="00E936CE"/>
    <w:rsid w:val="00E937DD"/>
    <w:rsid w:val="00E937F9"/>
    <w:rsid w:val="00E93B00"/>
    <w:rsid w:val="00E940FC"/>
    <w:rsid w:val="00E94394"/>
    <w:rsid w:val="00E94447"/>
    <w:rsid w:val="00E947A2"/>
    <w:rsid w:val="00E9491D"/>
    <w:rsid w:val="00E949BE"/>
    <w:rsid w:val="00E949EC"/>
    <w:rsid w:val="00E94A4D"/>
    <w:rsid w:val="00E94DEB"/>
    <w:rsid w:val="00E94DF7"/>
    <w:rsid w:val="00E94E67"/>
    <w:rsid w:val="00E952F9"/>
    <w:rsid w:val="00E95441"/>
    <w:rsid w:val="00E95442"/>
    <w:rsid w:val="00E954AE"/>
    <w:rsid w:val="00E956F2"/>
    <w:rsid w:val="00E957FF"/>
    <w:rsid w:val="00E95AFE"/>
    <w:rsid w:val="00E9602C"/>
    <w:rsid w:val="00E96087"/>
    <w:rsid w:val="00E960D2"/>
    <w:rsid w:val="00E96364"/>
    <w:rsid w:val="00E96562"/>
    <w:rsid w:val="00E969F7"/>
    <w:rsid w:val="00E96BA0"/>
    <w:rsid w:val="00E96C94"/>
    <w:rsid w:val="00E96D9F"/>
    <w:rsid w:val="00E96DA3"/>
    <w:rsid w:val="00E96FAE"/>
    <w:rsid w:val="00E9705F"/>
    <w:rsid w:val="00E9717B"/>
    <w:rsid w:val="00E97467"/>
    <w:rsid w:val="00E9759B"/>
    <w:rsid w:val="00E97750"/>
    <w:rsid w:val="00E97826"/>
    <w:rsid w:val="00E978EF"/>
    <w:rsid w:val="00E97B0D"/>
    <w:rsid w:val="00E97B86"/>
    <w:rsid w:val="00E97D4D"/>
    <w:rsid w:val="00E97E73"/>
    <w:rsid w:val="00EA04D1"/>
    <w:rsid w:val="00EA04FF"/>
    <w:rsid w:val="00EA0822"/>
    <w:rsid w:val="00EA0C4C"/>
    <w:rsid w:val="00EA0DB0"/>
    <w:rsid w:val="00EA1112"/>
    <w:rsid w:val="00EA117B"/>
    <w:rsid w:val="00EA1404"/>
    <w:rsid w:val="00EA142C"/>
    <w:rsid w:val="00EA1436"/>
    <w:rsid w:val="00EA1848"/>
    <w:rsid w:val="00EA1E18"/>
    <w:rsid w:val="00EA2427"/>
    <w:rsid w:val="00EA26D1"/>
    <w:rsid w:val="00EA28E7"/>
    <w:rsid w:val="00EA297B"/>
    <w:rsid w:val="00EA29D3"/>
    <w:rsid w:val="00EA2B15"/>
    <w:rsid w:val="00EA2C26"/>
    <w:rsid w:val="00EA2F79"/>
    <w:rsid w:val="00EA32BD"/>
    <w:rsid w:val="00EA34F8"/>
    <w:rsid w:val="00EA3501"/>
    <w:rsid w:val="00EA3510"/>
    <w:rsid w:val="00EA3B49"/>
    <w:rsid w:val="00EA40F9"/>
    <w:rsid w:val="00EA426C"/>
    <w:rsid w:val="00EA42F2"/>
    <w:rsid w:val="00EA4868"/>
    <w:rsid w:val="00EA49AD"/>
    <w:rsid w:val="00EA4A90"/>
    <w:rsid w:val="00EA4BB7"/>
    <w:rsid w:val="00EA4FF4"/>
    <w:rsid w:val="00EA5072"/>
    <w:rsid w:val="00EA557B"/>
    <w:rsid w:val="00EA55F1"/>
    <w:rsid w:val="00EA5745"/>
    <w:rsid w:val="00EA5A06"/>
    <w:rsid w:val="00EA5B44"/>
    <w:rsid w:val="00EA5B46"/>
    <w:rsid w:val="00EA5DC2"/>
    <w:rsid w:val="00EA5F63"/>
    <w:rsid w:val="00EA6783"/>
    <w:rsid w:val="00EA6992"/>
    <w:rsid w:val="00EA6E4C"/>
    <w:rsid w:val="00EA6FFB"/>
    <w:rsid w:val="00EA744A"/>
    <w:rsid w:val="00EA747F"/>
    <w:rsid w:val="00EA7703"/>
    <w:rsid w:val="00EA7705"/>
    <w:rsid w:val="00EA77B6"/>
    <w:rsid w:val="00EA79A0"/>
    <w:rsid w:val="00EA7CD7"/>
    <w:rsid w:val="00EA7D20"/>
    <w:rsid w:val="00EA7F14"/>
    <w:rsid w:val="00EA7F5F"/>
    <w:rsid w:val="00EB01C2"/>
    <w:rsid w:val="00EB0409"/>
    <w:rsid w:val="00EB09D0"/>
    <w:rsid w:val="00EB0B98"/>
    <w:rsid w:val="00EB0C54"/>
    <w:rsid w:val="00EB0CAD"/>
    <w:rsid w:val="00EB0FC7"/>
    <w:rsid w:val="00EB1518"/>
    <w:rsid w:val="00EB160B"/>
    <w:rsid w:val="00EB171C"/>
    <w:rsid w:val="00EB1B74"/>
    <w:rsid w:val="00EB1F14"/>
    <w:rsid w:val="00EB20B4"/>
    <w:rsid w:val="00EB20D5"/>
    <w:rsid w:val="00EB23E8"/>
    <w:rsid w:val="00EB2418"/>
    <w:rsid w:val="00EB2AB1"/>
    <w:rsid w:val="00EB2BEC"/>
    <w:rsid w:val="00EB2D2A"/>
    <w:rsid w:val="00EB2D75"/>
    <w:rsid w:val="00EB2FB7"/>
    <w:rsid w:val="00EB30F6"/>
    <w:rsid w:val="00EB3159"/>
    <w:rsid w:val="00EB349E"/>
    <w:rsid w:val="00EB36B6"/>
    <w:rsid w:val="00EB36C7"/>
    <w:rsid w:val="00EB3A60"/>
    <w:rsid w:val="00EB3BA1"/>
    <w:rsid w:val="00EB3CB2"/>
    <w:rsid w:val="00EB4141"/>
    <w:rsid w:val="00EB480A"/>
    <w:rsid w:val="00EB48AD"/>
    <w:rsid w:val="00EB48DF"/>
    <w:rsid w:val="00EB49E6"/>
    <w:rsid w:val="00EB4B34"/>
    <w:rsid w:val="00EB4B93"/>
    <w:rsid w:val="00EB4C68"/>
    <w:rsid w:val="00EB4F01"/>
    <w:rsid w:val="00EB549E"/>
    <w:rsid w:val="00EB55DF"/>
    <w:rsid w:val="00EB5885"/>
    <w:rsid w:val="00EB58A8"/>
    <w:rsid w:val="00EB59EC"/>
    <w:rsid w:val="00EB5A88"/>
    <w:rsid w:val="00EB5A9D"/>
    <w:rsid w:val="00EB5CF9"/>
    <w:rsid w:val="00EB5E6A"/>
    <w:rsid w:val="00EB5F9D"/>
    <w:rsid w:val="00EB62AC"/>
    <w:rsid w:val="00EB6304"/>
    <w:rsid w:val="00EB63D2"/>
    <w:rsid w:val="00EB6A8E"/>
    <w:rsid w:val="00EB6C04"/>
    <w:rsid w:val="00EB6D00"/>
    <w:rsid w:val="00EB6DCE"/>
    <w:rsid w:val="00EB6DFB"/>
    <w:rsid w:val="00EB70E5"/>
    <w:rsid w:val="00EB7213"/>
    <w:rsid w:val="00EB7575"/>
    <w:rsid w:val="00EB7703"/>
    <w:rsid w:val="00EB7B41"/>
    <w:rsid w:val="00EC0303"/>
    <w:rsid w:val="00EC061D"/>
    <w:rsid w:val="00EC0F2A"/>
    <w:rsid w:val="00EC0FA4"/>
    <w:rsid w:val="00EC1094"/>
    <w:rsid w:val="00EC1113"/>
    <w:rsid w:val="00EC12FB"/>
    <w:rsid w:val="00EC1329"/>
    <w:rsid w:val="00EC1453"/>
    <w:rsid w:val="00EC153B"/>
    <w:rsid w:val="00EC1D37"/>
    <w:rsid w:val="00EC1F90"/>
    <w:rsid w:val="00EC2108"/>
    <w:rsid w:val="00EC226F"/>
    <w:rsid w:val="00EC2501"/>
    <w:rsid w:val="00EC277B"/>
    <w:rsid w:val="00EC285E"/>
    <w:rsid w:val="00EC2992"/>
    <w:rsid w:val="00EC29CA"/>
    <w:rsid w:val="00EC2A04"/>
    <w:rsid w:val="00EC2B6C"/>
    <w:rsid w:val="00EC2C96"/>
    <w:rsid w:val="00EC3075"/>
    <w:rsid w:val="00EC308E"/>
    <w:rsid w:val="00EC3235"/>
    <w:rsid w:val="00EC3431"/>
    <w:rsid w:val="00EC344A"/>
    <w:rsid w:val="00EC3860"/>
    <w:rsid w:val="00EC38AA"/>
    <w:rsid w:val="00EC3AF7"/>
    <w:rsid w:val="00EC3B9E"/>
    <w:rsid w:val="00EC3FBE"/>
    <w:rsid w:val="00EC3FC6"/>
    <w:rsid w:val="00EC412E"/>
    <w:rsid w:val="00EC41FD"/>
    <w:rsid w:val="00EC4281"/>
    <w:rsid w:val="00EC485A"/>
    <w:rsid w:val="00EC492E"/>
    <w:rsid w:val="00EC4CDC"/>
    <w:rsid w:val="00EC4D55"/>
    <w:rsid w:val="00EC506A"/>
    <w:rsid w:val="00EC5153"/>
    <w:rsid w:val="00EC5856"/>
    <w:rsid w:val="00EC5B73"/>
    <w:rsid w:val="00EC5BF4"/>
    <w:rsid w:val="00EC5DA4"/>
    <w:rsid w:val="00EC6032"/>
    <w:rsid w:val="00EC62F8"/>
    <w:rsid w:val="00EC63F8"/>
    <w:rsid w:val="00EC6B35"/>
    <w:rsid w:val="00EC6C02"/>
    <w:rsid w:val="00EC6E90"/>
    <w:rsid w:val="00EC6F6E"/>
    <w:rsid w:val="00EC71AD"/>
    <w:rsid w:val="00EC72E5"/>
    <w:rsid w:val="00EC733D"/>
    <w:rsid w:val="00EC765C"/>
    <w:rsid w:val="00EC7847"/>
    <w:rsid w:val="00EC78AD"/>
    <w:rsid w:val="00EC79A9"/>
    <w:rsid w:val="00EC7E73"/>
    <w:rsid w:val="00EC7EDE"/>
    <w:rsid w:val="00EC7FFC"/>
    <w:rsid w:val="00ED0012"/>
    <w:rsid w:val="00ED0094"/>
    <w:rsid w:val="00ED00B4"/>
    <w:rsid w:val="00ED057F"/>
    <w:rsid w:val="00ED06F9"/>
    <w:rsid w:val="00ED0704"/>
    <w:rsid w:val="00ED07DC"/>
    <w:rsid w:val="00ED1182"/>
    <w:rsid w:val="00ED11A8"/>
    <w:rsid w:val="00ED138F"/>
    <w:rsid w:val="00ED1447"/>
    <w:rsid w:val="00ED1C7C"/>
    <w:rsid w:val="00ED1CC3"/>
    <w:rsid w:val="00ED1F01"/>
    <w:rsid w:val="00ED1F41"/>
    <w:rsid w:val="00ED2275"/>
    <w:rsid w:val="00ED29EE"/>
    <w:rsid w:val="00ED2AEE"/>
    <w:rsid w:val="00ED2C28"/>
    <w:rsid w:val="00ED327D"/>
    <w:rsid w:val="00ED32C7"/>
    <w:rsid w:val="00ED34A3"/>
    <w:rsid w:val="00ED3594"/>
    <w:rsid w:val="00ED3647"/>
    <w:rsid w:val="00ED374C"/>
    <w:rsid w:val="00ED37F4"/>
    <w:rsid w:val="00ED38E4"/>
    <w:rsid w:val="00ED39C8"/>
    <w:rsid w:val="00ED3ACC"/>
    <w:rsid w:val="00ED3B5F"/>
    <w:rsid w:val="00ED3BAC"/>
    <w:rsid w:val="00ED3BC2"/>
    <w:rsid w:val="00ED3BED"/>
    <w:rsid w:val="00ED3C1D"/>
    <w:rsid w:val="00ED3C77"/>
    <w:rsid w:val="00ED3CB5"/>
    <w:rsid w:val="00ED3DF4"/>
    <w:rsid w:val="00ED42E9"/>
    <w:rsid w:val="00ED46D1"/>
    <w:rsid w:val="00ED4A11"/>
    <w:rsid w:val="00ED4B11"/>
    <w:rsid w:val="00ED4EC8"/>
    <w:rsid w:val="00ED5695"/>
    <w:rsid w:val="00ED58EF"/>
    <w:rsid w:val="00ED5A5C"/>
    <w:rsid w:val="00ED6098"/>
    <w:rsid w:val="00ED6146"/>
    <w:rsid w:val="00ED61BF"/>
    <w:rsid w:val="00ED6478"/>
    <w:rsid w:val="00ED6635"/>
    <w:rsid w:val="00ED675E"/>
    <w:rsid w:val="00ED6866"/>
    <w:rsid w:val="00ED68D0"/>
    <w:rsid w:val="00ED6EB2"/>
    <w:rsid w:val="00ED6ED6"/>
    <w:rsid w:val="00ED6F1E"/>
    <w:rsid w:val="00ED7378"/>
    <w:rsid w:val="00ED7479"/>
    <w:rsid w:val="00ED7534"/>
    <w:rsid w:val="00ED797A"/>
    <w:rsid w:val="00ED7E8A"/>
    <w:rsid w:val="00EE0202"/>
    <w:rsid w:val="00EE03BC"/>
    <w:rsid w:val="00EE0B1A"/>
    <w:rsid w:val="00EE0D0B"/>
    <w:rsid w:val="00EE18F2"/>
    <w:rsid w:val="00EE19CB"/>
    <w:rsid w:val="00EE1A40"/>
    <w:rsid w:val="00EE1AD2"/>
    <w:rsid w:val="00EE1B54"/>
    <w:rsid w:val="00EE1BD8"/>
    <w:rsid w:val="00EE1E06"/>
    <w:rsid w:val="00EE1EED"/>
    <w:rsid w:val="00EE235B"/>
    <w:rsid w:val="00EE2367"/>
    <w:rsid w:val="00EE23BB"/>
    <w:rsid w:val="00EE2546"/>
    <w:rsid w:val="00EE2583"/>
    <w:rsid w:val="00EE258A"/>
    <w:rsid w:val="00EE266E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26F"/>
    <w:rsid w:val="00EE4461"/>
    <w:rsid w:val="00EE4741"/>
    <w:rsid w:val="00EE47CE"/>
    <w:rsid w:val="00EE4BAD"/>
    <w:rsid w:val="00EE4C20"/>
    <w:rsid w:val="00EE4C7B"/>
    <w:rsid w:val="00EE4E41"/>
    <w:rsid w:val="00EE5081"/>
    <w:rsid w:val="00EE54C6"/>
    <w:rsid w:val="00EE553D"/>
    <w:rsid w:val="00EE5780"/>
    <w:rsid w:val="00EE5D57"/>
    <w:rsid w:val="00EE602B"/>
    <w:rsid w:val="00EE609C"/>
    <w:rsid w:val="00EE652E"/>
    <w:rsid w:val="00EE686F"/>
    <w:rsid w:val="00EE69C7"/>
    <w:rsid w:val="00EE6BB8"/>
    <w:rsid w:val="00EE6D2A"/>
    <w:rsid w:val="00EE6F3E"/>
    <w:rsid w:val="00EE742B"/>
    <w:rsid w:val="00EE74B0"/>
    <w:rsid w:val="00EE7510"/>
    <w:rsid w:val="00EE7522"/>
    <w:rsid w:val="00EE7524"/>
    <w:rsid w:val="00EE75D3"/>
    <w:rsid w:val="00EE7638"/>
    <w:rsid w:val="00EE7807"/>
    <w:rsid w:val="00EE79FD"/>
    <w:rsid w:val="00EF01A0"/>
    <w:rsid w:val="00EF01A2"/>
    <w:rsid w:val="00EF03CB"/>
    <w:rsid w:val="00EF0703"/>
    <w:rsid w:val="00EF07CD"/>
    <w:rsid w:val="00EF07EA"/>
    <w:rsid w:val="00EF08DA"/>
    <w:rsid w:val="00EF08FF"/>
    <w:rsid w:val="00EF0920"/>
    <w:rsid w:val="00EF0ADF"/>
    <w:rsid w:val="00EF0BC5"/>
    <w:rsid w:val="00EF0C32"/>
    <w:rsid w:val="00EF1130"/>
    <w:rsid w:val="00EF134B"/>
    <w:rsid w:val="00EF137D"/>
    <w:rsid w:val="00EF1719"/>
    <w:rsid w:val="00EF1B04"/>
    <w:rsid w:val="00EF1DE8"/>
    <w:rsid w:val="00EF1E3D"/>
    <w:rsid w:val="00EF1F78"/>
    <w:rsid w:val="00EF22DB"/>
    <w:rsid w:val="00EF2714"/>
    <w:rsid w:val="00EF2A40"/>
    <w:rsid w:val="00EF2E67"/>
    <w:rsid w:val="00EF2ED2"/>
    <w:rsid w:val="00EF2EDF"/>
    <w:rsid w:val="00EF2EFF"/>
    <w:rsid w:val="00EF3109"/>
    <w:rsid w:val="00EF322D"/>
    <w:rsid w:val="00EF36F9"/>
    <w:rsid w:val="00EF3792"/>
    <w:rsid w:val="00EF3875"/>
    <w:rsid w:val="00EF38FD"/>
    <w:rsid w:val="00EF39A3"/>
    <w:rsid w:val="00EF39E9"/>
    <w:rsid w:val="00EF3A0A"/>
    <w:rsid w:val="00EF3E6D"/>
    <w:rsid w:val="00EF403C"/>
    <w:rsid w:val="00EF40B1"/>
    <w:rsid w:val="00EF416F"/>
    <w:rsid w:val="00EF41FE"/>
    <w:rsid w:val="00EF42CB"/>
    <w:rsid w:val="00EF45AA"/>
    <w:rsid w:val="00EF470F"/>
    <w:rsid w:val="00EF47DA"/>
    <w:rsid w:val="00EF48CF"/>
    <w:rsid w:val="00EF494E"/>
    <w:rsid w:val="00EF4A18"/>
    <w:rsid w:val="00EF4A53"/>
    <w:rsid w:val="00EF4A69"/>
    <w:rsid w:val="00EF4ADD"/>
    <w:rsid w:val="00EF4E88"/>
    <w:rsid w:val="00EF50A3"/>
    <w:rsid w:val="00EF5266"/>
    <w:rsid w:val="00EF5358"/>
    <w:rsid w:val="00EF53F2"/>
    <w:rsid w:val="00EF5745"/>
    <w:rsid w:val="00EF5885"/>
    <w:rsid w:val="00EF58AA"/>
    <w:rsid w:val="00EF5B06"/>
    <w:rsid w:val="00EF5E71"/>
    <w:rsid w:val="00EF6045"/>
    <w:rsid w:val="00EF6287"/>
    <w:rsid w:val="00EF63A1"/>
    <w:rsid w:val="00EF6861"/>
    <w:rsid w:val="00EF6938"/>
    <w:rsid w:val="00EF69B5"/>
    <w:rsid w:val="00EF6B33"/>
    <w:rsid w:val="00EF6BF3"/>
    <w:rsid w:val="00EF6C27"/>
    <w:rsid w:val="00EF6E35"/>
    <w:rsid w:val="00EF6F42"/>
    <w:rsid w:val="00EF6FA7"/>
    <w:rsid w:val="00EF704F"/>
    <w:rsid w:val="00EF7052"/>
    <w:rsid w:val="00EF735C"/>
    <w:rsid w:val="00EF7435"/>
    <w:rsid w:val="00EF7504"/>
    <w:rsid w:val="00EF77CE"/>
    <w:rsid w:val="00EF78D9"/>
    <w:rsid w:val="00EF7CDA"/>
    <w:rsid w:val="00EF7D16"/>
    <w:rsid w:val="00EF7D63"/>
    <w:rsid w:val="00EF7DC1"/>
    <w:rsid w:val="00EF7E34"/>
    <w:rsid w:val="00EF7EB7"/>
    <w:rsid w:val="00F0006F"/>
    <w:rsid w:val="00F00087"/>
    <w:rsid w:val="00F0008E"/>
    <w:rsid w:val="00F00236"/>
    <w:rsid w:val="00F0025D"/>
    <w:rsid w:val="00F003CA"/>
    <w:rsid w:val="00F0045B"/>
    <w:rsid w:val="00F0073C"/>
    <w:rsid w:val="00F008D7"/>
    <w:rsid w:val="00F009DA"/>
    <w:rsid w:val="00F00A2C"/>
    <w:rsid w:val="00F00BC0"/>
    <w:rsid w:val="00F00F96"/>
    <w:rsid w:val="00F01C97"/>
    <w:rsid w:val="00F01F6B"/>
    <w:rsid w:val="00F022B6"/>
    <w:rsid w:val="00F0233B"/>
    <w:rsid w:val="00F0245D"/>
    <w:rsid w:val="00F02571"/>
    <w:rsid w:val="00F02BD3"/>
    <w:rsid w:val="00F02C3E"/>
    <w:rsid w:val="00F02C5A"/>
    <w:rsid w:val="00F02CAC"/>
    <w:rsid w:val="00F02D36"/>
    <w:rsid w:val="00F02E3A"/>
    <w:rsid w:val="00F03063"/>
    <w:rsid w:val="00F03162"/>
    <w:rsid w:val="00F0321D"/>
    <w:rsid w:val="00F03B01"/>
    <w:rsid w:val="00F03B94"/>
    <w:rsid w:val="00F03F24"/>
    <w:rsid w:val="00F04100"/>
    <w:rsid w:val="00F0422E"/>
    <w:rsid w:val="00F042A9"/>
    <w:rsid w:val="00F04610"/>
    <w:rsid w:val="00F04708"/>
    <w:rsid w:val="00F04B74"/>
    <w:rsid w:val="00F04B9D"/>
    <w:rsid w:val="00F04DE7"/>
    <w:rsid w:val="00F04FAC"/>
    <w:rsid w:val="00F05711"/>
    <w:rsid w:val="00F05A35"/>
    <w:rsid w:val="00F05A81"/>
    <w:rsid w:val="00F05BB8"/>
    <w:rsid w:val="00F05DC0"/>
    <w:rsid w:val="00F05E5D"/>
    <w:rsid w:val="00F060B0"/>
    <w:rsid w:val="00F0614D"/>
    <w:rsid w:val="00F061A3"/>
    <w:rsid w:val="00F067C7"/>
    <w:rsid w:val="00F06A90"/>
    <w:rsid w:val="00F06B27"/>
    <w:rsid w:val="00F06E49"/>
    <w:rsid w:val="00F07256"/>
    <w:rsid w:val="00F07422"/>
    <w:rsid w:val="00F07470"/>
    <w:rsid w:val="00F0760E"/>
    <w:rsid w:val="00F07C4B"/>
    <w:rsid w:val="00F07CF2"/>
    <w:rsid w:val="00F103AD"/>
    <w:rsid w:val="00F10774"/>
    <w:rsid w:val="00F107F8"/>
    <w:rsid w:val="00F10856"/>
    <w:rsid w:val="00F108CA"/>
    <w:rsid w:val="00F10B48"/>
    <w:rsid w:val="00F10C80"/>
    <w:rsid w:val="00F10E89"/>
    <w:rsid w:val="00F116C1"/>
    <w:rsid w:val="00F11BA9"/>
    <w:rsid w:val="00F11BF4"/>
    <w:rsid w:val="00F11F65"/>
    <w:rsid w:val="00F1201E"/>
    <w:rsid w:val="00F121F6"/>
    <w:rsid w:val="00F12566"/>
    <w:rsid w:val="00F1264B"/>
    <w:rsid w:val="00F12C67"/>
    <w:rsid w:val="00F12D81"/>
    <w:rsid w:val="00F12E4E"/>
    <w:rsid w:val="00F12E94"/>
    <w:rsid w:val="00F12E9D"/>
    <w:rsid w:val="00F12EE1"/>
    <w:rsid w:val="00F12FA5"/>
    <w:rsid w:val="00F13396"/>
    <w:rsid w:val="00F133BB"/>
    <w:rsid w:val="00F1342B"/>
    <w:rsid w:val="00F134F7"/>
    <w:rsid w:val="00F135B3"/>
    <w:rsid w:val="00F13607"/>
    <w:rsid w:val="00F1364F"/>
    <w:rsid w:val="00F139A5"/>
    <w:rsid w:val="00F13B57"/>
    <w:rsid w:val="00F13D1D"/>
    <w:rsid w:val="00F13E03"/>
    <w:rsid w:val="00F13E85"/>
    <w:rsid w:val="00F13F4A"/>
    <w:rsid w:val="00F13FEA"/>
    <w:rsid w:val="00F14293"/>
    <w:rsid w:val="00F14546"/>
    <w:rsid w:val="00F14563"/>
    <w:rsid w:val="00F14572"/>
    <w:rsid w:val="00F1487F"/>
    <w:rsid w:val="00F148D9"/>
    <w:rsid w:val="00F14CB4"/>
    <w:rsid w:val="00F14D0B"/>
    <w:rsid w:val="00F14EAA"/>
    <w:rsid w:val="00F14F74"/>
    <w:rsid w:val="00F151A9"/>
    <w:rsid w:val="00F15235"/>
    <w:rsid w:val="00F15275"/>
    <w:rsid w:val="00F15451"/>
    <w:rsid w:val="00F155DF"/>
    <w:rsid w:val="00F15661"/>
    <w:rsid w:val="00F156CE"/>
    <w:rsid w:val="00F15B09"/>
    <w:rsid w:val="00F15D49"/>
    <w:rsid w:val="00F15DAB"/>
    <w:rsid w:val="00F15F24"/>
    <w:rsid w:val="00F15F6F"/>
    <w:rsid w:val="00F162F9"/>
    <w:rsid w:val="00F16354"/>
    <w:rsid w:val="00F16554"/>
    <w:rsid w:val="00F166C6"/>
    <w:rsid w:val="00F16754"/>
    <w:rsid w:val="00F16969"/>
    <w:rsid w:val="00F16D6C"/>
    <w:rsid w:val="00F17156"/>
    <w:rsid w:val="00F1758E"/>
    <w:rsid w:val="00F17873"/>
    <w:rsid w:val="00F17980"/>
    <w:rsid w:val="00F2000C"/>
    <w:rsid w:val="00F20486"/>
    <w:rsid w:val="00F20547"/>
    <w:rsid w:val="00F206EB"/>
    <w:rsid w:val="00F206F9"/>
    <w:rsid w:val="00F207D4"/>
    <w:rsid w:val="00F20B0B"/>
    <w:rsid w:val="00F20E3C"/>
    <w:rsid w:val="00F20FDF"/>
    <w:rsid w:val="00F21054"/>
    <w:rsid w:val="00F21290"/>
    <w:rsid w:val="00F212C0"/>
    <w:rsid w:val="00F215AF"/>
    <w:rsid w:val="00F2179A"/>
    <w:rsid w:val="00F2197A"/>
    <w:rsid w:val="00F21AC7"/>
    <w:rsid w:val="00F21B61"/>
    <w:rsid w:val="00F21DFC"/>
    <w:rsid w:val="00F21E89"/>
    <w:rsid w:val="00F21F1D"/>
    <w:rsid w:val="00F22459"/>
    <w:rsid w:val="00F224B9"/>
    <w:rsid w:val="00F225E8"/>
    <w:rsid w:val="00F22732"/>
    <w:rsid w:val="00F228A3"/>
    <w:rsid w:val="00F22995"/>
    <w:rsid w:val="00F22C56"/>
    <w:rsid w:val="00F22E59"/>
    <w:rsid w:val="00F22FF7"/>
    <w:rsid w:val="00F2318F"/>
    <w:rsid w:val="00F231D3"/>
    <w:rsid w:val="00F23246"/>
    <w:rsid w:val="00F2327A"/>
    <w:rsid w:val="00F233FB"/>
    <w:rsid w:val="00F23458"/>
    <w:rsid w:val="00F2353B"/>
    <w:rsid w:val="00F23749"/>
    <w:rsid w:val="00F237F7"/>
    <w:rsid w:val="00F2380C"/>
    <w:rsid w:val="00F239CD"/>
    <w:rsid w:val="00F23C2D"/>
    <w:rsid w:val="00F23C36"/>
    <w:rsid w:val="00F24239"/>
    <w:rsid w:val="00F24368"/>
    <w:rsid w:val="00F24970"/>
    <w:rsid w:val="00F249A1"/>
    <w:rsid w:val="00F24A2A"/>
    <w:rsid w:val="00F24B82"/>
    <w:rsid w:val="00F24C0B"/>
    <w:rsid w:val="00F24D03"/>
    <w:rsid w:val="00F24D3E"/>
    <w:rsid w:val="00F24DA9"/>
    <w:rsid w:val="00F24EAF"/>
    <w:rsid w:val="00F25085"/>
    <w:rsid w:val="00F251A7"/>
    <w:rsid w:val="00F256FF"/>
    <w:rsid w:val="00F25A81"/>
    <w:rsid w:val="00F25BC5"/>
    <w:rsid w:val="00F26254"/>
    <w:rsid w:val="00F26292"/>
    <w:rsid w:val="00F2662B"/>
    <w:rsid w:val="00F266E4"/>
    <w:rsid w:val="00F2684E"/>
    <w:rsid w:val="00F2685E"/>
    <w:rsid w:val="00F268B4"/>
    <w:rsid w:val="00F26A48"/>
    <w:rsid w:val="00F27072"/>
    <w:rsid w:val="00F270B8"/>
    <w:rsid w:val="00F273CA"/>
    <w:rsid w:val="00F27478"/>
    <w:rsid w:val="00F275AD"/>
    <w:rsid w:val="00F276FB"/>
    <w:rsid w:val="00F2798C"/>
    <w:rsid w:val="00F27A46"/>
    <w:rsid w:val="00F27E39"/>
    <w:rsid w:val="00F3028F"/>
    <w:rsid w:val="00F30525"/>
    <w:rsid w:val="00F30676"/>
    <w:rsid w:val="00F30B02"/>
    <w:rsid w:val="00F30C08"/>
    <w:rsid w:val="00F30D8C"/>
    <w:rsid w:val="00F312CE"/>
    <w:rsid w:val="00F31457"/>
    <w:rsid w:val="00F3162F"/>
    <w:rsid w:val="00F31B96"/>
    <w:rsid w:val="00F31E3D"/>
    <w:rsid w:val="00F32038"/>
    <w:rsid w:val="00F3209B"/>
    <w:rsid w:val="00F32120"/>
    <w:rsid w:val="00F32170"/>
    <w:rsid w:val="00F321C0"/>
    <w:rsid w:val="00F32267"/>
    <w:rsid w:val="00F3229E"/>
    <w:rsid w:val="00F323AF"/>
    <w:rsid w:val="00F325C1"/>
    <w:rsid w:val="00F32609"/>
    <w:rsid w:val="00F32632"/>
    <w:rsid w:val="00F3266E"/>
    <w:rsid w:val="00F32868"/>
    <w:rsid w:val="00F32B37"/>
    <w:rsid w:val="00F32DB2"/>
    <w:rsid w:val="00F32E47"/>
    <w:rsid w:val="00F32ED8"/>
    <w:rsid w:val="00F32F7C"/>
    <w:rsid w:val="00F33421"/>
    <w:rsid w:val="00F337CB"/>
    <w:rsid w:val="00F338E5"/>
    <w:rsid w:val="00F33915"/>
    <w:rsid w:val="00F3399E"/>
    <w:rsid w:val="00F33A4F"/>
    <w:rsid w:val="00F33C12"/>
    <w:rsid w:val="00F33DBB"/>
    <w:rsid w:val="00F33E0D"/>
    <w:rsid w:val="00F341E8"/>
    <w:rsid w:val="00F3421A"/>
    <w:rsid w:val="00F34247"/>
    <w:rsid w:val="00F344A5"/>
    <w:rsid w:val="00F34C19"/>
    <w:rsid w:val="00F34CE7"/>
    <w:rsid w:val="00F350D3"/>
    <w:rsid w:val="00F350ED"/>
    <w:rsid w:val="00F35209"/>
    <w:rsid w:val="00F352A6"/>
    <w:rsid w:val="00F35589"/>
    <w:rsid w:val="00F35749"/>
    <w:rsid w:val="00F35885"/>
    <w:rsid w:val="00F358FC"/>
    <w:rsid w:val="00F359C2"/>
    <w:rsid w:val="00F35AA9"/>
    <w:rsid w:val="00F35B0D"/>
    <w:rsid w:val="00F35C8C"/>
    <w:rsid w:val="00F35FC3"/>
    <w:rsid w:val="00F35FEF"/>
    <w:rsid w:val="00F36125"/>
    <w:rsid w:val="00F3617E"/>
    <w:rsid w:val="00F36496"/>
    <w:rsid w:val="00F36547"/>
    <w:rsid w:val="00F3679C"/>
    <w:rsid w:val="00F36842"/>
    <w:rsid w:val="00F36872"/>
    <w:rsid w:val="00F36926"/>
    <w:rsid w:val="00F36A96"/>
    <w:rsid w:val="00F36B1A"/>
    <w:rsid w:val="00F36DBF"/>
    <w:rsid w:val="00F36F26"/>
    <w:rsid w:val="00F370DE"/>
    <w:rsid w:val="00F3722F"/>
    <w:rsid w:val="00F376C3"/>
    <w:rsid w:val="00F376D9"/>
    <w:rsid w:val="00F378CA"/>
    <w:rsid w:val="00F378F7"/>
    <w:rsid w:val="00F37904"/>
    <w:rsid w:val="00F379BF"/>
    <w:rsid w:val="00F379FD"/>
    <w:rsid w:val="00F37B6F"/>
    <w:rsid w:val="00F37D61"/>
    <w:rsid w:val="00F40211"/>
    <w:rsid w:val="00F404A1"/>
    <w:rsid w:val="00F406D0"/>
    <w:rsid w:val="00F409E1"/>
    <w:rsid w:val="00F40F77"/>
    <w:rsid w:val="00F41052"/>
    <w:rsid w:val="00F41074"/>
    <w:rsid w:val="00F41A47"/>
    <w:rsid w:val="00F41C76"/>
    <w:rsid w:val="00F41CA4"/>
    <w:rsid w:val="00F420DB"/>
    <w:rsid w:val="00F426D8"/>
    <w:rsid w:val="00F428F9"/>
    <w:rsid w:val="00F430EB"/>
    <w:rsid w:val="00F431EE"/>
    <w:rsid w:val="00F4323B"/>
    <w:rsid w:val="00F43669"/>
    <w:rsid w:val="00F43714"/>
    <w:rsid w:val="00F43D5B"/>
    <w:rsid w:val="00F43EB3"/>
    <w:rsid w:val="00F43F28"/>
    <w:rsid w:val="00F44077"/>
    <w:rsid w:val="00F440D9"/>
    <w:rsid w:val="00F449C6"/>
    <w:rsid w:val="00F45013"/>
    <w:rsid w:val="00F450D2"/>
    <w:rsid w:val="00F4515D"/>
    <w:rsid w:val="00F452D6"/>
    <w:rsid w:val="00F45393"/>
    <w:rsid w:val="00F454EF"/>
    <w:rsid w:val="00F456C3"/>
    <w:rsid w:val="00F458BA"/>
    <w:rsid w:val="00F45ABB"/>
    <w:rsid w:val="00F45B53"/>
    <w:rsid w:val="00F45D11"/>
    <w:rsid w:val="00F45E3D"/>
    <w:rsid w:val="00F461D0"/>
    <w:rsid w:val="00F4627B"/>
    <w:rsid w:val="00F4647B"/>
    <w:rsid w:val="00F465B5"/>
    <w:rsid w:val="00F46807"/>
    <w:rsid w:val="00F46896"/>
    <w:rsid w:val="00F468A9"/>
    <w:rsid w:val="00F46AD1"/>
    <w:rsid w:val="00F46B0A"/>
    <w:rsid w:val="00F46C5B"/>
    <w:rsid w:val="00F46CDE"/>
    <w:rsid w:val="00F46D33"/>
    <w:rsid w:val="00F46ED8"/>
    <w:rsid w:val="00F46FFE"/>
    <w:rsid w:val="00F472E7"/>
    <w:rsid w:val="00F4760C"/>
    <w:rsid w:val="00F47641"/>
    <w:rsid w:val="00F478B9"/>
    <w:rsid w:val="00F47A01"/>
    <w:rsid w:val="00F47BE9"/>
    <w:rsid w:val="00F47C39"/>
    <w:rsid w:val="00F47D40"/>
    <w:rsid w:val="00F47D7D"/>
    <w:rsid w:val="00F50393"/>
    <w:rsid w:val="00F50407"/>
    <w:rsid w:val="00F5043B"/>
    <w:rsid w:val="00F5067B"/>
    <w:rsid w:val="00F50729"/>
    <w:rsid w:val="00F507BE"/>
    <w:rsid w:val="00F50A6F"/>
    <w:rsid w:val="00F50B62"/>
    <w:rsid w:val="00F510A2"/>
    <w:rsid w:val="00F512FD"/>
    <w:rsid w:val="00F51413"/>
    <w:rsid w:val="00F51451"/>
    <w:rsid w:val="00F515A7"/>
    <w:rsid w:val="00F5178C"/>
    <w:rsid w:val="00F517A9"/>
    <w:rsid w:val="00F517B0"/>
    <w:rsid w:val="00F51868"/>
    <w:rsid w:val="00F51A50"/>
    <w:rsid w:val="00F51A85"/>
    <w:rsid w:val="00F51AD7"/>
    <w:rsid w:val="00F51C89"/>
    <w:rsid w:val="00F5238B"/>
    <w:rsid w:val="00F52464"/>
    <w:rsid w:val="00F52598"/>
    <w:rsid w:val="00F52BC4"/>
    <w:rsid w:val="00F52E9B"/>
    <w:rsid w:val="00F5316C"/>
    <w:rsid w:val="00F53230"/>
    <w:rsid w:val="00F53550"/>
    <w:rsid w:val="00F5376B"/>
    <w:rsid w:val="00F5399A"/>
    <w:rsid w:val="00F53AA7"/>
    <w:rsid w:val="00F53B99"/>
    <w:rsid w:val="00F53BF3"/>
    <w:rsid w:val="00F53C4B"/>
    <w:rsid w:val="00F53C83"/>
    <w:rsid w:val="00F53D5E"/>
    <w:rsid w:val="00F53E13"/>
    <w:rsid w:val="00F53FFA"/>
    <w:rsid w:val="00F54319"/>
    <w:rsid w:val="00F546DE"/>
    <w:rsid w:val="00F547F7"/>
    <w:rsid w:val="00F5480E"/>
    <w:rsid w:val="00F548DB"/>
    <w:rsid w:val="00F54B85"/>
    <w:rsid w:val="00F54BAB"/>
    <w:rsid w:val="00F54F7E"/>
    <w:rsid w:val="00F55060"/>
    <w:rsid w:val="00F55A0C"/>
    <w:rsid w:val="00F55F1F"/>
    <w:rsid w:val="00F56010"/>
    <w:rsid w:val="00F5616B"/>
    <w:rsid w:val="00F56604"/>
    <w:rsid w:val="00F5660A"/>
    <w:rsid w:val="00F567CA"/>
    <w:rsid w:val="00F56869"/>
    <w:rsid w:val="00F569CA"/>
    <w:rsid w:val="00F56AC9"/>
    <w:rsid w:val="00F56B7D"/>
    <w:rsid w:val="00F56D71"/>
    <w:rsid w:val="00F57405"/>
    <w:rsid w:val="00F57487"/>
    <w:rsid w:val="00F5758B"/>
    <w:rsid w:val="00F57627"/>
    <w:rsid w:val="00F576E7"/>
    <w:rsid w:val="00F579FC"/>
    <w:rsid w:val="00F57A05"/>
    <w:rsid w:val="00F57B23"/>
    <w:rsid w:val="00F57FED"/>
    <w:rsid w:val="00F600C6"/>
    <w:rsid w:val="00F603B2"/>
    <w:rsid w:val="00F605AD"/>
    <w:rsid w:val="00F6061F"/>
    <w:rsid w:val="00F60634"/>
    <w:rsid w:val="00F607BE"/>
    <w:rsid w:val="00F607C9"/>
    <w:rsid w:val="00F6091E"/>
    <w:rsid w:val="00F609DA"/>
    <w:rsid w:val="00F60A51"/>
    <w:rsid w:val="00F60A86"/>
    <w:rsid w:val="00F60C42"/>
    <w:rsid w:val="00F610BD"/>
    <w:rsid w:val="00F61206"/>
    <w:rsid w:val="00F61703"/>
    <w:rsid w:val="00F61A3D"/>
    <w:rsid w:val="00F61BE5"/>
    <w:rsid w:val="00F61F0C"/>
    <w:rsid w:val="00F6202E"/>
    <w:rsid w:val="00F621DF"/>
    <w:rsid w:val="00F623BE"/>
    <w:rsid w:val="00F6242C"/>
    <w:rsid w:val="00F625FD"/>
    <w:rsid w:val="00F6268D"/>
    <w:rsid w:val="00F62A17"/>
    <w:rsid w:val="00F62A4E"/>
    <w:rsid w:val="00F62D42"/>
    <w:rsid w:val="00F62E63"/>
    <w:rsid w:val="00F6304A"/>
    <w:rsid w:val="00F63350"/>
    <w:rsid w:val="00F637E9"/>
    <w:rsid w:val="00F6386E"/>
    <w:rsid w:val="00F63D88"/>
    <w:rsid w:val="00F63E2A"/>
    <w:rsid w:val="00F641BC"/>
    <w:rsid w:val="00F6475A"/>
    <w:rsid w:val="00F64B89"/>
    <w:rsid w:val="00F64C94"/>
    <w:rsid w:val="00F64CD9"/>
    <w:rsid w:val="00F651BC"/>
    <w:rsid w:val="00F651F3"/>
    <w:rsid w:val="00F656A2"/>
    <w:rsid w:val="00F657C9"/>
    <w:rsid w:val="00F6588D"/>
    <w:rsid w:val="00F65968"/>
    <w:rsid w:val="00F65DC4"/>
    <w:rsid w:val="00F65F91"/>
    <w:rsid w:val="00F6606A"/>
    <w:rsid w:val="00F66547"/>
    <w:rsid w:val="00F665CE"/>
    <w:rsid w:val="00F667F0"/>
    <w:rsid w:val="00F66870"/>
    <w:rsid w:val="00F66C85"/>
    <w:rsid w:val="00F66C8B"/>
    <w:rsid w:val="00F66EC9"/>
    <w:rsid w:val="00F66F11"/>
    <w:rsid w:val="00F66F57"/>
    <w:rsid w:val="00F66F5D"/>
    <w:rsid w:val="00F66FBF"/>
    <w:rsid w:val="00F670CD"/>
    <w:rsid w:val="00F67133"/>
    <w:rsid w:val="00F67538"/>
    <w:rsid w:val="00F678E7"/>
    <w:rsid w:val="00F6799D"/>
    <w:rsid w:val="00F679D8"/>
    <w:rsid w:val="00F67B73"/>
    <w:rsid w:val="00F67D14"/>
    <w:rsid w:val="00F70019"/>
    <w:rsid w:val="00F70050"/>
    <w:rsid w:val="00F702DB"/>
    <w:rsid w:val="00F7071A"/>
    <w:rsid w:val="00F707E2"/>
    <w:rsid w:val="00F708EA"/>
    <w:rsid w:val="00F70A75"/>
    <w:rsid w:val="00F70C50"/>
    <w:rsid w:val="00F70C98"/>
    <w:rsid w:val="00F713A1"/>
    <w:rsid w:val="00F71596"/>
    <w:rsid w:val="00F7167A"/>
    <w:rsid w:val="00F718E8"/>
    <w:rsid w:val="00F71CFC"/>
    <w:rsid w:val="00F71F5A"/>
    <w:rsid w:val="00F71FC2"/>
    <w:rsid w:val="00F7232F"/>
    <w:rsid w:val="00F72868"/>
    <w:rsid w:val="00F72A08"/>
    <w:rsid w:val="00F72C71"/>
    <w:rsid w:val="00F72C96"/>
    <w:rsid w:val="00F72D34"/>
    <w:rsid w:val="00F72D42"/>
    <w:rsid w:val="00F73509"/>
    <w:rsid w:val="00F73544"/>
    <w:rsid w:val="00F7360F"/>
    <w:rsid w:val="00F736E8"/>
    <w:rsid w:val="00F737A9"/>
    <w:rsid w:val="00F737F0"/>
    <w:rsid w:val="00F73A36"/>
    <w:rsid w:val="00F73A3F"/>
    <w:rsid w:val="00F73B99"/>
    <w:rsid w:val="00F73C22"/>
    <w:rsid w:val="00F73F27"/>
    <w:rsid w:val="00F7423B"/>
    <w:rsid w:val="00F742EF"/>
    <w:rsid w:val="00F74454"/>
    <w:rsid w:val="00F746B4"/>
    <w:rsid w:val="00F747EC"/>
    <w:rsid w:val="00F7487B"/>
    <w:rsid w:val="00F7490A"/>
    <w:rsid w:val="00F7493A"/>
    <w:rsid w:val="00F74A94"/>
    <w:rsid w:val="00F753DC"/>
    <w:rsid w:val="00F755BC"/>
    <w:rsid w:val="00F75695"/>
    <w:rsid w:val="00F756C1"/>
    <w:rsid w:val="00F7583A"/>
    <w:rsid w:val="00F75B9C"/>
    <w:rsid w:val="00F75CD1"/>
    <w:rsid w:val="00F75DB6"/>
    <w:rsid w:val="00F75E0E"/>
    <w:rsid w:val="00F760E3"/>
    <w:rsid w:val="00F7635C"/>
    <w:rsid w:val="00F763EE"/>
    <w:rsid w:val="00F766A9"/>
    <w:rsid w:val="00F769B6"/>
    <w:rsid w:val="00F76DB2"/>
    <w:rsid w:val="00F774FE"/>
    <w:rsid w:val="00F77744"/>
    <w:rsid w:val="00F77D5D"/>
    <w:rsid w:val="00F77DD5"/>
    <w:rsid w:val="00F80170"/>
    <w:rsid w:val="00F802E2"/>
    <w:rsid w:val="00F8045D"/>
    <w:rsid w:val="00F804F1"/>
    <w:rsid w:val="00F808FC"/>
    <w:rsid w:val="00F80AE2"/>
    <w:rsid w:val="00F80F13"/>
    <w:rsid w:val="00F8111F"/>
    <w:rsid w:val="00F81225"/>
    <w:rsid w:val="00F81390"/>
    <w:rsid w:val="00F8145B"/>
    <w:rsid w:val="00F814B7"/>
    <w:rsid w:val="00F814E0"/>
    <w:rsid w:val="00F818E7"/>
    <w:rsid w:val="00F819C8"/>
    <w:rsid w:val="00F81A1F"/>
    <w:rsid w:val="00F81A60"/>
    <w:rsid w:val="00F81C69"/>
    <w:rsid w:val="00F81D92"/>
    <w:rsid w:val="00F8220D"/>
    <w:rsid w:val="00F82359"/>
    <w:rsid w:val="00F823D3"/>
    <w:rsid w:val="00F8266C"/>
    <w:rsid w:val="00F826D5"/>
    <w:rsid w:val="00F8276B"/>
    <w:rsid w:val="00F8282A"/>
    <w:rsid w:val="00F82846"/>
    <w:rsid w:val="00F8298E"/>
    <w:rsid w:val="00F82A3D"/>
    <w:rsid w:val="00F82CEB"/>
    <w:rsid w:val="00F82E81"/>
    <w:rsid w:val="00F83278"/>
    <w:rsid w:val="00F83328"/>
    <w:rsid w:val="00F833FA"/>
    <w:rsid w:val="00F83912"/>
    <w:rsid w:val="00F83C71"/>
    <w:rsid w:val="00F83EB4"/>
    <w:rsid w:val="00F8424B"/>
    <w:rsid w:val="00F84297"/>
    <w:rsid w:val="00F8471D"/>
    <w:rsid w:val="00F847DD"/>
    <w:rsid w:val="00F84885"/>
    <w:rsid w:val="00F84937"/>
    <w:rsid w:val="00F849B9"/>
    <w:rsid w:val="00F849EC"/>
    <w:rsid w:val="00F84A36"/>
    <w:rsid w:val="00F84C80"/>
    <w:rsid w:val="00F84EA2"/>
    <w:rsid w:val="00F853AE"/>
    <w:rsid w:val="00F85A0C"/>
    <w:rsid w:val="00F85AA2"/>
    <w:rsid w:val="00F85B70"/>
    <w:rsid w:val="00F85B8D"/>
    <w:rsid w:val="00F85C2F"/>
    <w:rsid w:val="00F85D0F"/>
    <w:rsid w:val="00F85E16"/>
    <w:rsid w:val="00F8614B"/>
    <w:rsid w:val="00F86186"/>
    <w:rsid w:val="00F8628F"/>
    <w:rsid w:val="00F863B7"/>
    <w:rsid w:val="00F863BC"/>
    <w:rsid w:val="00F865A3"/>
    <w:rsid w:val="00F866DB"/>
    <w:rsid w:val="00F86734"/>
    <w:rsid w:val="00F86EE4"/>
    <w:rsid w:val="00F872C2"/>
    <w:rsid w:val="00F874A8"/>
    <w:rsid w:val="00F87593"/>
    <w:rsid w:val="00F876C2"/>
    <w:rsid w:val="00F878AE"/>
    <w:rsid w:val="00F8792E"/>
    <w:rsid w:val="00F87BD2"/>
    <w:rsid w:val="00F87C68"/>
    <w:rsid w:val="00F87EA6"/>
    <w:rsid w:val="00F87FEE"/>
    <w:rsid w:val="00F90322"/>
    <w:rsid w:val="00F90520"/>
    <w:rsid w:val="00F9057B"/>
    <w:rsid w:val="00F906FB"/>
    <w:rsid w:val="00F908B2"/>
    <w:rsid w:val="00F90A66"/>
    <w:rsid w:val="00F90A9D"/>
    <w:rsid w:val="00F90EB8"/>
    <w:rsid w:val="00F9147A"/>
    <w:rsid w:val="00F91527"/>
    <w:rsid w:val="00F9187C"/>
    <w:rsid w:val="00F918D4"/>
    <w:rsid w:val="00F9191E"/>
    <w:rsid w:val="00F91C27"/>
    <w:rsid w:val="00F91D41"/>
    <w:rsid w:val="00F92092"/>
    <w:rsid w:val="00F92228"/>
    <w:rsid w:val="00F9272A"/>
    <w:rsid w:val="00F92A72"/>
    <w:rsid w:val="00F92C26"/>
    <w:rsid w:val="00F92C97"/>
    <w:rsid w:val="00F92EBB"/>
    <w:rsid w:val="00F92ED8"/>
    <w:rsid w:val="00F9307E"/>
    <w:rsid w:val="00F9308D"/>
    <w:rsid w:val="00F930E9"/>
    <w:rsid w:val="00F93241"/>
    <w:rsid w:val="00F9327C"/>
    <w:rsid w:val="00F932CA"/>
    <w:rsid w:val="00F932E2"/>
    <w:rsid w:val="00F932E7"/>
    <w:rsid w:val="00F93712"/>
    <w:rsid w:val="00F93B7C"/>
    <w:rsid w:val="00F93BF8"/>
    <w:rsid w:val="00F93EA0"/>
    <w:rsid w:val="00F94109"/>
    <w:rsid w:val="00F94197"/>
    <w:rsid w:val="00F942BD"/>
    <w:rsid w:val="00F943A8"/>
    <w:rsid w:val="00F943C8"/>
    <w:rsid w:val="00F94789"/>
    <w:rsid w:val="00F949E0"/>
    <w:rsid w:val="00F94A0B"/>
    <w:rsid w:val="00F94B2D"/>
    <w:rsid w:val="00F94DB6"/>
    <w:rsid w:val="00F94E45"/>
    <w:rsid w:val="00F9505A"/>
    <w:rsid w:val="00F95116"/>
    <w:rsid w:val="00F95394"/>
    <w:rsid w:val="00F9545E"/>
    <w:rsid w:val="00F95680"/>
    <w:rsid w:val="00F95736"/>
    <w:rsid w:val="00F957DE"/>
    <w:rsid w:val="00F9598F"/>
    <w:rsid w:val="00F959FB"/>
    <w:rsid w:val="00F95AA2"/>
    <w:rsid w:val="00F95D02"/>
    <w:rsid w:val="00F96180"/>
    <w:rsid w:val="00F96398"/>
    <w:rsid w:val="00F96399"/>
    <w:rsid w:val="00F96554"/>
    <w:rsid w:val="00F966E1"/>
    <w:rsid w:val="00F96A72"/>
    <w:rsid w:val="00F96B40"/>
    <w:rsid w:val="00F96BC0"/>
    <w:rsid w:val="00F96C2E"/>
    <w:rsid w:val="00F96E32"/>
    <w:rsid w:val="00F96F42"/>
    <w:rsid w:val="00F970F6"/>
    <w:rsid w:val="00F971B9"/>
    <w:rsid w:val="00F9760C"/>
    <w:rsid w:val="00F97696"/>
    <w:rsid w:val="00F97797"/>
    <w:rsid w:val="00F97801"/>
    <w:rsid w:val="00F97857"/>
    <w:rsid w:val="00F97A9B"/>
    <w:rsid w:val="00F97B9B"/>
    <w:rsid w:val="00F97DD8"/>
    <w:rsid w:val="00FA001A"/>
    <w:rsid w:val="00FA006E"/>
    <w:rsid w:val="00FA023C"/>
    <w:rsid w:val="00FA02DE"/>
    <w:rsid w:val="00FA0420"/>
    <w:rsid w:val="00FA0547"/>
    <w:rsid w:val="00FA066F"/>
    <w:rsid w:val="00FA06F8"/>
    <w:rsid w:val="00FA07B5"/>
    <w:rsid w:val="00FA0823"/>
    <w:rsid w:val="00FA0A32"/>
    <w:rsid w:val="00FA0BA2"/>
    <w:rsid w:val="00FA0D34"/>
    <w:rsid w:val="00FA0E20"/>
    <w:rsid w:val="00FA0EBD"/>
    <w:rsid w:val="00FA146C"/>
    <w:rsid w:val="00FA1552"/>
    <w:rsid w:val="00FA1AC9"/>
    <w:rsid w:val="00FA1E1E"/>
    <w:rsid w:val="00FA210F"/>
    <w:rsid w:val="00FA222F"/>
    <w:rsid w:val="00FA226A"/>
    <w:rsid w:val="00FA2326"/>
    <w:rsid w:val="00FA2377"/>
    <w:rsid w:val="00FA25A2"/>
    <w:rsid w:val="00FA25A3"/>
    <w:rsid w:val="00FA2607"/>
    <w:rsid w:val="00FA27A3"/>
    <w:rsid w:val="00FA2ADA"/>
    <w:rsid w:val="00FA2B1D"/>
    <w:rsid w:val="00FA2C4A"/>
    <w:rsid w:val="00FA2C97"/>
    <w:rsid w:val="00FA2F16"/>
    <w:rsid w:val="00FA2FAD"/>
    <w:rsid w:val="00FA358C"/>
    <w:rsid w:val="00FA35C3"/>
    <w:rsid w:val="00FA37BC"/>
    <w:rsid w:val="00FA3875"/>
    <w:rsid w:val="00FA387B"/>
    <w:rsid w:val="00FA3992"/>
    <w:rsid w:val="00FA3A71"/>
    <w:rsid w:val="00FA416A"/>
    <w:rsid w:val="00FA4377"/>
    <w:rsid w:val="00FA4439"/>
    <w:rsid w:val="00FA444C"/>
    <w:rsid w:val="00FA44E5"/>
    <w:rsid w:val="00FA45E6"/>
    <w:rsid w:val="00FA46C8"/>
    <w:rsid w:val="00FA47D8"/>
    <w:rsid w:val="00FA487B"/>
    <w:rsid w:val="00FA49C3"/>
    <w:rsid w:val="00FA49D1"/>
    <w:rsid w:val="00FA4C63"/>
    <w:rsid w:val="00FA4E25"/>
    <w:rsid w:val="00FA4F08"/>
    <w:rsid w:val="00FA4F1E"/>
    <w:rsid w:val="00FA50F6"/>
    <w:rsid w:val="00FA51F3"/>
    <w:rsid w:val="00FA53BA"/>
    <w:rsid w:val="00FA5884"/>
    <w:rsid w:val="00FA5981"/>
    <w:rsid w:val="00FA5B4B"/>
    <w:rsid w:val="00FA5D57"/>
    <w:rsid w:val="00FA5D75"/>
    <w:rsid w:val="00FA5DC1"/>
    <w:rsid w:val="00FA5F63"/>
    <w:rsid w:val="00FA6063"/>
    <w:rsid w:val="00FA6084"/>
    <w:rsid w:val="00FA61CE"/>
    <w:rsid w:val="00FA63F1"/>
    <w:rsid w:val="00FA6935"/>
    <w:rsid w:val="00FA6DA9"/>
    <w:rsid w:val="00FA7105"/>
    <w:rsid w:val="00FA7157"/>
    <w:rsid w:val="00FA74B6"/>
    <w:rsid w:val="00FA76DA"/>
    <w:rsid w:val="00FA7747"/>
    <w:rsid w:val="00FA785E"/>
    <w:rsid w:val="00FA792B"/>
    <w:rsid w:val="00FA7993"/>
    <w:rsid w:val="00FA7B7C"/>
    <w:rsid w:val="00FA7C53"/>
    <w:rsid w:val="00FA7CAE"/>
    <w:rsid w:val="00FB029E"/>
    <w:rsid w:val="00FB0309"/>
    <w:rsid w:val="00FB0322"/>
    <w:rsid w:val="00FB0456"/>
    <w:rsid w:val="00FB04BA"/>
    <w:rsid w:val="00FB0512"/>
    <w:rsid w:val="00FB06F6"/>
    <w:rsid w:val="00FB078B"/>
    <w:rsid w:val="00FB0AE2"/>
    <w:rsid w:val="00FB0F49"/>
    <w:rsid w:val="00FB0F64"/>
    <w:rsid w:val="00FB1130"/>
    <w:rsid w:val="00FB1469"/>
    <w:rsid w:val="00FB146B"/>
    <w:rsid w:val="00FB156A"/>
    <w:rsid w:val="00FB15F9"/>
    <w:rsid w:val="00FB1699"/>
    <w:rsid w:val="00FB1860"/>
    <w:rsid w:val="00FB1C46"/>
    <w:rsid w:val="00FB1D3A"/>
    <w:rsid w:val="00FB1DC5"/>
    <w:rsid w:val="00FB1FC8"/>
    <w:rsid w:val="00FB2594"/>
    <w:rsid w:val="00FB26DC"/>
    <w:rsid w:val="00FB2944"/>
    <w:rsid w:val="00FB2A04"/>
    <w:rsid w:val="00FB2C47"/>
    <w:rsid w:val="00FB2EAE"/>
    <w:rsid w:val="00FB2FB5"/>
    <w:rsid w:val="00FB3238"/>
    <w:rsid w:val="00FB325F"/>
    <w:rsid w:val="00FB3281"/>
    <w:rsid w:val="00FB3356"/>
    <w:rsid w:val="00FB3463"/>
    <w:rsid w:val="00FB346D"/>
    <w:rsid w:val="00FB361D"/>
    <w:rsid w:val="00FB386C"/>
    <w:rsid w:val="00FB38BA"/>
    <w:rsid w:val="00FB3AE3"/>
    <w:rsid w:val="00FB3B7F"/>
    <w:rsid w:val="00FB3BC2"/>
    <w:rsid w:val="00FB3C4E"/>
    <w:rsid w:val="00FB3D33"/>
    <w:rsid w:val="00FB3D51"/>
    <w:rsid w:val="00FB3E12"/>
    <w:rsid w:val="00FB416A"/>
    <w:rsid w:val="00FB42B7"/>
    <w:rsid w:val="00FB4543"/>
    <w:rsid w:val="00FB493A"/>
    <w:rsid w:val="00FB496A"/>
    <w:rsid w:val="00FB4987"/>
    <w:rsid w:val="00FB4BBD"/>
    <w:rsid w:val="00FB4E68"/>
    <w:rsid w:val="00FB5020"/>
    <w:rsid w:val="00FB5252"/>
    <w:rsid w:val="00FB59A8"/>
    <w:rsid w:val="00FB5A28"/>
    <w:rsid w:val="00FB5CCC"/>
    <w:rsid w:val="00FB5D89"/>
    <w:rsid w:val="00FB5E79"/>
    <w:rsid w:val="00FB5F60"/>
    <w:rsid w:val="00FB5F83"/>
    <w:rsid w:val="00FB631E"/>
    <w:rsid w:val="00FB643C"/>
    <w:rsid w:val="00FB64B8"/>
    <w:rsid w:val="00FB699B"/>
    <w:rsid w:val="00FB6B45"/>
    <w:rsid w:val="00FB6C6B"/>
    <w:rsid w:val="00FB6F33"/>
    <w:rsid w:val="00FB6FF8"/>
    <w:rsid w:val="00FB7013"/>
    <w:rsid w:val="00FB711B"/>
    <w:rsid w:val="00FB71AF"/>
    <w:rsid w:val="00FB73C1"/>
    <w:rsid w:val="00FB765A"/>
    <w:rsid w:val="00FB788D"/>
    <w:rsid w:val="00FB7BBF"/>
    <w:rsid w:val="00FB7D1A"/>
    <w:rsid w:val="00FB7D97"/>
    <w:rsid w:val="00FB7E5E"/>
    <w:rsid w:val="00FB7EC1"/>
    <w:rsid w:val="00FC0078"/>
    <w:rsid w:val="00FC0175"/>
    <w:rsid w:val="00FC02E3"/>
    <w:rsid w:val="00FC02FE"/>
    <w:rsid w:val="00FC0464"/>
    <w:rsid w:val="00FC0741"/>
    <w:rsid w:val="00FC0B06"/>
    <w:rsid w:val="00FC0E8A"/>
    <w:rsid w:val="00FC10C5"/>
    <w:rsid w:val="00FC1131"/>
    <w:rsid w:val="00FC1775"/>
    <w:rsid w:val="00FC1B39"/>
    <w:rsid w:val="00FC1B89"/>
    <w:rsid w:val="00FC1B91"/>
    <w:rsid w:val="00FC1C44"/>
    <w:rsid w:val="00FC1CDC"/>
    <w:rsid w:val="00FC1DCF"/>
    <w:rsid w:val="00FC256D"/>
    <w:rsid w:val="00FC25B8"/>
    <w:rsid w:val="00FC2982"/>
    <w:rsid w:val="00FC29D9"/>
    <w:rsid w:val="00FC2B76"/>
    <w:rsid w:val="00FC2F06"/>
    <w:rsid w:val="00FC3083"/>
    <w:rsid w:val="00FC314A"/>
    <w:rsid w:val="00FC317E"/>
    <w:rsid w:val="00FC3227"/>
    <w:rsid w:val="00FC34BD"/>
    <w:rsid w:val="00FC3778"/>
    <w:rsid w:val="00FC37C8"/>
    <w:rsid w:val="00FC3BBB"/>
    <w:rsid w:val="00FC3CA0"/>
    <w:rsid w:val="00FC3E41"/>
    <w:rsid w:val="00FC3E99"/>
    <w:rsid w:val="00FC4169"/>
    <w:rsid w:val="00FC41BA"/>
    <w:rsid w:val="00FC449E"/>
    <w:rsid w:val="00FC454D"/>
    <w:rsid w:val="00FC4947"/>
    <w:rsid w:val="00FC4A72"/>
    <w:rsid w:val="00FC4A98"/>
    <w:rsid w:val="00FC510E"/>
    <w:rsid w:val="00FC513E"/>
    <w:rsid w:val="00FC5182"/>
    <w:rsid w:val="00FC57E7"/>
    <w:rsid w:val="00FC5807"/>
    <w:rsid w:val="00FC596E"/>
    <w:rsid w:val="00FC598E"/>
    <w:rsid w:val="00FC5A83"/>
    <w:rsid w:val="00FC5C9E"/>
    <w:rsid w:val="00FC5D13"/>
    <w:rsid w:val="00FC6025"/>
    <w:rsid w:val="00FC626E"/>
    <w:rsid w:val="00FC6290"/>
    <w:rsid w:val="00FC63EB"/>
    <w:rsid w:val="00FC6573"/>
    <w:rsid w:val="00FC6661"/>
    <w:rsid w:val="00FC6A97"/>
    <w:rsid w:val="00FC6DD9"/>
    <w:rsid w:val="00FC731F"/>
    <w:rsid w:val="00FC74E0"/>
    <w:rsid w:val="00FC7710"/>
    <w:rsid w:val="00FC771A"/>
    <w:rsid w:val="00FC777F"/>
    <w:rsid w:val="00FC79B3"/>
    <w:rsid w:val="00FC7A9E"/>
    <w:rsid w:val="00FC7AD3"/>
    <w:rsid w:val="00FC7BEC"/>
    <w:rsid w:val="00FD002C"/>
    <w:rsid w:val="00FD0081"/>
    <w:rsid w:val="00FD02C9"/>
    <w:rsid w:val="00FD0300"/>
    <w:rsid w:val="00FD0368"/>
    <w:rsid w:val="00FD086A"/>
    <w:rsid w:val="00FD08D2"/>
    <w:rsid w:val="00FD0A6C"/>
    <w:rsid w:val="00FD0B52"/>
    <w:rsid w:val="00FD0DDD"/>
    <w:rsid w:val="00FD11DF"/>
    <w:rsid w:val="00FD128F"/>
    <w:rsid w:val="00FD131D"/>
    <w:rsid w:val="00FD15B2"/>
    <w:rsid w:val="00FD1A0E"/>
    <w:rsid w:val="00FD1EE6"/>
    <w:rsid w:val="00FD1F3A"/>
    <w:rsid w:val="00FD2001"/>
    <w:rsid w:val="00FD2344"/>
    <w:rsid w:val="00FD2365"/>
    <w:rsid w:val="00FD267C"/>
    <w:rsid w:val="00FD281A"/>
    <w:rsid w:val="00FD2AEA"/>
    <w:rsid w:val="00FD2CD0"/>
    <w:rsid w:val="00FD2D13"/>
    <w:rsid w:val="00FD2E7D"/>
    <w:rsid w:val="00FD2FBD"/>
    <w:rsid w:val="00FD358B"/>
    <w:rsid w:val="00FD3AAE"/>
    <w:rsid w:val="00FD4057"/>
    <w:rsid w:val="00FD4633"/>
    <w:rsid w:val="00FD4A56"/>
    <w:rsid w:val="00FD4C1F"/>
    <w:rsid w:val="00FD4D10"/>
    <w:rsid w:val="00FD5071"/>
    <w:rsid w:val="00FD53B3"/>
    <w:rsid w:val="00FD55B6"/>
    <w:rsid w:val="00FD560D"/>
    <w:rsid w:val="00FD562C"/>
    <w:rsid w:val="00FD5CC8"/>
    <w:rsid w:val="00FD5DD2"/>
    <w:rsid w:val="00FD5EF9"/>
    <w:rsid w:val="00FD5F10"/>
    <w:rsid w:val="00FD6102"/>
    <w:rsid w:val="00FD62EE"/>
    <w:rsid w:val="00FD62F3"/>
    <w:rsid w:val="00FD67D0"/>
    <w:rsid w:val="00FD6EAB"/>
    <w:rsid w:val="00FD6EDF"/>
    <w:rsid w:val="00FD6FD3"/>
    <w:rsid w:val="00FD7229"/>
    <w:rsid w:val="00FD7248"/>
    <w:rsid w:val="00FD73FF"/>
    <w:rsid w:val="00FD74EB"/>
    <w:rsid w:val="00FD7615"/>
    <w:rsid w:val="00FD78E4"/>
    <w:rsid w:val="00FD78E6"/>
    <w:rsid w:val="00FD7C61"/>
    <w:rsid w:val="00FD7EE3"/>
    <w:rsid w:val="00FD7FDE"/>
    <w:rsid w:val="00FE0074"/>
    <w:rsid w:val="00FE0298"/>
    <w:rsid w:val="00FE02EF"/>
    <w:rsid w:val="00FE051F"/>
    <w:rsid w:val="00FE0DA1"/>
    <w:rsid w:val="00FE0EB5"/>
    <w:rsid w:val="00FE10DB"/>
    <w:rsid w:val="00FE11E3"/>
    <w:rsid w:val="00FE1240"/>
    <w:rsid w:val="00FE1402"/>
    <w:rsid w:val="00FE18E1"/>
    <w:rsid w:val="00FE19FF"/>
    <w:rsid w:val="00FE1AA0"/>
    <w:rsid w:val="00FE1E36"/>
    <w:rsid w:val="00FE2786"/>
    <w:rsid w:val="00FE282D"/>
    <w:rsid w:val="00FE28EF"/>
    <w:rsid w:val="00FE30A9"/>
    <w:rsid w:val="00FE311D"/>
    <w:rsid w:val="00FE34C3"/>
    <w:rsid w:val="00FE3504"/>
    <w:rsid w:val="00FE3512"/>
    <w:rsid w:val="00FE361E"/>
    <w:rsid w:val="00FE3620"/>
    <w:rsid w:val="00FE3958"/>
    <w:rsid w:val="00FE3AAC"/>
    <w:rsid w:val="00FE3BCF"/>
    <w:rsid w:val="00FE41A0"/>
    <w:rsid w:val="00FE462C"/>
    <w:rsid w:val="00FE4A89"/>
    <w:rsid w:val="00FE4EC4"/>
    <w:rsid w:val="00FE4EF9"/>
    <w:rsid w:val="00FE4F74"/>
    <w:rsid w:val="00FE52EA"/>
    <w:rsid w:val="00FE54E3"/>
    <w:rsid w:val="00FE57BD"/>
    <w:rsid w:val="00FE57FD"/>
    <w:rsid w:val="00FE5A17"/>
    <w:rsid w:val="00FE5DF9"/>
    <w:rsid w:val="00FE6247"/>
    <w:rsid w:val="00FE62A7"/>
    <w:rsid w:val="00FE68A9"/>
    <w:rsid w:val="00FE6AF3"/>
    <w:rsid w:val="00FE7009"/>
    <w:rsid w:val="00FE740E"/>
    <w:rsid w:val="00FE74C7"/>
    <w:rsid w:val="00FE76E6"/>
    <w:rsid w:val="00FE7A3E"/>
    <w:rsid w:val="00FE7B38"/>
    <w:rsid w:val="00FE7B3F"/>
    <w:rsid w:val="00FE7C71"/>
    <w:rsid w:val="00FE7CAF"/>
    <w:rsid w:val="00FE7D57"/>
    <w:rsid w:val="00FF01E6"/>
    <w:rsid w:val="00FF0257"/>
    <w:rsid w:val="00FF0276"/>
    <w:rsid w:val="00FF0279"/>
    <w:rsid w:val="00FF05EE"/>
    <w:rsid w:val="00FF05FF"/>
    <w:rsid w:val="00FF07AF"/>
    <w:rsid w:val="00FF09E9"/>
    <w:rsid w:val="00FF0BAC"/>
    <w:rsid w:val="00FF0EEC"/>
    <w:rsid w:val="00FF0F55"/>
    <w:rsid w:val="00FF127E"/>
    <w:rsid w:val="00FF14B2"/>
    <w:rsid w:val="00FF1508"/>
    <w:rsid w:val="00FF1632"/>
    <w:rsid w:val="00FF1A6E"/>
    <w:rsid w:val="00FF1BEA"/>
    <w:rsid w:val="00FF1CBF"/>
    <w:rsid w:val="00FF1DC7"/>
    <w:rsid w:val="00FF1F14"/>
    <w:rsid w:val="00FF2035"/>
    <w:rsid w:val="00FF21CB"/>
    <w:rsid w:val="00FF2420"/>
    <w:rsid w:val="00FF2442"/>
    <w:rsid w:val="00FF26A5"/>
    <w:rsid w:val="00FF26E7"/>
    <w:rsid w:val="00FF2750"/>
    <w:rsid w:val="00FF275F"/>
    <w:rsid w:val="00FF2917"/>
    <w:rsid w:val="00FF29CB"/>
    <w:rsid w:val="00FF2A0B"/>
    <w:rsid w:val="00FF2CBF"/>
    <w:rsid w:val="00FF2EF9"/>
    <w:rsid w:val="00FF2FA3"/>
    <w:rsid w:val="00FF3061"/>
    <w:rsid w:val="00FF3227"/>
    <w:rsid w:val="00FF33C5"/>
    <w:rsid w:val="00FF33C6"/>
    <w:rsid w:val="00FF37D2"/>
    <w:rsid w:val="00FF3827"/>
    <w:rsid w:val="00FF3897"/>
    <w:rsid w:val="00FF3A1F"/>
    <w:rsid w:val="00FF3AB7"/>
    <w:rsid w:val="00FF3AE1"/>
    <w:rsid w:val="00FF3BCE"/>
    <w:rsid w:val="00FF3CC0"/>
    <w:rsid w:val="00FF3DB3"/>
    <w:rsid w:val="00FF4010"/>
    <w:rsid w:val="00FF40CC"/>
    <w:rsid w:val="00FF43DD"/>
    <w:rsid w:val="00FF445B"/>
    <w:rsid w:val="00FF4972"/>
    <w:rsid w:val="00FF5125"/>
    <w:rsid w:val="00FF53AD"/>
    <w:rsid w:val="00FF542A"/>
    <w:rsid w:val="00FF5493"/>
    <w:rsid w:val="00FF54F3"/>
    <w:rsid w:val="00FF5961"/>
    <w:rsid w:val="00FF599F"/>
    <w:rsid w:val="00FF5D6A"/>
    <w:rsid w:val="00FF5E72"/>
    <w:rsid w:val="00FF5F86"/>
    <w:rsid w:val="00FF609A"/>
    <w:rsid w:val="00FF6411"/>
    <w:rsid w:val="00FF6560"/>
    <w:rsid w:val="00FF6BAD"/>
    <w:rsid w:val="00FF6BD9"/>
    <w:rsid w:val="00FF6D94"/>
    <w:rsid w:val="00FF70DE"/>
    <w:rsid w:val="00FF73D4"/>
    <w:rsid w:val="00FF7673"/>
    <w:rsid w:val="00FF769D"/>
    <w:rsid w:val="00FF77DC"/>
    <w:rsid w:val="00FF793B"/>
    <w:rsid w:val="00FF79B1"/>
    <w:rsid w:val="00FF7A2D"/>
    <w:rsid w:val="00FF7BA6"/>
    <w:rsid w:val="00FF7CBB"/>
    <w:rsid w:val="01009305"/>
    <w:rsid w:val="01212934"/>
    <w:rsid w:val="01743C5D"/>
    <w:rsid w:val="024DCE20"/>
    <w:rsid w:val="028A5483"/>
    <w:rsid w:val="02B2D505"/>
    <w:rsid w:val="02C44253"/>
    <w:rsid w:val="039AA517"/>
    <w:rsid w:val="039D1107"/>
    <w:rsid w:val="0421860A"/>
    <w:rsid w:val="0503301B"/>
    <w:rsid w:val="050FCC95"/>
    <w:rsid w:val="0558D8FA"/>
    <w:rsid w:val="0599DA8B"/>
    <w:rsid w:val="066E1E09"/>
    <w:rsid w:val="0748070D"/>
    <w:rsid w:val="082FCA67"/>
    <w:rsid w:val="08F080AF"/>
    <w:rsid w:val="09E3CCB5"/>
    <w:rsid w:val="0A179372"/>
    <w:rsid w:val="0A64BF8C"/>
    <w:rsid w:val="0B89004B"/>
    <w:rsid w:val="0B9AEBB7"/>
    <w:rsid w:val="0BB87051"/>
    <w:rsid w:val="0BC2EC4F"/>
    <w:rsid w:val="0BF8592A"/>
    <w:rsid w:val="0C40D0EF"/>
    <w:rsid w:val="0C89E1F6"/>
    <w:rsid w:val="0D5B3475"/>
    <w:rsid w:val="0E435795"/>
    <w:rsid w:val="0EDF6D31"/>
    <w:rsid w:val="0F4DA3C2"/>
    <w:rsid w:val="0FA7794A"/>
    <w:rsid w:val="0FC7A817"/>
    <w:rsid w:val="1046D5E2"/>
    <w:rsid w:val="11D02063"/>
    <w:rsid w:val="1227351B"/>
    <w:rsid w:val="124E5C71"/>
    <w:rsid w:val="13218C58"/>
    <w:rsid w:val="135948BD"/>
    <w:rsid w:val="13B21721"/>
    <w:rsid w:val="146EF5A7"/>
    <w:rsid w:val="1483795C"/>
    <w:rsid w:val="15A42187"/>
    <w:rsid w:val="1775BB69"/>
    <w:rsid w:val="17CF1781"/>
    <w:rsid w:val="17D9664C"/>
    <w:rsid w:val="1800FC14"/>
    <w:rsid w:val="18021ACD"/>
    <w:rsid w:val="19072C7D"/>
    <w:rsid w:val="1B0C89B2"/>
    <w:rsid w:val="1C28C4E3"/>
    <w:rsid w:val="1D7667BA"/>
    <w:rsid w:val="1D9DC00A"/>
    <w:rsid w:val="1DA546EF"/>
    <w:rsid w:val="1DF9E530"/>
    <w:rsid w:val="1EC9A67C"/>
    <w:rsid w:val="2056A9A1"/>
    <w:rsid w:val="2073DD45"/>
    <w:rsid w:val="21E78250"/>
    <w:rsid w:val="2285DFEF"/>
    <w:rsid w:val="22FC2A7E"/>
    <w:rsid w:val="25F5872C"/>
    <w:rsid w:val="26FC5B76"/>
    <w:rsid w:val="2757C377"/>
    <w:rsid w:val="27C32D42"/>
    <w:rsid w:val="2885A947"/>
    <w:rsid w:val="298126D6"/>
    <w:rsid w:val="29C37AEB"/>
    <w:rsid w:val="29CF835F"/>
    <w:rsid w:val="29FD1859"/>
    <w:rsid w:val="2A1C6EA6"/>
    <w:rsid w:val="2B3CA7A4"/>
    <w:rsid w:val="2BD07A80"/>
    <w:rsid w:val="2BF47593"/>
    <w:rsid w:val="2CF43685"/>
    <w:rsid w:val="2EC909F0"/>
    <w:rsid w:val="2EEF453D"/>
    <w:rsid w:val="30107519"/>
    <w:rsid w:val="3036C5C4"/>
    <w:rsid w:val="30643CDC"/>
    <w:rsid w:val="30A06689"/>
    <w:rsid w:val="30B3AFC9"/>
    <w:rsid w:val="314C7F17"/>
    <w:rsid w:val="31694934"/>
    <w:rsid w:val="31FC8679"/>
    <w:rsid w:val="32FB8B82"/>
    <w:rsid w:val="33991B30"/>
    <w:rsid w:val="34722431"/>
    <w:rsid w:val="34EE63EB"/>
    <w:rsid w:val="3660ABB2"/>
    <w:rsid w:val="37077CA6"/>
    <w:rsid w:val="393700A1"/>
    <w:rsid w:val="39E1B7E6"/>
    <w:rsid w:val="3A3A6A91"/>
    <w:rsid w:val="3A4564D0"/>
    <w:rsid w:val="3BF85ACA"/>
    <w:rsid w:val="3C0192EB"/>
    <w:rsid w:val="3C0D35C6"/>
    <w:rsid w:val="3C7A9752"/>
    <w:rsid w:val="3CCDB885"/>
    <w:rsid w:val="3CE3555E"/>
    <w:rsid w:val="3DF0C11F"/>
    <w:rsid w:val="3E3E358A"/>
    <w:rsid w:val="3E8A70C2"/>
    <w:rsid w:val="3F0DBB9A"/>
    <w:rsid w:val="3F474780"/>
    <w:rsid w:val="3F629EC3"/>
    <w:rsid w:val="3FD98206"/>
    <w:rsid w:val="401E9A7E"/>
    <w:rsid w:val="40618360"/>
    <w:rsid w:val="4127C23C"/>
    <w:rsid w:val="4206818B"/>
    <w:rsid w:val="424D0229"/>
    <w:rsid w:val="442771BB"/>
    <w:rsid w:val="45E0A6EC"/>
    <w:rsid w:val="468D4EFB"/>
    <w:rsid w:val="46CC8534"/>
    <w:rsid w:val="476E2827"/>
    <w:rsid w:val="479897D8"/>
    <w:rsid w:val="47A7CC8B"/>
    <w:rsid w:val="49301104"/>
    <w:rsid w:val="4A223312"/>
    <w:rsid w:val="4A7B0D7D"/>
    <w:rsid w:val="4AA18EDF"/>
    <w:rsid w:val="4AF68160"/>
    <w:rsid w:val="4B41417B"/>
    <w:rsid w:val="4C33034C"/>
    <w:rsid w:val="4CEFDCE9"/>
    <w:rsid w:val="4D2B1E41"/>
    <w:rsid w:val="4DD7A0B0"/>
    <w:rsid w:val="4DEAFB1A"/>
    <w:rsid w:val="4DF52C9C"/>
    <w:rsid w:val="4E8E6A8C"/>
    <w:rsid w:val="4EA0DEEB"/>
    <w:rsid w:val="4EF6464E"/>
    <w:rsid w:val="5040813C"/>
    <w:rsid w:val="5042191C"/>
    <w:rsid w:val="50CBFEBB"/>
    <w:rsid w:val="50F59D5B"/>
    <w:rsid w:val="5108F4B3"/>
    <w:rsid w:val="514E6CC8"/>
    <w:rsid w:val="518510CB"/>
    <w:rsid w:val="51E50F81"/>
    <w:rsid w:val="5278F007"/>
    <w:rsid w:val="529D7C1A"/>
    <w:rsid w:val="53322458"/>
    <w:rsid w:val="53FB4777"/>
    <w:rsid w:val="548AF6D1"/>
    <w:rsid w:val="5557A102"/>
    <w:rsid w:val="56DDD878"/>
    <w:rsid w:val="57B51E80"/>
    <w:rsid w:val="58797FFF"/>
    <w:rsid w:val="591299E1"/>
    <w:rsid w:val="5A251BB0"/>
    <w:rsid w:val="5A4B2D56"/>
    <w:rsid w:val="5B342A78"/>
    <w:rsid w:val="5B41D443"/>
    <w:rsid w:val="5B4D3B4D"/>
    <w:rsid w:val="5B8BB42B"/>
    <w:rsid w:val="5C83E24D"/>
    <w:rsid w:val="5D6FC211"/>
    <w:rsid w:val="5DBA9763"/>
    <w:rsid w:val="5E1146CE"/>
    <w:rsid w:val="5E9B5A12"/>
    <w:rsid w:val="6143081C"/>
    <w:rsid w:val="61A6ED5A"/>
    <w:rsid w:val="6283CFA8"/>
    <w:rsid w:val="628D2DB2"/>
    <w:rsid w:val="6345F928"/>
    <w:rsid w:val="643E3344"/>
    <w:rsid w:val="660EFF56"/>
    <w:rsid w:val="6639833E"/>
    <w:rsid w:val="6713C0F6"/>
    <w:rsid w:val="674A3303"/>
    <w:rsid w:val="67690AB4"/>
    <w:rsid w:val="67A177E2"/>
    <w:rsid w:val="69643EEB"/>
    <w:rsid w:val="699A607E"/>
    <w:rsid w:val="6A4A8110"/>
    <w:rsid w:val="6A8BC95C"/>
    <w:rsid w:val="6ADFCC6A"/>
    <w:rsid w:val="6AF9B2D2"/>
    <w:rsid w:val="6AFBE167"/>
    <w:rsid w:val="6BF1ED72"/>
    <w:rsid w:val="6CD31F0A"/>
    <w:rsid w:val="6D8336E6"/>
    <w:rsid w:val="6F4B8B98"/>
    <w:rsid w:val="6F9E6229"/>
    <w:rsid w:val="6FB84A2F"/>
    <w:rsid w:val="6FBC621B"/>
    <w:rsid w:val="70951A66"/>
    <w:rsid w:val="7096B842"/>
    <w:rsid w:val="709E7E77"/>
    <w:rsid w:val="70D20FFD"/>
    <w:rsid w:val="71629899"/>
    <w:rsid w:val="7297A744"/>
    <w:rsid w:val="72DEC52C"/>
    <w:rsid w:val="7323CF82"/>
    <w:rsid w:val="73746ADE"/>
    <w:rsid w:val="7430F1C2"/>
    <w:rsid w:val="750476B4"/>
    <w:rsid w:val="75A9B616"/>
    <w:rsid w:val="76B19BDF"/>
    <w:rsid w:val="78D45FE3"/>
    <w:rsid w:val="7A105497"/>
    <w:rsid w:val="7B8F67ED"/>
    <w:rsid w:val="7BCCE612"/>
    <w:rsid w:val="7C3287FA"/>
    <w:rsid w:val="7C6FEBCD"/>
    <w:rsid w:val="7CE51A24"/>
    <w:rsid w:val="7D188A1D"/>
    <w:rsid w:val="7D3199D8"/>
    <w:rsid w:val="7D96448D"/>
    <w:rsid w:val="7DE7BD26"/>
    <w:rsid w:val="7DF59D8E"/>
    <w:rsid w:val="7F70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A956B92"/>
  <w15:docId w15:val="{EAD1914D-E1C8-4349-80F0-163869D9A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rsid w:val="0034561D"/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232D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DengXi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5729C9"/>
    <w:rPr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6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5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8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0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5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0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6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9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1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8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9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0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2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6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5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7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7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3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7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2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1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0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2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9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1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2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7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1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6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5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4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5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2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7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8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7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6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9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1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8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0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1DD06-D4D0-4B8C-93E4-B01608644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24</Pages>
  <Words>4664</Words>
  <Characters>20818</Characters>
  <Application>Microsoft Office Word</Application>
  <DocSecurity>0</DocSecurity>
  <Lines>173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Q2 2020 PAE IFS (Thai)_17 Mar 20_Word</vt:lpstr>
    </vt:vector>
  </TitlesOfParts>
  <Company>KPMG</Company>
  <LinksUpToDate>false</LinksUpToDate>
  <CharactersWithSpaces>25432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Q2 2020 PAE IFS (Thai)_17 Mar 20_Word</dc:title>
  <dc:subject/>
  <dc:creator>tadsong_h22</dc:creator>
  <cp:keywords/>
  <dc:description/>
  <cp:lastModifiedBy>Kornsiri, Chongaksorn</cp:lastModifiedBy>
  <cp:revision>4</cp:revision>
  <cp:lastPrinted>2022-08-04T06:40:00Z</cp:lastPrinted>
  <dcterms:created xsi:type="dcterms:W3CDTF">2022-08-04T06:40:00Z</dcterms:created>
  <dcterms:modified xsi:type="dcterms:W3CDTF">2022-08-08T04:12:00Z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0x010100854EA40735BF934BA67F81A627B4C9F5</vt:lpwstr>
  </property>
</Properties>
</file>