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8562" w14:textId="047D1EB0" w:rsidR="00885825" w:rsidRPr="00DE5DE3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lang w:val="en-US" w:bidi="th-TH"/>
        </w:rPr>
      </w:pPr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09AEBCD8" w:rsidR="00364E2E" w:rsidRPr="004976BC" w:rsidRDefault="00D90CA6" w:rsidP="00006358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</w:t>
      </w:r>
      <w:r w:rsidR="00A55E31" w:rsidRPr="004F0992">
        <w:rPr>
          <w:b/>
          <w:bCs/>
          <w:sz w:val="40"/>
          <w:szCs w:val="40"/>
        </w:rPr>
        <w:t xml:space="preserve">Public </w:t>
      </w:r>
      <w:r w:rsidR="005471B4" w:rsidRPr="004F0992">
        <w:rPr>
          <w:b/>
          <w:bCs/>
          <w:sz w:val="40"/>
          <w:szCs w:val="40"/>
        </w:rPr>
        <w:t xml:space="preserve">Company </w:t>
      </w:r>
      <w:r w:rsidR="00DC4133" w:rsidRPr="004F0992">
        <w:rPr>
          <w:b/>
          <w:bCs/>
          <w:sz w:val="40"/>
          <w:szCs w:val="40"/>
        </w:rPr>
        <w:t>Limited</w:t>
      </w:r>
      <w:r w:rsidR="005471B4" w:rsidRPr="004F0992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4F0992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4F0992" w:rsidRDefault="00A84C94" w:rsidP="00006358">
      <w:pPr>
        <w:spacing w:line="240" w:lineRule="auto"/>
        <w:jc w:val="center"/>
      </w:pPr>
    </w:p>
    <w:p w14:paraId="7E120A2A" w14:textId="77777777" w:rsidR="0088059B" w:rsidRPr="004F0992" w:rsidRDefault="0088059B" w:rsidP="0088059B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593FFB0A" w14:textId="77777777" w:rsidR="007C0526" w:rsidRPr="004F0992" w:rsidRDefault="007C0526" w:rsidP="007C0526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and six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1047AB35" w14:textId="068E96DD" w:rsidR="0088059B" w:rsidRPr="004F0992" w:rsidRDefault="007C0526" w:rsidP="007C0526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>30 June</w:t>
      </w:r>
      <w:r w:rsidR="00DE5DE3">
        <w:rPr>
          <w:spacing w:val="-3"/>
          <w:szCs w:val="36"/>
        </w:rPr>
        <w:t xml:space="preserve"> 202</w:t>
      </w:r>
      <w:r w:rsidR="008C7F61">
        <w:rPr>
          <w:spacing w:val="-3"/>
          <w:szCs w:val="36"/>
        </w:rPr>
        <w:t>2</w:t>
      </w:r>
    </w:p>
    <w:p w14:paraId="287FBB44" w14:textId="77777777" w:rsidR="0088059B" w:rsidRPr="004F0992" w:rsidRDefault="0088059B" w:rsidP="0088059B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473FDD38" w14:textId="77777777" w:rsidR="0088059B" w:rsidRPr="004F0992" w:rsidRDefault="0088059B" w:rsidP="0088059B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12295AE0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Pr="004F0992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AE277C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AE277C" w:rsidSect="00667ED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  <w:rPr>
          <w:lang w:bidi="th-TH"/>
        </w:rPr>
      </w:pPr>
    </w:p>
    <w:p w14:paraId="0F94911F" w14:textId="77777777" w:rsidR="006712C2" w:rsidRPr="004F0992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4F0992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4F0992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4F0992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54003795" w14:textId="77777777" w:rsidR="00D90CA6" w:rsidRPr="004F0992" w:rsidRDefault="00D90CA6" w:rsidP="00D90CA6">
      <w:pPr>
        <w:spacing w:line="240" w:lineRule="auto"/>
      </w:pPr>
    </w:p>
    <w:p w14:paraId="63209435" w14:textId="77777777" w:rsidR="00D90CA6" w:rsidRPr="004F0992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101CDCC9" w14:textId="7DE2F0C0" w:rsidR="007C0526" w:rsidRPr="004F0992" w:rsidRDefault="007C0526" w:rsidP="007C0526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>30 June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and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periods ended 30 June 202</w:t>
      </w:r>
      <w:r>
        <w:rPr>
          <w:szCs w:val="22"/>
          <w:lang w:bidi="th-TH"/>
        </w:rPr>
        <w:t>2</w:t>
      </w:r>
      <w:r w:rsidRPr="004F0992">
        <w:rPr>
          <w:szCs w:val="22"/>
          <w:lang w:bidi="th-TH"/>
        </w:rPr>
        <w:t>; the consolidated and separate statement of changes in equity and cash flows for the six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>month period ended 30 June 202</w:t>
      </w:r>
      <w:r>
        <w:rPr>
          <w:szCs w:val="22"/>
          <w:lang w:bidi="th-TH"/>
        </w:rPr>
        <w:t>2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br/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3E4EB79A" w14:textId="77777777" w:rsidR="007C0526" w:rsidRPr="004F0992" w:rsidRDefault="007C0526" w:rsidP="007C0526">
      <w:pPr>
        <w:pStyle w:val="RNormal"/>
      </w:pPr>
    </w:p>
    <w:p w14:paraId="6CE66BB4" w14:textId="77777777" w:rsidR="007C0526" w:rsidRPr="004F0992" w:rsidRDefault="007C0526" w:rsidP="007C0526">
      <w:pPr>
        <w:jc w:val="both"/>
        <w:rPr>
          <w:i/>
        </w:rPr>
      </w:pPr>
      <w:r w:rsidRPr="004F0992">
        <w:rPr>
          <w:i/>
        </w:rPr>
        <w:t>Scope of Review</w:t>
      </w:r>
    </w:p>
    <w:p w14:paraId="5EBED3A5" w14:textId="77777777" w:rsidR="007C0526" w:rsidRPr="004F0992" w:rsidRDefault="007C0526" w:rsidP="007C0526">
      <w:pPr>
        <w:jc w:val="both"/>
      </w:pPr>
    </w:p>
    <w:p w14:paraId="59CA5980" w14:textId="77777777" w:rsidR="007C0526" w:rsidRPr="004F0992" w:rsidRDefault="007C0526" w:rsidP="007C0526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2D8674E" w14:textId="77777777" w:rsidR="007C0526" w:rsidRPr="004F0992" w:rsidRDefault="007C0526" w:rsidP="007C0526">
      <w:pPr>
        <w:jc w:val="both"/>
      </w:pPr>
    </w:p>
    <w:p w14:paraId="02FFF315" w14:textId="77777777" w:rsidR="007C0526" w:rsidRPr="004F0992" w:rsidRDefault="007C0526" w:rsidP="007C0526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301D14A4" w14:textId="77777777" w:rsidR="007C0526" w:rsidRPr="004F0992" w:rsidRDefault="007C0526" w:rsidP="007C0526">
      <w:pPr>
        <w:jc w:val="both"/>
      </w:pPr>
    </w:p>
    <w:p w14:paraId="66ADB145" w14:textId="77777777" w:rsidR="007C0526" w:rsidRPr="004F0992" w:rsidRDefault="007C0526" w:rsidP="007C0526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0767ECE" w14:textId="77777777" w:rsidR="007C0526" w:rsidRPr="004F0992" w:rsidRDefault="007C0526" w:rsidP="007C0526">
      <w:pPr>
        <w:pStyle w:val="RNormal"/>
      </w:pPr>
    </w:p>
    <w:p w14:paraId="4CEB7D67" w14:textId="77777777" w:rsidR="007C0526" w:rsidRPr="004F0992" w:rsidRDefault="007C0526" w:rsidP="007C0526">
      <w:pPr>
        <w:pStyle w:val="RNormal"/>
      </w:pPr>
    </w:p>
    <w:p w14:paraId="0136A6B9" w14:textId="77777777" w:rsidR="007C0526" w:rsidRPr="004F0992" w:rsidRDefault="007C0526" w:rsidP="007C0526">
      <w:pPr>
        <w:pStyle w:val="RNormal"/>
      </w:pPr>
    </w:p>
    <w:p w14:paraId="28A6B391" w14:textId="77777777" w:rsidR="007C0526" w:rsidRPr="004F0992" w:rsidRDefault="007C0526" w:rsidP="007C0526">
      <w:pPr>
        <w:pStyle w:val="RNormal"/>
      </w:pPr>
    </w:p>
    <w:p w14:paraId="1E438989" w14:textId="77777777" w:rsidR="007C0526" w:rsidRPr="004F0992" w:rsidRDefault="007C0526" w:rsidP="007C0526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proofErr w:type="spellStart"/>
      <w:r w:rsidRPr="004F0992">
        <w:rPr>
          <w:lang w:bidi="th-TH"/>
        </w:rPr>
        <w:t>Chunhakitpaisan</w:t>
      </w:r>
      <w:proofErr w:type="spellEnd"/>
      <w:r w:rsidRPr="00AE277C">
        <w:rPr>
          <w:cs/>
          <w:lang w:bidi="th-TH"/>
        </w:rPr>
        <w:t>)</w:t>
      </w:r>
    </w:p>
    <w:p w14:paraId="2000132B" w14:textId="77777777" w:rsidR="007C0526" w:rsidRPr="004F0992" w:rsidRDefault="007C0526" w:rsidP="007C0526">
      <w:pPr>
        <w:pStyle w:val="RNormal"/>
      </w:pPr>
      <w:r w:rsidRPr="004F0992">
        <w:t>Certified Public Accountant</w:t>
      </w:r>
    </w:p>
    <w:p w14:paraId="3DEC11E7" w14:textId="77777777" w:rsidR="007C0526" w:rsidRPr="004F0992" w:rsidRDefault="007C0526" w:rsidP="007C0526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2477B2BC" w14:textId="77777777" w:rsidR="007C0526" w:rsidRPr="004F0992" w:rsidRDefault="007C0526" w:rsidP="007C0526">
      <w:pPr>
        <w:pStyle w:val="RNormal"/>
      </w:pPr>
    </w:p>
    <w:p w14:paraId="1F108FFE" w14:textId="77777777" w:rsidR="007C0526" w:rsidRPr="004F0992" w:rsidRDefault="007C0526" w:rsidP="007C0526">
      <w:pPr>
        <w:pStyle w:val="RNormal"/>
      </w:pPr>
    </w:p>
    <w:p w14:paraId="5970D7DE" w14:textId="77777777" w:rsidR="007C0526" w:rsidRPr="004F0992" w:rsidRDefault="007C0526" w:rsidP="007C0526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161E85C1" w14:textId="77777777" w:rsidR="00741EFB" w:rsidRDefault="007C0526" w:rsidP="007C0526">
      <w:pPr>
        <w:pStyle w:val="RNormal"/>
      </w:pPr>
      <w:r w:rsidRPr="004F0992">
        <w:t>Bangkok</w:t>
      </w:r>
    </w:p>
    <w:p w14:paraId="1A12D465" w14:textId="2BFE0545" w:rsidR="00D90CA6" w:rsidRPr="00741EFB" w:rsidRDefault="00741EFB" w:rsidP="007C0526">
      <w:pPr>
        <w:pStyle w:val="RNormal"/>
      </w:pPr>
      <w:r>
        <w:t>9</w:t>
      </w:r>
      <w:r w:rsidR="007C0526" w:rsidRPr="00AE277C">
        <w:rPr>
          <w:szCs w:val="22"/>
          <w:cs/>
          <w:lang w:bidi="th-TH"/>
        </w:rPr>
        <w:t xml:space="preserve"> </w:t>
      </w:r>
      <w:r w:rsidR="007C0526" w:rsidRPr="004F0992">
        <w:t>August</w:t>
      </w:r>
      <w:r w:rsidR="00753D0A">
        <w:rPr>
          <w:rFonts w:cs="Angsana New"/>
          <w:lang w:bidi="th-TH"/>
        </w:rPr>
        <w:t xml:space="preserve"> 202</w:t>
      </w:r>
      <w:r w:rsidR="008C7F61">
        <w:rPr>
          <w:rFonts w:cs="Angsana New"/>
          <w:lang w:bidi="th-TH"/>
        </w:rPr>
        <w:t>2</w:t>
      </w:r>
    </w:p>
    <w:p w14:paraId="18883414" w14:textId="70BD5AFF" w:rsidR="0081299E" w:rsidRPr="008F4D89" w:rsidRDefault="0081299E" w:rsidP="004D5302">
      <w:pPr>
        <w:spacing w:line="240" w:lineRule="atLeast"/>
        <w:ind w:hanging="180"/>
        <w:rPr>
          <w:sz w:val="20"/>
          <w:lang w:bidi="th-TH"/>
        </w:rPr>
      </w:pPr>
    </w:p>
    <w:p w14:paraId="7C2AF0BF" w14:textId="00687788" w:rsidR="002E6338" w:rsidRDefault="002E6338" w:rsidP="00C47472">
      <w:pPr>
        <w:pStyle w:val="Heading1"/>
      </w:pPr>
    </w:p>
    <w:sectPr w:rsidR="002E6338" w:rsidSect="007C70B4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766EA" w14:textId="77777777" w:rsidR="003D316C" w:rsidRDefault="003D316C">
      <w:r>
        <w:separator/>
      </w:r>
    </w:p>
  </w:endnote>
  <w:endnote w:type="continuationSeparator" w:id="0">
    <w:p w14:paraId="5E02387A" w14:textId="77777777" w:rsidR="003D316C" w:rsidRDefault="003D316C">
      <w:r>
        <w:continuationSeparator/>
      </w:r>
    </w:p>
  </w:endnote>
  <w:endnote w:type="continuationNotice" w:id="1">
    <w:p w14:paraId="52026BDB" w14:textId="77777777" w:rsidR="003D316C" w:rsidRDefault="003D31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137561" w:rsidRDefault="0013756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137561" w:rsidRDefault="0013756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086D5777" w:rsidR="00137561" w:rsidRDefault="00137561" w:rsidP="00466AA3">
    <w:pPr>
      <w:pStyle w:val="Footer"/>
      <w:jc w:val="center"/>
      <w:rPr>
        <w:sz w:val="22"/>
        <w:szCs w:val="22"/>
      </w:rPr>
    </w:pPr>
  </w:p>
  <w:p w14:paraId="65C11D43" w14:textId="77777777" w:rsidR="00183420" w:rsidRPr="00195119" w:rsidRDefault="00183420" w:rsidP="00466AA3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B55804A" w:rsidR="00137561" w:rsidRDefault="00137561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  <w:p w14:paraId="678F736D" w14:textId="77777777" w:rsidR="00137561" w:rsidRPr="00D54B18" w:rsidRDefault="00137561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DB91" w14:textId="77777777" w:rsidR="00183420" w:rsidRDefault="00183420" w:rsidP="00466AA3">
    <w:pPr>
      <w:pStyle w:val="Footer"/>
      <w:jc w:val="center"/>
      <w:rPr>
        <w:sz w:val="22"/>
        <w:szCs w:val="22"/>
      </w:rPr>
    </w:pPr>
  </w:p>
  <w:p w14:paraId="73A73F03" w14:textId="77777777" w:rsidR="00183420" w:rsidRPr="00195119" w:rsidRDefault="00183420" w:rsidP="00466AA3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1E882" w14:textId="77777777" w:rsidR="003D316C" w:rsidRDefault="003D316C">
      <w:r>
        <w:separator/>
      </w:r>
    </w:p>
  </w:footnote>
  <w:footnote w:type="continuationSeparator" w:id="0">
    <w:p w14:paraId="02EE5F8E" w14:textId="77777777" w:rsidR="003D316C" w:rsidRDefault="003D316C">
      <w:r>
        <w:continuationSeparator/>
      </w:r>
    </w:p>
  </w:footnote>
  <w:footnote w:type="continuationNotice" w:id="1">
    <w:p w14:paraId="291DBE35" w14:textId="77777777" w:rsidR="003D316C" w:rsidRDefault="003D31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28D1" w14:textId="71530A1A" w:rsidR="00137561" w:rsidRPr="005471B4" w:rsidRDefault="0013756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36CC" w14:textId="0ACE861B" w:rsidR="00137561" w:rsidRDefault="00137561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137561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137561" w:rsidRPr="005471B4" w:rsidRDefault="0013756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2B461DEC" w:rsidR="00137561" w:rsidRDefault="00137561" w:rsidP="008C63F6">
    <w:pPr>
      <w:rPr>
        <w:sz w:val="24"/>
        <w:szCs w:val="24"/>
      </w:rPr>
    </w:pPr>
  </w:p>
  <w:p w14:paraId="3BF6C093" w14:textId="04469914" w:rsidR="00183420" w:rsidRDefault="00183420" w:rsidP="008C63F6">
    <w:pPr>
      <w:rPr>
        <w:sz w:val="24"/>
        <w:szCs w:val="24"/>
      </w:rPr>
    </w:pPr>
  </w:p>
  <w:p w14:paraId="236B474B" w14:textId="659AD678" w:rsidR="00183420" w:rsidRDefault="00183420" w:rsidP="008C63F6">
    <w:pPr>
      <w:rPr>
        <w:sz w:val="24"/>
        <w:szCs w:val="24"/>
      </w:rPr>
    </w:pPr>
  </w:p>
  <w:p w14:paraId="0022ABB7" w14:textId="4D223118" w:rsidR="00183420" w:rsidRDefault="00183420" w:rsidP="008C63F6">
    <w:pPr>
      <w:rPr>
        <w:sz w:val="24"/>
        <w:szCs w:val="24"/>
      </w:rPr>
    </w:pPr>
  </w:p>
  <w:p w14:paraId="33C2469B" w14:textId="3F1B64DA" w:rsidR="00183420" w:rsidRDefault="00183420" w:rsidP="008C63F6">
    <w:pPr>
      <w:rPr>
        <w:sz w:val="24"/>
        <w:szCs w:val="24"/>
      </w:rPr>
    </w:pPr>
  </w:p>
  <w:p w14:paraId="18F8D00C" w14:textId="1C520F77" w:rsidR="00183420" w:rsidRDefault="00183420" w:rsidP="008C63F6">
    <w:pPr>
      <w:rPr>
        <w:sz w:val="24"/>
        <w:szCs w:val="24"/>
      </w:rPr>
    </w:pPr>
  </w:p>
  <w:p w14:paraId="1327F710" w14:textId="7F3DE871" w:rsidR="00183420" w:rsidRDefault="00183420" w:rsidP="008C63F6">
    <w:pPr>
      <w:rPr>
        <w:sz w:val="24"/>
        <w:szCs w:val="24"/>
      </w:rPr>
    </w:pPr>
  </w:p>
  <w:p w14:paraId="050B29C5" w14:textId="77777777" w:rsidR="00183420" w:rsidRPr="00183420" w:rsidRDefault="00183420" w:rsidP="008C63F6">
    <w:pPr>
      <w:rPr>
        <w:sz w:val="24"/>
        <w:szCs w:val="24"/>
      </w:rPr>
    </w:pPr>
  </w:p>
  <w:p w14:paraId="032E4260" w14:textId="77777777" w:rsidR="00137561" w:rsidRPr="00303243" w:rsidRDefault="00137561" w:rsidP="008C63F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3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7"/>
  </w:num>
  <w:num w:numId="6">
    <w:abstractNumId w:val="7"/>
  </w:num>
  <w:num w:numId="7">
    <w:abstractNumId w:val="29"/>
  </w:num>
  <w:num w:numId="8">
    <w:abstractNumId w:val="26"/>
  </w:num>
  <w:num w:numId="9">
    <w:abstractNumId w:val="23"/>
  </w:num>
  <w:num w:numId="10">
    <w:abstractNumId w:val="24"/>
  </w:num>
  <w:num w:numId="11">
    <w:abstractNumId w:val="31"/>
  </w:num>
  <w:num w:numId="12">
    <w:abstractNumId w:val="16"/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1"/>
  </w:num>
  <w:num w:numId="22">
    <w:abstractNumId w:val="10"/>
  </w:num>
  <w:num w:numId="23">
    <w:abstractNumId w:val="20"/>
  </w:num>
  <w:num w:numId="24">
    <w:abstractNumId w:val="9"/>
  </w:num>
  <w:num w:numId="25">
    <w:abstractNumId w:val="28"/>
  </w:num>
  <w:num w:numId="26">
    <w:abstractNumId w:val="14"/>
  </w:num>
  <w:num w:numId="27">
    <w:abstractNumId w:val="15"/>
  </w:num>
  <w:num w:numId="28">
    <w:abstractNumId w:val="19"/>
  </w:num>
  <w:num w:numId="29">
    <w:abstractNumId w:val="2"/>
  </w:num>
  <w:num w:numId="30">
    <w:abstractNumId w:val="30"/>
  </w:num>
  <w:num w:numId="31">
    <w:abstractNumId w:val="12"/>
  </w:num>
  <w:num w:numId="32">
    <w:abstractNumId w:val="6"/>
  </w:num>
  <w:num w:numId="33">
    <w:abstractNumId w:val="13"/>
  </w:num>
  <w:num w:numId="34">
    <w:abstractNumId w:val="17"/>
  </w:num>
  <w:num w:numId="35">
    <w:abstractNumId w:val="11"/>
  </w:num>
  <w:num w:numId="36">
    <w:abstractNumId w:val="4"/>
  </w:num>
  <w:num w:numId="37">
    <w:abstractNumId w:val="23"/>
  </w:num>
  <w:num w:numId="38">
    <w:abstractNumId w:val="23"/>
  </w:num>
  <w:num w:numId="39">
    <w:abstractNumId w:val="5"/>
  </w:num>
  <w:num w:numId="40">
    <w:abstractNumId w:val="25"/>
  </w:num>
  <w:num w:numId="41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E57"/>
    <w:rsid w:val="00040FC4"/>
    <w:rsid w:val="00041166"/>
    <w:rsid w:val="000411F2"/>
    <w:rsid w:val="000417CC"/>
    <w:rsid w:val="000418B0"/>
    <w:rsid w:val="0004225F"/>
    <w:rsid w:val="00042A50"/>
    <w:rsid w:val="00042AFE"/>
    <w:rsid w:val="00042BF0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3F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532"/>
    <w:rsid w:val="000945EE"/>
    <w:rsid w:val="000945F7"/>
    <w:rsid w:val="000949B0"/>
    <w:rsid w:val="000949FA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226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CC5"/>
    <w:rsid w:val="000A5F57"/>
    <w:rsid w:val="000A6039"/>
    <w:rsid w:val="000A6086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EF2"/>
    <w:rsid w:val="00115F04"/>
    <w:rsid w:val="00116098"/>
    <w:rsid w:val="001161E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0F5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EF"/>
    <w:rsid w:val="00182192"/>
    <w:rsid w:val="001822EC"/>
    <w:rsid w:val="0018235D"/>
    <w:rsid w:val="001823BF"/>
    <w:rsid w:val="001823E3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420"/>
    <w:rsid w:val="0018362F"/>
    <w:rsid w:val="00183860"/>
    <w:rsid w:val="001839E9"/>
    <w:rsid w:val="00183A72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97B9B"/>
    <w:rsid w:val="001A0067"/>
    <w:rsid w:val="001A025A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F40"/>
    <w:rsid w:val="001E552A"/>
    <w:rsid w:val="001E5544"/>
    <w:rsid w:val="001E58B4"/>
    <w:rsid w:val="001E5A10"/>
    <w:rsid w:val="001E5AAE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A62"/>
    <w:rsid w:val="00230B1A"/>
    <w:rsid w:val="00230DEF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831"/>
    <w:rsid w:val="00233A41"/>
    <w:rsid w:val="00233EB3"/>
    <w:rsid w:val="00233F87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B0B"/>
    <w:rsid w:val="00254B9A"/>
    <w:rsid w:val="00254CA8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865"/>
    <w:rsid w:val="00266910"/>
    <w:rsid w:val="00266A8E"/>
    <w:rsid w:val="00266B81"/>
    <w:rsid w:val="00266C6A"/>
    <w:rsid w:val="00266D2F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41"/>
    <w:rsid w:val="0028075B"/>
    <w:rsid w:val="002807F7"/>
    <w:rsid w:val="00280BFC"/>
    <w:rsid w:val="00280C1F"/>
    <w:rsid w:val="00280C85"/>
    <w:rsid w:val="00281149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2FC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C7D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3201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21D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1B4"/>
    <w:rsid w:val="002F439E"/>
    <w:rsid w:val="002F46CC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902"/>
    <w:rsid w:val="00322A1D"/>
    <w:rsid w:val="00322AF1"/>
    <w:rsid w:val="00322EED"/>
    <w:rsid w:val="00322F54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109B"/>
    <w:rsid w:val="00341354"/>
    <w:rsid w:val="00341377"/>
    <w:rsid w:val="00341531"/>
    <w:rsid w:val="003416B2"/>
    <w:rsid w:val="00341732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309"/>
    <w:rsid w:val="0035143B"/>
    <w:rsid w:val="003514CF"/>
    <w:rsid w:val="003515A0"/>
    <w:rsid w:val="00351703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900"/>
    <w:rsid w:val="003879FC"/>
    <w:rsid w:val="00387A96"/>
    <w:rsid w:val="00387D41"/>
    <w:rsid w:val="00387F9A"/>
    <w:rsid w:val="003901FE"/>
    <w:rsid w:val="00390337"/>
    <w:rsid w:val="00390579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AD8"/>
    <w:rsid w:val="003E0B43"/>
    <w:rsid w:val="003E0BE5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9F"/>
    <w:rsid w:val="004069AC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EE1"/>
    <w:rsid w:val="00425F46"/>
    <w:rsid w:val="00425FAA"/>
    <w:rsid w:val="00425FF6"/>
    <w:rsid w:val="004262DC"/>
    <w:rsid w:val="004264A7"/>
    <w:rsid w:val="004266E0"/>
    <w:rsid w:val="00426732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FAE"/>
    <w:rsid w:val="004823BD"/>
    <w:rsid w:val="004824D5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B3D"/>
    <w:rsid w:val="00491B87"/>
    <w:rsid w:val="00491C6E"/>
    <w:rsid w:val="00491D6D"/>
    <w:rsid w:val="00491E19"/>
    <w:rsid w:val="00491FC2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F21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C15"/>
    <w:rsid w:val="004F7CE6"/>
    <w:rsid w:val="004F7F82"/>
    <w:rsid w:val="00500220"/>
    <w:rsid w:val="0050059A"/>
    <w:rsid w:val="00500BCA"/>
    <w:rsid w:val="00500DAA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F6D"/>
    <w:rsid w:val="005040E6"/>
    <w:rsid w:val="0050436B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4E73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987"/>
    <w:rsid w:val="00654A27"/>
    <w:rsid w:val="00654C6F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14"/>
    <w:rsid w:val="00687027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81F"/>
    <w:rsid w:val="006A1946"/>
    <w:rsid w:val="006A1C30"/>
    <w:rsid w:val="006A1D57"/>
    <w:rsid w:val="006A2196"/>
    <w:rsid w:val="006A24D4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4A6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B3E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704"/>
    <w:rsid w:val="006F681B"/>
    <w:rsid w:val="006F692B"/>
    <w:rsid w:val="006F6951"/>
    <w:rsid w:val="006F69C6"/>
    <w:rsid w:val="006F69E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77"/>
    <w:rsid w:val="007343E8"/>
    <w:rsid w:val="0073440C"/>
    <w:rsid w:val="00734572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293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B7D"/>
    <w:rsid w:val="00781B97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522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2EF"/>
    <w:rsid w:val="007F0315"/>
    <w:rsid w:val="007F082F"/>
    <w:rsid w:val="007F098E"/>
    <w:rsid w:val="007F0A2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6B1"/>
    <w:rsid w:val="00805770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CD8"/>
    <w:rsid w:val="00922DC1"/>
    <w:rsid w:val="00922F63"/>
    <w:rsid w:val="0092316B"/>
    <w:rsid w:val="00923295"/>
    <w:rsid w:val="00923446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8F3"/>
    <w:rsid w:val="00947B5D"/>
    <w:rsid w:val="00947BAA"/>
    <w:rsid w:val="00947D6A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A2C"/>
    <w:rsid w:val="00951BA8"/>
    <w:rsid w:val="00951C4E"/>
    <w:rsid w:val="00951C65"/>
    <w:rsid w:val="00951D35"/>
    <w:rsid w:val="00951E9F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5C0"/>
    <w:rsid w:val="00953739"/>
    <w:rsid w:val="0095377F"/>
    <w:rsid w:val="00953851"/>
    <w:rsid w:val="00953964"/>
    <w:rsid w:val="009539BC"/>
    <w:rsid w:val="00953A16"/>
    <w:rsid w:val="00953D49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2197"/>
    <w:rsid w:val="009A240A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7D0"/>
    <w:rsid w:val="00A43D72"/>
    <w:rsid w:val="00A442D2"/>
    <w:rsid w:val="00A443C3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A4D"/>
    <w:rsid w:val="00A97B3A"/>
    <w:rsid w:val="00A97E2D"/>
    <w:rsid w:val="00AA07F0"/>
    <w:rsid w:val="00AA0928"/>
    <w:rsid w:val="00AA0B30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96"/>
    <w:rsid w:val="00AB715F"/>
    <w:rsid w:val="00AB7255"/>
    <w:rsid w:val="00AB733E"/>
    <w:rsid w:val="00AB7494"/>
    <w:rsid w:val="00AB7509"/>
    <w:rsid w:val="00AB75FD"/>
    <w:rsid w:val="00AB79DC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A06"/>
    <w:rsid w:val="00AC2A08"/>
    <w:rsid w:val="00AC2CDC"/>
    <w:rsid w:val="00AC2CF4"/>
    <w:rsid w:val="00AC2DDB"/>
    <w:rsid w:val="00AC31EE"/>
    <w:rsid w:val="00AC3329"/>
    <w:rsid w:val="00AC3410"/>
    <w:rsid w:val="00AC34A2"/>
    <w:rsid w:val="00AC35F4"/>
    <w:rsid w:val="00AC360E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A49"/>
    <w:rsid w:val="00AF0E07"/>
    <w:rsid w:val="00AF10B6"/>
    <w:rsid w:val="00AF1127"/>
    <w:rsid w:val="00AF1251"/>
    <w:rsid w:val="00AF12EE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F9"/>
    <w:rsid w:val="00B27633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F"/>
    <w:rsid w:val="00B34F5D"/>
    <w:rsid w:val="00B354BD"/>
    <w:rsid w:val="00B358D5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AE9"/>
    <w:rsid w:val="00B84B90"/>
    <w:rsid w:val="00B84F05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3E9F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F32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37BBA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EB4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49"/>
    <w:rsid w:val="00C76C2D"/>
    <w:rsid w:val="00C76EBC"/>
    <w:rsid w:val="00C77048"/>
    <w:rsid w:val="00C77315"/>
    <w:rsid w:val="00C77463"/>
    <w:rsid w:val="00C775CC"/>
    <w:rsid w:val="00C776E9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95F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81"/>
    <w:rsid w:val="00D45D6C"/>
    <w:rsid w:val="00D4634C"/>
    <w:rsid w:val="00D469AE"/>
    <w:rsid w:val="00D46BB4"/>
    <w:rsid w:val="00D46FCF"/>
    <w:rsid w:val="00D47441"/>
    <w:rsid w:val="00D477E3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E50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59CD"/>
    <w:rsid w:val="00E66094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11E6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01"/>
    <w:rsid w:val="00E86198"/>
    <w:rsid w:val="00E867CE"/>
    <w:rsid w:val="00E869F6"/>
    <w:rsid w:val="00E86B4F"/>
    <w:rsid w:val="00E86BF6"/>
    <w:rsid w:val="00E86ECD"/>
    <w:rsid w:val="00E871BC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5E8"/>
    <w:rsid w:val="00EB2673"/>
    <w:rsid w:val="00EB2A96"/>
    <w:rsid w:val="00EB2BC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5C4"/>
    <w:rsid w:val="00ED35ED"/>
    <w:rsid w:val="00ED36B0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BA"/>
    <w:rsid w:val="00F06E0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DA7"/>
    <w:rsid w:val="00FB5EDE"/>
    <w:rsid w:val="00FB643C"/>
    <w:rsid w:val="00FB6757"/>
    <w:rsid w:val="00FB6D0E"/>
    <w:rsid w:val="00FB6D18"/>
    <w:rsid w:val="00FB6DEA"/>
    <w:rsid w:val="00FB700D"/>
    <w:rsid w:val="00FB7260"/>
    <w:rsid w:val="00FB7641"/>
    <w:rsid w:val="00FB7A11"/>
    <w:rsid w:val="00FB7BCB"/>
    <w:rsid w:val="00FB7EC4"/>
    <w:rsid w:val="00FC00B6"/>
    <w:rsid w:val="00FC00D5"/>
    <w:rsid w:val="00FC0296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5001F2"/>
  <w15:docId w15:val="{99FCC7D3-C278-4558-B5BF-D1CA32AF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C47472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C47472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Kornsiri, Chongaksorn</cp:lastModifiedBy>
  <cp:revision>6</cp:revision>
  <cp:lastPrinted>2022-08-03T06:36:00Z</cp:lastPrinted>
  <dcterms:created xsi:type="dcterms:W3CDTF">2022-08-04T10:29:00Z</dcterms:created>
  <dcterms:modified xsi:type="dcterms:W3CDTF">2022-08-08T04:08:00Z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