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cs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A001B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5F813138" w14:textId="77777777" w:rsidR="0082511A" w:rsidRDefault="0082511A" w:rsidP="0082511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three-month</w:t>
            </w:r>
            <w:r>
              <w:rPr>
                <w:rFonts w:cs="Times New Roman"/>
                <w:sz w:val="36"/>
                <w:szCs w:val="36"/>
              </w:rPr>
              <w:t xml:space="preserve"> and six-month</w:t>
            </w:r>
            <w:r w:rsidRPr="007A001B">
              <w:rPr>
                <w:rFonts w:cs="Times New Roman"/>
                <w:sz w:val="36"/>
                <w:szCs w:val="36"/>
              </w:rPr>
              <w:t xml:space="preserve"> 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7A001B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7A4A2495" w14:textId="0CAA9B92" w:rsidR="0082511A" w:rsidRPr="0076195A" w:rsidRDefault="0082511A" w:rsidP="0082511A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>30 June</w:t>
            </w:r>
            <w:r w:rsidRPr="007A001B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2</w:t>
            </w:r>
          </w:p>
          <w:p w14:paraId="096A4FE9" w14:textId="77777777" w:rsidR="0082511A" w:rsidRPr="007A001B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442EEA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48F66189" w14:textId="77777777" w:rsidR="0076195A" w:rsidRPr="003A1002" w:rsidRDefault="0076195A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77777777" w:rsidR="0076195A" w:rsidRPr="00887831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687F5BE6" w14:textId="77777777" w:rsidR="00000066" w:rsidRPr="003A0E59" w:rsidRDefault="00000066" w:rsidP="00000066">
      <w:pPr>
        <w:spacing w:line="240" w:lineRule="atLeast"/>
        <w:jc w:val="both"/>
        <w:rPr>
          <w:sz w:val="24"/>
          <w:szCs w:val="24"/>
        </w:rPr>
      </w:pPr>
    </w:p>
    <w:p w14:paraId="227B829A" w14:textId="575ADBCC" w:rsidR="0082511A" w:rsidRPr="0076195A" w:rsidRDefault="0082511A" w:rsidP="0082511A">
      <w:pPr>
        <w:spacing w:line="240" w:lineRule="atLeast"/>
        <w:jc w:val="both"/>
        <w:rPr>
          <w:szCs w:val="22"/>
          <w:lang w:bidi="th-TH"/>
        </w:rPr>
      </w:pPr>
      <w:r w:rsidRPr="0076195A">
        <w:rPr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 xml:space="preserve"> and its subsidiaries, and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>, respectively, as at 30 June 202</w:t>
      </w:r>
      <w:r w:rsidR="00BA115A">
        <w:rPr>
          <w:szCs w:val="22"/>
          <w:lang w:val="en-US" w:bidi="th-TH"/>
        </w:rPr>
        <w:t>2</w:t>
      </w:r>
      <w:r w:rsidRPr="0076195A">
        <w:rPr>
          <w:szCs w:val="22"/>
          <w:lang w:bidi="th-TH"/>
        </w:rPr>
        <w:t xml:space="preserve">; the consolidated and separate statements of comprehensive income </w:t>
      </w:r>
      <w:r w:rsidRPr="0076195A">
        <w:rPr>
          <w:rFonts w:cs="Times New Roman"/>
          <w:szCs w:val="22"/>
        </w:rPr>
        <w:t xml:space="preserve">for the three-month </w:t>
      </w:r>
      <w:r w:rsidRPr="0076195A">
        <w:rPr>
          <w:rFonts w:cs="Times New Roman"/>
          <w:szCs w:val="22"/>
        </w:rPr>
        <w:br/>
        <w:t>and six-month periods ended 30 June 202</w:t>
      </w:r>
      <w:r>
        <w:rPr>
          <w:rFonts w:cs="Times New Roman"/>
          <w:szCs w:val="22"/>
        </w:rPr>
        <w:t>2</w:t>
      </w:r>
      <w:r w:rsidRPr="0076195A">
        <w:rPr>
          <w:rFonts w:cs="Times New Roman"/>
          <w:szCs w:val="22"/>
        </w:rPr>
        <w:t>; the consolidated and separate statements of</w:t>
      </w:r>
      <w:r w:rsidRPr="0076195A">
        <w:rPr>
          <w:szCs w:val="22"/>
          <w:lang w:bidi="th-TH"/>
        </w:rPr>
        <w:t xml:space="preserve"> changes in equity and </w:t>
      </w:r>
      <w:r w:rsidRPr="0076195A">
        <w:rPr>
          <w:szCs w:val="22"/>
          <w:lang w:bidi="th-TH"/>
        </w:rPr>
        <w:br/>
        <w:t>cash flows for the</w:t>
      </w:r>
      <w:r w:rsidRPr="0076195A">
        <w:rPr>
          <w:szCs w:val="22"/>
          <w:lang w:val="en-US" w:bidi="th-TH"/>
        </w:rPr>
        <w:t xml:space="preserve"> six-month period</w:t>
      </w:r>
      <w:r w:rsidRPr="0076195A">
        <w:rPr>
          <w:szCs w:val="22"/>
          <w:lang w:bidi="th-TH"/>
        </w:rPr>
        <w:t xml:space="preserve"> ended 30 June 202</w:t>
      </w:r>
      <w:r>
        <w:rPr>
          <w:szCs w:val="22"/>
          <w:lang w:bidi="th-TH"/>
        </w:rPr>
        <w:t>2</w:t>
      </w:r>
      <w:r w:rsidRPr="0076195A">
        <w:rPr>
          <w:szCs w:val="22"/>
          <w:lang w:bidi="th-TH"/>
        </w:rPr>
        <w:t>, and condensed notes (“interim financial information”).</w:t>
      </w:r>
      <w:r w:rsidRPr="0076195A">
        <w:rPr>
          <w:i/>
          <w:iCs/>
          <w:szCs w:val="22"/>
          <w:lang w:bidi="th-TH"/>
        </w:rPr>
        <w:t xml:space="preserve"> </w:t>
      </w:r>
      <w:r w:rsidRPr="0076195A">
        <w:rPr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3F2764">
        <w:rPr>
          <w:szCs w:val="22"/>
          <w:cs/>
        </w:rPr>
        <w:br/>
      </w:r>
      <w:r w:rsidRPr="0076195A">
        <w:rPr>
          <w:szCs w:val="22"/>
        </w:rPr>
        <w:t>My responsibility is to express a conclusion on this interim financial information based on my review.</w:t>
      </w:r>
    </w:p>
    <w:p w14:paraId="67EBBA6D" w14:textId="77777777" w:rsidR="00706AE2" w:rsidRPr="0082511A" w:rsidRDefault="00706AE2" w:rsidP="00706AE2">
      <w:pPr>
        <w:pStyle w:val="RNormal"/>
        <w:rPr>
          <w:lang w:val="en-GB"/>
        </w:rPr>
      </w:pPr>
    </w:p>
    <w:p w14:paraId="595BC422" w14:textId="77777777" w:rsidR="00706AE2" w:rsidRDefault="00706AE2" w:rsidP="00706AE2">
      <w:pPr>
        <w:jc w:val="both"/>
        <w:rPr>
          <w:i/>
        </w:rPr>
      </w:pPr>
      <w:r>
        <w:rPr>
          <w:i/>
        </w:rPr>
        <w:t>Scope of Review</w:t>
      </w:r>
    </w:p>
    <w:p w14:paraId="308032B4" w14:textId="77777777" w:rsidR="00706AE2" w:rsidRDefault="00706AE2" w:rsidP="00706AE2">
      <w:pPr>
        <w:jc w:val="both"/>
      </w:pPr>
    </w:p>
    <w:p w14:paraId="412601E0" w14:textId="77777777" w:rsidR="00706AE2" w:rsidRDefault="00706AE2" w:rsidP="00706AE2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A22CA16" w14:textId="77777777" w:rsidR="00706AE2" w:rsidRDefault="00706AE2" w:rsidP="00706AE2">
      <w:pPr>
        <w:jc w:val="both"/>
      </w:pPr>
    </w:p>
    <w:p w14:paraId="53AF946B" w14:textId="77777777" w:rsidR="00706AE2" w:rsidRPr="00FC39BB" w:rsidRDefault="00706AE2" w:rsidP="00706AE2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1DDB254" w14:textId="77777777" w:rsidR="00706AE2" w:rsidRDefault="00706AE2" w:rsidP="00706AE2">
      <w:pPr>
        <w:jc w:val="both"/>
      </w:pPr>
    </w:p>
    <w:p w14:paraId="010EF1BF" w14:textId="77777777" w:rsidR="00706AE2" w:rsidRDefault="00706AE2" w:rsidP="00706AE2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48F63C96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66A4A97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0250FD0E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7808A141" w14:textId="77CC54F9" w:rsidR="00706AE2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74E4CDEA" w14:textId="77777777" w:rsidR="00706AE2" w:rsidRPr="00887831" w:rsidRDefault="00706AE2" w:rsidP="00706AE2">
      <w:pPr>
        <w:spacing w:line="240" w:lineRule="atLeast"/>
        <w:ind w:right="99"/>
        <w:jc w:val="both"/>
        <w:rPr>
          <w:lang w:val="en-US"/>
        </w:rPr>
      </w:pPr>
    </w:p>
    <w:p w14:paraId="7E1F2A08" w14:textId="77777777" w:rsidR="00706AE2" w:rsidRPr="00887831" w:rsidRDefault="00706AE2" w:rsidP="00706AE2">
      <w:pPr>
        <w:spacing w:line="240" w:lineRule="atLeast"/>
        <w:ind w:right="101"/>
        <w:jc w:val="both"/>
        <w:rPr>
          <w:lang w:val="en-US"/>
        </w:rPr>
      </w:pPr>
    </w:p>
    <w:p w14:paraId="0C9C6993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>
        <w:rPr>
          <w:lang w:val="en-US"/>
        </w:rPr>
        <w:t xml:space="preserve"> Ltd.</w:t>
      </w:r>
    </w:p>
    <w:p w14:paraId="678AD8D5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20FAEF88" w14:textId="276B3C15" w:rsidR="00E8372E" w:rsidRPr="004C12B2" w:rsidRDefault="008936B2" w:rsidP="000F70BE">
      <w:pPr>
        <w:spacing w:line="240" w:lineRule="atLeast"/>
        <w:ind w:right="99"/>
        <w:rPr>
          <w:szCs w:val="22"/>
          <w:lang w:val="en-US" w:bidi="th-TH"/>
        </w:rPr>
      </w:pPr>
      <w:r>
        <w:rPr>
          <w:lang w:val="en-US" w:bidi="th-TH"/>
        </w:rPr>
        <w:t>9 August</w:t>
      </w:r>
      <w:r w:rsidR="004E40D1" w:rsidRPr="004E40D1">
        <w:rPr>
          <w:lang w:val="en-US"/>
        </w:rPr>
        <w:t xml:space="preserve"> </w:t>
      </w:r>
      <w:r w:rsidR="0076195A">
        <w:rPr>
          <w:lang w:val="en-US"/>
        </w:rPr>
        <w:t>202</w:t>
      </w:r>
      <w:r w:rsidR="00706AE2">
        <w:rPr>
          <w:lang w:val="en-US"/>
        </w:rPr>
        <w:t>2</w:t>
      </w:r>
    </w:p>
    <w:sectPr w:rsidR="00E8372E" w:rsidRPr="004C12B2" w:rsidSect="000F70BE">
      <w:headerReference w:type="even" r:id="rId8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270C" w14:textId="77777777" w:rsidR="00C03C1F" w:rsidRDefault="00C03C1F">
      <w:r>
        <w:separator/>
      </w:r>
    </w:p>
  </w:endnote>
  <w:endnote w:type="continuationSeparator" w:id="0">
    <w:p w14:paraId="2C2BE7CD" w14:textId="77777777" w:rsidR="00C03C1F" w:rsidRDefault="00C0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EEF7F" w14:textId="77777777" w:rsidR="00C03C1F" w:rsidRDefault="00C03C1F">
      <w:r>
        <w:separator/>
      </w:r>
    </w:p>
  </w:footnote>
  <w:footnote w:type="continuationSeparator" w:id="0">
    <w:p w14:paraId="20C2B3AE" w14:textId="77777777" w:rsidR="00C03C1F" w:rsidRDefault="00C0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BB03BB" w:rsidRDefault="00BB03B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(Asia) Public Company Limited and its Subsidiaries</w:t>
    </w:r>
  </w:p>
  <w:p w14:paraId="2032BA1E" w14:textId="77777777" w:rsidR="00BB03BB" w:rsidRDefault="00BB03B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BB03BB" w:rsidRDefault="00BB03BB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nine-month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0095D569" w14:textId="77777777" w:rsidR="00BB03BB" w:rsidRDefault="00BB03B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BB03BB" w:rsidRPr="00463CC6" w:rsidRDefault="00BB03BB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4"/>
  </w:num>
  <w:num w:numId="6">
    <w:abstractNumId w:val="10"/>
  </w:num>
  <w:num w:numId="7">
    <w:abstractNumId w:val="23"/>
  </w:num>
  <w:num w:numId="8">
    <w:abstractNumId w:val="18"/>
  </w:num>
  <w:num w:numId="9">
    <w:abstractNumId w:val="16"/>
  </w:num>
  <w:num w:numId="10">
    <w:abstractNumId w:val="25"/>
  </w:num>
  <w:num w:numId="11">
    <w:abstractNumId w:val="9"/>
  </w:num>
  <w:num w:numId="12">
    <w:abstractNumId w:val="21"/>
  </w:num>
  <w:num w:numId="13">
    <w:abstractNumId w:val="28"/>
  </w:num>
  <w:num w:numId="14">
    <w:abstractNumId w:val="8"/>
  </w:num>
  <w:num w:numId="15">
    <w:abstractNumId w:val="20"/>
  </w:num>
  <w:num w:numId="16">
    <w:abstractNumId w:val="24"/>
  </w:num>
  <w:num w:numId="17">
    <w:abstractNumId w:val="0"/>
  </w:num>
  <w:num w:numId="18">
    <w:abstractNumId w:val="1"/>
  </w:num>
  <w:num w:numId="19">
    <w:abstractNumId w:val="2"/>
  </w:num>
  <w:num w:numId="20">
    <w:abstractNumId w:val="15"/>
  </w:num>
  <w:num w:numId="21">
    <w:abstractNumId w:val="12"/>
  </w:num>
  <w:num w:numId="22">
    <w:abstractNumId w:val="22"/>
  </w:num>
  <w:num w:numId="23">
    <w:abstractNumId w:val="17"/>
  </w:num>
  <w:num w:numId="24">
    <w:abstractNumId w:val="27"/>
  </w:num>
  <w:num w:numId="25">
    <w:abstractNumId w:val="5"/>
  </w:num>
  <w:num w:numId="26">
    <w:abstractNumId w:val="26"/>
  </w:num>
  <w:num w:numId="27">
    <w:abstractNumId w:val="7"/>
  </w:num>
  <w:num w:numId="28">
    <w:abstractNumId w:val="19"/>
  </w:num>
  <w:num w:numId="2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4F8"/>
    <w:rsid w:val="000F671F"/>
    <w:rsid w:val="000F6750"/>
    <w:rsid w:val="000F70BE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6BC1"/>
    <w:rsid w:val="001474E5"/>
    <w:rsid w:val="001500A6"/>
    <w:rsid w:val="00150465"/>
    <w:rsid w:val="00150902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F71"/>
    <w:rsid w:val="00254389"/>
    <w:rsid w:val="00254556"/>
    <w:rsid w:val="00254D3A"/>
    <w:rsid w:val="002561E8"/>
    <w:rsid w:val="00256CAD"/>
    <w:rsid w:val="00257672"/>
    <w:rsid w:val="00257AF4"/>
    <w:rsid w:val="00257DC0"/>
    <w:rsid w:val="0026014B"/>
    <w:rsid w:val="002615B2"/>
    <w:rsid w:val="00262B38"/>
    <w:rsid w:val="00263972"/>
    <w:rsid w:val="00263BC4"/>
    <w:rsid w:val="0026401B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811"/>
    <w:rsid w:val="00277EE8"/>
    <w:rsid w:val="00280FE0"/>
    <w:rsid w:val="0028187A"/>
    <w:rsid w:val="002818C5"/>
    <w:rsid w:val="002818FF"/>
    <w:rsid w:val="0028196E"/>
    <w:rsid w:val="00281ACC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546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110F"/>
    <w:rsid w:val="003B122B"/>
    <w:rsid w:val="003B1504"/>
    <w:rsid w:val="003B1FB5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55B"/>
    <w:rsid w:val="003F6A53"/>
    <w:rsid w:val="003F70CE"/>
    <w:rsid w:val="003F74BB"/>
    <w:rsid w:val="003F7515"/>
    <w:rsid w:val="003F758F"/>
    <w:rsid w:val="003F7A5C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D0D"/>
    <w:rsid w:val="004B1E78"/>
    <w:rsid w:val="004B35C3"/>
    <w:rsid w:val="004B3A31"/>
    <w:rsid w:val="004B4493"/>
    <w:rsid w:val="004B4571"/>
    <w:rsid w:val="004B4AB5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4FA"/>
    <w:rsid w:val="004D1544"/>
    <w:rsid w:val="004D1BF7"/>
    <w:rsid w:val="004D256B"/>
    <w:rsid w:val="004D2DCF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9B6"/>
    <w:rsid w:val="00521A33"/>
    <w:rsid w:val="00521B5E"/>
    <w:rsid w:val="00521C03"/>
    <w:rsid w:val="00522258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4027"/>
    <w:rsid w:val="00564713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0E4"/>
    <w:rsid w:val="00602D06"/>
    <w:rsid w:val="0060401E"/>
    <w:rsid w:val="0060439B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3F90"/>
    <w:rsid w:val="006248B0"/>
    <w:rsid w:val="006249DC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971"/>
    <w:rsid w:val="006B5D2E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33C"/>
    <w:rsid w:val="006C4D6C"/>
    <w:rsid w:val="006C54FE"/>
    <w:rsid w:val="006C6A02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2948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6766"/>
    <w:rsid w:val="007675C9"/>
    <w:rsid w:val="007704D8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85F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6849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4BE"/>
    <w:rsid w:val="008035AC"/>
    <w:rsid w:val="00803602"/>
    <w:rsid w:val="00803F00"/>
    <w:rsid w:val="00804424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58E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9AD"/>
    <w:rsid w:val="00917A76"/>
    <w:rsid w:val="00917EA8"/>
    <w:rsid w:val="009210AB"/>
    <w:rsid w:val="00921518"/>
    <w:rsid w:val="009216F6"/>
    <w:rsid w:val="0092177D"/>
    <w:rsid w:val="00921BFE"/>
    <w:rsid w:val="00921D74"/>
    <w:rsid w:val="00922179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BE"/>
    <w:rsid w:val="009A52EE"/>
    <w:rsid w:val="009A605E"/>
    <w:rsid w:val="009A65C6"/>
    <w:rsid w:val="009A71FF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2BF"/>
    <w:rsid w:val="009E43D9"/>
    <w:rsid w:val="009E4683"/>
    <w:rsid w:val="009E5C5A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32C"/>
    <w:rsid w:val="00A61880"/>
    <w:rsid w:val="00A61B62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B86"/>
    <w:rsid w:val="00A67131"/>
    <w:rsid w:val="00A676CA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C29"/>
    <w:rsid w:val="00AE235A"/>
    <w:rsid w:val="00AE3325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B0023A"/>
    <w:rsid w:val="00B00C9C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68A"/>
    <w:rsid w:val="00C25249"/>
    <w:rsid w:val="00C2558D"/>
    <w:rsid w:val="00C25792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90B"/>
    <w:rsid w:val="00C74A87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EC3"/>
    <w:rsid w:val="00C80201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63BD"/>
    <w:rsid w:val="00C9674D"/>
    <w:rsid w:val="00C968B6"/>
    <w:rsid w:val="00C96A7F"/>
    <w:rsid w:val="00C96AB9"/>
    <w:rsid w:val="00C96DC6"/>
    <w:rsid w:val="00C97C13"/>
    <w:rsid w:val="00CA0053"/>
    <w:rsid w:val="00CA09C5"/>
    <w:rsid w:val="00CA1D30"/>
    <w:rsid w:val="00CA226E"/>
    <w:rsid w:val="00CA3862"/>
    <w:rsid w:val="00CA3F2D"/>
    <w:rsid w:val="00CA42FC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ED8"/>
    <w:rsid w:val="00CD2B5F"/>
    <w:rsid w:val="00CD2D2D"/>
    <w:rsid w:val="00CD2F17"/>
    <w:rsid w:val="00CD2F86"/>
    <w:rsid w:val="00CD3DE3"/>
    <w:rsid w:val="00CD407E"/>
    <w:rsid w:val="00CD4D38"/>
    <w:rsid w:val="00CD501B"/>
    <w:rsid w:val="00CD5032"/>
    <w:rsid w:val="00CD6572"/>
    <w:rsid w:val="00CD67C3"/>
    <w:rsid w:val="00CD6C97"/>
    <w:rsid w:val="00CD7AAD"/>
    <w:rsid w:val="00CE11CA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3AC"/>
    <w:rsid w:val="00CE65F6"/>
    <w:rsid w:val="00CE696E"/>
    <w:rsid w:val="00CE6ED1"/>
    <w:rsid w:val="00CE755B"/>
    <w:rsid w:val="00CE7616"/>
    <w:rsid w:val="00CF0245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85C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B45"/>
    <w:rsid w:val="00D142CF"/>
    <w:rsid w:val="00D1430D"/>
    <w:rsid w:val="00D1471E"/>
    <w:rsid w:val="00D1530A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3E1"/>
    <w:rsid w:val="00D33A11"/>
    <w:rsid w:val="00D33B85"/>
    <w:rsid w:val="00D33F6E"/>
    <w:rsid w:val="00D34003"/>
    <w:rsid w:val="00D345C8"/>
    <w:rsid w:val="00D345E0"/>
    <w:rsid w:val="00D3542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AF1"/>
    <w:rsid w:val="00D67651"/>
    <w:rsid w:val="00D67773"/>
    <w:rsid w:val="00D677D7"/>
    <w:rsid w:val="00D67E2D"/>
    <w:rsid w:val="00D70B37"/>
    <w:rsid w:val="00D7110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41D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2299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0E0C"/>
    <w:rsid w:val="00EE15B4"/>
    <w:rsid w:val="00EE3119"/>
    <w:rsid w:val="00EE39AF"/>
    <w:rsid w:val="00EE3E79"/>
    <w:rsid w:val="00EE3F8C"/>
    <w:rsid w:val="00EE47D0"/>
    <w:rsid w:val="00EE4BBF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1DCF"/>
    <w:rsid w:val="00F020B8"/>
    <w:rsid w:val="00F022EF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3D0"/>
    <w:rsid w:val="00F1145D"/>
    <w:rsid w:val="00F116DE"/>
    <w:rsid w:val="00F11AAA"/>
    <w:rsid w:val="00F1205B"/>
    <w:rsid w:val="00F121D4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2921"/>
    <w:rsid w:val="00F52DD3"/>
    <w:rsid w:val="00F52E56"/>
    <w:rsid w:val="00F53166"/>
    <w:rsid w:val="00F53452"/>
    <w:rsid w:val="00F534FB"/>
    <w:rsid w:val="00F53ED9"/>
    <w:rsid w:val="00F552CE"/>
    <w:rsid w:val="00F552D5"/>
    <w:rsid w:val="00F558AE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D23"/>
    <w:rsid w:val="00F8703A"/>
    <w:rsid w:val="00F87125"/>
    <w:rsid w:val="00F901DA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5FD17-FF3E-43CE-9131-D5EC6F63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Klinsukon, Yendee</cp:lastModifiedBy>
  <cp:revision>2</cp:revision>
  <cp:lastPrinted>2022-08-03T05:44:00Z</cp:lastPrinted>
  <dcterms:created xsi:type="dcterms:W3CDTF">2022-08-08T03:36:00Z</dcterms:created>
  <dcterms:modified xsi:type="dcterms:W3CDTF">2022-08-08T03:36:00Z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