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7C15" w14:textId="45FF6F1E" w:rsidR="00B1375A" w:rsidRPr="00CB02C1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Title"/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B02C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CB02C1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CB02C1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2DEE623D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1C330C" w:rsidRPr="00CB02C1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</w:p>
    <w:p w14:paraId="4A016935" w14:textId="52021441" w:rsidR="00E21A0E" w:rsidRPr="00CB02C1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 w:rsidRPr="00CB02C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 w:rsidRPr="00CB02C1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275F506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10A0D002" w:rsidR="00E76390" w:rsidRPr="00CB02C1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65797C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เงินให้สินเชื่ออื่น</w:t>
      </w:r>
    </w:p>
    <w:p w14:paraId="59238A9D" w14:textId="4E2D2AE2" w:rsidR="00737967" w:rsidRPr="00CB02C1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  <w:r w:rsidR="00263454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และการร่วมค้า</w:t>
      </w:r>
    </w:p>
    <w:p w14:paraId="6421DE60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F4432DD" w14:textId="19C8AE91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CB02C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56B6304" w14:textId="2CC925F5" w:rsidR="00DA4BD9" w:rsidRDefault="00F82F3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กำไร </w:t>
      </w:r>
      <w:r w:rsidR="0085401C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B620B1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ขาดทุน</w:t>
      </w:r>
      <w:r w:rsidR="0085401C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DA4BD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491A0C13" w14:textId="441AAEBD" w:rsidR="00790230" w:rsidRPr="00CB02C1" w:rsidRDefault="0079023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CB02C1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715D32D" w14:textId="22D6CBE8" w:rsidR="00DA4BD9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3D362C68" w14:textId="089DCD2D" w:rsidR="006F7293" w:rsidRPr="00CB02C1" w:rsidRDefault="006F7293" w:rsidP="00C411C9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bookmarkStart w:id="1" w:name="_Hlk102427066"/>
    </w:p>
    <w:bookmarkEnd w:id="1"/>
    <w:p w14:paraId="14574BBF" w14:textId="5CF30B16" w:rsidR="00B1375A" w:rsidRPr="00CB02C1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40188A5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2AD84C59" w:rsidR="00B1375A" w:rsidRPr="00CB02C1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Pr="00CB02C1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>คณะ</w:t>
      </w:r>
      <w:r w:rsidRPr="00CB02C1">
        <w:rPr>
          <w:rFonts w:asciiTheme="majorBidi" w:hAnsiTheme="majorBidi" w:cstheme="majorBidi"/>
          <w:sz w:val="28"/>
          <w:szCs w:val="28"/>
          <w:cs/>
        </w:rPr>
        <w:t>กรรมการเมื่อ</w:t>
      </w:r>
      <w:r w:rsidRPr="007808E9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267AAB" w:rsidRPr="007808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178B">
        <w:rPr>
          <w:rFonts w:ascii="Angsana New" w:eastAsia="Times New Roman" w:hAnsi="Angsana New"/>
          <w:sz w:val="28"/>
          <w:szCs w:val="28"/>
        </w:rPr>
        <w:t xml:space="preserve">9 </w:t>
      </w:r>
      <w:r w:rsidR="0059178B">
        <w:rPr>
          <w:rFonts w:ascii="Angsana New" w:eastAsia="Times New Roman" w:hAnsi="Angsana New" w:hint="cs"/>
          <w:sz w:val="28"/>
          <w:szCs w:val="28"/>
          <w:cs/>
        </w:rPr>
        <w:t xml:space="preserve">สิงหาคม </w:t>
      </w:r>
      <w:r w:rsidR="0059178B">
        <w:rPr>
          <w:rFonts w:ascii="Angsana New" w:eastAsia="Times New Roman" w:hAnsi="Angsana New"/>
          <w:sz w:val="28"/>
          <w:szCs w:val="28"/>
        </w:rPr>
        <w:t>2565</w:t>
      </w:r>
    </w:p>
    <w:p w14:paraId="3CCE5BEB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5E7789C0" w:rsidR="007118EE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CB02C1">
        <w:rPr>
          <w:rFonts w:asciiTheme="majorBidi" w:hAnsiTheme="majorBidi" w:cstheme="majorBidi"/>
          <w:sz w:val="28"/>
          <w:szCs w:val="28"/>
        </w:rPr>
        <w:t>“</w:t>
      </w:r>
      <w:r w:rsidRPr="00CB02C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B02C1">
        <w:rPr>
          <w:rFonts w:asciiTheme="majorBidi" w:hAnsiTheme="majorBidi" w:cstheme="majorBidi"/>
          <w:sz w:val="28"/>
          <w:szCs w:val="28"/>
        </w:rPr>
        <w:t>”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CB02C1">
        <w:rPr>
          <w:rFonts w:asciiTheme="majorBidi" w:hAnsiTheme="majorBidi" w:cstheme="majorBidi"/>
          <w:sz w:val="28"/>
          <w:szCs w:val="28"/>
        </w:rPr>
        <w:t xml:space="preserve">(mai) 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CB02C1">
        <w:rPr>
          <w:rFonts w:asciiTheme="majorBidi" w:hAnsiTheme="majorBidi" w:cstheme="majorBidi"/>
          <w:sz w:val="28"/>
          <w:szCs w:val="28"/>
        </w:rPr>
        <w:t>2562</w:t>
      </w:r>
      <w:r w:rsidR="0081442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โดย</w:t>
      </w:r>
      <w:r w:rsidRPr="00CB02C1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895-6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5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</w:t>
      </w:r>
      <w:r w:rsidR="00661C9D" w:rsidRPr="00CB02C1">
        <w:rPr>
          <w:rFonts w:asciiTheme="majorBidi" w:hAnsiTheme="majorBidi" w:cstheme="majorBidi"/>
          <w:sz w:val="28"/>
          <w:szCs w:val="28"/>
          <w:cs/>
        </w:rPr>
        <w:br/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1143AB68" w14:textId="77777777" w:rsidR="007118EE" w:rsidRPr="00CB02C1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428E2F9F" w:rsidR="00B1375A" w:rsidRPr="00CB02C1" w:rsidRDefault="00661C9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77079" w:rsidRPr="00B63A7A">
        <w:rPr>
          <w:rFonts w:ascii="Angsana New" w:hAnsi="Angsana New"/>
          <w:sz w:val="28"/>
          <w:szCs w:val="28"/>
        </w:rPr>
        <w:t>3</w:t>
      </w:r>
      <w:r w:rsidR="005E3E03">
        <w:rPr>
          <w:rFonts w:ascii="Angsana New" w:hAnsi="Angsana New"/>
          <w:sz w:val="28"/>
          <w:szCs w:val="28"/>
        </w:rPr>
        <w:t xml:space="preserve">0 </w:t>
      </w:r>
      <w:r w:rsidR="005E3E0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777079">
        <w:rPr>
          <w:rFonts w:asciiTheme="majorBidi" w:hAnsiTheme="majorBidi" w:cstheme="majorBidi"/>
          <w:sz w:val="28"/>
          <w:szCs w:val="28"/>
        </w:rPr>
        <w:t>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</w:t>
      </w:r>
      <w:r w:rsidR="007118EE" w:rsidRPr="00CB02C1">
        <w:rPr>
          <w:rFonts w:asciiTheme="majorBidi" w:hAnsiTheme="majorBidi" w:cstheme="majorBidi"/>
          <w:sz w:val="28"/>
          <w:szCs w:val="28"/>
          <w:cs/>
        </w:rPr>
        <w:t>ได้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C4B59" w14:textId="334EA754" w:rsidR="00E36D36" w:rsidRPr="005C0BB2" w:rsidRDefault="00E36D36" w:rsidP="00E3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0267">
        <w:rPr>
          <w:rFonts w:asciiTheme="majorBidi" w:hAnsiTheme="majorBidi" w:cstheme="majorBidi"/>
          <w:sz w:val="28"/>
          <w:szCs w:val="28"/>
          <w:cs/>
        </w:rPr>
        <w:t>บริษัทดำเนิน</w:t>
      </w:r>
      <w:r w:rsidRPr="002D57EC">
        <w:rPr>
          <w:rFonts w:asciiTheme="majorBidi" w:hAnsiTheme="majorBidi" w:cstheme="majorBidi"/>
          <w:sz w:val="28"/>
          <w:szCs w:val="28"/>
          <w:cs/>
        </w:rPr>
        <w:t>ธุรกิจหลักเกี่ยวกับการให้บริการสินเชื่อเช่าซื้อรถยนต์ และการรับซื้อสิทธิเรียกร้อง</w:t>
      </w:r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57EC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bookmarkStart w:id="2" w:name="_Hlk93326518"/>
      <w:r w:rsidRPr="002D57EC">
        <w:rPr>
          <w:rFonts w:asciiTheme="majorBidi" w:hAnsiTheme="majorBidi" w:cstheme="majorBidi" w:hint="cs"/>
          <w:sz w:val="28"/>
          <w:szCs w:val="28"/>
          <w:cs/>
        </w:rPr>
        <w:t xml:space="preserve">การจำหน่ายและให้บริการซ่อมบำรุงรักษารถสาธารณะ </w:t>
      </w:r>
      <w:bookmarkEnd w:id="2"/>
      <w:r w:rsidRPr="002D57EC">
        <w:rPr>
          <w:rFonts w:asciiTheme="majorBidi" w:hAnsiTheme="majorBidi" w:cstheme="majorBidi" w:hint="cs"/>
          <w:sz w:val="28"/>
          <w:szCs w:val="28"/>
          <w:cs/>
        </w:rPr>
        <w:t>และการให้บริการ</w:t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  <w:r w:rsidRPr="002D57EC">
        <w:rPr>
          <w:rFonts w:asciiTheme="majorBidi" w:hAnsiTheme="majorBidi" w:cstheme="majorBidi"/>
          <w:sz w:val="28"/>
          <w:szCs w:val="28"/>
        </w:rPr>
        <w:br/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โดยรายละเอียดของบริษัทย่อย ณ 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5E3E03">
        <w:rPr>
          <w:rFonts w:asciiTheme="majorBidi" w:hAnsiTheme="majorBidi" w:cstheme="majorBidi"/>
          <w:sz w:val="28"/>
          <w:szCs w:val="28"/>
        </w:rPr>
        <w:t xml:space="preserve">0 </w:t>
      </w:r>
      <w:r w:rsidR="005E3E0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D57EC">
        <w:rPr>
          <w:rFonts w:asciiTheme="majorBidi" w:hAnsiTheme="majorBidi" w:cstheme="majorBidi"/>
          <w:sz w:val="28"/>
          <w:szCs w:val="28"/>
        </w:rPr>
        <w:t>31</w:t>
      </w:r>
      <w:r w:rsidRPr="002D57E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D57EC">
        <w:rPr>
          <w:rFonts w:asciiTheme="majorBidi" w:hAnsiTheme="majorBidi" w:cstheme="majorBidi"/>
          <w:sz w:val="28"/>
          <w:szCs w:val="28"/>
        </w:rPr>
        <w:t xml:space="preserve">2564 </w:t>
      </w:r>
      <w:r w:rsidRPr="002D57EC">
        <w:rPr>
          <w:rFonts w:asciiTheme="majorBidi" w:hAnsiTheme="majorBidi" w:cstheme="majorBidi"/>
          <w:sz w:val="28"/>
          <w:szCs w:val="28"/>
          <w:cs/>
        </w:rPr>
        <w:t>ได้เปิดเผยไว้</w:t>
      </w:r>
      <w:r w:rsidRPr="005C0BB2">
        <w:rPr>
          <w:rFonts w:asciiTheme="majorBidi" w:hAnsiTheme="majorBidi" w:cstheme="majorBidi"/>
          <w:sz w:val="28"/>
          <w:szCs w:val="28"/>
          <w:cs/>
        </w:rPr>
        <w:t xml:space="preserve">ในหมายเหตุข้อ </w:t>
      </w:r>
      <w:r>
        <w:rPr>
          <w:rFonts w:asciiTheme="majorBidi" w:hAnsiTheme="majorBidi" w:cstheme="majorBidi"/>
          <w:sz w:val="28"/>
          <w:szCs w:val="28"/>
        </w:rPr>
        <w:t>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2BB7431" w14:textId="77777777" w:rsidR="00125C3D" w:rsidRPr="00CB02C1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14BCD" w14:textId="77777777" w:rsidR="00FB1A9B" w:rsidRDefault="00FB1A9B" w:rsidP="00FB1A9B">
      <w:pPr>
        <w:tabs>
          <w:tab w:val="clear" w:pos="227"/>
          <w:tab w:val="clear" w:pos="454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</w:t>
      </w:r>
      <w:r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4712DD53" w14:textId="77777777" w:rsidR="00FB1A9B" w:rsidRDefault="00FB1A9B" w:rsidP="00633C7C">
      <w:pPr>
        <w:tabs>
          <w:tab w:val="clear" w:pos="227"/>
          <w:tab w:val="clear" w:pos="454"/>
          <w:tab w:val="clear" w:pos="680"/>
          <w:tab w:val="left" w:pos="720"/>
        </w:tabs>
        <w:spacing w:line="36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1DFDA655" w:rsidR="00347B39" w:rsidRPr="00633C7C" w:rsidRDefault="00FB1A9B" w:rsidP="00FB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t>งบการเงิน</w:t>
      </w:r>
      <w:r>
        <w:rPr>
          <w:rFonts w:ascii="Angsana New" w:hAnsi="Angsana New"/>
          <w:sz w:val="28"/>
          <w:szCs w:val="28"/>
          <w:cs/>
        </w:rPr>
        <w:t>ระหว่างกาลแบบย่อ</w:t>
      </w:r>
      <w:r>
        <w:rPr>
          <w:rFonts w:asciiTheme="majorBidi" w:eastAsia="Times New Roman" w:hAnsiTheme="majorBidi" w:cstheme="majorBidi"/>
          <w:sz w:val="28"/>
          <w:szCs w:val="28"/>
          <w:cs/>
        </w:rPr>
        <w:t>นี้นำเสนอรายการในงบการเงินในรูปแบบเดียวกับงบการเงินประจำปีและจัดทำหมายเหตุ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เรื่อง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833411" w:rsidRPr="00CB02C1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347B39" w:rsidRPr="00CB02C1">
        <w:rPr>
          <w:rFonts w:asciiTheme="majorBidi" w:eastAsia="Times New Roman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EB255A" w:rsidRPr="00CB02C1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33C7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633C7C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720ED">
        <w:rPr>
          <w:rFonts w:ascii="Angsana New" w:hAnsi="Angsana New" w:hint="cs"/>
          <w:sz w:val="28"/>
          <w:szCs w:val="28"/>
          <w:cs/>
        </w:rPr>
        <w:t xml:space="preserve"> </w:t>
      </w:r>
      <w:r w:rsidR="00633C7C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633C7C" w:rsidRPr="00633C7C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="00633C7C" w:rsidRPr="00633C7C">
        <w:rPr>
          <w:rFonts w:asciiTheme="majorBidi" w:eastAsia="Times New Roman" w:hAnsiTheme="majorBidi" w:cstheme="majorBidi" w:hint="cs"/>
          <w:sz w:val="28"/>
          <w:szCs w:val="28"/>
          <w:cs/>
        </w:rPr>
        <w:t>และบริษัทย่อย</w:t>
      </w:r>
      <w:r w:rsidR="00633C7C" w:rsidRPr="00633C7C">
        <w:rPr>
          <w:rFonts w:asciiTheme="majorBidi" w:eastAsia="Times New Roman" w:hAnsiTheme="majorBidi" w:cstheme="majorBidi"/>
          <w:sz w:val="28"/>
          <w:szCs w:val="28"/>
          <w:cs/>
        </w:rPr>
        <w:t>สำหรับปีสิ้นสุดวันที่</w:t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633C7C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633C7C" w:rsidRPr="00633C7C">
        <w:rPr>
          <w:rFonts w:asciiTheme="majorBidi" w:eastAsia="Times New Roman" w:hAnsiTheme="majorBidi" w:cstheme="majorBidi" w:hint="cs"/>
          <w:sz w:val="28"/>
          <w:szCs w:val="28"/>
          <w:cs/>
        </w:rPr>
        <w:t>ธันวาคม</w:t>
      </w:r>
      <w:r w:rsidR="00633C7C" w:rsidRPr="00633C7C">
        <w:rPr>
          <w:rFonts w:asciiTheme="majorBidi" w:eastAsia="Times New Roman" w:hAnsiTheme="majorBidi" w:cstheme="majorBidi"/>
          <w:sz w:val="28"/>
          <w:szCs w:val="28"/>
        </w:rPr>
        <w:t xml:space="preserve"> 2564</w:t>
      </w:r>
    </w:p>
    <w:p w14:paraId="5F94821B" w14:textId="77777777" w:rsidR="003D0715" w:rsidRDefault="003D0715" w:rsidP="00633C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53A2732" w14:textId="1BD8DCB6" w:rsidR="00DC07C6" w:rsidRPr="00CB02C1" w:rsidRDefault="003D0715" w:rsidP="003D0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>และการประมาณการในการถือปฏิบัติตามนโยบาย</w:t>
      </w:r>
      <w:r w:rsidR="009112C6" w:rsidRPr="00CB02C1">
        <w:rPr>
          <w:rFonts w:asciiTheme="majorBidi" w:eastAsia="Times New Roman" w:hAnsiTheme="majorBidi" w:cstheme="majorBidi"/>
          <w:sz w:val="28"/>
          <w:szCs w:val="28"/>
        </w:rPr>
        <w:br/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="00AB3585" w:rsidRPr="00CB02C1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="00AB3585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ธันวาคม </w:t>
      </w:r>
      <w:r w:rsidR="00E64D61" w:rsidRPr="00CB02C1">
        <w:rPr>
          <w:rFonts w:asciiTheme="majorBidi" w:eastAsia="Times New Roman" w:hAnsiTheme="majorBidi" w:cstheme="majorBidi"/>
          <w:sz w:val="28"/>
          <w:szCs w:val="28"/>
        </w:rPr>
        <w:t>256</w:t>
      </w:r>
      <w:r w:rsidR="00777079">
        <w:rPr>
          <w:rFonts w:asciiTheme="majorBidi" w:eastAsia="Times New Roman" w:hAnsiTheme="majorBidi" w:cstheme="majorBidi"/>
          <w:sz w:val="28"/>
          <w:szCs w:val="28"/>
        </w:rPr>
        <w:t>4</w:t>
      </w:r>
    </w:p>
    <w:p w14:paraId="2086A844" w14:textId="77777777" w:rsidR="00B86C0C" w:rsidRDefault="00B8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EDD041" w14:textId="56AF5CC4" w:rsidR="00FD508C" w:rsidRPr="00CB02C1" w:rsidRDefault="00A33CA7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COVID-19)</w:t>
      </w:r>
    </w:p>
    <w:p w14:paraId="255AFBC5" w14:textId="046613A7" w:rsidR="00FD508C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34DFE" w14:textId="2FD3E04F" w:rsidR="005E4843" w:rsidRPr="00851981" w:rsidRDefault="00CD45AD" w:rsidP="006E2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556FF1" w:rsidRPr="00851981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="00556FF1" w:rsidRPr="00851981">
        <w:rPr>
          <w:rFonts w:asciiTheme="majorBidi" w:hAnsiTheme="majorBidi" w:cstheme="majorBidi"/>
          <w:sz w:val="28"/>
          <w:szCs w:val="28"/>
        </w:rPr>
        <w:t xml:space="preserve">COVID-19 </w:t>
      </w:r>
      <w:r w:rsidR="00556FF1" w:rsidRPr="00851981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="00556FF1" w:rsidRPr="00851981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="00556FF1" w:rsidRPr="00851981">
        <w:rPr>
          <w:rFonts w:asciiTheme="majorBidi" w:hAnsiTheme="majorBidi" w:cstheme="majorBidi"/>
          <w:sz w:val="28"/>
          <w:szCs w:val="28"/>
        </w:rPr>
        <w:t xml:space="preserve">2564 </w:t>
      </w:r>
      <w:r w:rsidR="008F551C" w:rsidRPr="0085198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F551C" w:rsidRPr="00851981">
        <w:rPr>
          <w:rFonts w:asciiTheme="majorBidi" w:hAnsiTheme="majorBidi" w:cstheme="majorBidi"/>
          <w:sz w:val="28"/>
          <w:szCs w:val="28"/>
        </w:rPr>
        <w:t xml:space="preserve">2565 </w:t>
      </w:r>
      <w:r w:rsidR="005E2864" w:rsidRPr="00851981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B551D3" w:rsidRPr="00851981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</w:t>
      </w:r>
      <w:r w:rsidR="00B61959" w:rsidRPr="008519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6FF1" w:rsidRPr="00851981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กลุ่มบริษัทดำเนินการให้ความช่วยเหลือแก่</w:t>
      </w:r>
      <w:r w:rsidR="00556FF1" w:rsidRPr="00851981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D00CF" w:rsidRPr="00851981">
        <w:rPr>
          <w:rFonts w:asciiTheme="majorBidi" w:hAnsiTheme="majorBidi" w:cstheme="majorBidi"/>
          <w:sz w:val="28"/>
          <w:szCs w:val="28"/>
        </w:rPr>
        <w:br/>
      </w:r>
      <w:r w:rsidR="00556FF1" w:rsidRPr="00851981">
        <w:rPr>
          <w:rFonts w:asciiTheme="majorBidi" w:hAnsiTheme="majorBidi" w:cstheme="majorBidi"/>
          <w:sz w:val="28"/>
          <w:szCs w:val="28"/>
          <w:cs/>
        </w:rPr>
        <w:t>ที่ไม่ถูกจัดชั้นเป็น</w:t>
      </w:r>
      <w:r w:rsidR="00556FF1" w:rsidRPr="00851981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="00556FF1" w:rsidRPr="00851981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="00556FF1" w:rsidRPr="00851981">
        <w:rPr>
          <w:rFonts w:asciiTheme="majorBidi" w:hAnsiTheme="majorBidi" w:cstheme="majorBidi"/>
          <w:sz w:val="28"/>
          <w:szCs w:val="28"/>
        </w:rPr>
        <w:t>(Non-performing loans: NPL)</w:t>
      </w:r>
      <w:r w:rsidR="004E19C3" w:rsidRPr="008519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851981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851981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="005E4843" w:rsidRPr="00851981">
        <w:rPr>
          <w:rFonts w:asciiTheme="majorBidi" w:hAnsiTheme="majorBidi" w:cstheme="majorBidi"/>
          <w:sz w:val="28"/>
          <w:szCs w:val="28"/>
        </w:rPr>
        <w:t>256</w:t>
      </w:r>
      <w:r w:rsidR="001B763A" w:rsidRPr="00851981">
        <w:rPr>
          <w:rFonts w:asciiTheme="majorBidi" w:hAnsiTheme="majorBidi" w:cstheme="majorBidi"/>
          <w:sz w:val="28"/>
          <w:szCs w:val="28"/>
        </w:rPr>
        <w:t>5</w:t>
      </w:r>
      <w:r w:rsidR="005E4843" w:rsidRPr="00851981">
        <w:rPr>
          <w:rFonts w:asciiTheme="majorBidi" w:hAnsiTheme="majorBidi" w:cstheme="majorBidi"/>
          <w:sz w:val="28"/>
          <w:szCs w:val="28"/>
        </w:rPr>
        <w:t xml:space="preserve"> </w:t>
      </w:r>
      <w:r w:rsidR="009D00CF" w:rsidRPr="00851981">
        <w:rPr>
          <w:rFonts w:asciiTheme="majorBidi" w:hAnsiTheme="majorBidi" w:cstheme="majorBidi"/>
          <w:sz w:val="28"/>
          <w:szCs w:val="28"/>
        </w:rPr>
        <w:br/>
      </w:r>
      <w:r w:rsidR="005E4843" w:rsidRPr="00851981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F129C4" w:rsidRPr="0085198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5E4843" w:rsidRPr="008519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851981">
        <w:rPr>
          <w:rFonts w:asciiTheme="majorBidi" w:hAnsiTheme="majorBidi" w:cstheme="majorBidi"/>
          <w:sz w:val="28"/>
          <w:szCs w:val="28"/>
        </w:rPr>
        <w:t>256</w:t>
      </w:r>
      <w:r w:rsidR="006E2D04" w:rsidRPr="00851981">
        <w:rPr>
          <w:rFonts w:asciiTheme="majorBidi" w:hAnsiTheme="majorBidi" w:cstheme="majorBidi"/>
          <w:sz w:val="28"/>
          <w:szCs w:val="28"/>
        </w:rPr>
        <w:t>5</w:t>
      </w:r>
      <w:r w:rsidR="005E4843" w:rsidRPr="00851981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851981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78569934"/>
      <w:r w:rsidR="005E4843" w:rsidRPr="00851981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851981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3"/>
    </w:p>
    <w:p w14:paraId="05D86CCD" w14:textId="77777777" w:rsidR="005E4843" w:rsidRPr="00851981" w:rsidRDefault="005E4843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F5B51" w14:textId="59517679" w:rsidR="006931EC" w:rsidRPr="00851981" w:rsidRDefault="00556FF1" w:rsidP="004D20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51981">
        <w:rPr>
          <w:rFonts w:asciiTheme="majorBidi" w:hAnsiTheme="majorBidi" w:cstheme="majorBidi"/>
          <w:sz w:val="28"/>
          <w:szCs w:val="28"/>
          <w:cs/>
        </w:rPr>
        <w:t>ให้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851981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="00411A45" w:rsidRPr="00851981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6931EC" w:rsidRPr="008519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84590" w:rsidRPr="00851981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="00984590" w:rsidRPr="00851981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="00984590" w:rsidRPr="00851981">
        <w:rPr>
          <w:rFonts w:asciiTheme="majorBidi" w:hAnsiTheme="majorBidi" w:cstheme="majorBidi"/>
          <w:sz w:val="28"/>
          <w:szCs w:val="28"/>
        </w:rPr>
        <w:t xml:space="preserve">2 </w:t>
      </w:r>
      <w:r w:rsidR="00984590" w:rsidRPr="00851981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  <w:r w:rsidR="006931EC" w:rsidRPr="00851981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71A24153" w14:textId="3317EF6E" w:rsidR="00E05775" w:rsidRPr="00851981" w:rsidRDefault="00945B4C" w:rsidP="0094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03024608"/>
      <w:r w:rsidRPr="00851981">
        <w:rPr>
          <w:rFonts w:asciiTheme="majorBidi" w:hAnsiTheme="majorBidi" w:cstheme="majorBidi"/>
          <w:sz w:val="28"/>
          <w:szCs w:val="28"/>
        </w:rPr>
        <w:t xml:space="preserve">  - </w:t>
      </w:r>
      <w:r w:rsidR="00E05775" w:rsidRPr="0085198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 </w:t>
      </w:r>
      <w:r w:rsidR="00953E1F" w:rsidRPr="00851981">
        <w:rPr>
          <w:rFonts w:asciiTheme="majorBidi" w:hAnsiTheme="majorBidi" w:cstheme="majorBidi"/>
          <w:sz w:val="28"/>
          <w:szCs w:val="28"/>
        </w:rPr>
        <w:t>4</w:t>
      </w:r>
      <w:r w:rsidR="00E05775" w:rsidRPr="00851981">
        <w:rPr>
          <w:rFonts w:asciiTheme="majorBidi" w:hAnsiTheme="majorBidi" w:cstheme="majorBidi"/>
          <w:sz w:val="28"/>
          <w:szCs w:val="28"/>
        </w:rPr>
        <w:t xml:space="preserve">,000 </w:t>
      </w:r>
      <w:r w:rsidR="00E05775" w:rsidRPr="00851981">
        <w:rPr>
          <w:rFonts w:asciiTheme="majorBidi" w:hAnsiTheme="majorBidi" w:cstheme="majorBidi" w:hint="cs"/>
          <w:sz w:val="28"/>
          <w:szCs w:val="28"/>
          <w:cs/>
        </w:rPr>
        <w:t>บาทต่อเดือ</w:t>
      </w:r>
      <w:r w:rsidR="0088374D" w:rsidRPr="00851981">
        <w:rPr>
          <w:rFonts w:asciiTheme="majorBidi" w:hAnsiTheme="majorBidi" w:cstheme="majorBidi" w:hint="cs"/>
          <w:sz w:val="28"/>
          <w:szCs w:val="28"/>
          <w:cs/>
        </w:rPr>
        <w:t>น</w:t>
      </w:r>
    </w:p>
    <w:bookmarkEnd w:id="4"/>
    <w:p w14:paraId="11335C3B" w14:textId="77777777" w:rsidR="0008729B" w:rsidRPr="00851981" w:rsidRDefault="0008729B" w:rsidP="0008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851981">
        <w:rPr>
          <w:rFonts w:asciiTheme="majorBidi" w:hAnsiTheme="majorBidi" w:cstheme="majorBidi"/>
          <w:sz w:val="28"/>
          <w:szCs w:val="28"/>
        </w:rPr>
        <w:t xml:space="preserve">  -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 </w:t>
      </w:r>
      <w:r w:rsidRPr="00851981">
        <w:rPr>
          <w:rFonts w:asciiTheme="majorBidi" w:hAnsiTheme="majorBidi" w:cstheme="majorBidi"/>
          <w:sz w:val="28"/>
          <w:szCs w:val="28"/>
        </w:rPr>
        <w:t xml:space="preserve">6,000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บาทต่อเดือน</w:t>
      </w:r>
    </w:p>
    <w:p w14:paraId="7DE680A4" w14:textId="5641080A" w:rsidR="0088374D" w:rsidRPr="00851981" w:rsidRDefault="0088374D" w:rsidP="0088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851981">
        <w:rPr>
          <w:rFonts w:asciiTheme="majorBidi" w:hAnsiTheme="majorBidi" w:cstheme="majorBidi"/>
          <w:sz w:val="28"/>
          <w:szCs w:val="28"/>
        </w:rPr>
        <w:t xml:space="preserve">  -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ให้สิทธิ์ชำระค่างวด</w:t>
      </w:r>
      <w:r w:rsidR="0070059D" w:rsidRPr="00851981">
        <w:rPr>
          <w:rFonts w:asciiTheme="majorBidi" w:hAnsiTheme="majorBidi" w:cstheme="majorBidi" w:hint="cs"/>
          <w:sz w:val="28"/>
          <w:szCs w:val="28"/>
          <w:cs/>
        </w:rPr>
        <w:t xml:space="preserve">ในอัตรา ร้อยละ </w:t>
      </w:r>
      <w:r w:rsidR="0070059D" w:rsidRPr="00851981">
        <w:rPr>
          <w:rFonts w:asciiTheme="majorBidi" w:hAnsiTheme="majorBidi" w:cstheme="majorBidi"/>
          <w:sz w:val="28"/>
          <w:szCs w:val="28"/>
        </w:rPr>
        <w:t>20</w:t>
      </w:r>
      <w:r w:rsidRPr="00851981">
        <w:rPr>
          <w:rFonts w:asciiTheme="majorBidi" w:hAnsiTheme="majorBidi" w:cstheme="majorBidi"/>
          <w:sz w:val="28"/>
          <w:szCs w:val="28"/>
        </w:rPr>
        <w:t xml:space="preserve">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682F8700" w14:textId="28208440" w:rsidR="00954F71" w:rsidRPr="00851981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851981">
        <w:rPr>
          <w:rFonts w:asciiTheme="majorBidi" w:hAnsiTheme="majorBidi" w:cstheme="majorBidi"/>
          <w:sz w:val="28"/>
          <w:szCs w:val="28"/>
        </w:rPr>
        <w:t xml:space="preserve">  -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ให้สิทธิ์ชำระค่างวดในอัตรา ร้อยละ </w:t>
      </w:r>
      <w:r w:rsidRPr="00851981">
        <w:rPr>
          <w:rFonts w:asciiTheme="majorBidi" w:hAnsiTheme="majorBidi" w:cstheme="majorBidi"/>
          <w:sz w:val="28"/>
          <w:szCs w:val="28"/>
        </w:rPr>
        <w:t xml:space="preserve">50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753D6FF0" w14:textId="027E439A" w:rsidR="00954F71" w:rsidRPr="00851981" w:rsidRDefault="00954F71" w:rsidP="0095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851981">
        <w:rPr>
          <w:rFonts w:asciiTheme="majorBidi" w:hAnsiTheme="majorBidi" w:cstheme="majorBidi"/>
          <w:sz w:val="28"/>
          <w:szCs w:val="28"/>
        </w:rPr>
        <w:t xml:space="preserve">  -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ให้สิทธิ์ชำระค่างวดในอัตรา ร้อยละ </w:t>
      </w:r>
      <w:r w:rsidRPr="00851981">
        <w:rPr>
          <w:rFonts w:asciiTheme="majorBidi" w:hAnsiTheme="majorBidi" w:cstheme="majorBidi"/>
          <w:sz w:val="28"/>
          <w:szCs w:val="28"/>
        </w:rPr>
        <w:t xml:space="preserve">70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>ต่อเดือน</w:t>
      </w:r>
    </w:p>
    <w:p w14:paraId="6F738425" w14:textId="60DF1A55" w:rsidR="00556FF1" w:rsidRPr="00851981" w:rsidRDefault="00556FF1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rPr>
          <w:rFonts w:asciiTheme="majorBidi" w:hAnsiTheme="majorBidi" w:cstheme="majorBidi"/>
          <w:sz w:val="28"/>
          <w:szCs w:val="28"/>
          <w:cs/>
        </w:rPr>
      </w:pPr>
      <w:r w:rsidRPr="0085198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851981">
        <w:rPr>
          <w:rFonts w:asciiTheme="majorBidi" w:hAnsiTheme="majorBidi" w:cstheme="majorBidi"/>
          <w:sz w:val="28"/>
          <w:szCs w:val="28"/>
        </w:rPr>
        <w:t xml:space="preserve">2 </w:t>
      </w:r>
      <w:r w:rsidRPr="00851981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851981">
        <w:rPr>
          <w:rFonts w:asciiTheme="majorBidi" w:hAnsiTheme="majorBidi" w:cstheme="majorBidi"/>
          <w:sz w:val="28"/>
          <w:szCs w:val="28"/>
        </w:rPr>
        <w:t>COVID-19</w:t>
      </w:r>
      <w:r w:rsidR="00B250A9" w:rsidRPr="00851981">
        <w:rPr>
          <w:rFonts w:asciiTheme="majorBidi" w:hAnsiTheme="majorBidi" w:cstheme="majorBidi"/>
          <w:sz w:val="28"/>
          <w:szCs w:val="28"/>
        </w:rPr>
        <w:t xml:space="preserve"> </w:t>
      </w:r>
      <w:r w:rsidR="00B250A9" w:rsidRPr="00851981">
        <w:rPr>
          <w:rFonts w:asciiTheme="majorBidi" w:hAnsiTheme="majorBidi" w:cstheme="majorBidi" w:hint="cs"/>
          <w:sz w:val="28"/>
          <w:szCs w:val="28"/>
          <w:cs/>
        </w:rPr>
        <w:t>หรือ ลูกหนี้ที่</w:t>
      </w:r>
      <w:r w:rsidR="00B250A9" w:rsidRPr="00851981">
        <w:rPr>
          <w:rFonts w:asciiTheme="majorBidi" w:hAnsiTheme="majorBidi" w:cstheme="majorBidi" w:hint="eastAsia"/>
          <w:sz w:val="28"/>
          <w:szCs w:val="28"/>
          <w:cs/>
        </w:rPr>
        <w:t>เป็นกลุ่มเสี่ยงสูง</w:t>
      </w:r>
      <w:r w:rsidR="00B250A9" w:rsidRPr="0085198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250A9" w:rsidRPr="00851981">
        <w:rPr>
          <w:rFonts w:asciiTheme="majorBidi" w:hAnsiTheme="majorBidi" w:cstheme="majorBidi" w:hint="eastAsia"/>
          <w:sz w:val="28"/>
          <w:szCs w:val="28"/>
          <w:cs/>
        </w:rPr>
        <w:t>มี</w:t>
      </w:r>
      <w:r w:rsidR="00B250A9" w:rsidRPr="00851981">
        <w:rPr>
          <w:rFonts w:asciiTheme="majorBidi" w:hAnsiTheme="majorBidi" w:cstheme="majorBidi" w:hint="cs"/>
          <w:sz w:val="28"/>
          <w:szCs w:val="28"/>
          <w:cs/>
        </w:rPr>
        <w:t>คำสั่งให้</w:t>
      </w:r>
      <w:r w:rsidR="00B250A9" w:rsidRPr="00851981">
        <w:rPr>
          <w:rFonts w:asciiTheme="majorBidi" w:hAnsiTheme="majorBidi" w:cstheme="majorBidi" w:hint="eastAsia"/>
          <w:sz w:val="28"/>
          <w:szCs w:val="28"/>
          <w:cs/>
        </w:rPr>
        <w:t>กักตัว</w:t>
      </w:r>
    </w:p>
    <w:p w14:paraId="41E52C2B" w14:textId="7032440E" w:rsidR="00CD18A7" w:rsidRPr="00851981" w:rsidRDefault="00CB61D5" w:rsidP="00CD18A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981"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</w:p>
    <w:p w14:paraId="145E3FF8" w14:textId="77777777" w:rsidR="00BF52DE" w:rsidRPr="00726374" w:rsidRDefault="00BF52DE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58E56387" w14:textId="00718B84" w:rsidR="00BF52DE" w:rsidRPr="00BF52DE" w:rsidRDefault="000C2A5B" w:rsidP="00BF5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0BBB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60785C" w:rsidRPr="00420BB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420BB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60785C" w:rsidRPr="00420BBB">
        <w:rPr>
          <w:rFonts w:asciiTheme="majorBidi" w:hAnsiTheme="majorBidi" w:cstheme="majorBidi"/>
          <w:sz w:val="28"/>
          <w:szCs w:val="28"/>
        </w:rPr>
        <w:t xml:space="preserve">30 </w:t>
      </w:r>
      <w:r w:rsidR="0060785C" w:rsidRPr="00420BB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420BBB">
        <w:rPr>
          <w:rFonts w:asciiTheme="majorBidi" w:hAnsiTheme="majorBidi" w:cstheme="majorBidi"/>
          <w:sz w:val="28"/>
          <w:szCs w:val="28"/>
        </w:rPr>
        <w:t xml:space="preserve">2565 </w:t>
      </w:r>
      <w:r w:rsidRPr="00420BB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E962C0" w:rsidRPr="00420BBB">
        <w:rPr>
          <w:rFonts w:asciiTheme="majorBidi" w:hAnsiTheme="majorBidi" w:cstheme="majorBidi" w:hint="cs"/>
          <w:sz w:val="28"/>
          <w:szCs w:val="28"/>
          <w:cs/>
        </w:rPr>
        <w:t>รับรู้ผล</w:t>
      </w:r>
      <w:r w:rsidR="00E962C0" w:rsidRPr="00420BBB">
        <w:rPr>
          <w:rFonts w:asciiTheme="majorBidi" w:hAnsiTheme="majorBidi" w:hint="cs"/>
          <w:sz w:val="28"/>
          <w:szCs w:val="28"/>
          <w:cs/>
        </w:rPr>
        <w:t>ขาดทุนจากการตัดรายการสินทรัพย์ทางการเงิน</w:t>
      </w:r>
      <w:r w:rsidR="004456AD" w:rsidRPr="00420BBB">
        <w:rPr>
          <w:rFonts w:asciiTheme="majorBidi" w:hAnsiTheme="majorBidi"/>
          <w:sz w:val="28"/>
          <w:szCs w:val="28"/>
          <w:cs/>
        </w:rPr>
        <w:br/>
      </w:r>
      <w:r w:rsidR="00E962C0" w:rsidRPr="00420BBB">
        <w:rPr>
          <w:rFonts w:asciiTheme="majorBidi" w:hAnsiTheme="majorBidi" w:hint="cs"/>
          <w:sz w:val="28"/>
          <w:szCs w:val="28"/>
          <w:cs/>
        </w:rPr>
        <w:t>ที่วัดมูลค่าด้วย</w:t>
      </w:r>
      <w:r w:rsidR="00B239CB" w:rsidRPr="00420BBB">
        <w:rPr>
          <w:rFonts w:asciiTheme="majorBidi" w:hAnsiTheme="majorBidi" w:hint="cs"/>
          <w:sz w:val="28"/>
          <w:szCs w:val="28"/>
          <w:cs/>
        </w:rPr>
        <w:t>ราคาทุนตัดจำหน่ายและลูกหนี้ตามสัญญาเช่าซื้อ</w:t>
      </w:r>
      <w:r w:rsidR="00C1179C" w:rsidRPr="00420BBB">
        <w:rPr>
          <w:rFonts w:asciiTheme="majorBidi" w:hAnsiTheme="majorBidi" w:hint="cs"/>
          <w:sz w:val="28"/>
          <w:szCs w:val="28"/>
          <w:cs/>
        </w:rPr>
        <w:t xml:space="preserve"> ซึ่งเป็นผลกระทบจากนโยบายการให้ความช่วยเหลือข้างต้นเป็น</w:t>
      </w:r>
      <w:r w:rsidR="004172D4" w:rsidRPr="00420BBB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44046C" w:rsidRPr="00420BBB">
        <w:rPr>
          <w:rFonts w:asciiTheme="majorBidi" w:hAnsiTheme="majorBidi"/>
          <w:sz w:val="28"/>
          <w:szCs w:val="28"/>
        </w:rPr>
        <w:t xml:space="preserve">8.06 </w:t>
      </w:r>
      <w:r w:rsidR="004172D4" w:rsidRPr="00420BBB">
        <w:rPr>
          <w:rFonts w:asciiTheme="majorBidi" w:hAnsiTheme="majorBidi" w:hint="cs"/>
          <w:sz w:val="28"/>
          <w:szCs w:val="28"/>
          <w:cs/>
        </w:rPr>
        <w:t>ล้านบาท</w:t>
      </w:r>
      <w:r w:rsidR="00C1179C" w:rsidRPr="00420BBB">
        <w:rPr>
          <w:rFonts w:asciiTheme="majorBidi" w:hAnsiTheme="majorBidi" w:hint="cs"/>
          <w:sz w:val="28"/>
          <w:szCs w:val="28"/>
          <w:cs/>
        </w:rPr>
        <w:t xml:space="preserve"> </w:t>
      </w:r>
      <w:r w:rsidR="00C1179C" w:rsidRPr="00420BBB">
        <w:rPr>
          <w:rFonts w:asciiTheme="majorBidi" w:hAnsiTheme="majorBidi"/>
          <w:i/>
          <w:iCs/>
          <w:sz w:val="28"/>
          <w:szCs w:val="28"/>
        </w:rPr>
        <w:t>(</w:t>
      </w:r>
      <w:r w:rsidR="00DB04CA" w:rsidRPr="00420BBB">
        <w:rPr>
          <w:rFonts w:asciiTheme="majorBidi" w:hAnsiTheme="majorBidi"/>
          <w:i/>
          <w:iCs/>
          <w:sz w:val="28"/>
          <w:szCs w:val="28"/>
        </w:rPr>
        <w:t>3</w:t>
      </w:r>
      <w:r w:rsidR="0060785C" w:rsidRPr="00420BBB">
        <w:rPr>
          <w:rFonts w:asciiTheme="majorBidi" w:hAnsiTheme="majorBidi"/>
          <w:i/>
          <w:iCs/>
          <w:sz w:val="28"/>
          <w:szCs w:val="28"/>
        </w:rPr>
        <w:t xml:space="preserve">0 </w:t>
      </w:r>
      <w:r w:rsidR="0060785C" w:rsidRPr="00420BBB">
        <w:rPr>
          <w:rFonts w:asciiTheme="majorBidi" w:hAnsiTheme="majorBidi" w:hint="cs"/>
          <w:i/>
          <w:iCs/>
          <w:sz w:val="28"/>
          <w:szCs w:val="28"/>
          <w:cs/>
        </w:rPr>
        <w:t xml:space="preserve">มิถุนายน </w:t>
      </w:r>
      <w:r w:rsidR="00DB04CA" w:rsidRPr="00420BBB">
        <w:rPr>
          <w:rFonts w:asciiTheme="majorBidi" w:hAnsiTheme="majorBidi"/>
          <w:i/>
          <w:iCs/>
          <w:sz w:val="28"/>
          <w:szCs w:val="28"/>
        </w:rPr>
        <w:t>2564 :</w:t>
      </w:r>
      <w:r w:rsidR="00420BBB" w:rsidRPr="00420BBB">
        <w:rPr>
          <w:rFonts w:asciiTheme="majorBidi" w:hAnsiTheme="majorBidi"/>
          <w:i/>
          <w:iCs/>
          <w:sz w:val="28"/>
          <w:szCs w:val="28"/>
        </w:rPr>
        <w:t xml:space="preserve"> 1.24</w:t>
      </w:r>
      <w:r w:rsidR="009140AD" w:rsidRPr="00420BBB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9140AD" w:rsidRPr="00420BBB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9140AD" w:rsidRPr="00420BBB">
        <w:rPr>
          <w:rFonts w:asciiTheme="majorBidi" w:hAnsiTheme="majorBidi"/>
          <w:i/>
          <w:iCs/>
          <w:sz w:val="28"/>
          <w:szCs w:val="28"/>
        </w:rPr>
        <w:t>)</w:t>
      </w:r>
    </w:p>
    <w:p w14:paraId="3DA1627F" w14:textId="77777777" w:rsidR="00556FF1" w:rsidRPr="00CD45AD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1FCACD13" w14:textId="468B4729" w:rsidR="00B1375A" w:rsidRPr="00CB02C1" w:rsidRDefault="00AB7240" w:rsidP="00AB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 w:hanging="549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1375A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5B0B8FCB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E5E13D0" w14:textId="66DD2421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B63A7A">
        <w:rPr>
          <w:rFonts w:asciiTheme="majorBidi" w:hAnsiTheme="majorBidi" w:cstheme="majorBidi"/>
          <w:bCs/>
          <w:sz w:val="28"/>
          <w:szCs w:val="28"/>
        </w:rPr>
        <w:t xml:space="preserve"> 7</w:t>
      </w:r>
    </w:p>
    <w:p w14:paraId="1A2ACB5C" w14:textId="77777777" w:rsidR="003B623D" w:rsidRPr="00DC07C6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C8561F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/>
          <w:b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</w:t>
      </w:r>
    </w:p>
    <w:p w14:paraId="03728B40" w14:textId="6EE82E4E" w:rsidR="003B623D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7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69"/>
        <w:gridCol w:w="1101"/>
        <w:gridCol w:w="236"/>
        <w:gridCol w:w="1114"/>
        <w:gridCol w:w="287"/>
        <w:gridCol w:w="1105"/>
        <w:gridCol w:w="236"/>
        <w:gridCol w:w="1122"/>
      </w:tblGrid>
      <w:tr w:rsidR="0060785C" w:rsidRPr="00CB02C1" w14:paraId="4C53427A" w14:textId="77777777" w:rsidTr="00691377">
        <w:trPr>
          <w:tblHeader/>
        </w:trPr>
        <w:tc>
          <w:tcPr>
            <w:tcW w:w="3969" w:type="dxa"/>
          </w:tcPr>
          <w:p w14:paraId="6C92D448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1" w:type="dxa"/>
            <w:gridSpan w:val="3"/>
          </w:tcPr>
          <w:p w14:paraId="57E6C0CC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4A7F28A7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0B4760A5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85C" w:rsidRPr="00CB02C1" w14:paraId="2C410C83" w14:textId="77777777" w:rsidTr="00691377">
        <w:trPr>
          <w:tblHeader/>
        </w:trPr>
        <w:tc>
          <w:tcPr>
            <w:tcW w:w="3969" w:type="dxa"/>
          </w:tcPr>
          <w:p w14:paraId="312A266D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B02C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</w:tcPr>
          <w:p w14:paraId="3910F0D9" w14:textId="2CFE848F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F49916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7A1BC2F" w14:textId="43D74D0A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7" w:type="dxa"/>
          </w:tcPr>
          <w:p w14:paraId="32BD0CB9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99DF126" w14:textId="3A394B99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38ED69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31F8AE3C" w14:textId="3CA58A11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60785C" w:rsidRPr="00CB02C1" w14:paraId="35FA24BE" w14:textId="77777777" w:rsidTr="00691377">
        <w:trPr>
          <w:tblHeader/>
        </w:trPr>
        <w:tc>
          <w:tcPr>
            <w:tcW w:w="3969" w:type="dxa"/>
          </w:tcPr>
          <w:p w14:paraId="5689D9D3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01" w:type="dxa"/>
            <w:gridSpan w:val="7"/>
          </w:tcPr>
          <w:p w14:paraId="01766480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85C" w:rsidRPr="00CB02C1" w14:paraId="38C613D7" w14:textId="77777777" w:rsidTr="00691377">
        <w:tc>
          <w:tcPr>
            <w:tcW w:w="3969" w:type="dxa"/>
          </w:tcPr>
          <w:p w14:paraId="5860673D" w14:textId="77777777" w:rsidR="0060785C" w:rsidRPr="00CB02C1" w:rsidRDefault="0060785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01" w:type="dxa"/>
          </w:tcPr>
          <w:p w14:paraId="056568C7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15710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25C033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2C4B57FE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17B81AA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A4128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21272AD" w14:textId="77777777" w:rsidR="0060785C" w:rsidRPr="00CB02C1" w:rsidRDefault="0060785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71532" w:rsidRPr="00CB02C1" w14:paraId="71CE1794" w14:textId="77777777" w:rsidTr="00691377">
        <w:tc>
          <w:tcPr>
            <w:tcW w:w="3969" w:type="dxa"/>
          </w:tcPr>
          <w:p w14:paraId="21F3F367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26CD7728" w14:textId="77A7F42C" w:rsidR="00571532" w:rsidRPr="00CB02C1" w:rsidRDefault="00631BA3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336110F9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2DD4F953" w14:textId="09FB700A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87" w:type="dxa"/>
          </w:tcPr>
          <w:p w14:paraId="5E6DA8F6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FF7CDF8" w14:textId="1B4D7C08" w:rsidR="00571532" w:rsidRPr="00CB02C1" w:rsidRDefault="00F1573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50A56C73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753E4AF2" w14:textId="7D81E47D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74</w:t>
            </w:r>
          </w:p>
        </w:tc>
      </w:tr>
      <w:tr w:rsidR="00C34490" w:rsidRPr="00CB02C1" w14:paraId="678E4870" w14:textId="77777777" w:rsidTr="00691377">
        <w:tc>
          <w:tcPr>
            <w:tcW w:w="3969" w:type="dxa"/>
          </w:tcPr>
          <w:p w14:paraId="19CE9077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2488F5B5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6D761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9C167AC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BB31D9C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183A157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D1853C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3DF127BD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71532" w:rsidRPr="00CB02C1" w14:paraId="78F1C446" w14:textId="77777777" w:rsidTr="00691377">
        <w:tc>
          <w:tcPr>
            <w:tcW w:w="3969" w:type="dxa"/>
          </w:tcPr>
          <w:p w14:paraId="6E679C59" w14:textId="77777777" w:rsidR="00C34490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  <w:p w14:paraId="537EA639" w14:textId="587DD52A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รายได้จากการขายรถ</w:t>
            </w:r>
          </w:p>
        </w:tc>
        <w:tc>
          <w:tcPr>
            <w:tcW w:w="1101" w:type="dxa"/>
          </w:tcPr>
          <w:p w14:paraId="3CBBB59E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33513C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3C00E50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9F1F0A5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A9E521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7C7C7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447FE41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71532" w:rsidRPr="00CB02C1" w14:paraId="47682795" w14:textId="77777777" w:rsidTr="00691377">
        <w:tc>
          <w:tcPr>
            <w:tcW w:w="3969" w:type="dxa"/>
          </w:tcPr>
          <w:p w14:paraId="6E03A843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1D5B15D7" w14:textId="42937904" w:rsidR="00571532" w:rsidRPr="00CB02C1" w:rsidRDefault="005F6A28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61AA8D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D8CE13" w14:textId="1381B3DD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5B666320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F5B39F" w14:textId="069C111B" w:rsidR="00571532" w:rsidRPr="00CB02C1" w:rsidRDefault="00F1573C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F88AF1" w14:textId="77777777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EF71186" w14:textId="392D3B3B" w:rsidR="00571532" w:rsidRPr="00CB02C1" w:rsidRDefault="00571532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151,862</w:t>
            </w:r>
          </w:p>
        </w:tc>
      </w:tr>
      <w:tr w:rsidR="00C34490" w:rsidRPr="00CB02C1" w14:paraId="2B1648B9" w14:textId="77777777" w:rsidTr="00691377">
        <w:tc>
          <w:tcPr>
            <w:tcW w:w="3969" w:type="dxa"/>
          </w:tcPr>
          <w:p w14:paraId="6AF912D0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7053AF05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E3D97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D9D8E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3D1FFF1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A54929A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8D8F4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1F7D0E8" w14:textId="77777777" w:rsidR="00C34490" w:rsidRPr="00CB02C1" w:rsidRDefault="00C34490" w:rsidP="0057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19E5FB54" w14:textId="77777777" w:rsidTr="00691377">
        <w:tc>
          <w:tcPr>
            <w:tcW w:w="3969" w:type="dxa"/>
          </w:tcPr>
          <w:p w14:paraId="01C35A2C" w14:textId="0893634C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101" w:type="dxa"/>
          </w:tcPr>
          <w:p w14:paraId="3E66F1B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531DD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ACD2B1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721BA75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9F09D8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86943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F4AF6A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5C045529" w14:textId="77777777" w:rsidTr="00691377">
        <w:tc>
          <w:tcPr>
            <w:tcW w:w="3969" w:type="dxa"/>
          </w:tcPr>
          <w:p w14:paraId="7478B90E" w14:textId="6572DD71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56604213" w14:textId="20622186" w:rsidR="00BD571F" w:rsidRPr="00CB02C1" w:rsidRDefault="002644A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D3B3A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9F3ACC" w14:textId="02A626A6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289F81FF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A4ADDF8" w14:textId="3283BB56" w:rsidR="00BD571F" w:rsidRPr="00CB02C1" w:rsidRDefault="0009180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2,181</w:t>
            </w:r>
          </w:p>
        </w:tc>
        <w:tc>
          <w:tcPr>
            <w:tcW w:w="236" w:type="dxa"/>
          </w:tcPr>
          <w:p w14:paraId="75322DC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112744C" w14:textId="3EAB7BA3" w:rsidR="00BD571F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BD571F" w:rsidRPr="00CB02C1" w14:paraId="6575A162" w14:textId="77777777" w:rsidTr="00691377">
        <w:tc>
          <w:tcPr>
            <w:tcW w:w="3969" w:type="dxa"/>
          </w:tcPr>
          <w:p w14:paraId="0D1EB83F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6E8EF09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B101C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9D6A23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AFD8188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A5EF674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194E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B598CA6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56FB2175" w14:textId="77777777" w:rsidTr="00691377">
        <w:tc>
          <w:tcPr>
            <w:tcW w:w="3969" w:type="dxa"/>
          </w:tcPr>
          <w:p w14:paraId="26E78D00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01" w:type="dxa"/>
          </w:tcPr>
          <w:p w14:paraId="1C18F76B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8831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2AAEB4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D7CE796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BCD482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6ADC1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154A2E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278E3CA0" w14:textId="77777777" w:rsidTr="00691377">
        <w:tc>
          <w:tcPr>
            <w:tcW w:w="3969" w:type="dxa"/>
          </w:tcPr>
          <w:p w14:paraId="7B3F6ABB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4AEE70FC" w14:textId="2753F50B" w:rsidR="00BD571F" w:rsidRPr="00CB02C1" w:rsidRDefault="002644A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14080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C436E1" w14:textId="566CCF2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17A416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A2C33BC" w14:textId="54A3F95C" w:rsidR="00BD571F" w:rsidRPr="00CB02C1" w:rsidRDefault="0009180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236" w:type="dxa"/>
          </w:tcPr>
          <w:p w14:paraId="7CC97DE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F0C3A3" w14:textId="74FE1561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366</w:t>
            </w:r>
          </w:p>
        </w:tc>
      </w:tr>
      <w:tr w:rsidR="00C34490" w:rsidRPr="00CB02C1" w14:paraId="3861752D" w14:textId="77777777" w:rsidTr="00691377">
        <w:tc>
          <w:tcPr>
            <w:tcW w:w="3969" w:type="dxa"/>
          </w:tcPr>
          <w:p w14:paraId="643781AA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40764128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E72AD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7213D7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16FF367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ED97728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BD10F9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B4104C9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2381A297" w14:textId="77777777" w:rsidTr="00691377">
        <w:tc>
          <w:tcPr>
            <w:tcW w:w="3969" w:type="dxa"/>
          </w:tcPr>
          <w:p w14:paraId="509AC315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</w:t>
            </w:r>
            <w:r w:rsidRPr="00CB02C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บริการพื้นที่สำนักงาน</w:t>
            </w:r>
          </w:p>
        </w:tc>
        <w:tc>
          <w:tcPr>
            <w:tcW w:w="1101" w:type="dxa"/>
          </w:tcPr>
          <w:p w14:paraId="5C3AEEE5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BA11B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90617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2F74E0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479F11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239556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125001A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581B091C" w14:textId="77777777" w:rsidTr="00691377">
        <w:tc>
          <w:tcPr>
            <w:tcW w:w="3969" w:type="dxa"/>
          </w:tcPr>
          <w:p w14:paraId="3F4736B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2A0B3611" w14:textId="5AEC73B9" w:rsidR="00BD571F" w:rsidRPr="00CB02C1" w:rsidRDefault="002644A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26025F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35A1F8" w14:textId="6A37A29D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0938E6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7CB8B37" w14:textId="0BE9AEAE" w:rsidR="00BD571F" w:rsidRPr="00CB02C1" w:rsidRDefault="0009180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56A8AFD8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206EDCD8" w14:textId="2537D106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291</w:t>
            </w:r>
          </w:p>
        </w:tc>
      </w:tr>
      <w:tr w:rsidR="00BD571F" w:rsidRPr="00CB02C1" w14:paraId="3674DA75" w14:textId="77777777" w:rsidTr="00691377">
        <w:tc>
          <w:tcPr>
            <w:tcW w:w="3969" w:type="dxa"/>
          </w:tcPr>
          <w:p w14:paraId="20394B5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รการร่วมค้า </w:t>
            </w:r>
          </w:p>
        </w:tc>
        <w:tc>
          <w:tcPr>
            <w:tcW w:w="1101" w:type="dxa"/>
          </w:tcPr>
          <w:p w14:paraId="510B3B97" w14:textId="3C205A0C" w:rsidR="00BD571F" w:rsidRPr="00CB02C1" w:rsidRDefault="002644A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F9EF8A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675940" w14:textId="37688CF5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87" w:type="dxa"/>
          </w:tcPr>
          <w:p w14:paraId="70D7B71A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984BE5" w14:textId="1EDEFCC4" w:rsidR="00BD571F" w:rsidRPr="00CB02C1" w:rsidRDefault="0009180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A455F3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282293C" w14:textId="56984B64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</w:tr>
      <w:tr w:rsidR="00C34490" w:rsidRPr="00CB02C1" w14:paraId="56FE83E7" w14:textId="77777777" w:rsidTr="00691377">
        <w:tc>
          <w:tcPr>
            <w:tcW w:w="3969" w:type="dxa"/>
          </w:tcPr>
          <w:p w14:paraId="5F1D117D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7934CFE2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80B62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79993A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5EF80BD4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CEAA1F9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54C51F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F1AECE2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68C0CD25" w14:textId="77777777" w:rsidTr="00691377">
        <w:tc>
          <w:tcPr>
            <w:tcW w:w="3969" w:type="dxa"/>
          </w:tcPr>
          <w:p w14:paraId="7932A301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01" w:type="dxa"/>
          </w:tcPr>
          <w:p w14:paraId="26A45613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6E25C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A69387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F766D0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D423861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9C4F9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A862EDD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BD571F" w:rsidRPr="00CB02C1" w14:paraId="7BF05E2F" w14:textId="77777777" w:rsidTr="00691377">
        <w:tc>
          <w:tcPr>
            <w:tcW w:w="3969" w:type="dxa"/>
          </w:tcPr>
          <w:p w14:paraId="478AE938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3721EEF3" w14:textId="402B5008" w:rsidR="00BD571F" w:rsidRPr="00CB02C1" w:rsidRDefault="002644A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D89F72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69909D" w14:textId="7A3480D4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5CDD935A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B6AC600" w14:textId="056C3380" w:rsidR="00BD571F" w:rsidRPr="00CB02C1" w:rsidRDefault="001350BD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36" w:type="dxa"/>
          </w:tcPr>
          <w:p w14:paraId="0A3AD3D5" w14:textId="77777777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DDD4017" w14:textId="7C275346" w:rsidR="00BD571F" w:rsidRPr="00CB02C1" w:rsidRDefault="00BD571F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144</w:t>
            </w:r>
          </w:p>
        </w:tc>
      </w:tr>
      <w:tr w:rsidR="00C34490" w:rsidRPr="00CB02C1" w14:paraId="12E5223E" w14:textId="77777777" w:rsidTr="00691377">
        <w:tc>
          <w:tcPr>
            <w:tcW w:w="3969" w:type="dxa"/>
          </w:tcPr>
          <w:p w14:paraId="306C4704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44ED1F6C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B4A33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BA69CF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1479F787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619BAE7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406FC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52CCDEF" w14:textId="77777777" w:rsidR="00C34490" w:rsidRPr="00CB02C1" w:rsidRDefault="00C34490" w:rsidP="00BD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4490" w:rsidRPr="00CB02C1" w14:paraId="629A1F7F" w14:textId="77777777" w:rsidTr="00691377">
        <w:tc>
          <w:tcPr>
            <w:tcW w:w="3969" w:type="dxa"/>
          </w:tcPr>
          <w:p w14:paraId="19B6D3E9" w14:textId="50295CF8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รายได้ค่า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ทำสัญญา</w:t>
            </w:r>
          </w:p>
        </w:tc>
        <w:tc>
          <w:tcPr>
            <w:tcW w:w="1101" w:type="dxa"/>
          </w:tcPr>
          <w:p w14:paraId="15EC61D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17667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D82157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3583CADE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C0A6C56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ACFD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935736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4490" w:rsidRPr="00CB02C1" w14:paraId="308BE6F4" w14:textId="77777777" w:rsidTr="00691377">
        <w:tc>
          <w:tcPr>
            <w:tcW w:w="3969" w:type="dxa"/>
          </w:tcPr>
          <w:p w14:paraId="5147A5A3" w14:textId="11CF9265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44AA405F" w14:textId="58AA1C4B" w:rsidR="00C34490" w:rsidRPr="00CB02C1" w:rsidRDefault="002644AF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745467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D6CFBB" w14:textId="5DE07D0B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72EC0A6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4571616" w14:textId="133E0739" w:rsidR="00C34490" w:rsidRPr="00CB02C1" w:rsidRDefault="001350BD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36" w:type="dxa"/>
          </w:tcPr>
          <w:p w14:paraId="7BF724B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348F27F" w14:textId="0829FEDE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4490" w:rsidRPr="00CB02C1" w14:paraId="615D84EB" w14:textId="77777777" w:rsidTr="00691377">
        <w:tc>
          <w:tcPr>
            <w:tcW w:w="3969" w:type="dxa"/>
          </w:tcPr>
          <w:p w14:paraId="729EE3B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54941AC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4695C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DACE2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82499CC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F2CEDE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01CC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44DA26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34490" w:rsidRPr="00CB02C1" w14:paraId="77B67CB1" w14:textId="77777777" w:rsidTr="00691377">
        <w:tc>
          <w:tcPr>
            <w:tcW w:w="3969" w:type="dxa"/>
          </w:tcPr>
          <w:p w14:paraId="382C4EA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01" w:type="dxa"/>
          </w:tcPr>
          <w:p w14:paraId="16D17BF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C6CE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B5F3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73BFC353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B52FE8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B885C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77AB0A4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350BD" w:rsidRPr="00CB02C1" w14:paraId="7D1697EB" w14:textId="77777777" w:rsidTr="00691377">
        <w:tc>
          <w:tcPr>
            <w:tcW w:w="3969" w:type="dxa"/>
          </w:tcPr>
          <w:p w14:paraId="0993C050" w14:textId="31D47A0B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27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04456753" w14:textId="110C5DD6" w:rsidR="001350BD" w:rsidRPr="00CB02C1" w:rsidRDefault="002644AF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999FB5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90EAAD" w14:textId="20EFF951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F87B581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244AFAB8" w14:textId="66BA6602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236" w:type="dxa"/>
          </w:tcPr>
          <w:p w14:paraId="6B812B0D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555D7321" w14:textId="313C5831" w:rsidR="001350BD" w:rsidRPr="00623EE6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23EE6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1350BD" w:rsidRPr="00CB02C1" w14:paraId="48148FF5" w14:textId="77777777" w:rsidTr="00691377">
        <w:tc>
          <w:tcPr>
            <w:tcW w:w="3969" w:type="dxa"/>
          </w:tcPr>
          <w:p w14:paraId="2EDA7AFA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0EAC9939" w14:textId="1A1ABD2E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0E7ECF5D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E5EA58" w14:textId="5651FB73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87" w:type="dxa"/>
          </w:tcPr>
          <w:p w14:paraId="5C5BF75A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F2D192D" w14:textId="50B0C96E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102BB941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86EA749" w14:textId="60F7FA49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516</w:t>
            </w:r>
          </w:p>
        </w:tc>
      </w:tr>
      <w:tr w:rsidR="001350BD" w:rsidRPr="00AE30E8" w14:paraId="7C449AF6" w14:textId="77777777" w:rsidTr="00691377">
        <w:tc>
          <w:tcPr>
            <w:tcW w:w="3969" w:type="dxa"/>
          </w:tcPr>
          <w:p w14:paraId="57E38E55" w14:textId="77777777" w:rsidR="001350BD" w:rsidRPr="00C34490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4FD83509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4777229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5636B34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87" w:type="dxa"/>
          </w:tcPr>
          <w:p w14:paraId="3214A1B4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5C8C3AE0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BB7DF8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55DC375C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1350BD" w:rsidRPr="00CB02C1" w14:paraId="338BB262" w14:textId="77777777" w:rsidTr="00691377">
        <w:tc>
          <w:tcPr>
            <w:tcW w:w="3969" w:type="dxa"/>
          </w:tcPr>
          <w:p w14:paraId="6EF9C7B3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01" w:type="dxa"/>
          </w:tcPr>
          <w:p w14:paraId="7F6F1370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9A1CD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D127E4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64F41750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32F4ED4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FCAAB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23EF00B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350BD" w:rsidRPr="00CB02C1" w14:paraId="3269EE25" w14:textId="77777777" w:rsidTr="00691377">
        <w:tc>
          <w:tcPr>
            <w:tcW w:w="3969" w:type="dxa"/>
          </w:tcPr>
          <w:p w14:paraId="11473205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7356AA2D" w14:textId="1D713043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5ECB81A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3A911B" w14:textId="00BFF1D6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87" w:type="dxa"/>
          </w:tcPr>
          <w:p w14:paraId="21DD88AF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AD16D2D" w14:textId="24A19340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F563BC0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A3F1DE1" w14:textId="3BD72F5B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</w:tr>
      <w:tr w:rsidR="001350BD" w:rsidRPr="00CB02C1" w14:paraId="503117A2" w14:textId="77777777" w:rsidTr="00691377">
        <w:tc>
          <w:tcPr>
            <w:tcW w:w="3969" w:type="dxa"/>
          </w:tcPr>
          <w:p w14:paraId="24E1DE21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1" w:type="dxa"/>
          </w:tcPr>
          <w:p w14:paraId="081365EB" w14:textId="13931D6B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6" w:type="dxa"/>
          </w:tcPr>
          <w:p w14:paraId="6B39983F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92ABB7" w14:textId="3C6886CC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87" w:type="dxa"/>
          </w:tcPr>
          <w:p w14:paraId="64D244A6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1A084D8" w14:textId="659AC2E2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154BEE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A0EADDE" w14:textId="4B1430CA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264</w:t>
            </w:r>
          </w:p>
        </w:tc>
      </w:tr>
      <w:tr w:rsidR="001350BD" w:rsidRPr="00AE30E8" w14:paraId="156E0CAA" w14:textId="77777777" w:rsidTr="00691377">
        <w:tc>
          <w:tcPr>
            <w:tcW w:w="3969" w:type="dxa"/>
          </w:tcPr>
          <w:p w14:paraId="0664709B" w14:textId="77777777" w:rsidR="001350BD" w:rsidRPr="00C34490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1" w:type="dxa"/>
          </w:tcPr>
          <w:p w14:paraId="56409A1D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652008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D8A900C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57C4FE97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3B67C5B7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718D5AD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22" w:type="dxa"/>
          </w:tcPr>
          <w:p w14:paraId="2EC9F94F" w14:textId="77777777" w:rsidR="001350BD" w:rsidRPr="00AE30E8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</w:tr>
      <w:tr w:rsidR="001350BD" w:rsidRPr="00CB02C1" w14:paraId="07945D3E" w14:textId="77777777" w:rsidTr="00691377">
        <w:tc>
          <w:tcPr>
            <w:tcW w:w="3969" w:type="dxa"/>
          </w:tcPr>
          <w:p w14:paraId="458DAB55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01" w:type="dxa"/>
          </w:tcPr>
          <w:p w14:paraId="66F2ADE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0732F8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3B0DB7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689F31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540338A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62214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556374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1350BD" w:rsidRPr="00CB02C1" w14:paraId="388105B9" w14:textId="77777777" w:rsidTr="00691377">
        <w:tc>
          <w:tcPr>
            <w:tcW w:w="3969" w:type="dxa"/>
          </w:tcPr>
          <w:p w14:paraId="61C9C619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14C19E3A" w14:textId="0DDC41D4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FD52F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25C2B" w14:textId="00CC7A73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596AD45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70820D20" w14:textId="7D3340A0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E7564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F2A6568" w14:textId="0B07EADB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136</w:t>
            </w:r>
          </w:p>
        </w:tc>
      </w:tr>
      <w:tr w:rsidR="001350BD" w:rsidRPr="00CB02C1" w14:paraId="6C62EBA3" w14:textId="77777777" w:rsidTr="00691377">
        <w:tc>
          <w:tcPr>
            <w:tcW w:w="3969" w:type="dxa"/>
          </w:tcPr>
          <w:p w14:paraId="48C553DD" w14:textId="77777777" w:rsidR="001350BD" w:rsidRPr="00CB02C1" w:rsidRDefault="001350BD" w:rsidP="001350BD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</w:rPr>
            </w:pPr>
            <w:r w:rsidRPr="00CB02C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</w:tcPr>
          <w:p w14:paraId="552F0DF7" w14:textId="1C079553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9379DEB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</w:pPr>
          </w:p>
        </w:tc>
        <w:tc>
          <w:tcPr>
            <w:tcW w:w="1114" w:type="dxa"/>
          </w:tcPr>
          <w:p w14:paraId="35B1E40A" w14:textId="04C318A2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87" w:type="dxa"/>
          </w:tcPr>
          <w:p w14:paraId="048618C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</w:pPr>
          </w:p>
        </w:tc>
        <w:tc>
          <w:tcPr>
            <w:tcW w:w="1105" w:type="dxa"/>
          </w:tcPr>
          <w:p w14:paraId="2771F053" w14:textId="47B7E4D3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1D6C0E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C72F00" w14:textId="549E86CF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1350BD" w:rsidRPr="00CB02C1" w14:paraId="5BFE2399" w14:textId="77777777" w:rsidTr="00691377">
        <w:tc>
          <w:tcPr>
            <w:tcW w:w="3969" w:type="dxa"/>
          </w:tcPr>
          <w:p w14:paraId="29F6C7D9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1" w:type="dxa"/>
          </w:tcPr>
          <w:p w14:paraId="7B5D9E94" w14:textId="7E16D0E9" w:rsidR="001350BD" w:rsidRPr="00CB02C1" w:rsidRDefault="00F673C3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2,281</w:t>
            </w:r>
          </w:p>
        </w:tc>
        <w:tc>
          <w:tcPr>
            <w:tcW w:w="236" w:type="dxa"/>
          </w:tcPr>
          <w:p w14:paraId="5199904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418942" w14:textId="224DB4E8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87" w:type="dxa"/>
          </w:tcPr>
          <w:p w14:paraId="6C3B4DB0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A20594A" w14:textId="759B9363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E4B92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D75D1CA" w14:textId="72E78E7F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468</w:t>
            </w:r>
          </w:p>
        </w:tc>
      </w:tr>
      <w:tr w:rsidR="001350BD" w:rsidRPr="00CB02C1" w14:paraId="0C88C3B0" w14:textId="77777777" w:rsidTr="00691377">
        <w:tc>
          <w:tcPr>
            <w:tcW w:w="3969" w:type="dxa"/>
          </w:tcPr>
          <w:p w14:paraId="28B8AF9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101" w:type="dxa"/>
          </w:tcPr>
          <w:p w14:paraId="5035B695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A53D6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C5F0D30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0589B91E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0F8F5CBD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571EA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24FDAC6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1350BD" w:rsidRPr="00CB02C1" w14:paraId="55B80775" w14:textId="77777777" w:rsidTr="00691377">
        <w:tc>
          <w:tcPr>
            <w:tcW w:w="3969" w:type="dxa"/>
          </w:tcPr>
          <w:p w14:paraId="75C7DDA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01" w:type="dxa"/>
          </w:tcPr>
          <w:p w14:paraId="0F900C2B" w14:textId="06B8359E" w:rsidR="001350BD" w:rsidRPr="00CB02C1" w:rsidRDefault="006D173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8,183</w:t>
            </w:r>
          </w:p>
        </w:tc>
        <w:tc>
          <w:tcPr>
            <w:tcW w:w="236" w:type="dxa"/>
          </w:tcPr>
          <w:p w14:paraId="242F8AB1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E85D33" w14:textId="215FC2FC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8,324</w:t>
            </w:r>
          </w:p>
        </w:tc>
        <w:tc>
          <w:tcPr>
            <w:tcW w:w="287" w:type="dxa"/>
          </w:tcPr>
          <w:p w14:paraId="434C5082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1B9630A" w14:textId="4293866A" w:rsidR="001350BD" w:rsidRPr="00CB02C1" w:rsidRDefault="006D173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5,733</w:t>
            </w:r>
          </w:p>
        </w:tc>
        <w:tc>
          <w:tcPr>
            <w:tcW w:w="236" w:type="dxa"/>
          </w:tcPr>
          <w:p w14:paraId="20197257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B44492D" w14:textId="53F32864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5,664</w:t>
            </w:r>
          </w:p>
        </w:tc>
      </w:tr>
      <w:tr w:rsidR="001350BD" w:rsidRPr="00CB02C1" w14:paraId="089F04B6" w14:textId="77777777" w:rsidTr="00691377">
        <w:tc>
          <w:tcPr>
            <w:tcW w:w="3969" w:type="dxa"/>
          </w:tcPr>
          <w:p w14:paraId="1002F19E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01" w:type="dxa"/>
          </w:tcPr>
          <w:p w14:paraId="5BFBF345" w14:textId="42823A05" w:rsidR="001350BD" w:rsidRPr="00CB02C1" w:rsidRDefault="00731F4F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36" w:type="dxa"/>
          </w:tcPr>
          <w:p w14:paraId="6BB072BC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2E79E0" w14:textId="21AF3FBD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87" w:type="dxa"/>
          </w:tcPr>
          <w:p w14:paraId="71066FA6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F61517" w14:textId="3996E856" w:rsidR="001350BD" w:rsidRPr="00CB02C1" w:rsidRDefault="00731F4F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236" w:type="dxa"/>
          </w:tcPr>
          <w:p w14:paraId="6193C87A" w14:textId="77777777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D7EE834" w14:textId="5BCE1025" w:rsidR="001350BD" w:rsidRPr="00CB02C1" w:rsidRDefault="001350BD" w:rsidP="0013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151</w:t>
            </w:r>
          </w:p>
        </w:tc>
      </w:tr>
    </w:tbl>
    <w:p w14:paraId="4BAA8650" w14:textId="77777777" w:rsidR="00C34490" w:rsidRDefault="00C34490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2EEE873" w14:textId="73101961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63A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22582D97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9BAF9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Pr="00B63A7A">
        <w:rPr>
          <w:rFonts w:asciiTheme="majorBidi" w:hAnsiTheme="majorBidi" w:cstheme="majorBidi"/>
          <w:sz w:val="28"/>
          <w:szCs w:val="28"/>
        </w:rPr>
        <w:t>90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Pr="00B63A7A">
        <w:rPr>
          <w:rFonts w:asciiTheme="majorBidi" w:hAnsiTheme="majorBidi" w:cstheme="majorBidi"/>
          <w:sz w:val="28"/>
          <w:szCs w:val="28"/>
        </w:rPr>
        <w:br/>
      </w:r>
      <w:r w:rsidRPr="00B63A7A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5AE6A704" w14:textId="77777777" w:rsidR="003B623D" w:rsidRPr="00B63A7A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22602" w14:textId="164BE293" w:rsidR="003B623D" w:rsidRDefault="003B623D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กลุ่มบริษัทจ่ายค่าตอบแทนกรรมการสำหรับงวด</w:t>
      </w:r>
      <w:r w:rsidR="004605BA">
        <w:rPr>
          <w:rFonts w:asciiTheme="majorBidi" w:eastAsia="Times New Roman" w:hAnsiTheme="majorBidi" w:cstheme="majorBidi" w:hint="cs"/>
          <w:sz w:val="28"/>
          <w:szCs w:val="28"/>
          <w:cs/>
        </w:rPr>
        <w:t>หก</w:t>
      </w:r>
      <w:r w:rsidRPr="00B63A7A">
        <w:rPr>
          <w:rFonts w:asciiTheme="majorBidi" w:eastAsia="Times New Roman" w:hAnsiTheme="majorBidi" w:cstheme="majorBidi"/>
          <w:sz w:val="28"/>
          <w:szCs w:val="28"/>
          <w:cs/>
        </w:rPr>
        <w:t xml:space="preserve">เดือนสิ้นสุดวันที่ </w:t>
      </w:r>
      <w:r w:rsidR="004605B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4605B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มิถุนายน </w:t>
      </w:r>
      <w:r w:rsidRPr="00B63A7A">
        <w:rPr>
          <w:rFonts w:asciiTheme="majorBidi" w:eastAsia="Times New Roman" w:hAnsiTheme="majorBidi" w:cstheme="majorBidi"/>
          <w:sz w:val="28"/>
          <w:szCs w:val="28"/>
        </w:rPr>
        <w:t>256</w:t>
      </w:r>
      <w:r w:rsidR="009E31A8">
        <w:rPr>
          <w:rFonts w:asciiTheme="majorBidi" w:eastAsia="Times New Roman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4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จำนวนเงิน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815B99">
        <w:rPr>
          <w:rFonts w:asciiTheme="majorBidi" w:hAnsiTheme="majorBidi" w:cstheme="majorBidi"/>
          <w:sz w:val="28"/>
          <w:szCs w:val="28"/>
        </w:rPr>
        <w:t>0.72</w:t>
      </w:r>
      <w:r w:rsidRPr="009541E8">
        <w:rPr>
          <w:rFonts w:asciiTheme="majorBidi" w:hAnsiTheme="majorBidi" w:cstheme="majorBidi"/>
          <w:sz w:val="28"/>
          <w:szCs w:val="28"/>
        </w:rPr>
        <w:t xml:space="preserve"> </w:t>
      </w:r>
      <w:r w:rsidRPr="009541E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C34490">
        <w:rPr>
          <w:rFonts w:asciiTheme="majorBidi" w:hAnsiTheme="majorBidi" w:cstheme="majorBidi"/>
          <w:sz w:val="28"/>
          <w:szCs w:val="28"/>
        </w:rPr>
        <w:t>0.76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3B260618" w14:textId="77777777" w:rsidR="00C34490" w:rsidRPr="00B63A7A" w:rsidRDefault="00C34490" w:rsidP="003B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1F691E8A" w:rsidR="004C0F9E" w:rsidRPr="00CB02C1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9E31A8" w:rsidRPr="00B63A7A">
        <w:rPr>
          <w:rFonts w:asciiTheme="majorBidi" w:eastAsia="Times New Roman" w:hAnsiTheme="majorBidi" w:cstheme="majorBidi"/>
          <w:sz w:val="28"/>
          <w:szCs w:val="28"/>
        </w:rPr>
        <w:t>3</w:t>
      </w:r>
      <w:r w:rsidR="004605BA">
        <w:rPr>
          <w:rFonts w:asciiTheme="majorBidi" w:eastAsia="Times New Roman" w:hAnsiTheme="majorBidi" w:cstheme="majorBidi"/>
          <w:sz w:val="28"/>
          <w:szCs w:val="28"/>
        </w:rPr>
        <w:t xml:space="preserve">0 </w:t>
      </w:r>
      <w:r w:rsidR="004605B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มิถุนายน </w:t>
      </w:r>
      <w:r w:rsidR="00FA69DE" w:rsidRPr="00CB02C1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5</w:t>
      </w:r>
      <w:r w:rsidR="00FA69DE" w:rsidRPr="00CB02C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9E31A8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691377" w:rsidRDefault="004C0F9E" w:rsidP="004C0F9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CB02C1" w14:paraId="11E9E198" w14:textId="77777777" w:rsidTr="004605BA">
        <w:tc>
          <w:tcPr>
            <w:tcW w:w="3573" w:type="dxa"/>
          </w:tcPr>
          <w:p w14:paraId="2908398F" w14:textId="77777777" w:rsidR="004C0F9E" w:rsidRPr="00CB02C1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CB02C1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CB02C1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CB02C1" w:rsidRDefault="004C0F9E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5BA" w:rsidRPr="00CB02C1" w14:paraId="4A057AFC" w14:textId="77777777" w:rsidTr="004605BA">
        <w:tc>
          <w:tcPr>
            <w:tcW w:w="3573" w:type="dxa"/>
          </w:tcPr>
          <w:p w14:paraId="58DA9B23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2F338AB3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25F86A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52EB6D73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2A4661D" w14:textId="2CD2BCB4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7EE2DB8" w14:textId="7EA608EF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5CB4C0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6BC2105F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605BA" w:rsidRPr="00CB02C1" w14:paraId="6441709E" w14:textId="77777777" w:rsidTr="004605BA">
        <w:tc>
          <w:tcPr>
            <w:tcW w:w="3573" w:type="dxa"/>
          </w:tcPr>
          <w:p w14:paraId="4140D4DD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30902" w14:textId="12CB200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3ED930E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F4758" w14:textId="1977E1BC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CD0CAD7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028C12" w14:textId="23F17758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9C472F1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7A70AD" w14:textId="6C0EEA6E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605BA" w:rsidRPr="00CB02C1" w14:paraId="51166B29" w14:textId="77777777" w:rsidTr="004605BA">
        <w:tc>
          <w:tcPr>
            <w:tcW w:w="3573" w:type="dxa"/>
          </w:tcPr>
          <w:p w14:paraId="4F4C0231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5BA" w:rsidRPr="00CB02C1" w14:paraId="3B7173A8" w14:textId="77777777" w:rsidTr="004605BA">
        <w:tc>
          <w:tcPr>
            <w:tcW w:w="3573" w:type="dxa"/>
          </w:tcPr>
          <w:p w14:paraId="7B04B9DF" w14:textId="74F7E338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170" w:type="dxa"/>
          </w:tcPr>
          <w:p w14:paraId="7F5BA4EE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5BA" w:rsidRPr="00CB02C1" w14:paraId="2BDC6B90" w14:textId="77777777" w:rsidTr="004605BA">
        <w:tc>
          <w:tcPr>
            <w:tcW w:w="3573" w:type="dxa"/>
          </w:tcPr>
          <w:p w14:paraId="349AF7E7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6DCCB070" w:rsidR="004605BA" w:rsidRPr="00CB02C1" w:rsidRDefault="00265226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0DF8A2F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6F897EBC" w:rsidR="004605BA" w:rsidRPr="00CB02C1" w:rsidRDefault="00286C06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EF0BDE0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68BAB375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4605BA" w:rsidRPr="00691377" w14:paraId="794A924C" w14:textId="77777777" w:rsidTr="004605BA">
        <w:tc>
          <w:tcPr>
            <w:tcW w:w="3573" w:type="dxa"/>
          </w:tcPr>
          <w:p w14:paraId="4217412A" w14:textId="77777777" w:rsidR="004605BA" w:rsidRPr="00C34490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BB789" w14:textId="1764E01E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CBCFD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05B14EC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3E6180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12F3514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142857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F5C76E8" w14:textId="77777777" w:rsidR="004605BA" w:rsidRPr="00691377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4605BA" w:rsidRPr="00CB02C1" w14:paraId="07A8F5C1" w14:textId="77777777" w:rsidTr="004605BA">
        <w:tc>
          <w:tcPr>
            <w:tcW w:w="3573" w:type="dxa"/>
          </w:tcPr>
          <w:p w14:paraId="3CDB5CA7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5BA" w:rsidRPr="00CB02C1" w14:paraId="6A0A765D" w14:textId="77777777" w:rsidTr="004605BA">
        <w:tc>
          <w:tcPr>
            <w:tcW w:w="3573" w:type="dxa"/>
          </w:tcPr>
          <w:p w14:paraId="77E898DE" w14:textId="428E4844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313D7FD9" w14:textId="2D52E592" w:rsidR="004605BA" w:rsidRPr="00CB02C1" w:rsidRDefault="00332C82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F5E83C5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28927836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BEDDB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08CFE41E" w:rsidR="004605BA" w:rsidRPr="00CB02C1" w:rsidRDefault="00286C06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FEE74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5D8372EF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5BA" w:rsidRPr="00CB02C1" w14:paraId="3F147895" w14:textId="77777777" w:rsidTr="004605BA">
        <w:tc>
          <w:tcPr>
            <w:tcW w:w="3573" w:type="dxa"/>
          </w:tcPr>
          <w:p w14:paraId="6A6F5438" w14:textId="474FC445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BFEE300" w14:textId="3E0B5C66" w:rsidR="004605BA" w:rsidRPr="00CB02C1" w:rsidRDefault="00332C82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0C575E1B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1E2E4" w14:textId="5516E0CF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3F29F755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023BB0" w14:textId="2A6F0314" w:rsidR="004605BA" w:rsidRPr="00CB02C1" w:rsidRDefault="00286C06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B8B78A" w14:textId="77777777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5F27E" w14:textId="0C6BF21A" w:rsidR="004605BA" w:rsidRPr="00CB02C1" w:rsidRDefault="004605BA" w:rsidP="00691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C34490" w:rsidRPr="00691377" w14:paraId="6E9EEB70" w14:textId="77777777" w:rsidTr="004605BA">
        <w:tc>
          <w:tcPr>
            <w:tcW w:w="3573" w:type="dxa"/>
          </w:tcPr>
          <w:p w14:paraId="1C319AAF" w14:textId="77777777" w:rsidR="00C34490" w:rsidRPr="00C34490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07FAED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321748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BB42667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324A5C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295B7886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2B8300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4D5411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C34490" w:rsidRPr="00CB02C1" w14:paraId="2D12F51C" w14:textId="77777777" w:rsidTr="004605BA">
        <w:tc>
          <w:tcPr>
            <w:tcW w:w="3573" w:type="dxa"/>
          </w:tcPr>
          <w:p w14:paraId="068BAD89" w14:textId="66727134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78D090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F59F5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E9B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5DA6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C8FDC8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CC35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F9B3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:rsidRPr="00CB02C1" w14:paraId="3439CE78" w14:textId="77777777" w:rsidTr="004605BA">
        <w:tc>
          <w:tcPr>
            <w:tcW w:w="3573" w:type="dxa"/>
          </w:tcPr>
          <w:p w14:paraId="6506C592" w14:textId="11335FCF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65851" w14:textId="54E4957D" w:rsidR="00C34490" w:rsidRPr="00CB02C1" w:rsidRDefault="00332C82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6F2F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2E762" w14:textId="4108C7FB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380B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BE4F83" w14:textId="5D240180" w:rsidR="00C34490" w:rsidRPr="00CB02C1" w:rsidRDefault="006E7CF9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9,320</w:t>
            </w:r>
          </w:p>
        </w:tc>
        <w:tc>
          <w:tcPr>
            <w:tcW w:w="270" w:type="dxa"/>
          </w:tcPr>
          <w:p w14:paraId="3AFD3CA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D2B10" w14:textId="16DD161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10,289</w:t>
            </w:r>
          </w:p>
        </w:tc>
      </w:tr>
      <w:tr w:rsidR="00C34490" w:rsidRPr="00691377" w14:paraId="586BBE50" w14:textId="77777777" w:rsidTr="004605BA">
        <w:tc>
          <w:tcPr>
            <w:tcW w:w="3573" w:type="dxa"/>
          </w:tcPr>
          <w:p w14:paraId="0E156A39" w14:textId="77777777" w:rsidR="00C34490" w:rsidRPr="00C34490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98C7AC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310FD1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B3881D9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DA08CC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74903EF7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CC8729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D6A0C6F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4490" w:rsidRPr="00CB02C1" w14:paraId="17F1FD76" w14:textId="77777777" w:rsidTr="004605BA">
        <w:tc>
          <w:tcPr>
            <w:tcW w:w="3573" w:type="dxa"/>
          </w:tcPr>
          <w:p w14:paraId="00899F6B" w14:textId="4525EE1E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AB56FB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A8608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4D71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B922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238A83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585F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19F1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:rsidRPr="00CB02C1" w14:paraId="0328BB2A" w14:textId="77777777" w:rsidTr="004605BA">
        <w:tc>
          <w:tcPr>
            <w:tcW w:w="3573" w:type="dxa"/>
          </w:tcPr>
          <w:p w14:paraId="7BAEAB8C" w14:textId="2C0CDF66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F80D05" w14:textId="6047AD7B" w:rsidR="00C34490" w:rsidRPr="00CB02C1" w:rsidRDefault="00332C82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8801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5BA68" w14:textId="08ECC0D4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D046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9E5DA6" w14:textId="013446AF" w:rsidR="00C34490" w:rsidRPr="00CB02C1" w:rsidRDefault="006E7CF9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11,951</w:t>
            </w:r>
          </w:p>
        </w:tc>
        <w:tc>
          <w:tcPr>
            <w:tcW w:w="270" w:type="dxa"/>
          </w:tcPr>
          <w:p w14:paraId="4F7B83A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71335" w14:textId="3AA52CF9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C34490" w:rsidRPr="00691377" w14:paraId="2D46750A" w14:textId="77777777" w:rsidTr="004605BA">
        <w:tc>
          <w:tcPr>
            <w:tcW w:w="3573" w:type="dxa"/>
          </w:tcPr>
          <w:p w14:paraId="345154FA" w14:textId="77777777" w:rsidR="00C34490" w:rsidRPr="00C34490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35D1F7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C4ADB9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A496681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EE239B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26D8A263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DA88D4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C01730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4490" w:rsidRPr="00CB02C1" w14:paraId="6A566062" w14:textId="77777777" w:rsidTr="004605BA">
        <w:tc>
          <w:tcPr>
            <w:tcW w:w="3573" w:type="dxa"/>
          </w:tcPr>
          <w:p w14:paraId="346FF02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14:paraId="2A7638E0" w14:textId="77777777" w:rsidTr="004605BA">
        <w:tc>
          <w:tcPr>
            <w:tcW w:w="3573" w:type="dxa"/>
          </w:tcPr>
          <w:p w14:paraId="6B03B7F2" w14:textId="0C2A7FA1" w:rsidR="00C34490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บริษัทย่อย</w:t>
            </w:r>
          </w:p>
        </w:tc>
        <w:tc>
          <w:tcPr>
            <w:tcW w:w="1170" w:type="dxa"/>
          </w:tcPr>
          <w:p w14:paraId="6C963F3E" w14:textId="2F6FE458" w:rsidR="00C34490" w:rsidRPr="006C7656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33A42" w14:textId="51D625A2" w:rsidR="00C34490" w:rsidRDefault="00C34490" w:rsidP="00C34490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B423C" w14:textId="7DAE33EB" w:rsidR="00C34490" w:rsidRPr="006C7656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D4DC" w14:textId="28309DD6" w:rsidR="00C34490" w:rsidRDefault="00C34490" w:rsidP="00C34490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D08531" w14:textId="7441AD01" w:rsidR="00C34490" w:rsidRPr="006C7656" w:rsidRDefault="006E7CF9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6,481</w:t>
            </w:r>
          </w:p>
        </w:tc>
        <w:tc>
          <w:tcPr>
            <w:tcW w:w="270" w:type="dxa"/>
          </w:tcPr>
          <w:p w14:paraId="2EE66778" w14:textId="71600D95" w:rsidR="00C34490" w:rsidRDefault="00C34490" w:rsidP="00C34490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D191AC" w14:textId="6DBB2445" w:rsidR="00C34490" w:rsidRPr="006C7656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17,875</w:t>
            </w:r>
          </w:p>
        </w:tc>
      </w:tr>
      <w:tr w:rsidR="00C34490" w:rsidRPr="00CB02C1" w14:paraId="5B5AB02C" w14:textId="77777777" w:rsidTr="004605BA">
        <w:tc>
          <w:tcPr>
            <w:tcW w:w="3573" w:type="dxa"/>
          </w:tcPr>
          <w:p w14:paraId="0EBC8AC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4702A16C" w:rsidR="00C34490" w:rsidRPr="00CB02C1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1250D4F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1F0AB356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ACEF9E5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354B8A03" w:rsidR="00C34490" w:rsidRPr="00CB02C1" w:rsidRDefault="006E7CF9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7F44C97E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3F6B66C6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C34490" w:rsidRPr="00691377" w14:paraId="425B4DF1" w14:textId="77777777" w:rsidTr="004605BA">
        <w:trPr>
          <w:trHeight w:val="300"/>
        </w:trPr>
        <w:tc>
          <w:tcPr>
            <w:tcW w:w="3573" w:type="dxa"/>
          </w:tcPr>
          <w:p w14:paraId="34E89914" w14:textId="77777777" w:rsidR="00C34490" w:rsidRPr="00D40773" w:rsidRDefault="00C34490" w:rsidP="00C34490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5603E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328A0B68" w14:textId="77777777" w:rsidR="00C34490" w:rsidRPr="00691377" w:rsidRDefault="00C34490" w:rsidP="00C34490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74E4694C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A8849D" w14:textId="77777777" w:rsidR="00C34490" w:rsidRPr="00691377" w:rsidRDefault="00C34490" w:rsidP="00C34490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14:paraId="50F46C8D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4BF53E41" w14:textId="77777777" w:rsidR="00C34490" w:rsidRPr="00691377" w:rsidRDefault="00C34490" w:rsidP="00C34490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1A622612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4490" w:rsidRPr="00CB02C1" w14:paraId="76506809" w14:textId="77777777" w:rsidTr="004605BA">
        <w:tc>
          <w:tcPr>
            <w:tcW w:w="3573" w:type="dxa"/>
          </w:tcPr>
          <w:p w14:paraId="40F417AC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:rsidRPr="00CB02C1" w14:paraId="41009BF7" w14:textId="77777777" w:rsidTr="004605BA">
        <w:tc>
          <w:tcPr>
            <w:tcW w:w="3573" w:type="dxa"/>
          </w:tcPr>
          <w:p w14:paraId="719707A4" w14:textId="5399402E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0D1CD5" w14:textId="4AF790DD" w:rsidR="00C34490" w:rsidRPr="00CB02C1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7F3C3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7E9E" w14:textId="788EB28B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95A2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35897" w14:textId="25BA4D5D" w:rsidR="00C34490" w:rsidRPr="00CB02C1" w:rsidRDefault="0055294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270" w:type="dxa"/>
          </w:tcPr>
          <w:p w14:paraId="6E4A5FF6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048AB" w14:textId="16528F93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C34490" w:rsidRPr="00691377" w14:paraId="6A8FBA22" w14:textId="77777777" w:rsidTr="004605BA">
        <w:tc>
          <w:tcPr>
            <w:tcW w:w="3573" w:type="dxa"/>
          </w:tcPr>
          <w:p w14:paraId="059B28F1" w14:textId="77777777" w:rsidR="00C34490" w:rsidRPr="00D40773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7E56EE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D9B6D7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48096F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29EAB0F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C154014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48331B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ADD659C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C34490" w:rsidRPr="00CB02C1" w14:paraId="41F8D519" w14:textId="77777777" w:rsidTr="004605BA">
        <w:tc>
          <w:tcPr>
            <w:tcW w:w="3573" w:type="dxa"/>
          </w:tcPr>
          <w:p w14:paraId="56B1BCE4" w14:textId="77777777" w:rsidR="00C34490" w:rsidRPr="00CB02C1" w:rsidRDefault="00C34490" w:rsidP="00C34490">
            <w:pPr>
              <w:pStyle w:val="a"/>
              <w:tabs>
                <w:tab w:val="clear" w:pos="1080"/>
              </w:tabs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:rsidRPr="00CB02C1" w14:paraId="292C8CF2" w14:textId="77777777" w:rsidTr="004605BA">
        <w:tc>
          <w:tcPr>
            <w:tcW w:w="3573" w:type="dxa"/>
          </w:tcPr>
          <w:p w14:paraId="0213E80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167D45F4" w:rsidR="00C34490" w:rsidRPr="00CB02C1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4CFE37F2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0A1184DB" w:rsidR="00C34490" w:rsidRPr="00CB02C1" w:rsidRDefault="0055294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0E99D98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4D56D9AC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C34490" w:rsidRPr="00CB02C1" w14:paraId="078F6769" w14:textId="77777777" w:rsidTr="004605BA">
        <w:tc>
          <w:tcPr>
            <w:tcW w:w="3573" w:type="dxa"/>
          </w:tcPr>
          <w:p w14:paraId="2D27DA8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1E35B8C9" w:rsidR="00C34490" w:rsidRPr="00CB02C1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4FB52890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5D2289D1" w:rsidR="00C34490" w:rsidRPr="00CB02C1" w:rsidRDefault="0055294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17E97B2C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34490" w:rsidRPr="00691377" w14:paraId="5A6A22ED" w14:textId="77777777" w:rsidTr="004605BA">
        <w:trPr>
          <w:trHeight w:val="146"/>
        </w:trPr>
        <w:tc>
          <w:tcPr>
            <w:tcW w:w="3573" w:type="dxa"/>
          </w:tcPr>
          <w:p w14:paraId="3EC50E79" w14:textId="77777777" w:rsidR="00C34490" w:rsidRPr="00D40773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C92069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ED1790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0ADCABA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470C1F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EA8F734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2035C5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5BBA308" w14:textId="77777777" w:rsidR="00C34490" w:rsidRPr="00691377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C34490" w:rsidRPr="00CB02C1" w14:paraId="20668537" w14:textId="77777777" w:rsidTr="004605BA">
        <w:tc>
          <w:tcPr>
            <w:tcW w:w="3573" w:type="dxa"/>
          </w:tcPr>
          <w:p w14:paraId="33C5B890" w14:textId="5B6EB722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3463BD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1752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993B2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3E4D1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BDCE8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948D7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C4F99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490" w:rsidRPr="00CB02C1" w14:paraId="226189DC" w14:textId="77777777" w:rsidTr="004605BA">
        <w:tc>
          <w:tcPr>
            <w:tcW w:w="3573" w:type="dxa"/>
          </w:tcPr>
          <w:p w14:paraId="10B0E270" w14:textId="41747356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CEBAAB1" w14:textId="15FDA56C" w:rsidR="00C34490" w:rsidRPr="00CB02C1" w:rsidRDefault="00DA641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</w:tcPr>
          <w:p w14:paraId="2800377F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DCBE5" w14:textId="73E1FA7F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4863D1FA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5018" w14:textId="110E02FA" w:rsidR="00C34490" w:rsidRPr="00CB02C1" w:rsidRDefault="0055294E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C6E40" w14:textId="77777777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7CAA" w14:textId="7326F8BC" w:rsidR="00C34490" w:rsidRPr="00CB02C1" w:rsidRDefault="00C34490" w:rsidP="00C3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1965F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5BF32D5" w14:textId="5CE0483A" w:rsidR="00691377" w:rsidRDefault="0069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678DC5C" w14:textId="54D8A1AC" w:rsidR="00710B2C" w:rsidRPr="00B63A7A" w:rsidRDefault="00710B2C" w:rsidP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B63A7A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</w:t>
      </w:r>
      <w:r w:rsidR="004605B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B63A7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4605BA">
        <w:rPr>
          <w:rFonts w:asciiTheme="majorBidi" w:hAnsiTheme="majorBidi" w:cstheme="majorBidi"/>
          <w:sz w:val="28"/>
          <w:szCs w:val="28"/>
        </w:rPr>
        <w:t xml:space="preserve">30 </w:t>
      </w:r>
      <w:r w:rsidR="004605B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5AA8BAB" w14:textId="77777777" w:rsidR="00710B2C" w:rsidRPr="00943EE0" w:rsidRDefault="00710B2C" w:rsidP="00710B2C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B63A7A" w14:paraId="73F1B78E" w14:textId="77777777" w:rsidTr="00710B2C">
        <w:trPr>
          <w:tblHeader/>
        </w:trPr>
        <w:tc>
          <w:tcPr>
            <w:tcW w:w="973" w:type="pct"/>
          </w:tcPr>
          <w:p w14:paraId="7ABCD537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94CA4BA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C585640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63A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605BA" w:rsidRPr="00B63A7A" w14:paraId="33506FE4" w14:textId="77777777" w:rsidTr="00710B2C">
        <w:trPr>
          <w:tblHeader/>
        </w:trPr>
        <w:tc>
          <w:tcPr>
            <w:tcW w:w="973" w:type="pct"/>
          </w:tcPr>
          <w:p w14:paraId="1B1BA86B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0F18BEA8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4356E5D5" w14:textId="3007E462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8" w:type="pct"/>
          </w:tcPr>
          <w:p w14:paraId="77BBFC0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01C1C9E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26C7A52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69D3A84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8DA9033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DAB3DC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832E38D" w14:textId="311001AA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4605BA" w:rsidRPr="00B63A7A" w14:paraId="4F9AA617" w14:textId="77777777" w:rsidTr="00710B2C">
        <w:trPr>
          <w:tblHeader/>
        </w:trPr>
        <w:tc>
          <w:tcPr>
            <w:tcW w:w="973" w:type="pct"/>
          </w:tcPr>
          <w:p w14:paraId="2FE1453C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7029EC9B" w14:textId="18ECAEB5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1366E009" w14:textId="01B6F348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6CAD7822" w14:textId="06A12D72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5E69966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0A97D15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D47F1E4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C17A380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7" w:type="pct"/>
          </w:tcPr>
          <w:p w14:paraId="41E84017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EF7CFD" w14:textId="269877F3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4605BA" w:rsidRPr="00B63A7A" w14:paraId="59FD4928" w14:textId="77777777" w:rsidTr="00710B2C">
        <w:trPr>
          <w:tblHeader/>
        </w:trPr>
        <w:tc>
          <w:tcPr>
            <w:tcW w:w="973" w:type="pct"/>
          </w:tcPr>
          <w:p w14:paraId="7AE29253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61146F6A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680319A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5BA" w:rsidRPr="00B63A7A" w14:paraId="1CDE3B3A" w14:textId="77777777" w:rsidTr="00710B2C">
        <w:trPr>
          <w:tblHeader/>
        </w:trPr>
        <w:tc>
          <w:tcPr>
            <w:tcW w:w="973" w:type="pct"/>
          </w:tcPr>
          <w:p w14:paraId="64EC63AA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BB84C52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4854BE47" w14:textId="34F894DB" w:rsidR="004605BA" w:rsidRPr="00B63A7A" w:rsidRDefault="00F129B5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7614977C" w14:textId="71350DE0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0F046D41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7E01E2C" w14:textId="76210FB0" w:rsidR="004605BA" w:rsidRPr="00B63A7A" w:rsidRDefault="00F129B5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47" w:type="pct"/>
          </w:tcPr>
          <w:p w14:paraId="2BF2435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80F4EA2" w14:textId="0EAE0FA5" w:rsidR="004605BA" w:rsidRPr="00B63A7A" w:rsidRDefault="00F129B5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(42,000)</w:t>
            </w:r>
          </w:p>
        </w:tc>
        <w:tc>
          <w:tcPr>
            <w:tcW w:w="147" w:type="pct"/>
          </w:tcPr>
          <w:p w14:paraId="4E485C64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90D435E" w14:textId="0AD574BB" w:rsidR="004605BA" w:rsidRPr="00B63A7A" w:rsidRDefault="0075699C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</w:tbl>
    <w:p w14:paraId="6B674AF0" w14:textId="0BBDB487" w:rsidR="00710B2C" w:rsidRDefault="007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9F602F" w14:textId="76DEF79C" w:rsidR="00710B2C" w:rsidRDefault="00710B2C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63A7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</w:t>
      </w:r>
      <w:r w:rsidRPr="00B63A7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63A7A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</w:t>
      </w:r>
      <w:r w:rsidR="004605BA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B63A7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B63A7A">
        <w:rPr>
          <w:rFonts w:asciiTheme="majorBidi" w:hAnsiTheme="majorBidi" w:cstheme="majorBidi"/>
          <w:sz w:val="28"/>
          <w:szCs w:val="28"/>
        </w:rPr>
        <w:t xml:space="preserve"> </w:t>
      </w:r>
      <w:r w:rsidR="004605BA">
        <w:rPr>
          <w:rFonts w:asciiTheme="majorBidi" w:hAnsiTheme="majorBidi" w:cstheme="majorBidi"/>
          <w:sz w:val="28"/>
          <w:szCs w:val="28"/>
        </w:rPr>
        <w:t xml:space="preserve">30 </w:t>
      </w:r>
      <w:r w:rsidR="004605B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B63A7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B63A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F05D8F" w14:textId="77777777" w:rsidR="008A3CD3" w:rsidRPr="00B63A7A" w:rsidRDefault="008A3CD3" w:rsidP="00EB3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710B2C" w:rsidRPr="00B63A7A" w14:paraId="5BA7A8A2" w14:textId="77777777" w:rsidTr="00710B2C">
        <w:trPr>
          <w:tblHeader/>
        </w:trPr>
        <w:tc>
          <w:tcPr>
            <w:tcW w:w="973" w:type="pct"/>
          </w:tcPr>
          <w:p w14:paraId="2139DCD1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3D90D93" w14:textId="77777777" w:rsidR="00710B2C" w:rsidRPr="00B63A7A" w:rsidRDefault="00710B2C" w:rsidP="0071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78EA9D76" w14:textId="77777777" w:rsidR="00710B2C" w:rsidRPr="00B63A7A" w:rsidRDefault="00710B2C" w:rsidP="0071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05BA" w:rsidRPr="00B63A7A" w14:paraId="41796DC8" w14:textId="77777777" w:rsidTr="00710B2C">
        <w:trPr>
          <w:tblHeader/>
        </w:trPr>
        <w:tc>
          <w:tcPr>
            <w:tcW w:w="973" w:type="pct"/>
          </w:tcPr>
          <w:p w14:paraId="49FD36ED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12310767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DF5C412" w14:textId="7BA0D575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38" w:type="pct"/>
          </w:tcPr>
          <w:p w14:paraId="586FD595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55619676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1BD604D6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C8442A8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8FE1AB8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753F011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2D9350" w14:textId="3C7C466D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4605BA" w:rsidRPr="00B63A7A" w14:paraId="065114BD" w14:textId="77777777" w:rsidTr="00710B2C">
        <w:trPr>
          <w:tblHeader/>
        </w:trPr>
        <w:tc>
          <w:tcPr>
            <w:tcW w:w="973" w:type="pct"/>
          </w:tcPr>
          <w:p w14:paraId="6A756619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34DAC21F" w14:textId="6817F470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591" w:type="pct"/>
          </w:tcPr>
          <w:p w14:paraId="4755EE76" w14:textId="370013D8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638" w:type="pct"/>
          </w:tcPr>
          <w:p w14:paraId="46A9FE7B" w14:textId="17FAE443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29497D1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990EC51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7C6AC87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BD5A45D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E0F5E26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BB3E5" w14:textId="7C357773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4605BA" w:rsidRPr="00B63A7A" w14:paraId="591C2DB1" w14:textId="77777777" w:rsidTr="00710B2C">
        <w:trPr>
          <w:tblHeader/>
        </w:trPr>
        <w:tc>
          <w:tcPr>
            <w:tcW w:w="973" w:type="pct"/>
          </w:tcPr>
          <w:p w14:paraId="6F954124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BF101E8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77E2F69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5BA" w:rsidRPr="00B63A7A" w14:paraId="7DF347F9" w14:textId="77777777" w:rsidTr="00710B2C">
        <w:trPr>
          <w:tblHeader/>
        </w:trPr>
        <w:tc>
          <w:tcPr>
            <w:tcW w:w="973" w:type="pct"/>
          </w:tcPr>
          <w:p w14:paraId="2911C9ED" w14:textId="77777777" w:rsidR="004605BA" w:rsidRPr="00B63A7A" w:rsidRDefault="004605BA" w:rsidP="0046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2A7C4EC8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DE725A5" w14:textId="1E74866F" w:rsidR="004605BA" w:rsidRPr="00B63A7A" w:rsidRDefault="0075699C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279C26BA" w14:textId="286913B2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B63A7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2C8663BF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AAD5660" w14:textId="76F86267" w:rsidR="004605BA" w:rsidRPr="00B63A7A" w:rsidRDefault="00153F6E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D77F5D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43DC823" w14:textId="0E9EA3A3" w:rsidR="004605BA" w:rsidRPr="00B63A7A" w:rsidRDefault="00153F6E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133A6C7" w14:textId="77777777" w:rsidR="004605BA" w:rsidRPr="00B63A7A" w:rsidRDefault="004605BA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59205BE" w14:textId="2706D8D6" w:rsidR="004605BA" w:rsidRPr="00B63A7A" w:rsidRDefault="00153F6E" w:rsidP="00460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</w:tr>
    </w:tbl>
    <w:p w14:paraId="718C1898" w14:textId="77777777" w:rsidR="008A3CD3" w:rsidRPr="00943EE0" w:rsidRDefault="008A3CD3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87CA715" w14:textId="77777777" w:rsidR="00D40773" w:rsidRDefault="00D40773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FA10DD3" w14:textId="77777777" w:rsidR="00D40773" w:rsidRDefault="00D40773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C6D69E" w14:textId="77777777" w:rsidR="00D40773" w:rsidRDefault="00D40773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609C49C4" w:rsidR="00F10F18" w:rsidRPr="00943EE0" w:rsidRDefault="00F10F18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43E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</w:t>
      </w:r>
      <w:r w:rsidR="0023332F" w:rsidRPr="00943E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943EE0" w:rsidRDefault="00F10F18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055D9015" w:rsidR="0049278D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EE0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</w:t>
      </w:r>
      <w:r w:rsidR="00AB64C3" w:rsidRPr="00943EE0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943EE0">
        <w:rPr>
          <w:rFonts w:asciiTheme="majorBidi" w:hAnsiTheme="majorBidi" w:cstheme="majorBidi"/>
          <w:sz w:val="28"/>
          <w:szCs w:val="28"/>
          <w:cs/>
        </w:rPr>
        <w:t>ร่วมค้าหลายฉบับ โดยมีระยะเวลาใน</w:t>
      </w:r>
      <w:r w:rsidR="0061766B" w:rsidRPr="00943EE0">
        <w:rPr>
          <w:rFonts w:asciiTheme="majorBidi" w:hAnsiTheme="majorBidi" w:cstheme="majorBidi"/>
          <w:sz w:val="28"/>
          <w:szCs w:val="28"/>
        </w:rPr>
        <w:br/>
      </w:r>
      <w:r w:rsidRPr="00943EE0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8B26FB">
        <w:rPr>
          <w:rFonts w:asciiTheme="majorBidi" w:hAnsiTheme="majorBidi" w:cstheme="majorBidi"/>
          <w:sz w:val="28"/>
          <w:szCs w:val="28"/>
        </w:rPr>
        <w:t>1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26FB">
        <w:rPr>
          <w:rFonts w:asciiTheme="majorBidi" w:hAnsiTheme="majorBidi" w:cstheme="majorBidi"/>
          <w:sz w:val="28"/>
          <w:szCs w:val="28"/>
        </w:rPr>
        <w:t>- 3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8B26FB">
        <w:rPr>
          <w:rFonts w:asciiTheme="majorBidi" w:hAnsiTheme="majorBidi" w:cstheme="majorBidi"/>
          <w:sz w:val="28"/>
          <w:szCs w:val="28"/>
        </w:rPr>
        <w:t xml:space="preserve"> 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8B26FB">
        <w:rPr>
          <w:rFonts w:asciiTheme="majorBidi" w:hAnsiTheme="majorBidi" w:cstheme="majorBidi"/>
          <w:sz w:val="28"/>
          <w:szCs w:val="28"/>
        </w:rPr>
        <w:t>1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8B26FB">
        <w:rPr>
          <w:rFonts w:asciiTheme="majorBidi" w:hAnsiTheme="majorBidi" w:cstheme="majorBidi"/>
          <w:sz w:val="28"/>
          <w:szCs w:val="28"/>
        </w:rPr>
        <w:t xml:space="preserve">2562 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8B26FB">
        <w:rPr>
          <w:rFonts w:asciiTheme="majorBidi" w:hAnsiTheme="majorBidi" w:cstheme="majorBidi"/>
          <w:sz w:val="28"/>
          <w:szCs w:val="28"/>
        </w:rPr>
        <w:t xml:space="preserve">31 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B26FB">
        <w:rPr>
          <w:rFonts w:asciiTheme="majorBidi" w:hAnsiTheme="majorBidi" w:cstheme="majorBidi"/>
          <w:sz w:val="28"/>
          <w:szCs w:val="28"/>
        </w:rPr>
        <w:t>2565</w:t>
      </w:r>
      <w:r w:rsidRPr="00943EE0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3B3AFB1" w14:textId="77777777" w:rsidR="00BC5C9E" w:rsidRPr="00943EE0" w:rsidRDefault="00BC5C9E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68DA80A6" w:rsidR="0049278D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EE0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บริษัทลงนามในสัญญาให้บริการแก่บริษัทย่อย ขอบเขตการให้บริการประกอบด้วย</w:t>
      </w:r>
      <w:r w:rsidR="007669A5" w:rsidRPr="008B26FB">
        <w:rPr>
          <w:rFonts w:asciiTheme="majorBidi" w:hAnsiTheme="majorBidi" w:cstheme="majorBidi"/>
          <w:sz w:val="28"/>
          <w:szCs w:val="28"/>
          <w:cs/>
        </w:rPr>
        <w:t xml:space="preserve">งานกฎหมาย งานทรัพยากรบุคคล </w:t>
      </w:r>
      <w:r w:rsidR="00DE62B9" w:rsidRPr="008B26FB">
        <w:rPr>
          <w:rFonts w:asciiTheme="majorBidi" w:hAnsiTheme="majorBidi" w:cstheme="majorBidi"/>
          <w:sz w:val="28"/>
          <w:szCs w:val="28"/>
        </w:rPr>
        <w:br/>
      </w:r>
      <w:r w:rsidR="007669A5" w:rsidRPr="008B26FB">
        <w:rPr>
          <w:rFonts w:asciiTheme="majorBidi" w:hAnsiTheme="majorBidi" w:cstheme="majorBidi"/>
          <w:sz w:val="28"/>
          <w:szCs w:val="28"/>
          <w:cs/>
        </w:rPr>
        <w:t xml:space="preserve">งานเทคโนโลยีสารสนเทศ </w:t>
      </w:r>
      <w:r w:rsidR="00BF783E" w:rsidRPr="008B26FB">
        <w:rPr>
          <w:rFonts w:asciiTheme="majorBidi" w:hAnsiTheme="majorBidi" w:cstheme="majorBidi"/>
          <w:sz w:val="28"/>
          <w:szCs w:val="28"/>
          <w:cs/>
        </w:rPr>
        <w:t xml:space="preserve">งานตรวจสอบภายใน </w:t>
      </w:r>
      <w:r w:rsidR="002B603C" w:rsidRPr="008B26FB">
        <w:rPr>
          <w:rFonts w:asciiTheme="majorBidi" w:hAnsiTheme="majorBidi" w:cstheme="majorBidi"/>
          <w:sz w:val="28"/>
          <w:szCs w:val="28"/>
          <w:cs/>
        </w:rPr>
        <w:t xml:space="preserve">งานเลขานุการ </w:t>
      </w:r>
      <w:r w:rsidR="007669A5" w:rsidRPr="008B26FB">
        <w:rPr>
          <w:rFonts w:asciiTheme="majorBidi" w:hAnsiTheme="majorBidi" w:cstheme="majorBidi"/>
          <w:sz w:val="28"/>
          <w:szCs w:val="28"/>
          <w:cs/>
        </w:rPr>
        <w:t xml:space="preserve">งานแผนการตลาด งานรักษาความปลอดภัย </w:t>
      </w:r>
      <w:r w:rsidR="00473BFA" w:rsidRPr="008B26FB">
        <w:rPr>
          <w:rFonts w:asciiTheme="majorBidi" w:hAnsiTheme="majorBidi" w:cstheme="majorBidi"/>
          <w:sz w:val="28"/>
          <w:szCs w:val="28"/>
        </w:rPr>
        <w:br/>
      </w:r>
      <w:r w:rsidR="007669A5" w:rsidRPr="008B26FB">
        <w:rPr>
          <w:rFonts w:asciiTheme="majorBidi" w:hAnsiTheme="majorBidi" w:cstheme="majorBidi"/>
          <w:sz w:val="28"/>
          <w:szCs w:val="28"/>
          <w:cs/>
        </w:rPr>
        <w:t xml:space="preserve">และงานการผลิต </w:t>
      </w:r>
      <w:r w:rsidRPr="008B26FB">
        <w:rPr>
          <w:rFonts w:asciiTheme="majorBidi" w:hAnsiTheme="majorBidi" w:cstheme="majorBidi"/>
          <w:sz w:val="28"/>
          <w:szCs w:val="28"/>
          <w:cs/>
        </w:rPr>
        <w:t>โดยมีระยะเวลาในการให้บริการ</w:t>
      </w:r>
      <w:r w:rsidR="002B603C" w:rsidRPr="008B26FB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B26FB">
        <w:rPr>
          <w:rFonts w:asciiTheme="majorBidi" w:hAnsiTheme="majorBidi" w:cstheme="majorBidi"/>
          <w:sz w:val="28"/>
          <w:szCs w:val="28"/>
        </w:rPr>
        <w:t xml:space="preserve">1 </w:t>
      </w:r>
      <w:r w:rsidR="00CE4B9C" w:rsidRPr="008B26F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B26FB">
        <w:rPr>
          <w:rFonts w:asciiTheme="majorBidi" w:hAnsiTheme="majorBidi" w:cstheme="majorBidi"/>
          <w:sz w:val="28"/>
          <w:szCs w:val="28"/>
        </w:rPr>
        <w:t xml:space="preserve"> 256</w:t>
      </w:r>
      <w:r w:rsidR="00CE4B9C" w:rsidRPr="008B26FB">
        <w:rPr>
          <w:rFonts w:asciiTheme="majorBidi" w:hAnsiTheme="majorBidi" w:cstheme="majorBidi"/>
          <w:sz w:val="28"/>
          <w:szCs w:val="28"/>
        </w:rPr>
        <w:t>4</w:t>
      </w:r>
      <w:r w:rsidRPr="008B26FB">
        <w:rPr>
          <w:rFonts w:asciiTheme="majorBidi" w:hAnsiTheme="majorBidi" w:cstheme="majorBidi"/>
          <w:sz w:val="28"/>
          <w:szCs w:val="28"/>
        </w:rPr>
        <w:t xml:space="preserve"> 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8B26FB">
        <w:rPr>
          <w:rFonts w:asciiTheme="majorBidi" w:hAnsiTheme="majorBidi" w:cstheme="majorBidi"/>
          <w:sz w:val="28"/>
          <w:szCs w:val="28"/>
        </w:rPr>
        <w:t xml:space="preserve">31 </w:t>
      </w:r>
      <w:r w:rsidR="00471C32" w:rsidRPr="008B26FB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471C32" w:rsidRPr="008B26FB">
        <w:rPr>
          <w:rFonts w:asciiTheme="majorBidi" w:hAnsiTheme="majorBidi" w:cstheme="majorBidi"/>
          <w:sz w:val="28"/>
          <w:szCs w:val="28"/>
        </w:rPr>
        <w:t xml:space="preserve">2565 </w:t>
      </w:r>
      <w:r w:rsidR="00471C32" w:rsidRPr="008B26FB">
        <w:rPr>
          <w:rFonts w:asciiTheme="majorBidi" w:hAnsiTheme="majorBidi" w:cstheme="majorBidi"/>
          <w:sz w:val="28"/>
          <w:szCs w:val="28"/>
          <w:cs/>
        </w:rPr>
        <w:t xml:space="preserve">และระหว่างวันที่ </w:t>
      </w:r>
      <w:r w:rsidR="00471C32" w:rsidRPr="008B26FB">
        <w:rPr>
          <w:rFonts w:asciiTheme="majorBidi" w:hAnsiTheme="majorBidi" w:cstheme="majorBidi"/>
          <w:sz w:val="28"/>
          <w:szCs w:val="28"/>
        </w:rPr>
        <w:t>1</w:t>
      </w:r>
      <w:r w:rsidR="00471C32" w:rsidRPr="008B26FB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="001601F1" w:rsidRPr="008B26FB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1601F1" w:rsidRPr="008B26FB">
        <w:rPr>
          <w:rFonts w:asciiTheme="majorBidi" w:hAnsiTheme="majorBidi" w:cstheme="majorBidi"/>
          <w:sz w:val="28"/>
          <w:szCs w:val="28"/>
        </w:rPr>
        <w:t xml:space="preserve">31 </w:t>
      </w:r>
      <w:r w:rsidRPr="008B26F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B26FB">
        <w:rPr>
          <w:rFonts w:asciiTheme="majorBidi" w:hAnsiTheme="majorBidi" w:cstheme="majorBidi"/>
          <w:sz w:val="28"/>
          <w:szCs w:val="28"/>
        </w:rPr>
        <w:t>256</w:t>
      </w:r>
      <w:r w:rsidR="003734FF" w:rsidRPr="008B26FB">
        <w:rPr>
          <w:rFonts w:asciiTheme="majorBidi" w:hAnsiTheme="majorBidi" w:cstheme="majorBidi"/>
          <w:sz w:val="28"/>
          <w:szCs w:val="28"/>
        </w:rPr>
        <w:t>5</w:t>
      </w:r>
      <w:r w:rsidRPr="00943EE0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  <w:r w:rsidR="005368C3" w:rsidRPr="00943EE0">
        <w:rPr>
          <w:rFonts w:asciiTheme="majorBidi" w:hAnsiTheme="majorBidi" w:cstheme="majorBidi"/>
          <w:sz w:val="28"/>
          <w:szCs w:val="28"/>
        </w:rPr>
        <w:t xml:space="preserve"> </w:t>
      </w:r>
    </w:p>
    <w:p w14:paraId="17CB5CD3" w14:textId="77777777" w:rsidR="0049278D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234028C5" w:rsidR="0049278D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EE0">
        <w:rPr>
          <w:rFonts w:asciiTheme="majorBidi" w:hAnsiTheme="majorBidi" w:cstheme="majorBidi"/>
          <w:sz w:val="28"/>
          <w:szCs w:val="28"/>
          <w:cs/>
        </w:rPr>
        <w:t>กลุ่มบริษัทลงนามในสัญญาเช่า</w:t>
      </w:r>
      <w:r w:rsidR="178333CC" w:rsidRPr="00943EE0">
        <w:rPr>
          <w:rFonts w:asciiTheme="majorBidi" w:hAnsiTheme="majorBidi" w:cstheme="majorBidi"/>
          <w:sz w:val="28"/>
          <w:szCs w:val="28"/>
          <w:cs/>
        </w:rPr>
        <w:t xml:space="preserve">อุปกรณ์ </w:t>
      </w:r>
      <w:r w:rsidRPr="00943EE0">
        <w:rPr>
          <w:rFonts w:asciiTheme="majorBidi" w:hAnsiTheme="majorBidi" w:cstheme="majorBidi"/>
          <w:sz w:val="28"/>
          <w:szCs w:val="28"/>
          <w:cs/>
        </w:rPr>
        <w:t>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A435F1" w:rsidRPr="00943EE0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943EE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3DE1C7DE" w:rsidRPr="009D642A">
        <w:rPr>
          <w:rFonts w:asciiTheme="majorBidi" w:hAnsiTheme="majorBidi" w:cstheme="majorBidi"/>
          <w:sz w:val="28"/>
          <w:szCs w:val="28"/>
        </w:rPr>
        <w:t>1</w:t>
      </w:r>
      <w:r w:rsidR="00F40F26" w:rsidRPr="009D642A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3DE1C7DE" w:rsidRPr="009D642A">
        <w:rPr>
          <w:rFonts w:asciiTheme="majorBidi" w:hAnsiTheme="majorBidi" w:cstheme="majorBidi"/>
          <w:sz w:val="28"/>
          <w:szCs w:val="28"/>
        </w:rPr>
        <w:t>2564</w:t>
      </w:r>
      <w:r w:rsidRPr="009D642A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E66216">
        <w:rPr>
          <w:rFonts w:asciiTheme="majorBidi" w:hAnsiTheme="majorBidi" w:cstheme="majorBidi"/>
          <w:sz w:val="28"/>
          <w:szCs w:val="28"/>
        </w:rPr>
        <w:t>31</w:t>
      </w:r>
      <w:r w:rsidR="00A748C8" w:rsidRPr="009D64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642A" w:rsidRPr="009D642A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A748C8" w:rsidRPr="009D64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68B6" w:rsidRPr="009D642A">
        <w:rPr>
          <w:rFonts w:asciiTheme="majorBidi" w:hAnsiTheme="majorBidi" w:cstheme="majorBidi"/>
          <w:sz w:val="28"/>
          <w:szCs w:val="28"/>
        </w:rPr>
        <w:t>2566</w:t>
      </w:r>
      <w:r w:rsidRPr="00943EE0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76CC172" w14:textId="77777777" w:rsidR="0049278D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567BEEF" w14:textId="61505591" w:rsidR="00921DAE" w:rsidRPr="00943EE0" w:rsidRDefault="0049278D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43EE0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3838BD6F" w14:textId="31A27A6F" w:rsidR="00943EE0" w:rsidRDefault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D29A89" w14:textId="02DECBAF" w:rsidR="00375A14" w:rsidRPr="00943EE0" w:rsidRDefault="004D2A82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43EE0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5A14" w:rsidRPr="00943E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943EE0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943EE0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4345B220" w14:textId="77777777" w:rsidR="0046269A" w:rsidRPr="003D418B" w:rsidRDefault="0046269A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3CF3C21" w14:textId="1E0F696D" w:rsidR="0046269A" w:rsidRPr="00943EE0" w:rsidRDefault="0046269A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3EE0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="00710B2C" w:rsidRPr="00943EE0">
        <w:rPr>
          <w:rFonts w:asciiTheme="majorBidi" w:hAnsiTheme="majorBidi" w:cstheme="majorBidi"/>
          <w:sz w:val="28"/>
          <w:szCs w:val="28"/>
        </w:rPr>
        <w:t>3</w:t>
      </w:r>
      <w:r w:rsidR="00593B43" w:rsidRPr="00943EE0">
        <w:rPr>
          <w:rFonts w:asciiTheme="majorBidi" w:hAnsiTheme="majorBidi" w:cstheme="majorBidi"/>
          <w:sz w:val="28"/>
          <w:szCs w:val="28"/>
        </w:rPr>
        <w:t xml:space="preserve">0 </w:t>
      </w:r>
      <w:r w:rsidR="00593B43" w:rsidRPr="00943EE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593B43" w:rsidRPr="00943EE0">
        <w:rPr>
          <w:rFonts w:asciiTheme="majorBidi" w:hAnsiTheme="majorBidi" w:cstheme="majorBidi"/>
          <w:sz w:val="28"/>
          <w:szCs w:val="28"/>
        </w:rPr>
        <w:t>25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710B2C" w:rsidRPr="00943EE0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10B2C" w:rsidRPr="00943EE0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B1494F" w:rsidRPr="00943EE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43EE0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3D418B" w:rsidRDefault="0046269A" w:rsidP="0094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19"/>
        <w:gridCol w:w="1080"/>
        <w:gridCol w:w="1080"/>
        <w:gridCol w:w="990"/>
        <w:gridCol w:w="1080"/>
        <w:gridCol w:w="990"/>
      </w:tblGrid>
      <w:tr w:rsidR="0046269A" w:rsidRPr="00CB02C1" w14:paraId="29D402A7" w14:textId="77777777" w:rsidTr="00391B1C">
        <w:tc>
          <w:tcPr>
            <w:tcW w:w="2160" w:type="dxa"/>
          </w:tcPr>
          <w:p w14:paraId="3B171484" w14:textId="77777777" w:rsidR="0046269A" w:rsidRPr="00CB02C1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5" w:name="_Hlk75538896"/>
          </w:p>
        </w:tc>
        <w:tc>
          <w:tcPr>
            <w:tcW w:w="7290" w:type="dxa"/>
            <w:gridSpan w:val="7"/>
            <w:vAlign w:val="bottom"/>
          </w:tcPr>
          <w:p w14:paraId="7F7AEC9B" w14:textId="5516EDE4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CB02C1" w14:paraId="16718EE7" w14:textId="77777777" w:rsidTr="00391B1C">
        <w:tc>
          <w:tcPr>
            <w:tcW w:w="2160" w:type="dxa"/>
          </w:tcPr>
          <w:p w14:paraId="45767C63" w14:textId="77777777" w:rsidR="0046269A" w:rsidRPr="00CB02C1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D8EB2E3" w14:textId="0D958CAF" w:rsidR="0046269A" w:rsidRPr="00593B43" w:rsidRDefault="00593B43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6269A" w:rsidRPr="00CB02C1" w14:paraId="582D3B2B" w14:textId="77777777" w:rsidTr="00391B1C">
        <w:tc>
          <w:tcPr>
            <w:tcW w:w="2160" w:type="dxa"/>
          </w:tcPr>
          <w:p w14:paraId="1D83DEB4" w14:textId="77777777" w:rsidR="0046269A" w:rsidRPr="00CB02C1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19" w:type="dxa"/>
            <w:vAlign w:val="bottom"/>
          </w:tcPr>
          <w:p w14:paraId="6C32510D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80" w:type="dxa"/>
            <w:vAlign w:val="bottom"/>
          </w:tcPr>
          <w:p w14:paraId="615C445A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2BB70870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44D66280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A097937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487C0088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CB02C1" w14:paraId="2AF94BA1" w14:textId="77777777" w:rsidTr="00391B1C">
        <w:tc>
          <w:tcPr>
            <w:tcW w:w="2160" w:type="dxa"/>
          </w:tcPr>
          <w:p w14:paraId="5A43D1B0" w14:textId="77777777" w:rsidR="0046269A" w:rsidRPr="00CB02C1" w:rsidRDefault="0046269A" w:rsidP="00943EE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6D02A72" w14:textId="77777777" w:rsidR="0046269A" w:rsidRPr="00CB02C1" w:rsidRDefault="0046269A" w:rsidP="00943EE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CB02C1" w14:paraId="107756C3" w14:textId="77777777" w:rsidTr="00391B1C">
        <w:tc>
          <w:tcPr>
            <w:tcW w:w="2160" w:type="dxa"/>
          </w:tcPr>
          <w:p w14:paraId="38D72ED7" w14:textId="77777777" w:rsidR="0046269A" w:rsidRPr="00CB02C1" w:rsidRDefault="0046269A" w:rsidP="00943EE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322CAF4B" w14:textId="73BAA797" w:rsidR="0046269A" w:rsidRPr="00CB02C1" w:rsidRDefault="009F6284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556,521</w:t>
            </w:r>
          </w:p>
        </w:tc>
        <w:tc>
          <w:tcPr>
            <w:tcW w:w="1019" w:type="dxa"/>
            <w:vAlign w:val="bottom"/>
          </w:tcPr>
          <w:p w14:paraId="774DAB22" w14:textId="6B148221" w:rsidR="0046269A" w:rsidRPr="00CB02C1" w:rsidRDefault="002A4654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339,765</w:t>
            </w:r>
          </w:p>
        </w:tc>
        <w:tc>
          <w:tcPr>
            <w:tcW w:w="1080" w:type="dxa"/>
            <w:vAlign w:val="bottom"/>
          </w:tcPr>
          <w:p w14:paraId="79AB1DDA" w14:textId="695B4139" w:rsidR="0046269A" w:rsidRPr="00CB02C1" w:rsidRDefault="009171E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264,679</w:t>
            </w:r>
          </w:p>
        </w:tc>
        <w:tc>
          <w:tcPr>
            <w:tcW w:w="1080" w:type="dxa"/>
            <w:vAlign w:val="bottom"/>
          </w:tcPr>
          <w:p w14:paraId="34A5209E" w14:textId="01EBC43F" w:rsidR="0046269A" w:rsidRPr="00CB02C1" w:rsidRDefault="00F37BF1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188,909</w:t>
            </w:r>
          </w:p>
        </w:tc>
        <w:tc>
          <w:tcPr>
            <w:tcW w:w="990" w:type="dxa"/>
            <w:vAlign w:val="bottom"/>
          </w:tcPr>
          <w:p w14:paraId="3DE120F2" w14:textId="68188CAF" w:rsidR="0046269A" w:rsidRPr="00CB02C1" w:rsidRDefault="00D22A52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91,038</w:t>
            </w:r>
          </w:p>
        </w:tc>
        <w:tc>
          <w:tcPr>
            <w:tcW w:w="1080" w:type="dxa"/>
            <w:vAlign w:val="bottom"/>
          </w:tcPr>
          <w:p w14:paraId="00B9ABB3" w14:textId="1A26C5FA" w:rsidR="0046269A" w:rsidRPr="00CB02C1" w:rsidRDefault="00D22A52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24,239</w:t>
            </w:r>
          </w:p>
        </w:tc>
        <w:tc>
          <w:tcPr>
            <w:tcW w:w="990" w:type="dxa"/>
            <w:vAlign w:val="bottom"/>
          </w:tcPr>
          <w:p w14:paraId="6DFCA5F3" w14:textId="0157D596" w:rsidR="0046269A" w:rsidRPr="00CB02C1" w:rsidRDefault="00046E7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1,465,151</w:t>
            </w:r>
          </w:p>
        </w:tc>
      </w:tr>
      <w:tr w:rsidR="0046269A" w:rsidRPr="00CB02C1" w14:paraId="7E5D581C" w14:textId="77777777" w:rsidTr="00391B1C">
        <w:tc>
          <w:tcPr>
            <w:tcW w:w="2160" w:type="dxa"/>
          </w:tcPr>
          <w:p w14:paraId="4D48430B" w14:textId="77777777" w:rsidR="0046269A" w:rsidRPr="00CB02C1" w:rsidRDefault="0046269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18EF1365" w14:textId="67D007C7" w:rsidR="00E718AE" w:rsidRPr="00CB02C1" w:rsidRDefault="00AB4F4D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(135,042)</w:t>
            </w:r>
          </w:p>
        </w:tc>
        <w:tc>
          <w:tcPr>
            <w:tcW w:w="1019" w:type="dxa"/>
            <w:vAlign w:val="bottom"/>
          </w:tcPr>
          <w:p w14:paraId="573B1198" w14:textId="094DA6BD" w:rsidR="00E718AE" w:rsidRPr="00CB02C1" w:rsidRDefault="002A4654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(91,873)</w:t>
            </w:r>
          </w:p>
        </w:tc>
        <w:tc>
          <w:tcPr>
            <w:tcW w:w="1080" w:type="dxa"/>
            <w:vAlign w:val="bottom"/>
          </w:tcPr>
          <w:p w14:paraId="0B15AD21" w14:textId="0E42FBBE" w:rsidR="00E718AE" w:rsidRPr="00CB02C1" w:rsidRDefault="009171E5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(56,429)</w:t>
            </w:r>
          </w:p>
        </w:tc>
        <w:tc>
          <w:tcPr>
            <w:tcW w:w="1080" w:type="dxa"/>
            <w:vAlign w:val="bottom"/>
          </w:tcPr>
          <w:p w14:paraId="590AF2A6" w14:textId="2BB8B335" w:rsidR="00E718AE" w:rsidRPr="00CB02C1" w:rsidRDefault="00F37BF1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(28,231)</w:t>
            </w:r>
          </w:p>
        </w:tc>
        <w:tc>
          <w:tcPr>
            <w:tcW w:w="990" w:type="dxa"/>
            <w:vAlign w:val="bottom"/>
          </w:tcPr>
          <w:p w14:paraId="1EB04517" w14:textId="4D6CED47" w:rsidR="00E718AE" w:rsidRPr="00CB02C1" w:rsidRDefault="00D22A52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(9,184)</w:t>
            </w:r>
          </w:p>
        </w:tc>
        <w:tc>
          <w:tcPr>
            <w:tcW w:w="1080" w:type="dxa"/>
            <w:vAlign w:val="bottom"/>
          </w:tcPr>
          <w:p w14:paraId="0BDC7B2F" w14:textId="06837C87" w:rsidR="00E718AE" w:rsidRPr="00CB02C1" w:rsidRDefault="00D22A52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(1,310)</w:t>
            </w:r>
          </w:p>
        </w:tc>
        <w:tc>
          <w:tcPr>
            <w:tcW w:w="990" w:type="dxa"/>
            <w:vAlign w:val="bottom"/>
          </w:tcPr>
          <w:p w14:paraId="3BFD456E" w14:textId="55474300" w:rsidR="00E718AE" w:rsidRPr="00CB02C1" w:rsidRDefault="00046E75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(322,069)</w:t>
            </w:r>
          </w:p>
        </w:tc>
      </w:tr>
      <w:tr w:rsidR="0046269A" w:rsidRPr="00CB02C1" w14:paraId="10725534" w14:textId="77777777" w:rsidTr="00391B1C">
        <w:tc>
          <w:tcPr>
            <w:tcW w:w="2160" w:type="dxa"/>
          </w:tcPr>
          <w:p w14:paraId="5E0A317E" w14:textId="77777777" w:rsidR="0046269A" w:rsidRPr="00CB02C1" w:rsidRDefault="0046269A" w:rsidP="00943EE0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198A69" w14:textId="1DDEA397" w:rsidR="0046269A" w:rsidRPr="00CB02C1" w:rsidRDefault="00AB4F4D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421,479</w:t>
            </w:r>
          </w:p>
        </w:tc>
        <w:tc>
          <w:tcPr>
            <w:tcW w:w="1019" w:type="dxa"/>
            <w:vAlign w:val="bottom"/>
          </w:tcPr>
          <w:p w14:paraId="16DFBD9B" w14:textId="60CBCB83" w:rsidR="0046269A" w:rsidRPr="00CB02C1" w:rsidRDefault="002A4654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247,892</w:t>
            </w:r>
          </w:p>
        </w:tc>
        <w:tc>
          <w:tcPr>
            <w:tcW w:w="1080" w:type="dxa"/>
            <w:vAlign w:val="bottom"/>
          </w:tcPr>
          <w:p w14:paraId="2079A686" w14:textId="596DD967" w:rsidR="0046269A" w:rsidRPr="00CB02C1" w:rsidRDefault="009171E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208,250</w:t>
            </w:r>
          </w:p>
        </w:tc>
        <w:tc>
          <w:tcPr>
            <w:tcW w:w="1080" w:type="dxa"/>
            <w:vAlign w:val="bottom"/>
          </w:tcPr>
          <w:p w14:paraId="75F61388" w14:textId="23390EA7" w:rsidR="0046269A" w:rsidRPr="00CB02C1" w:rsidRDefault="00F37BF1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160,678</w:t>
            </w:r>
          </w:p>
        </w:tc>
        <w:tc>
          <w:tcPr>
            <w:tcW w:w="990" w:type="dxa"/>
            <w:vAlign w:val="bottom"/>
          </w:tcPr>
          <w:p w14:paraId="7C5832BA" w14:textId="258B0A47" w:rsidR="0046269A" w:rsidRPr="00CB02C1" w:rsidRDefault="00D22A52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81,854</w:t>
            </w:r>
          </w:p>
        </w:tc>
        <w:tc>
          <w:tcPr>
            <w:tcW w:w="1080" w:type="dxa"/>
            <w:vAlign w:val="bottom"/>
          </w:tcPr>
          <w:p w14:paraId="5E9F002E" w14:textId="0DCD1C72" w:rsidR="0046269A" w:rsidRPr="00CB02C1" w:rsidRDefault="00D22A52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22,929</w:t>
            </w:r>
          </w:p>
        </w:tc>
        <w:tc>
          <w:tcPr>
            <w:tcW w:w="990" w:type="dxa"/>
            <w:vAlign w:val="bottom"/>
          </w:tcPr>
          <w:p w14:paraId="14D6D33C" w14:textId="7C608514" w:rsidR="0046269A" w:rsidRPr="00CB02C1" w:rsidRDefault="00046E75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1,143,082</w:t>
            </w:r>
          </w:p>
        </w:tc>
      </w:tr>
      <w:tr w:rsidR="0046269A" w:rsidRPr="00CB02C1" w14:paraId="7EECEE19" w14:textId="77777777" w:rsidTr="00391B1C">
        <w:tc>
          <w:tcPr>
            <w:tcW w:w="2160" w:type="dxa"/>
          </w:tcPr>
          <w:p w14:paraId="0D3B6C68" w14:textId="37E3B829" w:rsidR="0046269A" w:rsidRPr="00CB02C1" w:rsidRDefault="0046269A" w:rsidP="0094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3BDC14B4" w:rsidR="0046269A" w:rsidRPr="00CB02C1" w:rsidRDefault="00AB4F4D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(11,633)</w:t>
            </w:r>
          </w:p>
        </w:tc>
        <w:tc>
          <w:tcPr>
            <w:tcW w:w="1019" w:type="dxa"/>
            <w:vAlign w:val="bottom"/>
          </w:tcPr>
          <w:p w14:paraId="7FD8CCA6" w14:textId="2C286B08" w:rsidR="0046269A" w:rsidRPr="00CB02C1" w:rsidRDefault="00AB4F4D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(8,223)</w:t>
            </w:r>
          </w:p>
        </w:tc>
        <w:tc>
          <w:tcPr>
            <w:tcW w:w="1080" w:type="dxa"/>
            <w:vAlign w:val="bottom"/>
          </w:tcPr>
          <w:p w14:paraId="3B300BB8" w14:textId="2A6DB0AA" w:rsidR="0046269A" w:rsidRPr="00CB02C1" w:rsidRDefault="009171E5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(7,418)</w:t>
            </w:r>
          </w:p>
        </w:tc>
        <w:tc>
          <w:tcPr>
            <w:tcW w:w="1080" w:type="dxa"/>
            <w:vAlign w:val="bottom"/>
          </w:tcPr>
          <w:p w14:paraId="3D3E5ECC" w14:textId="2DA6402D" w:rsidR="0046269A" w:rsidRPr="00CB02C1" w:rsidRDefault="00F37BF1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(6,420)</w:t>
            </w:r>
          </w:p>
        </w:tc>
        <w:tc>
          <w:tcPr>
            <w:tcW w:w="990" w:type="dxa"/>
            <w:vAlign w:val="bottom"/>
          </w:tcPr>
          <w:p w14:paraId="1CC7807E" w14:textId="51BB4CB3" w:rsidR="0046269A" w:rsidRPr="00CB02C1" w:rsidRDefault="00D22A52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(3,566)</w:t>
            </w:r>
          </w:p>
        </w:tc>
        <w:tc>
          <w:tcPr>
            <w:tcW w:w="1080" w:type="dxa"/>
            <w:vAlign w:val="bottom"/>
          </w:tcPr>
          <w:p w14:paraId="2C992715" w14:textId="44C039A7" w:rsidR="0046269A" w:rsidRPr="00CB02C1" w:rsidRDefault="00D22A52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(983)</w:t>
            </w:r>
          </w:p>
        </w:tc>
        <w:tc>
          <w:tcPr>
            <w:tcW w:w="990" w:type="dxa"/>
            <w:vAlign w:val="bottom"/>
          </w:tcPr>
          <w:p w14:paraId="0A7D2B25" w14:textId="69C92DE2" w:rsidR="0046269A" w:rsidRPr="00CB02C1" w:rsidRDefault="00046E75" w:rsidP="00943E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(38,243)</w:t>
            </w:r>
          </w:p>
        </w:tc>
      </w:tr>
      <w:tr w:rsidR="0046269A" w:rsidRPr="00CB02C1" w14:paraId="5DC062B7" w14:textId="77777777" w:rsidTr="00391B1C">
        <w:tc>
          <w:tcPr>
            <w:tcW w:w="2160" w:type="dxa"/>
          </w:tcPr>
          <w:p w14:paraId="6277361B" w14:textId="77777777" w:rsidR="0046269A" w:rsidRPr="00CB02C1" w:rsidRDefault="0046269A" w:rsidP="00943EE0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1263A1EC" w14:textId="66669809" w:rsidR="0046269A" w:rsidRPr="00CB02C1" w:rsidRDefault="00AB4F4D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409,846</w:t>
            </w:r>
          </w:p>
        </w:tc>
        <w:tc>
          <w:tcPr>
            <w:tcW w:w="1019" w:type="dxa"/>
            <w:vAlign w:val="bottom"/>
          </w:tcPr>
          <w:p w14:paraId="134794BB" w14:textId="78FA689B" w:rsidR="0046269A" w:rsidRPr="00CB02C1" w:rsidRDefault="00AB4F4D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239,669</w:t>
            </w:r>
          </w:p>
        </w:tc>
        <w:tc>
          <w:tcPr>
            <w:tcW w:w="1080" w:type="dxa"/>
            <w:vAlign w:val="bottom"/>
          </w:tcPr>
          <w:p w14:paraId="3C21940A" w14:textId="2D4F8D7B" w:rsidR="0046269A" w:rsidRPr="00CB02C1" w:rsidRDefault="009171E5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200,832</w:t>
            </w:r>
          </w:p>
        </w:tc>
        <w:tc>
          <w:tcPr>
            <w:tcW w:w="1080" w:type="dxa"/>
            <w:vAlign w:val="bottom"/>
          </w:tcPr>
          <w:p w14:paraId="6F390FC2" w14:textId="3262CC93" w:rsidR="0046269A" w:rsidRPr="00CB02C1" w:rsidRDefault="00D22A52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154,258</w:t>
            </w:r>
          </w:p>
        </w:tc>
        <w:tc>
          <w:tcPr>
            <w:tcW w:w="990" w:type="dxa"/>
            <w:vAlign w:val="bottom"/>
          </w:tcPr>
          <w:p w14:paraId="7B1E744B" w14:textId="436FC51A" w:rsidR="0046269A" w:rsidRPr="00CB02C1" w:rsidRDefault="00D22A52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78,288</w:t>
            </w:r>
          </w:p>
        </w:tc>
        <w:tc>
          <w:tcPr>
            <w:tcW w:w="1080" w:type="dxa"/>
            <w:vAlign w:val="bottom"/>
          </w:tcPr>
          <w:p w14:paraId="5A6053F6" w14:textId="6E339FFC" w:rsidR="0046269A" w:rsidRPr="00CB02C1" w:rsidRDefault="00D22A52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21,946</w:t>
            </w:r>
          </w:p>
        </w:tc>
        <w:tc>
          <w:tcPr>
            <w:tcW w:w="990" w:type="dxa"/>
            <w:vAlign w:val="bottom"/>
          </w:tcPr>
          <w:p w14:paraId="3C81E1CE" w14:textId="0A8D82E6" w:rsidR="0046269A" w:rsidRPr="00CB02C1" w:rsidRDefault="00046E75" w:rsidP="00943E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1,104,839</w:t>
            </w:r>
          </w:p>
        </w:tc>
      </w:tr>
      <w:bookmarkEnd w:id="5"/>
    </w:tbl>
    <w:p w14:paraId="37BFBBC0" w14:textId="77777777" w:rsidR="00BC5C9E" w:rsidRDefault="00BC5C9E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52"/>
        <w:gridCol w:w="1050"/>
        <w:gridCol w:w="1050"/>
        <w:gridCol w:w="1050"/>
        <w:gridCol w:w="1050"/>
        <w:gridCol w:w="1050"/>
        <w:gridCol w:w="1007"/>
      </w:tblGrid>
      <w:tr w:rsidR="0011220D" w:rsidRPr="005C0BB2" w14:paraId="7D1F5A5E" w14:textId="77777777" w:rsidTr="0063167D">
        <w:tc>
          <w:tcPr>
            <w:tcW w:w="2159" w:type="dxa"/>
          </w:tcPr>
          <w:p w14:paraId="40CDAA5D" w14:textId="77777777" w:rsidR="0011220D" w:rsidRPr="005C0BB2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2D0D9524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1220D" w:rsidRPr="005C0BB2" w14:paraId="695B842F" w14:textId="77777777" w:rsidTr="0063167D">
        <w:tc>
          <w:tcPr>
            <w:tcW w:w="2159" w:type="dxa"/>
          </w:tcPr>
          <w:p w14:paraId="36DAD59D" w14:textId="77777777" w:rsidR="0011220D" w:rsidRPr="005C0BB2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0441BF7B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1220D" w:rsidRPr="005C0BB2" w14:paraId="7686557C" w14:textId="77777777" w:rsidTr="0063167D">
        <w:tc>
          <w:tcPr>
            <w:tcW w:w="2159" w:type="dxa"/>
          </w:tcPr>
          <w:p w14:paraId="76EAE93F" w14:textId="77777777" w:rsidR="0011220D" w:rsidRPr="005C0BB2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D02FE7D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C0B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6E9CAC3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32149460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0" w:type="dxa"/>
            <w:vAlign w:val="bottom"/>
          </w:tcPr>
          <w:p w14:paraId="5A8CF22D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50" w:type="dxa"/>
            <w:vAlign w:val="bottom"/>
          </w:tcPr>
          <w:p w14:paraId="6C33973D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23DF8C6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50" w:type="dxa"/>
            <w:vAlign w:val="bottom"/>
          </w:tcPr>
          <w:p w14:paraId="6E7D6FE9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D3B2F62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50" w:type="dxa"/>
            <w:vAlign w:val="bottom"/>
          </w:tcPr>
          <w:p w14:paraId="4295B89D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1007" w:type="dxa"/>
            <w:vAlign w:val="bottom"/>
          </w:tcPr>
          <w:p w14:paraId="04D83C1A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220D" w:rsidRPr="005C0BB2" w14:paraId="3CC10A71" w14:textId="77777777" w:rsidTr="0063167D">
        <w:tc>
          <w:tcPr>
            <w:tcW w:w="2159" w:type="dxa"/>
          </w:tcPr>
          <w:p w14:paraId="1A8A5E0D" w14:textId="77777777" w:rsidR="0011220D" w:rsidRPr="005C0BB2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309" w:type="dxa"/>
            <w:gridSpan w:val="7"/>
            <w:vAlign w:val="bottom"/>
          </w:tcPr>
          <w:p w14:paraId="4946D0B2" w14:textId="77777777" w:rsidR="0011220D" w:rsidRPr="005C0BB2" w:rsidRDefault="0011220D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20D" w:rsidRPr="005C0BB2" w14:paraId="01D25121" w14:textId="77777777" w:rsidTr="0063167D">
        <w:tc>
          <w:tcPr>
            <w:tcW w:w="2159" w:type="dxa"/>
          </w:tcPr>
          <w:p w14:paraId="54BA595B" w14:textId="77777777" w:rsidR="0011220D" w:rsidRPr="005C0BB2" w:rsidRDefault="0011220D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2" w:type="dxa"/>
          </w:tcPr>
          <w:p w14:paraId="0C02DCC4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609,544</w:t>
            </w:r>
          </w:p>
        </w:tc>
        <w:tc>
          <w:tcPr>
            <w:tcW w:w="1050" w:type="dxa"/>
          </w:tcPr>
          <w:p w14:paraId="64DC0379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50" w:type="dxa"/>
          </w:tcPr>
          <w:p w14:paraId="677E229B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1050" w:type="dxa"/>
          </w:tcPr>
          <w:p w14:paraId="6D02727E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050" w:type="dxa"/>
          </w:tcPr>
          <w:p w14:paraId="11EF31FB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1050" w:type="dxa"/>
          </w:tcPr>
          <w:p w14:paraId="205D145F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1007" w:type="dxa"/>
          </w:tcPr>
          <w:p w14:paraId="2DE33E1B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1,593,383</w:t>
            </w:r>
          </w:p>
        </w:tc>
      </w:tr>
      <w:tr w:rsidR="0011220D" w:rsidRPr="005C0BB2" w14:paraId="5BA77421" w14:textId="77777777" w:rsidTr="0063167D">
        <w:tc>
          <w:tcPr>
            <w:tcW w:w="2159" w:type="dxa"/>
            <w:vAlign w:val="bottom"/>
          </w:tcPr>
          <w:p w14:paraId="7C7EFEC1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2" w:type="dxa"/>
            <w:vAlign w:val="bottom"/>
          </w:tcPr>
          <w:p w14:paraId="2F0032EB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0" w:type="dxa"/>
            <w:vAlign w:val="bottom"/>
          </w:tcPr>
          <w:p w14:paraId="35AE3511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50" w:type="dxa"/>
            <w:vAlign w:val="bottom"/>
          </w:tcPr>
          <w:p w14:paraId="7736A2E4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1050" w:type="dxa"/>
            <w:vAlign w:val="bottom"/>
          </w:tcPr>
          <w:p w14:paraId="0613FD3E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050" w:type="dxa"/>
            <w:vAlign w:val="bottom"/>
          </w:tcPr>
          <w:p w14:paraId="47E6E31A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1050" w:type="dxa"/>
            <w:vAlign w:val="bottom"/>
          </w:tcPr>
          <w:p w14:paraId="7FA34365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1007" w:type="dxa"/>
            <w:vAlign w:val="bottom"/>
          </w:tcPr>
          <w:p w14:paraId="355D698F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11220D" w:rsidRPr="005C0BB2" w14:paraId="4FC8A9E6" w14:textId="77777777" w:rsidTr="0063167D">
        <w:tc>
          <w:tcPr>
            <w:tcW w:w="2159" w:type="dxa"/>
            <w:vAlign w:val="bottom"/>
          </w:tcPr>
          <w:p w14:paraId="421F0662" w14:textId="77777777" w:rsidR="0011220D" w:rsidRPr="005C0BB2" w:rsidRDefault="0011220D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B44A2C3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461,438</w:t>
            </w:r>
          </w:p>
        </w:tc>
        <w:tc>
          <w:tcPr>
            <w:tcW w:w="1050" w:type="dxa"/>
            <w:vAlign w:val="bottom"/>
          </w:tcPr>
          <w:p w14:paraId="5324DF6A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50" w:type="dxa"/>
            <w:vAlign w:val="bottom"/>
          </w:tcPr>
          <w:p w14:paraId="489BD7C6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1050" w:type="dxa"/>
            <w:vAlign w:val="bottom"/>
          </w:tcPr>
          <w:p w14:paraId="1DB1A0D9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050" w:type="dxa"/>
            <w:vAlign w:val="bottom"/>
          </w:tcPr>
          <w:p w14:paraId="4274571C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1050" w:type="dxa"/>
            <w:vAlign w:val="bottom"/>
          </w:tcPr>
          <w:p w14:paraId="043EA272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007" w:type="dxa"/>
            <w:vAlign w:val="bottom"/>
          </w:tcPr>
          <w:p w14:paraId="71EA97A6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1,239,031</w:t>
            </w:r>
          </w:p>
        </w:tc>
      </w:tr>
      <w:tr w:rsidR="0011220D" w:rsidRPr="005C0BB2" w14:paraId="09C85F70" w14:textId="77777777" w:rsidTr="0063167D">
        <w:tc>
          <w:tcPr>
            <w:tcW w:w="2159" w:type="dxa"/>
            <w:vAlign w:val="bottom"/>
          </w:tcPr>
          <w:p w14:paraId="602ABA4A" w14:textId="77777777" w:rsidR="0011220D" w:rsidRPr="005C0BB2" w:rsidRDefault="0011220D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2" w:type="dxa"/>
            <w:vAlign w:val="bottom"/>
          </w:tcPr>
          <w:p w14:paraId="62398BA3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(12,074)</w:t>
            </w:r>
          </w:p>
        </w:tc>
        <w:tc>
          <w:tcPr>
            <w:tcW w:w="1050" w:type="dxa"/>
            <w:vAlign w:val="bottom"/>
          </w:tcPr>
          <w:p w14:paraId="54AED57D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50" w:type="dxa"/>
            <w:vAlign w:val="bottom"/>
          </w:tcPr>
          <w:p w14:paraId="5240FE1E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1050" w:type="dxa"/>
            <w:vAlign w:val="bottom"/>
          </w:tcPr>
          <w:p w14:paraId="22619958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050" w:type="dxa"/>
            <w:vAlign w:val="bottom"/>
          </w:tcPr>
          <w:p w14:paraId="154493A5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1050" w:type="dxa"/>
            <w:vAlign w:val="bottom"/>
          </w:tcPr>
          <w:p w14:paraId="02E0F025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1007" w:type="dxa"/>
            <w:vAlign w:val="bottom"/>
          </w:tcPr>
          <w:p w14:paraId="0A696EB2" w14:textId="77777777" w:rsidR="0011220D" w:rsidRPr="005C0BB2" w:rsidRDefault="0011220D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11220D" w:rsidRPr="002D6FEA" w14:paraId="6B20A831" w14:textId="77777777" w:rsidTr="0063167D">
        <w:tc>
          <w:tcPr>
            <w:tcW w:w="2159" w:type="dxa"/>
          </w:tcPr>
          <w:p w14:paraId="6701FBB5" w14:textId="77777777" w:rsidR="0011220D" w:rsidRPr="005C0BB2" w:rsidRDefault="0011220D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2" w:type="dxa"/>
          </w:tcPr>
          <w:p w14:paraId="522229E5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449,364</w:t>
            </w:r>
          </w:p>
        </w:tc>
        <w:tc>
          <w:tcPr>
            <w:tcW w:w="1050" w:type="dxa"/>
          </w:tcPr>
          <w:p w14:paraId="03AE12A8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50" w:type="dxa"/>
          </w:tcPr>
          <w:p w14:paraId="480E700D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1050" w:type="dxa"/>
          </w:tcPr>
          <w:p w14:paraId="6CED8553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050" w:type="dxa"/>
          </w:tcPr>
          <w:p w14:paraId="6F20C2DA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1050" w:type="dxa"/>
          </w:tcPr>
          <w:p w14:paraId="56E00F38" w14:textId="77777777" w:rsidR="0011220D" w:rsidRPr="005C0BB2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1007" w:type="dxa"/>
            <w:vAlign w:val="bottom"/>
          </w:tcPr>
          <w:p w14:paraId="6CB4B214" w14:textId="77777777" w:rsidR="0011220D" w:rsidRPr="009C1508" w:rsidRDefault="0011220D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2E0459CF" w14:textId="77F61E75" w:rsidR="0011220D" w:rsidRDefault="0011220D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40"/>
        <w:gridCol w:w="1051"/>
        <w:gridCol w:w="1059"/>
        <w:gridCol w:w="1080"/>
        <w:gridCol w:w="990"/>
        <w:gridCol w:w="1080"/>
        <w:gridCol w:w="990"/>
      </w:tblGrid>
      <w:tr w:rsidR="007024D8" w:rsidRPr="00CB02C1" w14:paraId="539D0E0B" w14:textId="77777777" w:rsidTr="00FC049A">
        <w:trPr>
          <w:trHeight w:val="275"/>
        </w:trPr>
        <w:tc>
          <w:tcPr>
            <w:tcW w:w="2160" w:type="dxa"/>
          </w:tcPr>
          <w:p w14:paraId="64526B17" w14:textId="4A0362EB" w:rsidR="007024D8" w:rsidRPr="00CB02C1" w:rsidRDefault="0011220D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br w:type="page"/>
            </w:r>
          </w:p>
        </w:tc>
        <w:tc>
          <w:tcPr>
            <w:tcW w:w="7290" w:type="dxa"/>
            <w:gridSpan w:val="7"/>
            <w:vAlign w:val="bottom"/>
          </w:tcPr>
          <w:p w14:paraId="48E350BC" w14:textId="1AE6398A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DB3EBB"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024D8" w:rsidRPr="00CB02C1" w14:paraId="30312C63" w14:textId="77777777" w:rsidTr="00FC049A">
        <w:trPr>
          <w:trHeight w:val="286"/>
        </w:trPr>
        <w:tc>
          <w:tcPr>
            <w:tcW w:w="2160" w:type="dxa"/>
          </w:tcPr>
          <w:p w14:paraId="4B309C5B" w14:textId="77777777" w:rsidR="007024D8" w:rsidRPr="00CB02C1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2EB192A" w14:textId="2EF3E01E" w:rsidR="007024D8" w:rsidRPr="00593B43" w:rsidRDefault="00593B43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2665</w:t>
            </w:r>
          </w:p>
        </w:tc>
      </w:tr>
      <w:tr w:rsidR="007024D8" w:rsidRPr="00CB02C1" w14:paraId="282B17C2" w14:textId="77777777" w:rsidTr="00181AC4">
        <w:trPr>
          <w:trHeight w:val="1640"/>
        </w:trPr>
        <w:tc>
          <w:tcPr>
            <w:tcW w:w="2160" w:type="dxa"/>
          </w:tcPr>
          <w:p w14:paraId="69809A6B" w14:textId="77777777" w:rsidR="007024D8" w:rsidRPr="00CB02C1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5B0ED84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F9490FB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318AD795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59" w:type="dxa"/>
            <w:vAlign w:val="bottom"/>
          </w:tcPr>
          <w:p w14:paraId="367D4645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80" w:type="dxa"/>
            <w:vAlign w:val="bottom"/>
          </w:tcPr>
          <w:p w14:paraId="7EFDA86B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4330B87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154E2139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5D3FC0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1080" w:type="dxa"/>
            <w:vAlign w:val="bottom"/>
          </w:tcPr>
          <w:p w14:paraId="2163A3DC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691F32F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024D8" w:rsidRPr="00CB02C1" w14:paraId="0C01A0A1" w14:textId="77777777" w:rsidTr="00FC049A">
        <w:trPr>
          <w:trHeight w:val="275"/>
        </w:trPr>
        <w:tc>
          <w:tcPr>
            <w:tcW w:w="2160" w:type="dxa"/>
          </w:tcPr>
          <w:p w14:paraId="183B4479" w14:textId="77777777" w:rsidR="007024D8" w:rsidRPr="00CB02C1" w:rsidRDefault="007024D8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34BE8503" w14:textId="77777777" w:rsidR="007024D8" w:rsidRPr="00CB02C1" w:rsidRDefault="007024D8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41C7" w:rsidRPr="00CB02C1" w14:paraId="45508314" w14:textId="77777777" w:rsidTr="00181AC4">
        <w:trPr>
          <w:trHeight w:val="340"/>
        </w:trPr>
        <w:tc>
          <w:tcPr>
            <w:tcW w:w="2160" w:type="dxa"/>
          </w:tcPr>
          <w:p w14:paraId="357C007A" w14:textId="77777777" w:rsidR="00CF41C7" w:rsidRPr="00CB02C1" w:rsidRDefault="00CF41C7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712B26CD" w14:textId="1DBB09E5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565,841</w:t>
            </w:r>
          </w:p>
        </w:tc>
        <w:tc>
          <w:tcPr>
            <w:tcW w:w="1051" w:type="dxa"/>
            <w:vAlign w:val="bottom"/>
          </w:tcPr>
          <w:p w14:paraId="1F7C888D" w14:textId="191671A6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339,765</w:t>
            </w:r>
          </w:p>
        </w:tc>
        <w:tc>
          <w:tcPr>
            <w:tcW w:w="1059" w:type="dxa"/>
            <w:vAlign w:val="bottom"/>
          </w:tcPr>
          <w:p w14:paraId="078F494A" w14:textId="2A1F523A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264,679</w:t>
            </w:r>
          </w:p>
        </w:tc>
        <w:tc>
          <w:tcPr>
            <w:tcW w:w="1080" w:type="dxa"/>
            <w:vAlign w:val="bottom"/>
          </w:tcPr>
          <w:p w14:paraId="1EFB5AFA" w14:textId="66CF3205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188,909</w:t>
            </w:r>
          </w:p>
        </w:tc>
        <w:tc>
          <w:tcPr>
            <w:tcW w:w="990" w:type="dxa"/>
            <w:vAlign w:val="bottom"/>
          </w:tcPr>
          <w:p w14:paraId="2BDDDA0D" w14:textId="07628F5A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91,038</w:t>
            </w:r>
          </w:p>
        </w:tc>
        <w:tc>
          <w:tcPr>
            <w:tcW w:w="1080" w:type="dxa"/>
            <w:vAlign w:val="bottom"/>
          </w:tcPr>
          <w:p w14:paraId="7902E528" w14:textId="33133F82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24,239</w:t>
            </w:r>
          </w:p>
        </w:tc>
        <w:tc>
          <w:tcPr>
            <w:tcW w:w="990" w:type="dxa"/>
            <w:vAlign w:val="bottom"/>
          </w:tcPr>
          <w:p w14:paraId="7F1E37D3" w14:textId="3D9D7BFF" w:rsidR="00CF41C7" w:rsidRPr="00CB02C1" w:rsidRDefault="00F945DA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1,474,471</w:t>
            </w:r>
          </w:p>
        </w:tc>
      </w:tr>
      <w:tr w:rsidR="00A036BB" w:rsidRPr="00CB02C1" w14:paraId="1A695A5D" w14:textId="77777777" w:rsidTr="00181AC4">
        <w:trPr>
          <w:trHeight w:val="671"/>
        </w:trPr>
        <w:tc>
          <w:tcPr>
            <w:tcW w:w="2160" w:type="dxa"/>
          </w:tcPr>
          <w:p w14:paraId="3CC15F9F" w14:textId="77777777" w:rsidR="00A036BB" w:rsidRPr="00CB02C1" w:rsidRDefault="00A036BB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17E29EE" w14:textId="2E740BDB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(135,042)</w:t>
            </w:r>
          </w:p>
        </w:tc>
        <w:tc>
          <w:tcPr>
            <w:tcW w:w="1051" w:type="dxa"/>
            <w:vAlign w:val="bottom"/>
          </w:tcPr>
          <w:p w14:paraId="401B8121" w14:textId="0746FA70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(91,873)</w:t>
            </w:r>
          </w:p>
        </w:tc>
        <w:tc>
          <w:tcPr>
            <w:tcW w:w="1059" w:type="dxa"/>
            <w:vAlign w:val="bottom"/>
          </w:tcPr>
          <w:p w14:paraId="7A359784" w14:textId="70AE7DA4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(56,429)</w:t>
            </w:r>
          </w:p>
        </w:tc>
        <w:tc>
          <w:tcPr>
            <w:tcW w:w="1080" w:type="dxa"/>
            <w:vAlign w:val="bottom"/>
          </w:tcPr>
          <w:p w14:paraId="75029C8F" w14:textId="5F0093A2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(28,231)</w:t>
            </w:r>
          </w:p>
        </w:tc>
        <w:tc>
          <w:tcPr>
            <w:tcW w:w="990" w:type="dxa"/>
            <w:vAlign w:val="bottom"/>
          </w:tcPr>
          <w:p w14:paraId="003D12AA" w14:textId="7D7C9C8B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(9,184)</w:t>
            </w:r>
          </w:p>
        </w:tc>
        <w:tc>
          <w:tcPr>
            <w:tcW w:w="1080" w:type="dxa"/>
            <w:vAlign w:val="bottom"/>
          </w:tcPr>
          <w:p w14:paraId="4201A8D9" w14:textId="3033A025" w:rsidR="00A036BB" w:rsidRPr="00CB02C1" w:rsidRDefault="00B1166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(1,310)</w:t>
            </w:r>
          </w:p>
        </w:tc>
        <w:tc>
          <w:tcPr>
            <w:tcW w:w="990" w:type="dxa"/>
            <w:vAlign w:val="bottom"/>
          </w:tcPr>
          <w:p w14:paraId="54B7634D" w14:textId="48515644" w:rsidR="00A036BB" w:rsidRPr="00CB02C1" w:rsidRDefault="00B11664" w:rsidP="00E443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(322,069)</w:t>
            </w:r>
          </w:p>
        </w:tc>
      </w:tr>
      <w:tr w:rsidR="00A33AD5" w:rsidRPr="00CB02C1" w14:paraId="1D446177" w14:textId="77777777" w:rsidTr="00181AC4">
        <w:trPr>
          <w:trHeight w:val="299"/>
        </w:trPr>
        <w:tc>
          <w:tcPr>
            <w:tcW w:w="2160" w:type="dxa"/>
          </w:tcPr>
          <w:p w14:paraId="56BC7002" w14:textId="77777777" w:rsidR="00A33AD5" w:rsidRPr="00CB02C1" w:rsidRDefault="00A33AD5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621EED8" w14:textId="0972B202" w:rsidR="00A33AD5" w:rsidRPr="00CB02C1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430,799</w:t>
            </w:r>
          </w:p>
        </w:tc>
        <w:tc>
          <w:tcPr>
            <w:tcW w:w="1051" w:type="dxa"/>
            <w:vAlign w:val="bottom"/>
          </w:tcPr>
          <w:p w14:paraId="2ED4A073" w14:textId="422189E6" w:rsidR="00A33AD5" w:rsidRPr="00CB02C1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247,892</w:t>
            </w:r>
          </w:p>
        </w:tc>
        <w:tc>
          <w:tcPr>
            <w:tcW w:w="1059" w:type="dxa"/>
            <w:vAlign w:val="bottom"/>
          </w:tcPr>
          <w:p w14:paraId="2E1C164C" w14:textId="2E007119" w:rsidR="00A33AD5" w:rsidRPr="00CB02C1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208,250</w:t>
            </w:r>
          </w:p>
        </w:tc>
        <w:tc>
          <w:tcPr>
            <w:tcW w:w="1080" w:type="dxa"/>
            <w:vAlign w:val="bottom"/>
          </w:tcPr>
          <w:p w14:paraId="06903622" w14:textId="1C883948" w:rsidR="00A33AD5" w:rsidRPr="00AD788D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160,678</w:t>
            </w:r>
          </w:p>
        </w:tc>
        <w:tc>
          <w:tcPr>
            <w:tcW w:w="990" w:type="dxa"/>
            <w:vAlign w:val="bottom"/>
          </w:tcPr>
          <w:p w14:paraId="657965A1" w14:textId="7687FC82" w:rsidR="00A33AD5" w:rsidRPr="00AD788D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81,854</w:t>
            </w:r>
          </w:p>
        </w:tc>
        <w:tc>
          <w:tcPr>
            <w:tcW w:w="1080" w:type="dxa"/>
            <w:vAlign w:val="bottom"/>
          </w:tcPr>
          <w:p w14:paraId="7D3CC2ED" w14:textId="45A938E0" w:rsidR="00A33AD5" w:rsidRPr="00AD788D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22,929</w:t>
            </w:r>
          </w:p>
        </w:tc>
        <w:tc>
          <w:tcPr>
            <w:tcW w:w="990" w:type="dxa"/>
            <w:vAlign w:val="bottom"/>
          </w:tcPr>
          <w:p w14:paraId="1F0EFE74" w14:textId="2A405870" w:rsidR="00A33AD5" w:rsidRPr="00CB02C1" w:rsidRDefault="0062346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1,152,402</w:t>
            </w:r>
          </w:p>
        </w:tc>
      </w:tr>
      <w:tr w:rsidR="00A33AD5" w:rsidRPr="00CB02C1" w14:paraId="50272DE8" w14:textId="77777777" w:rsidTr="00181AC4">
        <w:trPr>
          <w:trHeight w:val="227"/>
        </w:trPr>
        <w:tc>
          <w:tcPr>
            <w:tcW w:w="2160" w:type="dxa"/>
          </w:tcPr>
          <w:p w14:paraId="635BC3FB" w14:textId="324273E3" w:rsidR="00A33AD5" w:rsidRPr="00CB02C1" w:rsidRDefault="00A33AD5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527A6566" w14:textId="6DA7EAFC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(12,157)</w:t>
            </w:r>
          </w:p>
        </w:tc>
        <w:tc>
          <w:tcPr>
            <w:tcW w:w="1051" w:type="dxa"/>
            <w:vAlign w:val="bottom"/>
          </w:tcPr>
          <w:p w14:paraId="3C90E581" w14:textId="2FFE5349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(8,223)</w:t>
            </w:r>
          </w:p>
        </w:tc>
        <w:tc>
          <w:tcPr>
            <w:tcW w:w="1059" w:type="dxa"/>
            <w:vAlign w:val="bottom"/>
          </w:tcPr>
          <w:p w14:paraId="1DC14B79" w14:textId="7E264366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(7,418)</w:t>
            </w:r>
          </w:p>
        </w:tc>
        <w:tc>
          <w:tcPr>
            <w:tcW w:w="1080" w:type="dxa"/>
            <w:vAlign w:val="bottom"/>
          </w:tcPr>
          <w:p w14:paraId="1B7930FC" w14:textId="4E952D79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(6,420)</w:t>
            </w:r>
          </w:p>
        </w:tc>
        <w:tc>
          <w:tcPr>
            <w:tcW w:w="990" w:type="dxa"/>
            <w:vAlign w:val="bottom"/>
          </w:tcPr>
          <w:p w14:paraId="1358E6BA" w14:textId="6A0239BB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(3,566)</w:t>
            </w:r>
          </w:p>
        </w:tc>
        <w:tc>
          <w:tcPr>
            <w:tcW w:w="1080" w:type="dxa"/>
            <w:vAlign w:val="bottom"/>
          </w:tcPr>
          <w:p w14:paraId="5498235E" w14:textId="22ABD9C7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(983)</w:t>
            </w:r>
          </w:p>
        </w:tc>
        <w:tc>
          <w:tcPr>
            <w:tcW w:w="990" w:type="dxa"/>
            <w:vAlign w:val="bottom"/>
          </w:tcPr>
          <w:p w14:paraId="6B91B705" w14:textId="7CD95157" w:rsidR="00A33AD5" w:rsidRPr="00CB02C1" w:rsidRDefault="00BE5D54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(38,767)</w:t>
            </w:r>
          </w:p>
        </w:tc>
      </w:tr>
      <w:tr w:rsidR="00A33AD5" w:rsidRPr="00CB02C1" w14:paraId="4B6D99D4" w14:textId="77777777" w:rsidTr="00181AC4">
        <w:trPr>
          <w:trHeight w:val="182"/>
        </w:trPr>
        <w:tc>
          <w:tcPr>
            <w:tcW w:w="2160" w:type="dxa"/>
          </w:tcPr>
          <w:p w14:paraId="0A18F720" w14:textId="77777777" w:rsidR="00A33AD5" w:rsidRPr="00CB02C1" w:rsidRDefault="00A33AD5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ACD31EE" w14:textId="7792A0A3" w:rsidR="00A33AD5" w:rsidRPr="00CB02C1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418,642</w:t>
            </w:r>
          </w:p>
        </w:tc>
        <w:tc>
          <w:tcPr>
            <w:tcW w:w="1051" w:type="dxa"/>
            <w:vAlign w:val="bottom"/>
          </w:tcPr>
          <w:p w14:paraId="2D017737" w14:textId="1A00861C" w:rsidR="00A33AD5" w:rsidRPr="00CB02C1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239,669</w:t>
            </w:r>
          </w:p>
        </w:tc>
        <w:tc>
          <w:tcPr>
            <w:tcW w:w="1059" w:type="dxa"/>
            <w:vAlign w:val="bottom"/>
          </w:tcPr>
          <w:p w14:paraId="2C474748" w14:textId="01CE62E8" w:rsidR="00A33AD5" w:rsidRPr="00CB02C1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200,832</w:t>
            </w:r>
          </w:p>
        </w:tc>
        <w:tc>
          <w:tcPr>
            <w:tcW w:w="1080" w:type="dxa"/>
            <w:vAlign w:val="bottom"/>
          </w:tcPr>
          <w:p w14:paraId="458667E1" w14:textId="5CBEC819" w:rsidR="00A33AD5" w:rsidRPr="00AD788D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154,258</w:t>
            </w:r>
          </w:p>
        </w:tc>
        <w:tc>
          <w:tcPr>
            <w:tcW w:w="990" w:type="dxa"/>
            <w:vAlign w:val="bottom"/>
          </w:tcPr>
          <w:p w14:paraId="504BEA98" w14:textId="3B26A53F" w:rsidR="00A33AD5" w:rsidRPr="00AD788D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78,288</w:t>
            </w:r>
          </w:p>
        </w:tc>
        <w:tc>
          <w:tcPr>
            <w:tcW w:w="1080" w:type="dxa"/>
            <w:vAlign w:val="bottom"/>
          </w:tcPr>
          <w:p w14:paraId="0B73AA7B" w14:textId="664F9913" w:rsidR="00A33AD5" w:rsidRPr="00AD788D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21,946</w:t>
            </w:r>
          </w:p>
        </w:tc>
        <w:tc>
          <w:tcPr>
            <w:tcW w:w="990" w:type="dxa"/>
            <w:vAlign w:val="bottom"/>
          </w:tcPr>
          <w:p w14:paraId="6F5FDB51" w14:textId="122AB687" w:rsidR="00A33AD5" w:rsidRPr="00CB02C1" w:rsidRDefault="00704FCF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1,113,635</w:t>
            </w:r>
          </w:p>
        </w:tc>
      </w:tr>
    </w:tbl>
    <w:p w14:paraId="4C40DB75" w14:textId="4E52BEA4" w:rsidR="00BC5C9E" w:rsidRDefault="00BC5C9E" w:rsidP="00710B2C"/>
    <w:p w14:paraId="57686F5F" w14:textId="5C856886" w:rsidR="00B40598" w:rsidRDefault="00B40598" w:rsidP="00710B2C"/>
    <w:p w14:paraId="0507D4CB" w14:textId="187B29BE" w:rsidR="00B40598" w:rsidRDefault="00B40598" w:rsidP="00710B2C"/>
    <w:p w14:paraId="47FD2821" w14:textId="55F9461D" w:rsidR="00B40598" w:rsidRDefault="00B40598" w:rsidP="00710B2C"/>
    <w:p w14:paraId="5703B55A" w14:textId="77777777" w:rsidR="00B40598" w:rsidRDefault="00B40598" w:rsidP="00710B2C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040"/>
        <w:gridCol w:w="1051"/>
        <w:gridCol w:w="1061"/>
        <w:gridCol w:w="989"/>
        <w:gridCol w:w="1169"/>
        <w:gridCol w:w="992"/>
        <w:gridCol w:w="989"/>
      </w:tblGrid>
      <w:tr w:rsidR="00710B2C" w:rsidRPr="00CB02C1" w14:paraId="01C22623" w14:textId="77777777" w:rsidTr="009271BA">
        <w:tc>
          <w:tcPr>
            <w:tcW w:w="2159" w:type="dxa"/>
          </w:tcPr>
          <w:p w14:paraId="582D0184" w14:textId="77777777" w:rsidR="00710B2C" w:rsidRPr="00CB02C1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s/>
              </w:rPr>
              <w:lastRenderedPageBreak/>
              <w:t xml:space="preserve"> </w:t>
            </w:r>
          </w:p>
        </w:tc>
        <w:tc>
          <w:tcPr>
            <w:tcW w:w="7291" w:type="dxa"/>
            <w:gridSpan w:val="7"/>
            <w:vAlign w:val="bottom"/>
          </w:tcPr>
          <w:p w14:paraId="519FFD38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10B2C" w:rsidRPr="00CB02C1" w14:paraId="5F256BAE" w14:textId="77777777" w:rsidTr="009271BA">
        <w:tc>
          <w:tcPr>
            <w:tcW w:w="2159" w:type="dxa"/>
          </w:tcPr>
          <w:p w14:paraId="103DC98F" w14:textId="77777777" w:rsidR="00710B2C" w:rsidRPr="00CB02C1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D6A3950" w14:textId="3A98089A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577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10B2C" w:rsidRPr="00CB02C1" w14:paraId="0FEF5F8E" w14:textId="77777777" w:rsidTr="009271BA">
        <w:tc>
          <w:tcPr>
            <w:tcW w:w="2159" w:type="dxa"/>
          </w:tcPr>
          <w:p w14:paraId="39A0E633" w14:textId="77777777" w:rsidR="00710B2C" w:rsidRPr="00CB02C1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6CAC1342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06BB7ED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5F7BB6C5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61" w:type="dxa"/>
            <w:vAlign w:val="bottom"/>
          </w:tcPr>
          <w:p w14:paraId="281F7BD5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9" w:type="dxa"/>
            <w:vAlign w:val="bottom"/>
          </w:tcPr>
          <w:p w14:paraId="5ADE732B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F51BD4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69" w:type="dxa"/>
            <w:vAlign w:val="bottom"/>
          </w:tcPr>
          <w:p w14:paraId="30395A60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4CDDDB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2" w:type="dxa"/>
            <w:vAlign w:val="bottom"/>
          </w:tcPr>
          <w:p w14:paraId="56E7F140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89" w:type="dxa"/>
            <w:vAlign w:val="bottom"/>
          </w:tcPr>
          <w:p w14:paraId="1B1F0429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10B2C" w:rsidRPr="00CB02C1" w14:paraId="4C212570" w14:textId="77777777" w:rsidTr="009271BA">
        <w:tc>
          <w:tcPr>
            <w:tcW w:w="2159" w:type="dxa"/>
          </w:tcPr>
          <w:p w14:paraId="6D318913" w14:textId="77777777" w:rsidR="00710B2C" w:rsidRPr="00CB02C1" w:rsidRDefault="00710B2C" w:rsidP="009271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91" w:type="dxa"/>
            <w:gridSpan w:val="7"/>
            <w:vAlign w:val="bottom"/>
          </w:tcPr>
          <w:p w14:paraId="20648A7A" w14:textId="77777777" w:rsidR="00710B2C" w:rsidRPr="00CB02C1" w:rsidRDefault="00710B2C" w:rsidP="009271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0B2C" w:rsidRPr="00CB02C1" w14:paraId="5A5279C7" w14:textId="77777777" w:rsidTr="009271BA">
        <w:tc>
          <w:tcPr>
            <w:tcW w:w="2159" w:type="dxa"/>
          </w:tcPr>
          <w:p w14:paraId="2EA61F97" w14:textId="77777777" w:rsidR="00710B2C" w:rsidRPr="00CB02C1" w:rsidRDefault="00710B2C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3616BEE5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618,304</w:t>
            </w:r>
          </w:p>
        </w:tc>
        <w:tc>
          <w:tcPr>
            <w:tcW w:w="1051" w:type="dxa"/>
            <w:vAlign w:val="bottom"/>
          </w:tcPr>
          <w:p w14:paraId="21A62545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368,024</w:t>
            </w:r>
          </w:p>
        </w:tc>
        <w:tc>
          <w:tcPr>
            <w:tcW w:w="1061" w:type="dxa"/>
            <w:vAlign w:val="bottom"/>
          </w:tcPr>
          <w:p w14:paraId="7DF085E1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285,916</w:t>
            </w:r>
          </w:p>
        </w:tc>
        <w:tc>
          <w:tcPr>
            <w:tcW w:w="989" w:type="dxa"/>
            <w:vAlign w:val="bottom"/>
          </w:tcPr>
          <w:p w14:paraId="0F4D0353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197,192</w:t>
            </w:r>
          </w:p>
        </w:tc>
        <w:tc>
          <w:tcPr>
            <w:tcW w:w="1169" w:type="dxa"/>
            <w:vAlign w:val="bottom"/>
          </w:tcPr>
          <w:p w14:paraId="188540ED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106,371</w:t>
            </w:r>
          </w:p>
        </w:tc>
        <w:tc>
          <w:tcPr>
            <w:tcW w:w="992" w:type="dxa"/>
            <w:vAlign w:val="bottom"/>
          </w:tcPr>
          <w:p w14:paraId="4B18794C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26,336</w:t>
            </w:r>
          </w:p>
        </w:tc>
        <w:tc>
          <w:tcPr>
            <w:tcW w:w="989" w:type="dxa"/>
            <w:vAlign w:val="bottom"/>
          </w:tcPr>
          <w:p w14:paraId="04F2311B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1,602,143</w:t>
            </w:r>
          </w:p>
        </w:tc>
      </w:tr>
      <w:tr w:rsidR="00710B2C" w:rsidRPr="00CB02C1" w14:paraId="3188E2E5" w14:textId="77777777" w:rsidTr="009271BA">
        <w:tc>
          <w:tcPr>
            <w:tcW w:w="2159" w:type="dxa"/>
          </w:tcPr>
          <w:p w14:paraId="29169E23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3BD6C32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(148,106)</w:t>
            </w:r>
          </w:p>
        </w:tc>
        <w:tc>
          <w:tcPr>
            <w:tcW w:w="1051" w:type="dxa"/>
            <w:vAlign w:val="bottom"/>
          </w:tcPr>
          <w:p w14:paraId="74EC9EF1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(101,212)</w:t>
            </w:r>
          </w:p>
        </w:tc>
        <w:tc>
          <w:tcPr>
            <w:tcW w:w="1061" w:type="dxa"/>
            <w:vAlign w:val="bottom"/>
          </w:tcPr>
          <w:p w14:paraId="349A6928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(61,740)</w:t>
            </w:r>
          </w:p>
        </w:tc>
        <w:tc>
          <w:tcPr>
            <w:tcW w:w="989" w:type="dxa"/>
            <w:vAlign w:val="bottom"/>
          </w:tcPr>
          <w:p w14:paraId="22C0E2B3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(31,211)</w:t>
            </w:r>
          </w:p>
        </w:tc>
        <w:tc>
          <w:tcPr>
            <w:tcW w:w="1169" w:type="dxa"/>
            <w:vAlign w:val="bottom"/>
          </w:tcPr>
          <w:p w14:paraId="5CC5A539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(10,411)</w:t>
            </w:r>
          </w:p>
        </w:tc>
        <w:tc>
          <w:tcPr>
            <w:tcW w:w="992" w:type="dxa"/>
            <w:vAlign w:val="bottom"/>
          </w:tcPr>
          <w:p w14:paraId="25605E64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(1,672)</w:t>
            </w:r>
          </w:p>
        </w:tc>
        <w:tc>
          <w:tcPr>
            <w:tcW w:w="989" w:type="dxa"/>
            <w:vAlign w:val="bottom"/>
          </w:tcPr>
          <w:p w14:paraId="7D11DE44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(354,352)</w:t>
            </w:r>
          </w:p>
        </w:tc>
      </w:tr>
      <w:tr w:rsidR="00710B2C" w:rsidRPr="00CB02C1" w14:paraId="276A1601" w14:textId="77777777" w:rsidTr="009271BA">
        <w:tc>
          <w:tcPr>
            <w:tcW w:w="2159" w:type="dxa"/>
          </w:tcPr>
          <w:p w14:paraId="6B753F55" w14:textId="77777777" w:rsidR="00710B2C" w:rsidRPr="00CB02C1" w:rsidRDefault="00710B2C" w:rsidP="009271BA">
            <w:pPr>
              <w:spacing w:line="240" w:lineRule="auto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C0B9F69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470,198</w:t>
            </w:r>
          </w:p>
        </w:tc>
        <w:tc>
          <w:tcPr>
            <w:tcW w:w="1051" w:type="dxa"/>
            <w:vAlign w:val="bottom"/>
          </w:tcPr>
          <w:p w14:paraId="34EF389E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266,812</w:t>
            </w:r>
          </w:p>
        </w:tc>
        <w:tc>
          <w:tcPr>
            <w:tcW w:w="1061" w:type="dxa"/>
            <w:vAlign w:val="bottom"/>
          </w:tcPr>
          <w:p w14:paraId="585BC516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224,176</w:t>
            </w:r>
          </w:p>
        </w:tc>
        <w:tc>
          <w:tcPr>
            <w:tcW w:w="989" w:type="dxa"/>
            <w:vAlign w:val="bottom"/>
          </w:tcPr>
          <w:p w14:paraId="53A4C5F7" w14:textId="77777777" w:rsidR="00710B2C" w:rsidRPr="00AD788D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165,981</w:t>
            </w:r>
          </w:p>
        </w:tc>
        <w:tc>
          <w:tcPr>
            <w:tcW w:w="1169" w:type="dxa"/>
            <w:vAlign w:val="bottom"/>
          </w:tcPr>
          <w:p w14:paraId="734B80ED" w14:textId="77777777" w:rsidR="00710B2C" w:rsidRPr="00AD788D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95,960</w:t>
            </w:r>
          </w:p>
        </w:tc>
        <w:tc>
          <w:tcPr>
            <w:tcW w:w="992" w:type="dxa"/>
            <w:vAlign w:val="bottom"/>
          </w:tcPr>
          <w:p w14:paraId="329DE907" w14:textId="77777777" w:rsidR="00710B2C" w:rsidRPr="00AD788D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989" w:type="dxa"/>
            <w:vAlign w:val="bottom"/>
          </w:tcPr>
          <w:p w14:paraId="6F017ECB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1,247,791</w:t>
            </w:r>
          </w:p>
        </w:tc>
      </w:tr>
      <w:tr w:rsidR="00710B2C" w:rsidRPr="00CB02C1" w14:paraId="22CADE99" w14:textId="77777777" w:rsidTr="009271BA">
        <w:tc>
          <w:tcPr>
            <w:tcW w:w="2159" w:type="dxa"/>
          </w:tcPr>
          <w:p w14:paraId="2BDAD957" w14:textId="77777777" w:rsidR="00710B2C" w:rsidRPr="00CB02C1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05D0A232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(12,541)</w:t>
            </w:r>
          </w:p>
        </w:tc>
        <w:tc>
          <w:tcPr>
            <w:tcW w:w="1051" w:type="dxa"/>
            <w:vAlign w:val="bottom"/>
          </w:tcPr>
          <w:p w14:paraId="2FEB057F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(8,287)</w:t>
            </w:r>
          </w:p>
        </w:tc>
        <w:tc>
          <w:tcPr>
            <w:tcW w:w="1061" w:type="dxa"/>
            <w:vAlign w:val="bottom"/>
          </w:tcPr>
          <w:p w14:paraId="663EAEDA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(7,291)</w:t>
            </w:r>
          </w:p>
        </w:tc>
        <w:tc>
          <w:tcPr>
            <w:tcW w:w="989" w:type="dxa"/>
            <w:vAlign w:val="bottom"/>
          </w:tcPr>
          <w:p w14:paraId="0DC6D99C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(5,892)</w:t>
            </w:r>
          </w:p>
        </w:tc>
        <w:tc>
          <w:tcPr>
            <w:tcW w:w="1169" w:type="dxa"/>
            <w:vAlign w:val="bottom"/>
          </w:tcPr>
          <w:p w14:paraId="2096E52E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(3,752)</w:t>
            </w:r>
          </w:p>
        </w:tc>
        <w:tc>
          <w:tcPr>
            <w:tcW w:w="992" w:type="dxa"/>
            <w:vAlign w:val="bottom"/>
          </w:tcPr>
          <w:p w14:paraId="57E2CF54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(1,161)</w:t>
            </w:r>
          </w:p>
        </w:tc>
        <w:tc>
          <w:tcPr>
            <w:tcW w:w="989" w:type="dxa"/>
            <w:vAlign w:val="bottom"/>
          </w:tcPr>
          <w:p w14:paraId="3338BD81" w14:textId="77777777" w:rsidR="00710B2C" w:rsidRPr="00CB02C1" w:rsidRDefault="00710B2C" w:rsidP="009271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710B2C" w:rsidRPr="00CB02C1" w14:paraId="1DF60362" w14:textId="77777777" w:rsidTr="009271BA">
        <w:tc>
          <w:tcPr>
            <w:tcW w:w="2159" w:type="dxa"/>
          </w:tcPr>
          <w:p w14:paraId="5BCA5A2A" w14:textId="77777777" w:rsidR="00710B2C" w:rsidRPr="00CB02C1" w:rsidRDefault="00710B2C" w:rsidP="009271BA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CF1DB24" w14:textId="77777777" w:rsidR="00710B2C" w:rsidRPr="00CB02C1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457,657</w:t>
            </w:r>
          </w:p>
        </w:tc>
        <w:tc>
          <w:tcPr>
            <w:tcW w:w="1051" w:type="dxa"/>
            <w:vAlign w:val="bottom"/>
          </w:tcPr>
          <w:p w14:paraId="6570E4C5" w14:textId="77777777" w:rsidR="00710B2C" w:rsidRPr="00CB02C1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258,525</w:t>
            </w:r>
          </w:p>
        </w:tc>
        <w:tc>
          <w:tcPr>
            <w:tcW w:w="1061" w:type="dxa"/>
            <w:vAlign w:val="bottom"/>
          </w:tcPr>
          <w:p w14:paraId="37053A99" w14:textId="77777777" w:rsidR="00710B2C" w:rsidRPr="00CB02C1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216,885</w:t>
            </w:r>
          </w:p>
        </w:tc>
        <w:tc>
          <w:tcPr>
            <w:tcW w:w="989" w:type="dxa"/>
            <w:vAlign w:val="bottom"/>
          </w:tcPr>
          <w:p w14:paraId="5EA5E209" w14:textId="77777777" w:rsidR="00710B2C" w:rsidRPr="00AD788D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160,089</w:t>
            </w:r>
          </w:p>
        </w:tc>
        <w:tc>
          <w:tcPr>
            <w:tcW w:w="1169" w:type="dxa"/>
            <w:vAlign w:val="bottom"/>
          </w:tcPr>
          <w:p w14:paraId="1CDD6709" w14:textId="77777777" w:rsidR="00710B2C" w:rsidRPr="00AD788D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92,208</w:t>
            </w:r>
          </w:p>
        </w:tc>
        <w:tc>
          <w:tcPr>
            <w:tcW w:w="992" w:type="dxa"/>
            <w:vAlign w:val="bottom"/>
          </w:tcPr>
          <w:p w14:paraId="74C69018" w14:textId="77777777" w:rsidR="00710B2C" w:rsidRPr="00AD788D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23,503</w:t>
            </w:r>
          </w:p>
        </w:tc>
        <w:tc>
          <w:tcPr>
            <w:tcW w:w="989" w:type="dxa"/>
            <w:vAlign w:val="bottom"/>
          </w:tcPr>
          <w:p w14:paraId="0092E208" w14:textId="77777777" w:rsidR="00710B2C" w:rsidRPr="00CB02C1" w:rsidRDefault="00710B2C" w:rsidP="009271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22D80531" w14:textId="77777777" w:rsidR="00710B2C" w:rsidRDefault="00710B2C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A0143DA" w14:textId="0A4CF105" w:rsidR="00710B2C" w:rsidRPr="009271BA" w:rsidRDefault="00710B2C" w:rsidP="00710B2C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71BA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ลูกหนี้ตามสัญญาเช่าซื้อที่มี</w:t>
      </w:r>
      <w:r w:rsidRPr="009271BA">
        <w:rPr>
          <w:rFonts w:asciiTheme="majorBidi" w:hAnsiTheme="majorBidi" w:cstheme="majorBidi"/>
          <w:b/>
          <w:sz w:val="28"/>
          <w:szCs w:val="28"/>
        </w:rPr>
        <w:br/>
      </w:r>
      <w:r w:rsidRPr="009271BA">
        <w:rPr>
          <w:rFonts w:asciiTheme="majorBidi" w:hAnsiTheme="majorBidi" w:cstheme="majorBidi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9271B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271BA">
        <w:rPr>
          <w:rFonts w:asciiTheme="majorBidi" w:hAnsiTheme="majorBidi" w:cstheme="majorBidi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Pr="009271BA">
        <w:rPr>
          <w:rFonts w:asciiTheme="majorBidi" w:hAnsiTheme="majorBidi" w:cstheme="majorBidi"/>
          <w:bCs/>
          <w:sz w:val="28"/>
          <w:szCs w:val="28"/>
        </w:rPr>
        <w:t>3</w:t>
      </w:r>
      <w:r w:rsidRPr="009271BA">
        <w:rPr>
          <w:rFonts w:asciiTheme="majorBidi" w:hAnsiTheme="majorBidi" w:cstheme="majorBidi"/>
          <w:b/>
          <w:sz w:val="28"/>
          <w:szCs w:val="28"/>
          <w:cs/>
        </w:rPr>
        <w:t xml:space="preserve"> ในระหว่างงวดสิ้นสุดวันที่ </w:t>
      </w:r>
      <w:r w:rsidRPr="009271BA">
        <w:rPr>
          <w:rFonts w:asciiTheme="majorBidi" w:hAnsiTheme="majorBidi" w:cstheme="majorBidi"/>
          <w:sz w:val="28"/>
          <w:szCs w:val="28"/>
        </w:rPr>
        <w:t>3</w:t>
      </w:r>
      <w:r w:rsidR="00A859DF" w:rsidRPr="009271BA">
        <w:rPr>
          <w:rFonts w:asciiTheme="majorBidi" w:hAnsiTheme="majorBidi" w:cstheme="majorBidi"/>
          <w:sz w:val="28"/>
          <w:szCs w:val="28"/>
        </w:rPr>
        <w:t xml:space="preserve">0 </w:t>
      </w:r>
      <w:r w:rsidR="00A859DF" w:rsidRPr="009271B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9271BA">
        <w:rPr>
          <w:rFonts w:asciiTheme="majorBidi" w:hAnsiTheme="majorBidi" w:cstheme="majorBidi"/>
          <w:sz w:val="28"/>
          <w:szCs w:val="28"/>
        </w:rPr>
        <w:t>2565</w:t>
      </w:r>
    </w:p>
    <w:p w14:paraId="2D94F0DE" w14:textId="77777777" w:rsidR="00710B2C" w:rsidRPr="003928D2" w:rsidRDefault="00710B2C" w:rsidP="00710B2C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00"/>
      </w:tblGrid>
      <w:tr w:rsidR="00710B2C" w:rsidRPr="00B63A7A" w14:paraId="6246A825" w14:textId="77777777" w:rsidTr="00BC65C6">
        <w:tc>
          <w:tcPr>
            <w:tcW w:w="7380" w:type="dxa"/>
          </w:tcPr>
          <w:p w14:paraId="45E932FD" w14:textId="77777777" w:rsidR="00710B2C" w:rsidRPr="00B63A7A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hideMark/>
          </w:tcPr>
          <w:p w14:paraId="1E55F28C" w14:textId="77777777" w:rsidR="00710B2C" w:rsidRPr="00B63A7A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</w:t>
            </w: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  <w:t>งบการเงินเฉพาะกิจการ</w:t>
            </w:r>
          </w:p>
        </w:tc>
      </w:tr>
      <w:tr w:rsidR="00710B2C" w:rsidRPr="00B63A7A" w14:paraId="37598010" w14:textId="77777777" w:rsidTr="00BC65C6">
        <w:tc>
          <w:tcPr>
            <w:tcW w:w="7380" w:type="dxa"/>
            <w:vAlign w:val="bottom"/>
          </w:tcPr>
          <w:p w14:paraId="4BAD71A0" w14:textId="4EC93FD1" w:rsidR="00710B2C" w:rsidRPr="00B63A7A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BA050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 3</w:t>
            </w:r>
            <w:r w:rsidR="00BA05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0 </w:t>
            </w:r>
            <w:r w:rsidR="00BA0504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800" w:type="dxa"/>
            <w:vAlign w:val="bottom"/>
          </w:tcPr>
          <w:p w14:paraId="57ECED53" w14:textId="77777777" w:rsidR="00710B2C" w:rsidRPr="00B63A7A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0B2C" w:rsidRPr="00B63A7A" w14:paraId="3F46294F" w14:textId="77777777" w:rsidTr="00BC65C6">
        <w:tc>
          <w:tcPr>
            <w:tcW w:w="7380" w:type="dxa"/>
          </w:tcPr>
          <w:p w14:paraId="7F92C9C3" w14:textId="77777777" w:rsidR="00710B2C" w:rsidRPr="00B63A7A" w:rsidRDefault="00710B2C" w:rsidP="009271BA">
            <w:pPr>
              <w:pStyle w:val="a4"/>
              <w:tabs>
                <w:tab w:val="clear" w:pos="36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D5349E2" w14:textId="77777777" w:rsidR="00710B2C" w:rsidRPr="00B63A7A" w:rsidRDefault="00710B2C" w:rsidP="009271BA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10B2C" w:rsidRPr="00B63A7A" w14:paraId="18B19F30" w14:textId="77777777" w:rsidTr="00BC65C6">
        <w:tc>
          <w:tcPr>
            <w:tcW w:w="7380" w:type="dxa"/>
            <w:hideMark/>
          </w:tcPr>
          <w:p w14:paraId="01AB9D1C" w14:textId="77777777" w:rsidR="00710B2C" w:rsidRPr="00B63A7A" w:rsidRDefault="00710B2C" w:rsidP="009271BA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1800" w:type="dxa"/>
            <w:vAlign w:val="bottom"/>
          </w:tcPr>
          <w:p w14:paraId="2FB6F3BE" w14:textId="77777777" w:rsidR="00710B2C" w:rsidRPr="00B63A7A" w:rsidRDefault="00710B2C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B2C" w:rsidRPr="00B63A7A" w14:paraId="679C1FD2" w14:textId="77777777" w:rsidTr="00BC65C6">
        <w:tc>
          <w:tcPr>
            <w:tcW w:w="7380" w:type="dxa"/>
          </w:tcPr>
          <w:p w14:paraId="7134B2C6" w14:textId="77777777" w:rsidR="00710B2C" w:rsidRPr="00B63A7A" w:rsidRDefault="00710B2C" w:rsidP="009271BA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800" w:type="dxa"/>
            <w:vAlign w:val="bottom"/>
          </w:tcPr>
          <w:p w14:paraId="0DBB5AEE" w14:textId="4587770D" w:rsidR="00710B2C" w:rsidRPr="00B63A7A" w:rsidRDefault="00450F02" w:rsidP="00D7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588,454</w:t>
            </w:r>
          </w:p>
        </w:tc>
      </w:tr>
    </w:tbl>
    <w:p w14:paraId="6B7DA071" w14:textId="77777777" w:rsidR="00710B2C" w:rsidRPr="003928D2" w:rsidRDefault="00710B2C" w:rsidP="0039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507DB6D" w14:textId="16D95550" w:rsidR="00710B2C" w:rsidRPr="009271BA" w:rsidRDefault="00710B2C" w:rsidP="003A15CE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9271B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9271BA">
        <w:rPr>
          <w:rFonts w:ascii="Angsana New" w:eastAsia="Times New Roman" w:hAnsi="Angsana New"/>
          <w:sz w:val="28"/>
          <w:szCs w:val="28"/>
        </w:rPr>
        <w:t>3</w:t>
      </w:r>
      <w:r w:rsidR="00BA0504" w:rsidRPr="009271BA">
        <w:rPr>
          <w:rFonts w:ascii="Angsana New" w:eastAsia="Times New Roman" w:hAnsi="Angsana New"/>
          <w:sz w:val="28"/>
          <w:szCs w:val="28"/>
        </w:rPr>
        <w:t xml:space="preserve">0 </w:t>
      </w:r>
      <w:r w:rsidR="00BA0504" w:rsidRPr="009271BA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Pr="009271BA">
        <w:rPr>
          <w:rFonts w:ascii="Angsana New" w:eastAsia="Times New Roman" w:hAnsi="Angsana New"/>
          <w:sz w:val="28"/>
          <w:szCs w:val="28"/>
        </w:rPr>
        <w:t xml:space="preserve">2565 </w:t>
      </w:r>
      <w:r w:rsidRPr="009271BA">
        <w:rPr>
          <w:rFonts w:ascii="Angsana New" w:eastAsia="Times New Roman" w:hAnsi="Angsana New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Pr="009271BA">
        <w:rPr>
          <w:rFonts w:ascii="Angsana New" w:eastAsia="Times New Roman" w:hAnsi="Angsana New"/>
          <w:sz w:val="28"/>
          <w:szCs w:val="28"/>
        </w:rPr>
        <w:t xml:space="preserve"> </w:t>
      </w:r>
      <w:r w:rsidR="003A15CE">
        <w:rPr>
          <w:rFonts w:ascii="Angsana New" w:eastAsia="Times New Roman" w:hAnsi="Angsana New"/>
          <w:sz w:val="28"/>
          <w:szCs w:val="28"/>
        </w:rPr>
        <w:t>414</w:t>
      </w:r>
      <w:r w:rsidRPr="009271BA">
        <w:rPr>
          <w:rFonts w:ascii="Angsana New" w:eastAsia="Times New Roman" w:hAnsi="Angsana New"/>
          <w:sz w:val="28"/>
          <w:szCs w:val="28"/>
        </w:rPr>
        <w:t xml:space="preserve"> </w:t>
      </w:r>
      <w:r w:rsidRPr="009271BA">
        <w:rPr>
          <w:rFonts w:ascii="Angsana New" w:eastAsia="Times New Roman" w:hAnsi="Angsana New"/>
          <w:sz w:val="28"/>
          <w:szCs w:val="28"/>
          <w:cs/>
        </w:rPr>
        <w:t>ล้า</w:t>
      </w:r>
      <w:r w:rsidR="00583074" w:rsidRPr="009271BA">
        <w:rPr>
          <w:rFonts w:ascii="Angsana New" w:eastAsia="Times New Roman" w:hAnsi="Angsana New" w:hint="cs"/>
          <w:sz w:val="28"/>
          <w:szCs w:val="28"/>
          <w:cs/>
        </w:rPr>
        <w:t>น</w:t>
      </w:r>
      <w:r w:rsidRPr="009271BA">
        <w:rPr>
          <w:rFonts w:ascii="Angsana New" w:eastAsia="Times New Roman" w:hAnsi="Angsana New"/>
          <w:sz w:val="28"/>
          <w:szCs w:val="28"/>
          <w:cs/>
        </w:rPr>
        <w:t>บาท</w:t>
      </w:r>
    </w:p>
    <w:p w14:paraId="3C85F5D7" w14:textId="44513056" w:rsidR="000E7FBD" w:rsidRDefault="000E7FBD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9B829A2" w14:textId="29221640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BBC6C65" w14:textId="26971BAF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E0DDCDF" w14:textId="44DF17C0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9EF831" w14:textId="16A448AB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7848BEF" w14:textId="72F9120F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836B92B" w14:textId="466A79DE" w:rsidR="00B40598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DD20BEB" w14:textId="77777777" w:rsidR="00B40598" w:rsidRPr="003928D2" w:rsidRDefault="00B40598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D0F4B83" w14:textId="458C27F9" w:rsidR="007370D3" w:rsidRPr="009271BA" w:rsidRDefault="00C342DD" w:rsidP="003928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9271BA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ตารางต่อไปนี้แสดงข้อมูลเกี่ยวกับคุณภาพของเครดิต ณ วันที่</w:t>
      </w:r>
      <w:r w:rsidRPr="009271B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10B2C" w:rsidRPr="009271BA">
        <w:rPr>
          <w:rFonts w:ascii="Angsana New" w:eastAsia="Times New Roman" w:hAnsi="Angsana New"/>
          <w:sz w:val="28"/>
          <w:szCs w:val="28"/>
        </w:rPr>
        <w:t>3</w:t>
      </w:r>
      <w:r w:rsidR="000E7FBD" w:rsidRPr="009271BA">
        <w:rPr>
          <w:rFonts w:ascii="Angsana New" w:eastAsia="Times New Roman" w:hAnsi="Angsana New"/>
          <w:sz w:val="28"/>
          <w:szCs w:val="28"/>
        </w:rPr>
        <w:t xml:space="preserve">0 </w:t>
      </w:r>
      <w:r w:rsidR="000E7FBD" w:rsidRPr="009271BA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Pr="009271BA">
        <w:rPr>
          <w:rFonts w:ascii="Angsana New" w:eastAsia="Times New Roman" w:hAnsi="Angsana New"/>
          <w:sz w:val="28"/>
          <w:szCs w:val="28"/>
        </w:rPr>
        <w:t>256</w:t>
      </w:r>
      <w:r w:rsidR="00710B2C" w:rsidRPr="009271BA">
        <w:rPr>
          <w:rFonts w:ascii="Angsana New" w:eastAsia="Times New Roman" w:hAnsi="Angsana New"/>
          <w:sz w:val="28"/>
          <w:szCs w:val="28"/>
        </w:rPr>
        <w:t>5</w:t>
      </w:r>
      <w:r w:rsidRPr="009271BA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Pr="009271BA">
        <w:rPr>
          <w:rFonts w:ascii="Angsana New" w:eastAsia="Times New Roman" w:hAnsi="Angsana New"/>
          <w:sz w:val="28"/>
          <w:szCs w:val="28"/>
        </w:rPr>
        <w:t xml:space="preserve">31 </w:t>
      </w:r>
      <w:r w:rsidRPr="009271BA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Pr="009271BA">
        <w:rPr>
          <w:rFonts w:ascii="Angsana New" w:eastAsia="Times New Roman" w:hAnsi="Angsana New"/>
          <w:sz w:val="28"/>
          <w:szCs w:val="28"/>
        </w:rPr>
        <w:t>256</w:t>
      </w:r>
      <w:r w:rsidR="00710B2C" w:rsidRPr="009271BA">
        <w:rPr>
          <w:rFonts w:ascii="Angsana New" w:eastAsia="Times New Roman" w:hAnsi="Angsana New"/>
          <w:sz w:val="28"/>
          <w:szCs w:val="28"/>
        </w:rPr>
        <w:t>4</w:t>
      </w:r>
      <w:r w:rsidRPr="009271BA">
        <w:rPr>
          <w:rFonts w:ascii="Angsana New" w:eastAsia="Times New Roman" w:hAnsi="Angsana New"/>
          <w:sz w:val="28"/>
          <w:szCs w:val="28"/>
        </w:rPr>
        <w:t xml:space="preserve"> </w:t>
      </w:r>
      <w:r w:rsidRPr="009271BA">
        <w:rPr>
          <w:rFonts w:ascii="Angsana New" w:eastAsia="Times New Roman" w:hAnsi="Angsana New" w:hint="cs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9271BA">
        <w:rPr>
          <w:rFonts w:ascii="Angsana New" w:eastAsia="Times New Roman" w:hAnsi="Angsana New"/>
          <w:sz w:val="28"/>
          <w:szCs w:val="28"/>
        </w:rPr>
        <w:t xml:space="preserve"> </w:t>
      </w:r>
    </w:p>
    <w:p w14:paraId="3ED0A85F" w14:textId="77777777" w:rsidR="007370D3" w:rsidRPr="003928D2" w:rsidRDefault="007370D3" w:rsidP="009271BA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1098"/>
      </w:tblGrid>
      <w:tr w:rsidR="00252B80" w:rsidRPr="00CB02C1" w14:paraId="2178D315" w14:textId="77777777" w:rsidTr="00BC65C6">
        <w:trPr>
          <w:trHeight w:val="322"/>
        </w:trPr>
        <w:tc>
          <w:tcPr>
            <w:tcW w:w="3834" w:type="dxa"/>
            <w:shd w:val="clear" w:color="auto" w:fill="auto"/>
            <w:vAlign w:val="bottom"/>
          </w:tcPr>
          <w:p w14:paraId="616A9EE7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525EFF66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2B80" w:rsidRPr="00CB02C1" w14:paraId="745A24C2" w14:textId="77777777" w:rsidTr="00BC65C6">
        <w:trPr>
          <w:trHeight w:val="314"/>
        </w:trPr>
        <w:tc>
          <w:tcPr>
            <w:tcW w:w="3834" w:type="dxa"/>
            <w:shd w:val="clear" w:color="auto" w:fill="auto"/>
            <w:vAlign w:val="bottom"/>
          </w:tcPr>
          <w:p w14:paraId="33469D1A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3705CB6F" w14:textId="555658D7" w:rsidR="00252B80" w:rsidRPr="00CB02C1" w:rsidRDefault="00E91A48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</w:tr>
      <w:tr w:rsidR="00252B80" w:rsidRPr="00CB02C1" w14:paraId="57BAB903" w14:textId="77777777" w:rsidTr="00BC65C6">
        <w:trPr>
          <w:trHeight w:val="360"/>
        </w:trPr>
        <w:tc>
          <w:tcPr>
            <w:tcW w:w="3834" w:type="dxa"/>
            <w:shd w:val="clear" w:color="auto" w:fill="auto"/>
            <w:vAlign w:val="bottom"/>
          </w:tcPr>
          <w:p w14:paraId="41411299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73559D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A866A9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67760B4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CC57DE2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F7B0C30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E8F530C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71C361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16024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22150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B4EAE7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3A48F09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10347F" w14:textId="77777777" w:rsidR="00252B80" w:rsidRPr="00CB02C1" w:rsidDel="00D43E7A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21FA3668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31588FDE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46" w:type="dxa"/>
            <w:gridSpan w:val="7"/>
            <w:shd w:val="clear" w:color="auto" w:fill="auto"/>
          </w:tcPr>
          <w:p w14:paraId="2D940114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55DB9A2A" w14:textId="77777777" w:rsidTr="00BC65C6">
        <w:trPr>
          <w:trHeight w:val="322"/>
        </w:trPr>
        <w:tc>
          <w:tcPr>
            <w:tcW w:w="3834" w:type="dxa"/>
            <w:shd w:val="clear" w:color="auto" w:fill="auto"/>
          </w:tcPr>
          <w:p w14:paraId="1705FAF7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5B799EA2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C7A2F0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CC2B537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AEEBA0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9241A6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6ED660D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C70FE61" w14:textId="77777777" w:rsidR="00252B80" w:rsidRPr="00CB02C1" w:rsidRDefault="00252B80" w:rsidP="0092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965" w:rsidRPr="00CB02C1" w14:paraId="3110210A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64B62FAC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C4FC156" w14:textId="113D6950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441,314</w:t>
            </w:r>
          </w:p>
        </w:tc>
        <w:tc>
          <w:tcPr>
            <w:tcW w:w="240" w:type="dxa"/>
          </w:tcPr>
          <w:p w14:paraId="5AB8D0A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F28F998" w14:textId="0DC9AD45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FC2A2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1E96C8A" w14:textId="15727FEC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F5AC3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DCC21F" w14:textId="2E175711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441,314</w:t>
            </w:r>
          </w:p>
        </w:tc>
      </w:tr>
      <w:tr w:rsidR="00F82965" w:rsidRPr="00CB02C1" w14:paraId="19111FC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52D0473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B47CC04" w14:textId="5DAB9646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633,549</w:t>
            </w:r>
          </w:p>
        </w:tc>
        <w:tc>
          <w:tcPr>
            <w:tcW w:w="240" w:type="dxa"/>
          </w:tcPr>
          <w:p w14:paraId="2C6A652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8B88A9A" w14:textId="50E8CB3C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AA9F73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D8E1C" w14:textId="64A2427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C1AA8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B8D005" w14:textId="5073E71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633,549</w:t>
            </w:r>
          </w:p>
        </w:tc>
      </w:tr>
      <w:tr w:rsidR="00F82965" w:rsidRPr="00CB02C1" w14:paraId="0F1DFCF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40FC74C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018B037" w14:textId="1AB0D4F9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2CF11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D2ADC25" w14:textId="68034ABE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244" w:type="dxa"/>
          </w:tcPr>
          <w:p w14:paraId="504C65E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D8544" w14:textId="3FDBF4B8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1E4657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07D39C4" w14:textId="291F03A3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</w:tr>
      <w:tr w:rsidR="00F82965" w:rsidRPr="00CB02C1" w14:paraId="1EAD2687" w14:textId="77777777" w:rsidTr="00BC65C6">
        <w:trPr>
          <w:trHeight w:val="305"/>
        </w:trPr>
        <w:tc>
          <w:tcPr>
            <w:tcW w:w="3834" w:type="dxa"/>
            <w:shd w:val="clear" w:color="auto" w:fill="auto"/>
          </w:tcPr>
          <w:p w14:paraId="0C7DF41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5709A27E" w14:textId="0CE70A4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7ABA5F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F0A1D83" w14:textId="69379C4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28,776</w:t>
            </w:r>
          </w:p>
        </w:tc>
        <w:tc>
          <w:tcPr>
            <w:tcW w:w="244" w:type="dxa"/>
          </w:tcPr>
          <w:p w14:paraId="421B1A4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4CD1BF2" w14:textId="7448007F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B5E52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C2626D9" w14:textId="25DB3A64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28,776</w:t>
            </w:r>
          </w:p>
        </w:tc>
      </w:tr>
      <w:tr w:rsidR="00F82965" w:rsidRPr="00CB02C1" w14:paraId="324485D5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73ABDEC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238DB0E3" w14:textId="1681497D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C7CA6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4ACDEBC" w14:textId="47FD0655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E99BC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0AE895" w14:textId="667B07C3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10,511</w:t>
            </w:r>
          </w:p>
        </w:tc>
        <w:tc>
          <w:tcPr>
            <w:tcW w:w="251" w:type="dxa"/>
          </w:tcPr>
          <w:p w14:paraId="2C895F3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15A415" w14:textId="13C143CA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10,511</w:t>
            </w:r>
          </w:p>
        </w:tc>
      </w:tr>
      <w:tr w:rsidR="00F82965" w:rsidRPr="00CB02C1" w14:paraId="0954A1A4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09CF0BC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704A5FD" w14:textId="78ED0D2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860D80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64CDE82" w14:textId="391DD18E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010A1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E52DB" w14:textId="291CB3C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251" w:type="dxa"/>
          </w:tcPr>
          <w:p w14:paraId="39ED5E5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248438F" w14:textId="78524D0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</w:tr>
      <w:tr w:rsidR="00F82965" w:rsidRPr="00CB02C1" w14:paraId="77B8F6F9" w14:textId="77777777" w:rsidTr="00BC65C6">
        <w:trPr>
          <w:trHeight w:val="629"/>
        </w:trPr>
        <w:tc>
          <w:tcPr>
            <w:tcW w:w="3834" w:type="dxa"/>
            <w:shd w:val="clear" w:color="auto" w:fill="auto"/>
          </w:tcPr>
          <w:p w14:paraId="0EC9B82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6B40D3F" w14:textId="036707EE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1,074,863</w:t>
            </w:r>
          </w:p>
        </w:tc>
        <w:tc>
          <w:tcPr>
            <w:tcW w:w="240" w:type="dxa"/>
          </w:tcPr>
          <w:p w14:paraId="746D2FC8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6EB0E391" w14:textId="285AD584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33,644</w:t>
            </w:r>
          </w:p>
        </w:tc>
        <w:tc>
          <w:tcPr>
            <w:tcW w:w="244" w:type="dxa"/>
          </w:tcPr>
          <w:p w14:paraId="13171F3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C459480" w14:textId="51BD6641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34,575</w:t>
            </w:r>
          </w:p>
        </w:tc>
        <w:tc>
          <w:tcPr>
            <w:tcW w:w="251" w:type="dxa"/>
          </w:tcPr>
          <w:p w14:paraId="245ECE7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8BBCD20" w14:textId="77FC328C" w:rsidR="00F82965" w:rsidRPr="00CB02C1" w:rsidRDefault="002D3EB1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1,143,082</w:t>
            </w:r>
          </w:p>
        </w:tc>
      </w:tr>
      <w:tr w:rsidR="00F82965" w:rsidRPr="00CB02C1" w14:paraId="2E8B9B2A" w14:textId="77777777" w:rsidTr="00BC65C6">
        <w:trPr>
          <w:trHeight w:val="306"/>
        </w:trPr>
        <w:tc>
          <w:tcPr>
            <w:tcW w:w="3834" w:type="dxa"/>
            <w:shd w:val="clear" w:color="auto" w:fill="auto"/>
          </w:tcPr>
          <w:p w14:paraId="0DE7B10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C805702" w14:textId="121AF1B6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(33,478)</w:t>
            </w:r>
          </w:p>
        </w:tc>
        <w:tc>
          <w:tcPr>
            <w:tcW w:w="240" w:type="dxa"/>
          </w:tcPr>
          <w:p w14:paraId="329690F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5431D47" w14:textId="27098381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(720)</w:t>
            </w:r>
          </w:p>
        </w:tc>
        <w:tc>
          <w:tcPr>
            <w:tcW w:w="244" w:type="dxa"/>
          </w:tcPr>
          <w:p w14:paraId="0AC721A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463F7D7" w14:textId="31FAEF1D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(4,045)</w:t>
            </w:r>
          </w:p>
        </w:tc>
        <w:tc>
          <w:tcPr>
            <w:tcW w:w="251" w:type="dxa"/>
          </w:tcPr>
          <w:p w14:paraId="5A27AE9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05F7" w14:textId="1F253225" w:rsidR="00F82965" w:rsidRPr="00CB02C1" w:rsidRDefault="002D3EB1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(38,243)</w:t>
            </w:r>
          </w:p>
        </w:tc>
      </w:tr>
      <w:tr w:rsidR="00F82965" w:rsidRPr="00CB02C1" w14:paraId="03D1DB23" w14:textId="77777777" w:rsidTr="00BC65C6">
        <w:trPr>
          <w:trHeight w:val="314"/>
        </w:trPr>
        <w:tc>
          <w:tcPr>
            <w:tcW w:w="3834" w:type="dxa"/>
            <w:shd w:val="clear" w:color="auto" w:fill="auto"/>
          </w:tcPr>
          <w:p w14:paraId="3CCC6A3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45D4" w14:textId="7E17D6FB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1,041,385</w:t>
            </w:r>
          </w:p>
        </w:tc>
        <w:tc>
          <w:tcPr>
            <w:tcW w:w="240" w:type="dxa"/>
          </w:tcPr>
          <w:p w14:paraId="436A8FE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0AD52" w14:textId="3C70166F" w:rsidR="00F82965" w:rsidRPr="00CB02C1" w:rsidRDefault="00C908C4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32,924</w:t>
            </w:r>
          </w:p>
        </w:tc>
        <w:tc>
          <w:tcPr>
            <w:tcW w:w="244" w:type="dxa"/>
          </w:tcPr>
          <w:p w14:paraId="02A61968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94C80" w14:textId="04506D20" w:rsidR="00F82965" w:rsidRPr="00CB02C1" w:rsidRDefault="002D3EB1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30,530</w:t>
            </w:r>
          </w:p>
        </w:tc>
        <w:tc>
          <w:tcPr>
            <w:tcW w:w="251" w:type="dxa"/>
          </w:tcPr>
          <w:p w14:paraId="00689A4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579C" w14:textId="2E0E9492" w:rsidR="00F82965" w:rsidRPr="00CB02C1" w:rsidRDefault="002D3EB1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1,104,839</w:t>
            </w:r>
          </w:p>
        </w:tc>
      </w:tr>
      <w:tr w:rsidR="00F82965" w:rsidRPr="00CB02C1" w14:paraId="39AC635E" w14:textId="77777777" w:rsidTr="00E91A48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3C7DB65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0A94DA5E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189248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7A630C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68D935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9D1878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010A56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FAD2F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45BD88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7DA15D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5835DD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027D914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C650A2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C7EBC3" w14:textId="03BFAFC2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F82965" w:rsidRPr="00CB02C1" w14:paraId="13D58D46" w14:textId="77777777" w:rsidTr="00E91A48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256CEA9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6" w:type="dxa"/>
            <w:gridSpan w:val="7"/>
          </w:tcPr>
          <w:p w14:paraId="5E70435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82965" w:rsidRPr="00CB02C1" w14:paraId="14383742" w14:textId="77777777" w:rsidTr="00E91A48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02997047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3750FF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CF224B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078456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10A17C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B3E944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4ACAE6C8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04625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3D269A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FEC5F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0FDCE2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73DB83B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57F3FE" w14:textId="77777777" w:rsidR="00F82965" w:rsidRPr="00CB02C1" w:rsidDel="00D43E7A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965" w:rsidRPr="00CB02C1" w14:paraId="06FD89CC" w14:textId="77777777" w:rsidTr="00E91A48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4BACAC9A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46" w:type="dxa"/>
            <w:gridSpan w:val="7"/>
            <w:shd w:val="clear" w:color="auto" w:fill="auto"/>
          </w:tcPr>
          <w:p w14:paraId="3A6670A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2965" w:rsidRPr="00CB02C1" w14:paraId="1BDA75FF" w14:textId="77777777" w:rsidTr="00E91A48">
        <w:trPr>
          <w:trHeight w:val="322"/>
        </w:trPr>
        <w:tc>
          <w:tcPr>
            <w:tcW w:w="3834" w:type="dxa"/>
            <w:shd w:val="clear" w:color="auto" w:fill="auto"/>
          </w:tcPr>
          <w:p w14:paraId="479C0EA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48EA272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9EDF0B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398B7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2A8BB1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E1E06D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0F8793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74FCF9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965" w:rsidRPr="00CB02C1" w14:paraId="688FF240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26ED715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7E219E78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  <w:tc>
          <w:tcPr>
            <w:tcW w:w="240" w:type="dxa"/>
          </w:tcPr>
          <w:p w14:paraId="6AC9649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B23FBF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E87401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5B1FBF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81BC4C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C594A9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332,502</w:t>
            </w:r>
          </w:p>
        </w:tc>
      </w:tr>
      <w:tr w:rsidR="00F82965" w:rsidRPr="00CB02C1" w14:paraId="126D9CDF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754D683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5A35C6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  <w:tc>
          <w:tcPr>
            <w:tcW w:w="240" w:type="dxa"/>
          </w:tcPr>
          <w:p w14:paraId="571C6FD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8FCAE67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0BB90F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6B43A3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B29AFC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948A1A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772,018</w:t>
            </w:r>
          </w:p>
        </w:tc>
      </w:tr>
      <w:tr w:rsidR="00F82965" w:rsidRPr="00CB02C1" w14:paraId="09BB76A8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1227C26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A597D0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61F25D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23FB022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  <w:tc>
          <w:tcPr>
            <w:tcW w:w="244" w:type="dxa"/>
          </w:tcPr>
          <w:p w14:paraId="6F8E0DE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7B7FCD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86B4DEC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9928B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F82965" w:rsidRPr="00CB02C1" w14:paraId="6A2D4ED7" w14:textId="77777777" w:rsidTr="00E91A48">
        <w:trPr>
          <w:trHeight w:val="305"/>
        </w:trPr>
        <w:tc>
          <w:tcPr>
            <w:tcW w:w="3834" w:type="dxa"/>
            <w:shd w:val="clear" w:color="auto" w:fill="auto"/>
          </w:tcPr>
          <w:p w14:paraId="77C3C8C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2CFA212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2D7C60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AD54FC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  <w:tc>
          <w:tcPr>
            <w:tcW w:w="244" w:type="dxa"/>
          </w:tcPr>
          <w:p w14:paraId="6462D04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DDCE9D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F02CF57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9D9235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81,949</w:t>
            </w:r>
          </w:p>
        </w:tc>
      </w:tr>
      <w:tr w:rsidR="00F82965" w:rsidRPr="00CB02C1" w14:paraId="1F2B82A7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67367B93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302F9EB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E8333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002687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76DF3F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034618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  <w:tc>
          <w:tcPr>
            <w:tcW w:w="251" w:type="dxa"/>
          </w:tcPr>
          <w:p w14:paraId="448E7759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8855C1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35,057</w:t>
            </w:r>
          </w:p>
        </w:tc>
      </w:tr>
      <w:tr w:rsidR="00F82965" w:rsidRPr="00CB02C1" w14:paraId="6EE621B9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63400A6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DBBAB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96687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731F48C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27F608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BA5C67A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1" w:type="dxa"/>
          </w:tcPr>
          <w:p w14:paraId="71BBDDB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F363D9A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F82965" w:rsidRPr="00CB02C1" w14:paraId="67EA264A" w14:textId="77777777" w:rsidTr="00E91A48">
        <w:trPr>
          <w:trHeight w:val="629"/>
        </w:trPr>
        <w:tc>
          <w:tcPr>
            <w:tcW w:w="3834" w:type="dxa"/>
            <w:shd w:val="clear" w:color="auto" w:fill="auto"/>
          </w:tcPr>
          <w:p w14:paraId="0DA89BD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86E39BB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A9732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1,104,520</w:t>
            </w:r>
          </w:p>
        </w:tc>
        <w:tc>
          <w:tcPr>
            <w:tcW w:w="240" w:type="dxa"/>
          </w:tcPr>
          <w:p w14:paraId="1AB29BAC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10AD16D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1286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93,324</w:t>
            </w:r>
          </w:p>
        </w:tc>
        <w:tc>
          <w:tcPr>
            <w:tcW w:w="244" w:type="dxa"/>
          </w:tcPr>
          <w:p w14:paraId="5848B1A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7D4BF50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C6A3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41,187</w:t>
            </w:r>
          </w:p>
        </w:tc>
        <w:tc>
          <w:tcPr>
            <w:tcW w:w="251" w:type="dxa"/>
          </w:tcPr>
          <w:p w14:paraId="5244312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D1F59BA" w14:textId="77777777" w:rsidR="00F82965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1E7E5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1,239,031</w:t>
            </w:r>
          </w:p>
        </w:tc>
      </w:tr>
      <w:tr w:rsidR="00F82965" w:rsidRPr="00CB02C1" w14:paraId="0E2829C0" w14:textId="77777777" w:rsidTr="00E91A48">
        <w:trPr>
          <w:trHeight w:val="306"/>
        </w:trPr>
        <w:tc>
          <w:tcPr>
            <w:tcW w:w="3834" w:type="dxa"/>
            <w:shd w:val="clear" w:color="auto" w:fill="auto"/>
          </w:tcPr>
          <w:p w14:paraId="1CCBC68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08B836E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(31,886)</w:t>
            </w:r>
          </w:p>
        </w:tc>
        <w:tc>
          <w:tcPr>
            <w:tcW w:w="240" w:type="dxa"/>
          </w:tcPr>
          <w:p w14:paraId="133DE5C2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8A4124D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(1,569)</w:t>
            </w:r>
          </w:p>
        </w:tc>
        <w:tc>
          <w:tcPr>
            <w:tcW w:w="244" w:type="dxa"/>
          </w:tcPr>
          <w:p w14:paraId="595EF11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54908C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(5,002)</w:t>
            </w:r>
          </w:p>
        </w:tc>
        <w:tc>
          <w:tcPr>
            <w:tcW w:w="251" w:type="dxa"/>
          </w:tcPr>
          <w:p w14:paraId="093A0861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99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(38,457)</w:t>
            </w:r>
          </w:p>
        </w:tc>
      </w:tr>
      <w:tr w:rsidR="00F82965" w:rsidRPr="00CB02C1" w14:paraId="3A9DA84C" w14:textId="77777777" w:rsidTr="00E91A48">
        <w:trPr>
          <w:trHeight w:val="314"/>
        </w:trPr>
        <w:tc>
          <w:tcPr>
            <w:tcW w:w="3834" w:type="dxa"/>
            <w:shd w:val="clear" w:color="auto" w:fill="auto"/>
          </w:tcPr>
          <w:p w14:paraId="35D65E74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2485A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1,072,634</w:t>
            </w:r>
          </w:p>
        </w:tc>
        <w:tc>
          <w:tcPr>
            <w:tcW w:w="240" w:type="dxa"/>
          </w:tcPr>
          <w:p w14:paraId="18CE9816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D5357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91,755</w:t>
            </w:r>
          </w:p>
        </w:tc>
        <w:tc>
          <w:tcPr>
            <w:tcW w:w="244" w:type="dxa"/>
          </w:tcPr>
          <w:p w14:paraId="3C631828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916B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36,185</w:t>
            </w:r>
          </w:p>
        </w:tc>
        <w:tc>
          <w:tcPr>
            <w:tcW w:w="251" w:type="dxa"/>
          </w:tcPr>
          <w:p w14:paraId="37B19C60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8D4EF" w14:textId="77777777" w:rsidR="00F82965" w:rsidRPr="00CB02C1" w:rsidRDefault="00F82965" w:rsidP="00F8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1,200,574</w:t>
            </w:r>
          </w:p>
        </w:tc>
      </w:tr>
    </w:tbl>
    <w:p w14:paraId="5B91752E" w14:textId="019552C7" w:rsidR="0030730D" w:rsidRDefault="0030730D">
      <w:pPr>
        <w:rPr>
          <w:sz w:val="28"/>
          <w:szCs w:val="28"/>
        </w:rPr>
      </w:pPr>
    </w:p>
    <w:p w14:paraId="58955397" w14:textId="73B4A3A4" w:rsidR="00937215" w:rsidRDefault="00937215">
      <w:pPr>
        <w:rPr>
          <w:sz w:val="28"/>
          <w:szCs w:val="28"/>
        </w:rPr>
      </w:pPr>
    </w:p>
    <w:p w14:paraId="73F6C36F" w14:textId="5CB47913" w:rsidR="00937215" w:rsidRDefault="00937215">
      <w:pPr>
        <w:rPr>
          <w:sz w:val="28"/>
          <w:szCs w:val="28"/>
        </w:rPr>
      </w:pPr>
    </w:p>
    <w:p w14:paraId="1295C292" w14:textId="16560766" w:rsidR="00937215" w:rsidRDefault="00937215">
      <w:pPr>
        <w:rPr>
          <w:sz w:val="28"/>
          <w:szCs w:val="28"/>
        </w:rPr>
      </w:pPr>
    </w:p>
    <w:p w14:paraId="7D669BE8" w14:textId="64781AE6" w:rsidR="00937215" w:rsidRDefault="00937215">
      <w:pPr>
        <w:rPr>
          <w:sz w:val="28"/>
          <w:szCs w:val="28"/>
        </w:rPr>
      </w:pPr>
    </w:p>
    <w:p w14:paraId="6EACE110" w14:textId="79431826" w:rsidR="00937215" w:rsidRDefault="00937215">
      <w:pPr>
        <w:rPr>
          <w:sz w:val="28"/>
          <w:szCs w:val="28"/>
        </w:rPr>
      </w:pPr>
    </w:p>
    <w:p w14:paraId="1E025508" w14:textId="5A84C4AF" w:rsidR="00937215" w:rsidRDefault="00937215">
      <w:pPr>
        <w:rPr>
          <w:sz w:val="28"/>
          <w:szCs w:val="28"/>
        </w:rPr>
      </w:pPr>
    </w:p>
    <w:p w14:paraId="327A50EE" w14:textId="197F8EC2" w:rsidR="00937215" w:rsidRDefault="00937215">
      <w:pPr>
        <w:rPr>
          <w:sz w:val="28"/>
          <w:szCs w:val="28"/>
        </w:rPr>
      </w:pPr>
    </w:p>
    <w:p w14:paraId="4D946937" w14:textId="51953A6C" w:rsidR="00937215" w:rsidRDefault="00937215">
      <w:pPr>
        <w:rPr>
          <w:sz w:val="28"/>
          <w:szCs w:val="28"/>
        </w:rPr>
      </w:pPr>
    </w:p>
    <w:p w14:paraId="64EF1A19" w14:textId="77777777" w:rsidR="00937215" w:rsidRPr="00937215" w:rsidRDefault="00937215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2"/>
        <w:gridCol w:w="1193"/>
        <w:gridCol w:w="255"/>
        <w:gridCol w:w="1212"/>
        <w:gridCol w:w="245"/>
        <w:gridCol w:w="1101"/>
        <w:gridCol w:w="251"/>
        <w:gridCol w:w="1081"/>
      </w:tblGrid>
      <w:tr w:rsidR="00252B80" w:rsidRPr="00CB02C1" w14:paraId="2EA32712" w14:textId="77777777" w:rsidTr="00E91A48">
        <w:trPr>
          <w:trHeight w:val="327"/>
          <w:tblHeader/>
        </w:trPr>
        <w:tc>
          <w:tcPr>
            <w:tcW w:w="3842" w:type="dxa"/>
            <w:shd w:val="clear" w:color="auto" w:fill="auto"/>
            <w:vAlign w:val="bottom"/>
          </w:tcPr>
          <w:p w14:paraId="5F7D0C5D" w14:textId="561CCC7B" w:rsidR="00252B80" w:rsidRPr="00CB02C1" w:rsidRDefault="003928D2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5338" w:type="dxa"/>
            <w:gridSpan w:val="7"/>
          </w:tcPr>
          <w:p w14:paraId="5B503236" w14:textId="6E110483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52B80" w:rsidRPr="00CB02C1" w14:paraId="4973BC50" w14:textId="77777777" w:rsidTr="00E91A48">
        <w:trPr>
          <w:trHeight w:val="319"/>
          <w:tblHeader/>
        </w:trPr>
        <w:tc>
          <w:tcPr>
            <w:tcW w:w="3842" w:type="dxa"/>
            <w:shd w:val="clear" w:color="auto" w:fill="auto"/>
            <w:vAlign w:val="bottom"/>
          </w:tcPr>
          <w:p w14:paraId="441EB521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8" w:type="dxa"/>
            <w:gridSpan w:val="7"/>
          </w:tcPr>
          <w:p w14:paraId="691799CA" w14:textId="7D4A59C0" w:rsidR="00252B80" w:rsidRPr="00CB02C1" w:rsidRDefault="00E91A48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</w:tr>
      <w:tr w:rsidR="00252B80" w:rsidRPr="00CB02C1" w14:paraId="24FA1D0A" w14:textId="77777777" w:rsidTr="00E91A48">
        <w:trPr>
          <w:trHeight w:val="366"/>
          <w:tblHeader/>
        </w:trPr>
        <w:tc>
          <w:tcPr>
            <w:tcW w:w="3842" w:type="dxa"/>
            <w:shd w:val="clear" w:color="auto" w:fill="auto"/>
            <w:vAlign w:val="bottom"/>
          </w:tcPr>
          <w:p w14:paraId="780C3269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F6CED3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5691EB0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6CCB1BF4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6FC4D8F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83852C5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3CC3805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C8DD33C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D8035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C622B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C2F01A3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25E80FE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873B47" w14:textId="77777777" w:rsidR="00252B80" w:rsidRPr="00CB02C1" w:rsidDel="00D43E7A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0276CA30" w14:textId="77777777" w:rsidTr="00E91A48">
        <w:trPr>
          <w:trHeight w:val="319"/>
          <w:tblHeader/>
        </w:trPr>
        <w:tc>
          <w:tcPr>
            <w:tcW w:w="3842" w:type="dxa"/>
            <w:shd w:val="clear" w:color="auto" w:fill="auto"/>
          </w:tcPr>
          <w:p w14:paraId="2A38D7FC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38" w:type="dxa"/>
            <w:gridSpan w:val="7"/>
            <w:shd w:val="clear" w:color="auto" w:fill="auto"/>
          </w:tcPr>
          <w:p w14:paraId="61C29FBC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4336D0C9" w14:textId="77777777" w:rsidTr="00E91A48">
        <w:trPr>
          <w:trHeight w:val="327"/>
        </w:trPr>
        <w:tc>
          <w:tcPr>
            <w:tcW w:w="3842" w:type="dxa"/>
            <w:shd w:val="clear" w:color="auto" w:fill="auto"/>
          </w:tcPr>
          <w:p w14:paraId="22375394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F8E1AD4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A7FB20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C59D8BC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DDC8388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FAECD12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FFE357B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65698F6" w14:textId="77777777" w:rsidR="00252B80" w:rsidRPr="00CB02C1" w:rsidRDefault="00252B80" w:rsidP="00392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0091" w:rsidRPr="00CB02C1" w14:paraId="420A27E8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28F48A6F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86F8EE1" w14:textId="1B2C4092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446,599</w:t>
            </w:r>
          </w:p>
        </w:tc>
        <w:tc>
          <w:tcPr>
            <w:tcW w:w="255" w:type="dxa"/>
          </w:tcPr>
          <w:p w14:paraId="7AC91D4F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765C29" w14:textId="45F6EC52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7BA3922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E2E9595" w14:textId="041A7B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2D52DD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1D0CB0B" w14:textId="571F8987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446,599</w:t>
            </w:r>
          </w:p>
        </w:tc>
      </w:tr>
      <w:tr w:rsidR="00710091" w:rsidRPr="00CB02C1" w14:paraId="59DEB5E2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1AA9D0FE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7FC3655B" w14:textId="57F925BC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637,241</w:t>
            </w:r>
          </w:p>
        </w:tc>
        <w:tc>
          <w:tcPr>
            <w:tcW w:w="255" w:type="dxa"/>
          </w:tcPr>
          <w:p w14:paraId="06144009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E94301" w14:textId="2CD4DD28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CBC5DDE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16A0C0D" w14:textId="06FF480B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5D390C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F625188" w14:textId="6FEBD682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637,241</w:t>
            </w:r>
          </w:p>
        </w:tc>
      </w:tr>
      <w:tr w:rsidR="00710091" w:rsidRPr="00CB02C1" w14:paraId="3844F606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4FF47305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FED7170" w14:textId="0C29768A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325C1BD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A862070" w14:textId="3DEB791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  <w:tc>
          <w:tcPr>
            <w:tcW w:w="245" w:type="dxa"/>
          </w:tcPr>
          <w:p w14:paraId="66974C0B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54D2D4B" w14:textId="0A7B903C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CCF7449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DACC66D" w14:textId="413892FF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</w:tr>
      <w:tr w:rsidR="00710091" w:rsidRPr="00CB02C1" w14:paraId="4B8FD20A" w14:textId="77777777" w:rsidTr="00E91A48">
        <w:trPr>
          <w:trHeight w:val="310"/>
        </w:trPr>
        <w:tc>
          <w:tcPr>
            <w:tcW w:w="3842" w:type="dxa"/>
            <w:shd w:val="clear" w:color="auto" w:fill="auto"/>
          </w:tcPr>
          <w:p w14:paraId="489F2762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CB6C753" w14:textId="2DB54C6C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B098422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71EE30C" w14:textId="6A64BA3A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28,917</w:t>
            </w:r>
          </w:p>
        </w:tc>
        <w:tc>
          <w:tcPr>
            <w:tcW w:w="245" w:type="dxa"/>
          </w:tcPr>
          <w:p w14:paraId="66F8FCE7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90B16EF" w14:textId="4159172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7BDA0B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5F689E5A" w14:textId="326C0C64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28,917</w:t>
            </w:r>
          </w:p>
        </w:tc>
      </w:tr>
      <w:tr w:rsidR="00710091" w:rsidRPr="00CB02C1" w14:paraId="204ED7E3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6779A053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40087010" w14:textId="1F419F3B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FDC79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79CC73" w14:textId="35492A2C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8A51DFB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17C2DF3" w14:textId="3396352F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10,694</w:t>
            </w:r>
          </w:p>
        </w:tc>
        <w:tc>
          <w:tcPr>
            <w:tcW w:w="251" w:type="dxa"/>
          </w:tcPr>
          <w:p w14:paraId="43FBC893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2D4A8EA3" w14:textId="3E512D5D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10,694</w:t>
            </w:r>
          </w:p>
        </w:tc>
      </w:tr>
      <w:tr w:rsidR="00710091" w:rsidRPr="00CB02C1" w14:paraId="774F31CC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0BBCDCAF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76AE868" w14:textId="338665AA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B62DEE3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B0D5CAA" w14:textId="52E3B16D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AA8DA6B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D03408" w14:textId="6EE83928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  <w:tc>
          <w:tcPr>
            <w:tcW w:w="251" w:type="dxa"/>
          </w:tcPr>
          <w:p w14:paraId="6068E5CE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344F3F1" w14:textId="4B4627A5" w:rsidR="00710091" w:rsidRPr="00CB02C1" w:rsidRDefault="00710091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24,064</w:t>
            </w:r>
          </w:p>
        </w:tc>
      </w:tr>
      <w:tr w:rsidR="00710091" w:rsidRPr="00CB02C1" w14:paraId="4808557B" w14:textId="77777777" w:rsidTr="00E91A48">
        <w:trPr>
          <w:trHeight w:val="145"/>
        </w:trPr>
        <w:tc>
          <w:tcPr>
            <w:tcW w:w="3842" w:type="dxa"/>
            <w:shd w:val="clear" w:color="auto" w:fill="auto"/>
          </w:tcPr>
          <w:p w14:paraId="343669BA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2682DFE9" w14:textId="1A1E2D2C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1,083,840</w:t>
            </w:r>
          </w:p>
        </w:tc>
        <w:tc>
          <w:tcPr>
            <w:tcW w:w="255" w:type="dxa"/>
          </w:tcPr>
          <w:p w14:paraId="05D4B13C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B9FF821" w14:textId="4850008F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55777">
              <w:rPr>
                <w:rFonts w:asciiTheme="majorBidi" w:hAnsiTheme="majorBidi" w:cstheme="majorBidi"/>
                <w:sz w:val="28"/>
                <w:szCs w:val="28"/>
              </w:rPr>
              <w:t>33,804</w:t>
            </w:r>
          </w:p>
        </w:tc>
        <w:tc>
          <w:tcPr>
            <w:tcW w:w="245" w:type="dxa"/>
          </w:tcPr>
          <w:p w14:paraId="52FEDFB5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16D8F4CE" w14:textId="17E2C2E1" w:rsidR="00710091" w:rsidRPr="00CB02C1" w:rsidRDefault="00455777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34,758</w:t>
            </w:r>
          </w:p>
        </w:tc>
        <w:tc>
          <w:tcPr>
            <w:tcW w:w="251" w:type="dxa"/>
          </w:tcPr>
          <w:p w14:paraId="1C343258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97C1397" w14:textId="060B55CF" w:rsidR="00710091" w:rsidRPr="00CB02C1" w:rsidRDefault="004A37A0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1,152,402</w:t>
            </w:r>
          </w:p>
        </w:tc>
      </w:tr>
      <w:tr w:rsidR="00710091" w:rsidRPr="00CB02C1" w14:paraId="6C0CC35F" w14:textId="77777777" w:rsidTr="00E91A48">
        <w:trPr>
          <w:trHeight w:val="311"/>
        </w:trPr>
        <w:tc>
          <w:tcPr>
            <w:tcW w:w="3842" w:type="dxa"/>
            <w:shd w:val="clear" w:color="auto" w:fill="auto"/>
          </w:tcPr>
          <w:p w14:paraId="02C4306C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B823F74" w14:textId="320046F0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(33,958)</w:t>
            </w:r>
          </w:p>
        </w:tc>
        <w:tc>
          <w:tcPr>
            <w:tcW w:w="255" w:type="dxa"/>
          </w:tcPr>
          <w:p w14:paraId="0EC92308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551A4E0" w14:textId="619C7DA3" w:rsidR="00710091" w:rsidRPr="00CB02C1" w:rsidRDefault="00455777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(725)</w:t>
            </w:r>
          </w:p>
        </w:tc>
        <w:tc>
          <w:tcPr>
            <w:tcW w:w="245" w:type="dxa"/>
          </w:tcPr>
          <w:p w14:paraId="382EFD57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DB9D5E2" w14:textId="3CE8FAEE" w:rsidR="00710091" w:rsidRPr="00CB02C1" w:rsidRDefault="00455777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(4,084)</w:t>
            </w:r>
          </w:p>
        </w:tc>
        <w:tc>
          <w:tcPr>
            <w:tcW w:w="251" w:type="dxa"/>
          </w:tcPr>
          <w:p w14:paraId="5D4F32CA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5A9B" w14:textId="35560A79" w:rsidR="00710091" w:rsidRPr="00CB02C1" w:rsidRDefault="004A37A0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(38,767)</w:t>
            </w:r>
          </w:p>
        </w:tc>
      </w:tr>
      <w:tr w:rsidR="00710091" w:rsidRPr="00CB02C1" w14:paraId="386EC490" w14:textId="77777777" w:rsidTr="00E91A48">
        <w:trPr>
          <w:trHeight w:val="319"/>
        </w:trPr>
        <w:tc>
          <w:tcPr>
            <w:tcW w:w="3842" w:type="dxa"/>
            <w:shd w:val="clear" w:color="auto" w:fill="auto"/>
          </w:tcPr>
          <w:p w14:paraId="40B01643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2E0D5" w14:textId="24DDCAF0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1,049,882</w:t>
            </w:r>
          </w:p>
        </w:tc>
        <w:tc>
          <w:tcPr>
            <w:tcW w:w="255" w:type="dxa"/>
          </w:tcPr>
          <w:p w14:paraId="0C8812B7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2A6F5" w14:textId="1CCA2935" w:rsidR="00710091" w:rsidRPr="00CB02C1" w:rsidRDefault="00455777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33,079</w:t>
            </w:r>
          </w:p>
        </w:tc>
        <w:tc>
          <w:tcPr>
            <w:tcW w:w="245" w:type="dxa"/>
          </w:tcPr>
          <w:p w14:paraId="270BF2DA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539D" w14:textId="1FC2EE46" w:rsidR="00710091" w:rsidRPr="00CB02C1" w:rsidRDefault="004A37A0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30,674</w:t>
            </w:r>
          </w:p>
        </w:tc>
        <w:tc>
          <w:tcPr>
            <w:tcW w:w="251" w:type="dxa"/>
          </w:tcPr>
          <w:p w14:paraId="40446D46" w14:textId="77777777" w:rsidR="00710091" w:rsidRPr="00CB02C1" w:rsidRDefault="00710091" w:rsidP="00710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FBF6" w14:textId="59A9E0A0" w:rsidR="00710091" w:rsidRPr="00CB02C1" w:rsidRDefault="004A37A0" w:rsidP="004A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1,113,635</w:t>
            </w:r>
          </w:p>
        </w:tc>
      </w:tr>
    </w:tbl>
    <w:p w14:paraId="6A8B580B" w14:textId="77777777" w:rsidR="005524DA" w:rsidRPr="00C55DE1" w:rsidRDefault="005524DA" w:rsidP="005524DA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0EFBC" w14:textId="77777777" w:rsidR="007D7A97" w:rsidRDefault="007D7A97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1"/>
        <w:gridCol w:w="1193"/>
        <w:gridCol w:w="255"/>
        <w:gridCol w:w="1212"/>
        <w:gridCol w:w="245"/>
        <w:gridCol w:w="1101"/>
        <w:gridCol w:w="252"/>
        <w:gridCol w:w="994"/>
      </w:tblGrid>
      <w:tr w:rsidR="005524DA" w:rsidRPr="00CB02C1" w14:paraId="1D0D3B6F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2D20E041" w14:textId="56C51B9B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147DD9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524DA" w:rsidRPr="00CB02C1" w14:paraId="1A62C21A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1FADC6A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2" w:type="dxa"/>
            <w:gridSpan w:val="7"/>
          </w:tcPr>
          <w:p w14:paraId="68AB9AE9" w14:textId="0336DA24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A40F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5524DA" w:rsidRPr="00CB02C1" w14:paraId="3A7761BB" w14:textId="77777777" w:rsidTr="003928D2">
        <w:trPr>
          <w:tblHeader/>
        </w:trPr>
        <w:tc>
          <w:tcPr>
            <w:tcW w:w="3841" w:type="dxa"/>
            <w:shd w:val="clear" w:color="auto" w:fill="auto"/>
            <w:vAlign w:val="bottom"/>
          </w:tcPr>
          <w:p w14:paraId="59BD10A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5357D49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0143B7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1339942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2F4784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7B7F24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6D71C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5734B1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13DCE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EBBA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41A37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7D284BF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F63C63" w14:textId="77777777" w:rsidR="005524DA" w:rsidRPr="00CB02C1" w:rsidDel="00D43E7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4DA" w:rsidRPr="00CB02C1" w14:paraId="0A489011" w14:textId="77777777" w:rsidTr="003928D2">
        <w:trPr>
          <w:tblHeader/>
        </w:trPr>
        <w:tc>
          <w:tcPr>
            <w:tcW w:w="3841" w:type="dxa"/>
            <w:shd w:val="clear" w:color="auto" w:fill="auto"/>
          </w:tcPr>
          <w:p w14:paraId="10ED0C8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2" w:type="dxa"/>
            <w:gridSpan w:val="7"/>
            <w:shd w:val="clear" w:color="auto" w:fill="auto"/>
          </w:tcPr>
          <w:p w14:paraId="7105E5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CB02C1" w14:paraId="66F4FFFD" w14:textId="77777777" w:rsidTr="003928D2">
        <w:tc>
          <w:tcPr>
            <w:tcW w:w="3841" w:type="dxa"/>
            <w:shd w:val="clear" w:color="auto" w:fill="auto"/>
          </w:tcPr>
          <w:p w14:paraId="1CCB7F7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3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45E5E74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FE6499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0A2D61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1FB0F5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78822D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CAC9E31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3D97C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4DA" w:rsidRPr="00CB02C1" w14:paraId="0C017690" w14:textId="77777777" w:rsidTr="003928D2">
        <w:tc>
          <w:tcPr>
            <w:tcW w:w="3841" w:type="dxa"/>
            <w:shd w:val="clear" w:color="auto" w:fill="auto"/>
          </w:tcPr>
          <w:p w14:paraId="600D846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019DF23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  <w:tc>
          <w:tcPr>
            <w:tcW w:w="255" w:type="dxa"/>
          </w:tcPr>
          <w:p w14:paraId="2361C65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9024DA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869A31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7A1CFF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B41C2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9AA0EA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337,899</w:t>
            </w:r>
          </w:p>
        </w:tc>
      </w:tr>
      <w:tr w:rsidR="005524DA" w:rsidRPr="00CB02C1" w14:paraId="6A60CA7F" w14:textId="77777777" w:rsidTr="003928D2">
        <w:tc>
          <w:tcPr>
            <w:tcW w:w="3841" w:type="dxa"/>
            <w:shd w:val="clear" w:color="auto" w:fill="auto"/>
          </w:tcPr>
          <w:p w14:paraId="2F2E2DE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9A2FA1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  <w:tc>
          <w:tcPr>
            <w:tcW w:w="255" w:type="dxa"/>
          </w:tcPr>
          <w:p w14:paraId="1C6106A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499E7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0504A7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34582E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CBBE9A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FF90B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774,938</w:t>
            </w:r>
          </w:p>
        </w:tc>
      </w:tr>
      <w:tr w:rsidR="005524DA" w:rsidRPr="00CB02C1" w14:paraId="73719A13" w14:textId="77777777" w:rsidTr="003928D2">
        <w:tc>
          <w:tcPr>
            <w:tcW w:w="3841" w:type="dxa"/>
            <w:shd w:val="clear" w:color="auto" w:fill="auto"/>
          </w:tcPr>
          <w:p w14:paraId="1E45658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755658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225CD2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F3D3A5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245" w:type="dxa"/>
          </w:tcPr>
          <w:p w14:paraId="3AF3491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248918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0410DB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07847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</w:tr>
      <w:tr w:rsidR="005524DA" w:rsidRPr="00CB02C1" w14:paraId="1DCB2544" w14:textId="77777777" w:rsidTr="003928D2">
        <w:tc>
          <w:tcPr>
            <w:tcW w:w="3841" w:type="dxa"/>
            <w:shd w:val="clear" w:color="auto" w:fill="auto"/>
          </w:tcPr>
          <w:p w14:paraId="6830CAB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32DE3D4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2E1A25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751E8DE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  <w:tc>
          <w:tcPr>
            <w:tcW w:w="245" w:type="dxa"/>
          </w:tcPr>
          <w:p w14:paraId="3036684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324C313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0892E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3F94B5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82,263</w:t>
            </w:r>
          </w:p>
        </w:tc>
      </w:tr>
      <w:tr w:rsidR="005524DA" w:rsidRPr="00CB02C1" w14:paraId="5378EBED" w14:textId="77777777" w:rsidTr="003928D2">
        <w:tc>
          <w:tcPr>
            <w:tcW w:w="3841" w:type="dxa"/>
            <w:shd w:val="clear" w:color="auto" w:fill="auto"/>
          </w:tcPr>
          <w:p w14:paraId="1561561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523015D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9C25AA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01D97E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A5A73A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1B14BB7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  <w:tc>
          <w:tcPr>
            <w:tcW w:w="252" w:type="dxa"/>
          </w:tcPr>
          <w:p w14:paraId="0568BB9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DF1774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35,097</w:t>
            </w:r>
          </w:p>
        </w:tc>
      </w:tr>
      <w:tr w:rsidR="005524DA" w:rsidRPr="00CB02C1" w14:paraId="02F98909" w14:textId="77777777" w:rsidTr="003928D2">
        <w:tc>
          <w:tcPr>
            <w:tcW w:w="3841" w:type="dxa"/>
            <w:shd w:val="clear" w:color="auto" w:fill="auto"/>
          </w:tcPr>
          <w:p w14:paraId="60FFD1D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12210C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2EA7CC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18C2D4D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56CD69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B710A1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  <w:tc>
          <w:tcPr>
            <w:tcW w:w="252" w:type="dxa"/>
          </w:tcPr>
          <w:p w14:paraId="7A9CE6C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4E32A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6,130</w:t>
            </w:r>
          </w:p>
        </w:tc>
      </w:tr>
      <w:tr w:rsidR="005524DA" w:rsidRPr="00CB02C1" w14:paraId="556671B2" w14:textId="77777777" w:rsidTr="003928D2">
        <w:tc>
          <w:tcPr>
            <w:tcW w:w="3841" w:type="dxa"/>
            <w:shd w:val="clear" w:color="auto" w:fill="auto"/>
          </w:tcPr>
          <w:p w14:paraId="3A0ACE7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B9EE3C0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9422A7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1,112,837</w:t>
            </w:r>
          </w:p>
        </w:tc>
        <w:tc>
          <w:tcPr>
            <w:tcW w:w="255" w:type="dxa"/>
          </w:tcPr>
          <w:p w14:paraId="33023BB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7B95CD3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2B1532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93,727</w:t>
            </w:r>
          </w:p>
        </w:tc>
        <w:tc>
          <w:tcPr>
            <w:tcW w:w="245" w:type="dxa"/>
          </w:tcPr>
          <w:p w14:paraId="18D8F37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600B69B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6A2FB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41,227</w:t>
            </w:r>
          </w:p>
        </w:tc>
        <w:tc>
          <w:tcPr>
            <w:tcW w:w="252" w:type="dxa"/>
          </w:tcPr>
          <w:p w14:paraId="28B6B19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3C8BE5D" w14:textId="77777777" w:rsidR="005524DA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B9F98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1,247,791</w:t>
            </w:r>
          </w:p>
        </w:tc>
      </w:tr>
      <w:tr w:rsidR="005524DA" w:rsidRPr="00CB02C1" w14:paraId="59AE7686" w14:textId="77777777" w:rsidTr="003928D2">
        <w:tc>
          <w:tcPr>
            <w:tcW w:w="3841" w:type="dxa"/>
            <w:shd w:val="clear" w:color="auto" w:fill="auto"/>
          </w:tcPr>
          <w:p w14:paraId="56248D9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35877C0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(32,332)</w:t>
            </w:r>
          </w:p>
        </w:tc>
        <w:tc>
          <w:tcPr>
            <w:tcW w:w="255" w:type="dxa"/>
          </w:tcPr>
          <w:p w14:paraId="03F6ECC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32E7251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(1,581)</w:t>
            </w:r>
          </w:p>
        </w:tc>
        <w:tc>
          <w:tcPr>
            <w:tcW w:w="245" w:type="dxa"/>
          </w:tcPr>
          <w:p w14:paraId="68872BDD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4AA99D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(5,011)</w:t>
            </w:r>
          </w:p>
        </w:tc>
        <w:tc>
          <w:tcPr>
            <w:tcW w:w="252" w:type="dxa"/>
          </w:tcPr>
          <w:p w14:paraId="3FDBF3A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B90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(38,924)</w:t>
            </w:r>
          </w:p>
        </w:tc>
      </w:tr>
      <w:tr w:rsidR="005524DA" w:rsidRPr="00CB02C1" w14:paraId="3D746A1B" w14:textId="77777777" w:rsidTr="003928D2">
        <w:tc>
          <w:tcPr>
            <w:tcW w:w="3841" w:type="dxa"/>
            <w:shd w:val="clear" w:color="auto" w:fill="auto"/>
          </w:tcPr>
          <w:p w14:paraId="1505D91C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6C644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1,080,505</w:t>
            </w:r>
          </w:p>
        </w:tc>
        <w:tc>
          <w:tcPr>
            <w:tcW w:w="255" w:type="dxa"/>
          </w:tcPr>
          <w:p w14:paraId="2DD0CFEF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C443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92,146</w:t>
            </w:r>
          </w:p>
        </w:tc>
        <w:tc>
          <w:tcPr>
            <w:tcW w:w="245" w:type="dxa"/>
          </w:tcPr>
          <w:p w14:paraId="44072045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DE06A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36,216</w:t>
            </w:r>
          </w:p>
        </w:tc>
        <w:tc>
          <w:tcPr>
            <w:tcW w:w="252" w:type="dxa"/>
          </w:tcPr>
          <w:p w14:paraId="72472B2E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7A66" w14:textId="77777777" w:rsidR="005524DA" w:rsidRPr="00CB02C1" w:rsidRDefault="005524DA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1,208,867</w:t>
            </w:r>
          </w:p>
        </w:tc>
      </w:tr>
    </w:tbl>
    <w:p w14:paraId="4DEDDC83" w14:textId="77777777" w:rsidR="005524DA" w:rsidRPr="00B63A7A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5524DA" w:rsidRPr="00B63A7A" w14:paraId="58CF4B47" w14:textId="77777777" w:rsidTr="00512AFC">
        <w:trPr>
          <w:tblHeader/>
        </w:trPr>
        <w:tc>
          <w:tcPr>
            <w:tcW w:w="3573" w:type="dxa"/>
            <w:vAlign w:val="bottom"/>
          </w:tcPr>
          <w:p w14:paraId="39317391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_Hlk70937690"/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392B63AF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9BFA87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AE6F19A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4DA" w:rsidRPr="00B63A7A" w14:paraId="0C5F3B6A" w14:textId="77777777" w:rsidTr="00512AFC">
        <w:trPr>
          <w:tblHeader/>
        </w:trPr>
        <w:tc>
          <w:tcPr>
            <w:tcW w:w="3573" w:type="dxa"/>
            <w:vAlign w:val="bottom"/>
          </w:tcPr>
          <w:p w14:paraId="2387D4B0" w14:textId="3AB4D4D6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B0D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B0D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0B0D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CF71B03" w14:textId="029AE61D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D408F9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690BDA" w14:textId="7936D97A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3F88A68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E273F4" w14:textId="2A8D1DC3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A8705A5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F07904" w14:textId="70A3E726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24DA" w:rsidRPr="00B63A7A" w14:paraId="5FC6339B" w14:textId="77777777" w:rsidTr="00512AFC">
        <w:trPr>
          <w:tblHeader/>
        </w:trPr>
        <w:tc>
          <w:tcPr>
            <w:tcW w:w="3573" w:type="dxa"/>
          </w:tcPr>
          <w:p w14:paraId="3C770462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CF00A41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4DA" w:rsidRPr="00B63A7A" w14:paraId="1A08F53D" w14:textId="77777777" w:rsidTr="00512AFC">
        <w:tc>
          <w:tcPr>
            <w:tcW w:w="3573" w:type="dxa"/>
          </w:tcPr>
          <w:p w14:paraId="51B6B2E6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68FA097A" w14:textId="653FE296" w:rsidR="005524DA" w:rsidRPr="00B63A7A" w:rsidRDefault="008A6776" w:rsidP="002C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C2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2123" w:rsidRPr="002C2123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2C2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4A8B0C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5439E" w14:textId="63B74DFA" w:rsidR="005524DA" w:rsidRPr="00B63A7A" w:rsidRDefault="000B0D6C" w:rsidP="002C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19,281</w:t>
            </w:r>
          </w:p>
        </w:tc>
        <w:tc>
          <w:tcPr>
            <w:tcW w:w="236" w:type="dxa"/>
          </w:tcPr>
          <w:p w14:paraId="0BBFF2B2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CE5886" w14:textId="5BEE4490" w:rsidR="005524DA" w:rsidRPr="00B63A7A" w:rsidRDefault="008A6776" w:rsidP="002C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70" w:type="dxa"/>
          </w:tcPr>
          <w:p w14:paraId="5026FFEB" w14:textId="77777777" w:rsidR="005524DA" w:rsidRPr="00B63A7A" w:rsidRDefault="005524DA" w:rsidP="0055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4C227" w14:textId="46A7BE55" w:rsidR="005524DA" w:rsidRPr="00B63A7A" w:rsidRDefault="000B0D6C" w:rsidP="002C2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19,649</w:t>
            </w:r>
          </w:p>
        </w:tc>
      </w:tr>
      <w:bookmarkEnd w:id="6"/>
    </w:tbl>
    <w:p w14:paraId="64B4D8F0" w14:textId="77777777" w:rsidR="005524DA" w:rsidRPr="00B63A7A" w:rsidRDefault="005524DA" w:rsidP="005524DA">
      <w:pPr>
        <w:rPr>
          <w:rFonts w:asciiTheme="majorBidi" w:hAnsiTheme="majorBidi" w:cstheme="majorBidi"/>
          <w:b/>
          <w:sz w:val="28"/>
          <w:szCs w:val="28"/>
        </w:rPr>
      </w:pPr>
    </w:p>
    <w:p w14:paraId="08F34D60" w14:textId="38C521E9" w:rsidR="005524DA" w:rsidRPr="00B63A7A" w:rsidRDefault="005524DA" w:rsidP="000B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both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0B0D6C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0B0D6C" w:rsidRPr="000B0D6C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Pr="00B63A7A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</w:t>
      </w:r>
      <w:r w:rsidRPr="008A6776">
        <w:rPr>
          <w:rFonts w:asciiTheme="majorBidi" w:hAnsiTheme="majorBidi" w:cstheme="majorBidi" w:hint="cs"/>
          <w:b/>
          <w:sz w:val="28"/>
          <w:szCs w:val="28"/>
          <w:cs/>
        </w:rPr>
        <w:t>คือ</w:t>
      </w:r>
      <w:r w:rsidR="008A6776" w:rsidRPr="008A677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A6776">
        <w:rPr>
          <w:rFonts w:asciiTheme="majorBidi" w:hAnsiTheme="majorBidi" w:cstheme="majorBidi"/>
          <w:bCs/>
          <w:sz w:val="28"/>
          <w:szCs w:val="28"/>
        </w:rPr>
        <w:t>1</w:t>
      </w:r>
      <w:r w:rsidR="002463A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C706E8" w:rsidRPr="008A6776">
        <w:rPr>
          <w:rFonts w:asciiTheme="majorBidi" w:hAnsiTheme="majorBidi" w:cstheme="majorBidi"/>
          <w:bCs/>
          <w:sz w:val="28"/>
          <w:szCs w:val="28"/>
        </w:rPr>
        <w:t xml:space="preserve">- </w:t>
      </w:r>
      <w:r w:rsidR="008A6776">
        <w:rPr>
          <w:rFonts w:asciiTheme="majorBidi" w:hAnsiTheme="majorBidi" w:cstheme="majorBidi"/>
          <w:bCs/>
          <w:sz w:val="28"/>
          <w:szCs w:val="28"/>
        </w:rPr>
        <w:t>7</w:t>
      </w:r>
      <w:r w:rsidRPr="00C706E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706E8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2144B3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="000B0D6C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7773283" w14:textId="52D99C70" w:rsidR="005524DA" w:rsidRDefault="005524DA">
      <w:pPr>
        <w:rPr>
          <w:rFonts w:ascii="Angsana New" w:hAnsi="Angsana New"/>
          <w:sz w:val="24"/>
          <w:szCs w:val="24"/>
          <w:cs/>
        </w:rPr>
      </w:pPr>
    </w:p>
    <w:p w14:paraId="15FBDE20" w14:textId="77777777" w:rsidR="00091A67" w:rsidRPr="00CB02C1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EEA8B9D" w14:textId="2C10A7A3" w:rsidR="00CF4477" w:rsidRPr="00CB02C1" w:rsidRDefault="00E0673E" w:rsidP="00CB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CB59BE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4477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เงินให้สินเชื่ออื่น</w:t>
      </w:r>
    </w:p>
    <w:p w14:paraId="2A7FE4AA" w14:textId="4ACC4E9D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A43AA9" w14:textId="1B14BBBD" w:rsidR="00E0673E" w:rsidRPr="00CB02C1" w:rsidRDefault="00E0673E" w:rsidP="009F2C60">
      <w:pPr>
        <w:tabs>
          <w:tab w:val="clear" w:pos="680"/>
          <w:tab w:val="left" w:pos="720"/>
        </w:tabs>
        <w:ind w:left="540" w:right="11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br/>
      </w:r>
      <w:r w:rsidR="005524DA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15675C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15675C" w:rsidRPr="0015675C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15675C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5524DA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5524DA"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446B4D78" w14:textId="77777777" w:rsidR="00E0673E" w:rsidRPr="00CB02C1" w:rsidRDefault="00E0673E" w:rsidP="00E0673E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E0673E" w:rsidRPr="00CB02C1" w14:paraId="7066EF03" w14:textId="77777777" w:rsidTr="009F2C60">
        <w:trPr>
          <w:tblHeader/>
        </w:trPr>
        <w:tc>
          <w:tcPr>
            <w:tcW w:w="3564" w:type="dxa"/>
          </w:tcPr>
          <w:p w14:paraId="6387D9F8" w14:textId="77777777" w:rsidR="00E0673E" w:rsidRPr="00CB02C1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DC1F614" w14:textId="77777777" w:rsidR="00E0673E" w:rsidRPr="00CB02C1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0A4830" w14:textId="77777777" w:rsidR="00E0673E" w:rsidRPr="00CB02C1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14:paraId="36803B12" w14:textId="77777777" w:rsidR="00E0673E" w:rsidRPr="00CB02C1" w:rsidRDefault="00E0673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75C" w:rsidRPr="00CB02C1" w14:paraId="52F88D98" w14:textId="77777777" w:rsidTr="009F2C60">
        <w:trPr>
          <w:tblHeader/>
        </w:trPr>
        <w:tc>
          <w:tcPr>
            <w:tcW w:w="3564" w:type="dxa"/>
          </w:tcPr>
          <w:p w14:paraId="37EC3F40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D434925" w14:textId="6F56AAEA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15675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195A1AE9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0C729E6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39F1A7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1" w:type="dxa"/>
          </w:tcPr>
          <w:p w14:paraId="69C66299" w14:textId="69C9929A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15675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7AC189F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D657F0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5675C" w:rsidRPr="00CB02C1" w14:paraId="4321D6BF" w14:textId="77777777" w:rsidTr="009F2C60">
        <w:trPr>
          <w:tblHeader/>
        </w:trPr>
        <w:tc>
          <w:tcPr>
            <w:tcW w:w="3564" w:type="dxa"/>
          </w:tcPr>
          <w:p w14:paraId="245CE05B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17B843" w14:textId="3057EBB0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1B049478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9C086EE" w14:textId="7B1C7658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0508F1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34CD07" w14:textId="0C9DC633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AAA90AF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7D6F41" w14:textId="16ABA23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675C" w:rsidRPr="00CB02C1" w14:paraId="6F370A89" w14:textId="77777777" w:rsidTr="009F2C60">
        <w:trPr>
          <w:tblHeader/>
        </w:trPr>
        <w:tc>
          <w:tcPr>
            <w:tcW w:w="3564" w:type="dxa"/>
          </w:tcPr>
          <w:p w14:paraId="043837D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0" w:type="dxa"/>
            <w:gridSpan w:val="7"/>
          </w:tcPr>
          <w:p w14:paraId="7BC27CB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75C" w:rsidRPr="00CB02C1" w14:paraId="08BE1873" w14:textId="77777777" w:rsidTr="009F2C60">
        <w:tc>
          <w:tcPr>
            <w:tcW w:w="3564" w:type="dxa"/>
          </w:tcPr>
          <w:p w14:paraId="2D9C216E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59BB55F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D0EB8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8A483C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22A1F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F16CFA3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287B07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049B13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75C" w:rsidRPr="00CB02C1" w14:paraId="57A148C7" w14:textId="77777777" w:rsidTr="009F2C60">
        <w:tc>
          <w:tcPr>
            <w:tcW w:w="3564" w:type="dxa"/>
          </w:tcPr>
          <w:p w14:paraId="7FBCA08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026685EE" w14:textId="7C6B1093" w:rsidR="0015675C" w:rsidRPr="00CB02C1" w:rsidRDefault="00264FC3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269" w:type="dxa"/>
          </w:tcPr>
          <w:p w14:paraId="322CA1C0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46159F" w14:textId="48EFDD0B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1CB8618F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837AE5" w14:textId="20ACB551" w:rsidR="0015675C" w:rsidRPr="00CB02C1" w:rsidRDefault="00264FC3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269" w:type="dxa"/>
          </w:tcPr>
          <w:p w14:paraId="170E9C21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857E9" w14:textId="1171EA0E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15675C" w:rsidRPr="00CB02C1" w14:paraId="732ED314" w14:textId="77777777" w:rsidTr="009F2C60">
        <w:tc>
          <w:tcPr>
            <w:tcW w:w="3564" w:type="dxa"/>
          </w:tcPr>
          <w:p w14:paraId="6171F0E7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33BC5C" w14:textId="475F5F85" w:rsidR="0015675C" w:rsidRPr="00CB02C1" w:rsidRDefault="00264FC3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285,022</w:t>
            </w:r>
          </w:p>
        </w:tc>
        <w:tc>
          <w:tcPr>
            <w:tcW w:w="269" w:type="dxa"/>
          </w:tcPr>
          <w:p w14:paraId="3ACE0B96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9F3E34" w14:textId="34FFD0DA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170,192</w:t>
            </w:r>
          </w:p>
        </w:tc>
        <w:tc>
          <w:tcPr>
            <w:tcW w:w="236" w:type="dxa"/>
          </w:tcPr>
          <w:p w14:paraId="31221A06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4D1673" w14:textId="1CB49788" w:rsidR="0015675C" w:rsidRPr="00CB02C1" w:rsidRDefault="00264FC3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C62EB15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E14C0A" w14:textId="5A2CCC16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75C" w:rsidRPr="00CB02C1" w14:paraId="65B71777" w14:textId="77777777" w:rsidTr="009F2C60">
        <w:tc>
          <w:tcPr>
            <w:tcW w:w="3564" w:type="dxa"/>
          </w:tcPr>
          <w:p w14:paraId="66648FFD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AF4C224" w14:textId="5F7D5363" w:rsidR="0015675C" w:rsidRPr="00CB02C1" w:rsidRDefault="00E77548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288,682</w:t>
            </w:r>
          </w:p>
        </w:tc>
        <w:tc>
          <w:tcPr>
            <w:tcW w:w="269" w:type="dxa"/>
          </w:tcPr>
          <w:p w14:paraId="5AC8A1C3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DF2A901" w14:textId="54FC1D93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174,085</w:t>
            </w:r>
          </w:p>
        </w:tc>
        <w:tc>
          <w:tcPr>
            <w:tcW w:w="236" w:type="dxa"/>
          </w:tcPr>
          <w:p w14:paraId="414A6C2C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F24A189" w14:textId="53166B80" w:rsidR="0015675C" w:rsidRPr="00CB02C1" w:rsidRDefault="00E77548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269" w:type="dxa"/>
          </w:tcPr>
          <w:p w14:paraId="1B55DE89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46F879" w14:textId="039E6042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15675C" w:rsidRPr="00CB02C1" w14:paraId="0FB87A8F" w14:textId="77777777" w:rsidTr="009F2C60">
        <w:tc>
          <w:tcPr>
            <w:tcW w:w="3564" w:type="dxa"/>
          </w:tcPr>
          <w:p w14:paraId="3C0C247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DEF8B0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80BC554" w14:textId="1EC8C71F" w:rsidR="0015675C" w:rsidRPr="00CB02C1" w:rsidRDefault="00E77548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0F1EAB">
              <w:rPr>
                <w:rFonts w:asciiTheme="majorBidi" w:hAnsiTheme="majorBidi" w:cstheme="majorBidi"/>
                <w:sz w:val="28"/>
                <w:szCs w:val="28"/>
              </w:rPr>
              <w:t>4,427)</w:t>
            </w:r>
          </w:p>
        </w:tc>
        <w:tc>
          <w:tcPr>
            <w:tcW w:w="269" w:type="dxa"/>
          </w:tcPr>
          <w:p w14:paraId="169DE748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077D32" w14:textId="77777777" w:rsidR="0015675C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0DA60" w14:textId="255ADD7A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36" w:type="dxa"/>
          </w:tcPr>
          <w:p w14:paraId="1E9653D1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27916CE" w14:textId="070CED88" w:rsidR="0015675C" w:rsidRPr="00CB02C1" w:rsidRDefault="00E77548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(935)</w:t>
            </w:r>
          </w:p>
        </w:tc>
        <w:tc>
          <w:tcPr>
            <w:tcW w:w="269" w:type="dxa"/>
          </w:tcPr>
          <w:p w14:paraId="2A6CE46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DF658B" w14:textId="77777777" w:rsidR="0015675C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BE4E1" w14:textId="2E476DB9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15675C" w:rsidRPr="00CB02C1" w14:paraId="16DC4A6E" w14:textId="77777777" w:rsidTr="009F2C60">
        <w:tc>
          <w:tcPr>
            <w:tcW w:w="3564" w:type="dxa"/>
          </w:tcPr>
          <w:p w14:paraId="33428C3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0A6377" w14:textId="752A66AB" w:rsidR="0015675C" w:rsidRPr="00CB02C1" w:rsidRDefault="000F1EAB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284,255</w:t>
            </w:r>
          </w:p>
        </w:tc>
        <w:tc>
          <w:tcPr>
            <w:tcW w:w="269" w:type="dxa"/>
          </w:tcPr>
          <w:p w14:paraId="78969043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2957D8" w14:textId="29EF63E5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171,134</w:t>
            </w:r>
          </w:p>
        </w:tc>
        <w:tc>
          <w:tcPr>
            <w:tcW w:w="236" w:type="dxa"/>
          </w:tcPr>
          <w:p w14:paraId="241BDCE7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F63ED1" w14:textId="5438CA8C" w:rsidR="0015675C" w:rsidRPr="00CB02C1" w:rsidRDefault="00E77548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2,725</w:t>
            </w:r>
          </w:p>
        </w:tc>
        <w:tc>
          <w:tcPr>
            <w:tcW w:w="269" w:type="dxa"/>
          </w:tcPr>
          <w:p w14:paraId="10D4BAE9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132E19" w14:textId="05491F2A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  <w:tr w:rsidR="0015675C" w:rsidRPr="009F2C60" w14:paraId="602D1162" w14:textId="77777777" w:rsidTr="009F2C60">
        <w:tc>
          <w:tcPr>
            <w:tcW w:w="3564" w:type="dxa"/>
          </w:tcPr>
          <w:p w14:paraId="1C200D2B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A5EEBC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3CC45A0B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3BF373B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B6A71A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F357407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60B0F361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5AAF9" w14:textId="77777777" w:rsidR="0015675C" w:rsidRPr="009F2C60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675C" w:rsidRPr="00CB02C1" w14:paraId="235BE095" w14:textId="77777777" w:rsidTr="009F2C60">
        <w:tc>
          <w:tcPr>
            <w:tcW w:w="3564" w:type="dxa"/>
          </w:tcPr>
          <w:p w14:paraId="3C00D16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066EB02B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69213C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F2CDCCD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F94C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19BEDEF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03E0E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73011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75C" w:rsidRPr="00CB02C1" w14:paraId="5243D3A9" w14:textId="77777777" w:rsidTr="009F2C60">
        <w:tc>
          <w:tcPr>
            <w:tcW w:w="3564" w:type="dxa"/>
          </w:tcPr>
          <w:p w14:paraId="16C376E5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63B4DC99" w14:textId="54DBA12C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12,398</w:t>
            </w:r>
          </w:p>
        </w:tc>
        <w:tc>
          <w:tcPr>
            <w:tcW w:w="269" w:type="dxa"/>
          </w:tcPr>
          <w:p w14:paraId="2C7FB645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A8042FE" w14:textId="5FD8021C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36" w:type="dxa"/>
          </w:tcPr>
          <w:p w14:paraId="6596E08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30046A" w14:textId="3A3F60C0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2635E5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E4E6E" w14:textId="613D3046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75C" w:rsidRPr="00CB02C1" w14:paraId="10D462C3" w14:textId="77777777" w:rsidTr="009F2C60">
        <w:tc>
          <w:tcPr>
            <w:tcW w:w="3564" w:type="dxa"/>
          </w:tcPr>
          <w:p w14:paraId="0F1BE46C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C16B789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55EEC91" w14:textId="23C0DF0E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500547"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  <w:tc>
          <w:tcPr>
            <w:tcW w:w="269" w:type="dxa"/>
          </w:tcPr>
          <w:p w14:paraId="05A66F64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CD5D5AB" w14:textId="77777777" w:rsidR="0015675C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9A378" w14:textId="3272F7BC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(336)</w:t>
            </w:r>
          </w:p>
        </w:tc>
        <w:tc>
          <w:tcPr>
            <w:tcW w:w="236" w:type="dxa"/>
          </w:tcPr>
          <w:p w14:paraId="3CF101B8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DC11CA8" w14:textId="4DD78602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69" w:type="dxa"/>
          </w:tcPr>
          <w:p w14:paraId="747564C5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71D91B" w14:textId="77777777" w:rsidR="0015675C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B7C16" w14:textId="41A294F5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75C" w:rsidRPr="00CB02C1" w14:paraId="4BE0B41F" w14:textId="77777777" w:rsidTr="009F2C60">
        <w:tc>
          <w:tcPr>
            <w:tcW w:w="3564" w:type="dxa"/>
          </w:tcPr>
          <w:p w14:paraId="3EDD959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C108B7" w14:textId="7796B0BA" w:rsidR="0015675C" w:rsidRPr="00CB02C1" w:rsidRDefault="00500547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12,024</w:t>
            </w:r>
          </w:p>
        </w:tc>
        <w:tc>
          <w:tcPr>
            <w:tcW w:w="269" w:type="dxa"/>
          </w:tcPr>
          <w:p w14:paraId="6978312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3030C8C" w14:textId="7F96AF73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13,856</w:t>
            </w:r>
          </w:p>
        </w:tc>
        <w:tc>
          <w:tcPr>
            <w:tcW w:w="236" w:type="dxa"/>
          </w:tcPr>
          <w:p w14:paraId="67052D1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CA01AE8" w14:textId="603CD84F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53515AA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8CFD5D" w14:textId="15396508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5675C" w:rsidRPr="00CB02C1" w14:paraId="36F0864F" w14:textId="77777777" w:rsidTr="009F2C60">
        <w:tc>
          <w:tcPr>
            <w:tcW w:w="3564" w:type="dxa"/>
          </w:tcPr>
          <w:p w14:paraId="066AF337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0013250" w14:textId="1E7A6D28" w:rsidR="0015675C" w:rsidRPr="00CB02C1" w:rsidRDefault="0085769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296,279</w:t>
            </w:r>
          </w:p>
        </w:tc>
        <w:tc>
          <w:tcPr>
            <w:tcW w:w="269" w:type="dxa"/>
          </w:tcPr>
          <w:p w14:paraId="58F3FCC7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33556B4" w14:textId="52D5CBE8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184,990</w:t>
            </w:r>
          </w:p>
        </w:tc>
        <w:tc>
          <w:tcPr>
            <w:tcW w:w="236" w:type="dxa"/>
          </w:tcPr>
          <w:p w14:paraId="504C0D42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0A57CF7" w14:textId="114E4C91" w:rsidR="0015675C" w:rsidRPr="00CB02C1" w:rsidRDefault="00F5201E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2,725</w:t>
            </w:r>
          </w:p>
        </w:tc>
        <w:tc>
          <w:tcPr>
            <w:tcW w:w="269" w:type="dxa"/>
          </w:tcPr>
          <w:p w14:paraId="37B7B6FE" w14:textId="77777777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40F02" w14:textId="55E59835" w:rsidR="0015675C" w:rsidRPr="00CB02C1" w:rsidRDefault="0015675C" w:rsidP="009F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1AF0C3D7" w14:textId="77777777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E5FE023" w14:textId="307EF628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1EAE1" w14:textId="77777777" w:rsidR="002D207F" w:rsidRPr="00CB02C1" w:rsidRDefault="002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29C912" w14:textId="78B270D8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15675C">
        <w:rPr>
          <w:rFonts w:asciiTheme="majorBidi" w:hAnsiTheme="majorBidi" w:cstheme="majorBidi"/>
          <w:bCs/>
          <w:sz w:val="28"/>
          <w:szCs w:val="28"/>
        </w:rPr>
        <w:t>0</w:t>
      </w:r>
      <w:r w:rsidR="0015675C" w:rsidRPr="0015675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5675C" w:rsidRPr="0015675C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15675C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6C3FEF">
        <w:rPr>
          <w:rFonts w:asciiTheme="majorBidi" w:hAnsiTheme="majorBidi" w:cstheme="majorBidi"/>
          <w:sz w:val="28"/>
          <w:szCs w:val="28"/>
        </w:rPr>
        <w:t>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</w:t>
      </w:r>
      <w:r w:rsidR="006C3FEF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</w:t>
      </w:r>
      <w:r w:rsidR="00317AD1" w:rsidRPr="00CB02C1">
        <w:rPr>
          <w:rFonts w:asciiTheme="majorBidi" w:hAnsiTheme="majorBidi" w:cstheme="majorBidi"/>
          <w:b/>
          <w:sz w:val="28"/>
          <w:szCs w:val="28"/>
          <w:cs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เงินให้สินเชื่ออื่น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B02C1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113B472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A93389" w:rsidRPr="00CB02C1" w14:paraId="69DEE347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BFE4B7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45A1C3B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A93389" w:rsidRPr="00CB02C1" w14:paraId="7A9595E8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C20EC9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DBDEF63" w14:textId="3B861B0F" w:rsidR="00A93389" w:rsidRPr="00CB02C1" w:rsidRDefault="00647A5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A93389" w:rsidRPr="00CB02C1" w14:paraId="104AA826" w14:textId="77777777" w:rsidTr="0048760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7A4E9A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5908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6A750F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7BDA8C6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0A49B98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5FC6D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A5CDD0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7995AF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42CF4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7B18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3AD1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313313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025465E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7AD6DF21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3AF160" w14:textId="77777777" w:rsidR="00A93389" w:rsidRPr="00CB02C1" w:rsidDel="00D43E7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3389" w:rsidRPr="00CB02C1" w14:paraId="2582C956" w14:textId="77777777" w:rsidTr="00487609">
        <w:trPr>
          <w:tblHeader/>
        </w:trPr>
        <w:tc>
          <w:tcPr>
            <w:tcW w:w="3330" w:type="dxa"/>
            <w:shd w:val="clear" w:color="auto" w:fill="auto"/>
          </w:tcPr>
          <w:p w14:paraId="1B217D18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6EC8B98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389" w:rsidRPr="00CB02C1" w14:paraId="62D5F05A" w14:textId="77777777" w:rsidTr="00487609">
        <w:tc>
          <w:tcPr>
            <w:tcW w:w="3330" w:type="dxa"/>
            <w:shd w:val="clear" w:color="auto" w:fill="auto"/>
          </w:tcPr>
          <w:p w14:paraId="2572B8C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D28015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825E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36394D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2E31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CDEA60B" w14:textId="37CE94CB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94F94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C917A" w14:textId="7A2DF9CE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825" w:rsidRPr="00CB02C1" w14:paraId="1FC8ED49" w14:textId="77777777" w:rsidTr="00487609">
        <w:tc>
          <w:tcPr>
            <w:tcW w:w="3330" w:type="dxa"/>
            <w:shd w:val="clear" w:color="auto" w:fill="auto"/>
          </w:tcPr>
          <w:p w14:paraId="4472904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15B6A0" w14:textId="5FEDA91B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3,178</w:t>
            </w:r>
          </w:p>
        </w:tc>
        <w:tc>
          <w:tcPr>
            <w:tcW w:w="240" w:type="dxa"/>
          </w:tcPr>
          <w:p w14:paraId="2E0C193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1309EB6" w14:textId="0ED498B2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5816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2818191" w14:textId="3E380EFC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545FE7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8F02505" w14:textId="46A240E4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3,178</w:t>
            </w:r>
          </w:p>
        </w:tc>
      </w:tr>
      <w:tr w:rsidR="00817825" w:rsidRPr="00CB02C1" w14:paraId="7F57EE7F" w14:textId="77777777" w:rsidTr="00487609">
        <w:tc>
          <w:tcPr>
            <w:tcW w:w="3330" w:type="dxa"/>
            <w:shd w:val="clear" w:color="auto" w:fill="auto"/>
          </w:tcPr>
          <w:p w14:paraId="7A43D365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711CDA5" w14:textId="5B08DEB1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40" w:type="dxa"/>
          </w:tcPr>
          <w:p w14:paraId="210AE17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78B114" w14:textId="0CF29931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2E291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3EBA64F" w14:textId="07A3B8B6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57F2B3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3069A3E" w14:textId="4AD43BE8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817825" w:rsidRPr="00CB02C1" w14:paraId="2696A52C" w14:textId="77777777" w:rsidTr="00487609">
        <w:tc>
          <w:tcPr>
            <w:tcW w:w="3330" w:type="dxa"/>
            <w:shd w:val="clear" w:color="auto" w:fill="auto"/>
          </w:tcPr>
          <w:p w14:paraId="6B6584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08FB736" w14:textId="7E540490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7467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AE1EF8" w14:textId="59565F9C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42E6F52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587419" w14:textId="2EF1C575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6AB821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E2683AE" w14:textId="04EE8E50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C76BE1" w:rsidRPr="00CB02C1" w14:paraId="5AB6DCDB" w14:textId="77777777" w:rsidTr="00487609">
        <w:tc>
          <w:tcPr>
            <w:tcW w:w="3330" w:type="dxa"/>
            <w:shd w:val="clear" w:color="auto" w:fill="auto"/>
          </w:tcPr>
          <w:p w14:paraId="482E5A8E" w14:textId="618B5A33" w:rsidR="00C76BE1" w:rsidRPr="00CB02C1" w:rsidRDefault="00C76BE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554CE42" w14:textId="78400776" w:rsidR="00C76BE1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1797732" w14:textId="77777777" w:rsidR="00C76BE1" w:rsidRPr="00CB02C1" w:rsidRDefault="00C76BE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BDE7BFF" w14:textId="20E4C742" w:rsidR="00C76BE1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2147E6BE" w14:textId="77777777" w:rsidR="00C76BE1" w:rsidRPr="00CB02C1" w:rsidRDefault="00C76BE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E6BB94C" w14:textId="0C30DAD8" w:rsidR="00C76BE1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B0943D" w14:textId="77777777" w:rsidR="00C76BE1" w:rsidRPr="00CB02C1" w:rsidRDefault="00C76BE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233DD20" w14:textId="4627D261" w:rsidR="00C76BE1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817825" w:rsidRPr="00CB02C1" w14:paraId="64B39F20" w14:textId="77777777" w:rsidTr="00487609">
        <w:tc>
          <w:tcPr>
            <w:tcW w:w="3330" w:type="dxa"/>
            <w:shd w:val="clear" w:color="auto" w:fill="auto"/>
          </w:tcPr>
          <w:p w14:paraId="1008048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1FC65" w14:textId="4B6B4383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5C6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F654F53" w14:textId="03BCE707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0BD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94F9457" w14:textId="5C9546F0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238" w:type="dxa"/>
          </w:tcPr>
          <w:p w14:paraId="3CFA9CA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58A4B5" w14:textId="0230905C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817825" w:rsidRPr="00CB02C1" w14:paraId="74AA84F0" w14:textId="77777777" w:rsidTr="00487609">
        <w:tc>
          <w:tcPr>
            <w:tcW w:w="3330" w:type="dxa"/>
            <w:shd w:val="clear" w:color="auto" w:fill="auto"/>
          </w:tcPr>
          <w:p w14:paraId="59EC73B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F9B80" w14:textId="2177B540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3,326</w:t>
            </w:r>
          </w:p>
        </w:tc>
        <w:tc>
          <w:tcPr>
            <w:tcW w:w="240" w:type="dxa"/>
          </w:tcPr>
          <w:p w14:paraId="5A9D78E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6343C56" w14:textId="6366610E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7CFBAA3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BD4323" w14:textId="0FB55E40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238" w:type="dxa"/>
          </w:tcPr>
          <w:p w14:paraId="40C5830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40CAA1" w14:textId="09153A54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</w:tr>
      <w:tr w:rsidR="00817825" w:rsidRPr="00CB02C1" w14:paraId="37A2A314" w14:textId="77777777" w:rsidTr="00487609">
        <w:tc>
          <w:tcPr>
            <w:tcW w:w="3330" w:type="dxa"/>
            <w:shd w:val="clear" w:color="auto" w:fill="auto"/>
          </w:tcPr>
          <w:p w14:paraId="4CBACE2B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C0E7" w14:textId="5B948D49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(851)</w:t>
            </w:r>
          </w:p>
        </w:tc>
        <w:tc>
          <w:tcPr>
            <w:tcW w:w="240" w:type="dxa"/>
            <w:vAlign w:val="bottom"/>
          </w:tcPr>
          <w:p w14:paraId="792A2F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3A97" w14:textId="664F9287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236" w:type="dxa"/>
            <w:vAlign w:val="bottom"/>
          </w:tcPr>
          <w:p w14:paraId="4B188B6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667E" w14:textId="3F72E894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238" w:type="dxa"/>
            <w:vAlign w:val="bottom"/>
          </w:tcPr>
          <w:p w14:paraId="1237B7A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7C62" w14:textId="00D02D25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(935)</w:t>
            </w:r>
          </w:p>
        </w:tc>
      </w:tr>
      <w:tr w:rsidR="00817825" w:rsidRPr="00CB02C1" w14:paraId="2177A92D" w14:textId="77777777" w:rsidTr="00487609">
        <w:tc>
          <w:tcPr>
            <w:tcW w:w="3330" w:type="dxa"/>
            <w:shd w:val="clear" w:color="auto" w:fill="auto"/>
          </w:tcPr>
          <w:p w14:paraId="75570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7792" w14:textId="0EAC9B75" w:rsidR="00817825" w:rsidRPr="00CB02C1" w:rsidRDefault="00A249B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2,475</w:t>
            </w:r>
          </w:p>
        </w:tc>
        <w:tc>
          <w:tcPr>
            <w:tcW w:w="240" w:type="dxa"/>
          </w:tcPr>
          <w:p w14:paraId="2FC4DD9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63450" w14:textId="633D3571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07C1B2F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4F4D" w14:textId="535DFDB7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38" w:type="dxa"/>
          </w:tcPr>
          <w:p w14:paraId="401DFED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6249E" w14:textId="4F4B374D" w:rsidR="00817825" w:rsidRPr="00CB02C1" w:rsidRDefault="00F3333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2,725</w:t>
            </w:r>
          </w:p>
        </w:tc>
      </w:tr>
    </w:tbl>
    <w:p w14:paraId="17C6A337" w14:textId="77777777" w:rsidR="006C3FEF" w:rsidRPr="00CB02C1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44CEA7E1" w14:textId="77777777" w:rsidR="00B43ADD" w:rsidRDefault="00B43ADD">
      <w:r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40"/>
        <w:gridCol w:w="1290"/>
        <w:gridCol w:w="236"/>
        <w:gridCol w:w="1312"/>
        <w:gridCol w:w="238"/>
        <w:gridCol w:w="1209"/>
      </w:tblGrid>
      <w:tr w:rsidR="006C3FEF" w:rsidRPr="00CB02C1" w14:paraId="1337B8A8" w14:textId="77777777" w:rsidTr="003E5337">
        <w:trPr>
          <w:trHeight w:val="368"/>
          <w:tblHeader/>
        </w:trPr>
        <w:tc>
          <w:tcPr>
            <w:tcW w:w="3240" w:type="dxa"/>
            <w:shd w:val="clear" w:color="auto" w:fill="auto"/>
            <w:vAlign w:val="bottom"/>
          </w:tcPr>
          <w:p w14:paraId="3A703C63" w14:textId="0C376948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7"/>
          </w:tcPr>
          <w:p w14:paraId="7EC97FC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6C3FEF" w:rsidRPr="00CB02C1" w14:paraId="31F54453" w14:textId="77777777" w:rsidTr="003E5337">
        <w:trPr>
          <w:trHeight w:val="359"/>
          <w:tblHeader/>
        </w:trPr>
        <w:tc>
          <w:tcPr>
            <w:tcW w:w="3240" w:type="dxa"/>
            <w:shd w:val="clear" w:color="auto" w:fill="auto"/>
            <w:vAlign w:val="bottom"/>
          </w:tcPr>
          <w:p w14:paraId="5BB3C3E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7"/>
          </w:tcPr>
          <w:p w14:paraId="1A6F113E" w14:textId="6C63A98B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CB02C1" w14:paraId="1ED3DAAE" w14:textId="77777777" w:rsidTr="003E5337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294B04F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0A1EE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550F72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2E25C46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79ED1A6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819EF7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604047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32D16F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3D6B64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AC21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95BEF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BCB907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3B72592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2CD24B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B14C96" w14:textId="77777777" w:rsidR="006C3FEF" w:rsidRPr="00CB02C1" w:rsidDel="00D43E7A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5CFBCAA9" w14:textId="77777777" w:rsidTr="003E5337">
        <w:trPr>
          <w:trHeight w:val="359"/>
          <w:tblHeader/>
        </w:trPr>
        <w:tc>
          <w:tcPr>
            <w:tcW w:w="3240" w:type="dxa"/>
            <w:shd w:val="clear" w:color="auto" w:fill="auto"/>
          </w:tcPr>
          <w:p w14:paraId="407903E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5" w:type="dxa"/>
            <w:gridSpan w:val="7"/>
            <w:shd w:val="clear" w:color="auto" w:fill="auto"/>
          </w:tcPr>
          <w:p w14:paraId="7D98763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CB02C1" w14:paraId="4BE35879" w14:textId="77777777" w:rsidTr="003E5337">
        <w:trPr>
          <w:trHeight w:val="380"/>
        </w:trPr>
        <w:tc>
          <w:tcPr>
            <w:tcW w:w="3240" w:type="dxa"/>
            <w:shd w:val="clear" w:color="auto" w:fill="auto"/>
          </w:tcPr>
          <w:p w14:paraId="429A9587" w14:textId="77777777" w:rsidR="006C3FEF" w:rsidRPr="00CB02C1" w:rsidRDefault="006C3FEF" w:rsidP="001F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F67379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CD0DC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69738C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B0DA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FF893B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46D21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DF645D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CB02C1" w14:paraId="3C0684A2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6BC5F95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24FB613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40" w:type="dxa"/>
          </w:tcPr>
          <w:p w14:paraId="5ACD2FF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CB58D9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05AD8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0DFCFF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39229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BF11D8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</w:tr>
      <w:tr w:rsidR="006C3FEF" w:rsidRPr="00CB02C1" w14:paraId="3E41CB85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611B045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482F82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40" w:type="dxa"/>
          </w:tcPr>
          <w:p w14:paraId="0F774CA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C59ED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C03C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0D91F5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4941BB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0F8A79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6C3FEF" w:rsidRPr="00CB02C1" w14:paraId="7C08F3B0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7D297AF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E504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C3AC72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F7EE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737A071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B6F2B7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2E4395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878C42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6C3FEF" w:rsidRPr="00CB02C1" w14:paraId="7EC42910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7E798EA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861EC0B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A919F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5560CD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1388F7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11E4BAE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EE1D36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87800D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C3FEF" w:rsidRPr="00CB02C1" w14:paraId="7186AC1C" w14:textId="77777777" w:rsidTr="003E5337">
        <w:trPr>
          <w:trHeight w:val="349"/>
        </w:trPr>
        <w:tc>
          <w:tcPr>
            <w:tcW w:w="3240" w:type="dxa"/>
            <w:shd w:val="clear" w:color="auto" w:fill="auto"/>
          </w:tcPr>
          <w:p w14:paraId="4668548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7FB9D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E09AED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486703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BA13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BB5379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1221751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94DA4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6C3FEF" w:rsidRPr="00CB02C1" w14:paraId="225B292D" w14:textId="77777777" w:rsidTr="003E5337">
        <w:trPr>
          <w:trHeight w:val="359"/>
        </w:trPr>
        <w:tc>
          <w:tcPr>
            <w:tcW w:w="3240" w:type="dxa"/>
            <w:shd w:val="clear" w:color="auto" w:fill="auto"/>
          </w:tcPr>
          <w:p w14:paraId="5685919A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2F9C48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3,615</w:t>
            </w:r>
          </w:p>
        </w:tc>
        <w:tc>
          <w:tcPr>
            <w:tcW w:w="240" w:type="dxa"/>
          </w:tcPr>
          <w:p w14:paraId="068B601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BF2BF81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1AA98D9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5A95F2C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8" w:type="dxa"/>
          </w:tcPr>
          <w:p w14:paraId="7DB5173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748791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3,893</w:t>
            </w:r>
          </w:p>
        </w:tc>
      </w:tr>
      <w:tr w:rsidR="006C3FEF" w:rsidRPr="00CB02C1" w14:paraId="709D2C43" w14:textId="77777777" w:rsidTr="003E5337">
        <w:trPr>
          <w:trHeight w:val="718"/>
        </w:trPr>
        <w:tc>
          <w:tcPr>
            <w:tcW w:w="3240" w:type="dxa"/>
            <w:shd w:val="clear" w:color="auto" w:fill="auto"/>
          </w:tcPr>
          <w:p w14:paraId="1E475C72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44A0" w14:textId="77777777" w:rsidR="006C3FEF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F855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(902)</w:t>
            </w:r>
          </w:p>
        </w:tc>
        <w:tc>
          <w:tcPr>
            <w:tcW w:w="240" w:type="dxa"/>
            <w:vAlign w:val="bottom"/>
          </w:tcPr>
          <w:p w14:paraId="14AB44EF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2EB6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  <w:vAlign w:val="bottom"/>
          </w:tcPr>
          <w:p w14:paraId="158CC43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A85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38" w:type="dxa"/>
            <w:vAlign w:val="bottom"/>
          </w:tcPr>
          <w:p w14:paraId="0EF96327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915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</w:tr>
      <w:tr w:rsidR="006C3FEF" w:rsidRPr="00CB02C1" w14:paraId="295851B7" w14:textId="77777777" w:rsidTr="003E5337">
        <w:trPr>
          <w:trHeight w:val="368"/>
        </w:trPr>
        <w:tc>
          <w:tcPr>
            <w:tcW w:w="3240" w:type="dxa"/>
            <w:shd w:val="clear" w:color="auto" w:fill="auto"/>
          </w:tcPr>
          <w:p w14:paraId="58B803FE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18A4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240" w:type="dxa"/>
          </w:tcPr>
          <w:p w14:paraId="4E841E9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6B750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5A0348D5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E0C3D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8" w:type="dxa"/>
          </w:tcPr>
          <w:p w14:paraId="74F85979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6493" w14:textId="77777777" w:rsidR="006C3FEF" w:rsidRPr="00CB02C1" w:rsidRDefault="006C3FEF" w:rsidP="0051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2,922</w:t>
            </w:r>
          </w:p>
        </w:tc>
      </w:tr>
    </w:tbl>
    <w:p w14:paraId="648274E8" w14:textId="7BCBC770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C78FE9" w14:textId="77777777" w:rsidR="00BF5DBB" w:rsidRDefault="00BF5DBB">
      <w: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77"/>
        <w:gridCol w:w="243"/>
        <w:gridCol w:w="1278"/>
        <w:gridCol w:w="252"/>
        <w:gridCol w:w="1278"/>
        <w:gridCol w:w="252"/>
        <w:gridCol w:w="1188"/>
      </w:tblGrid>
      <w:tr w:rsidR="005D1E5F" w:rsidRPr="00CB02C1" w14:paraId="1706AC66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55F0A57" w14:textId="0E43B6C6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5A1C9ED8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1023F157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610760E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708DEF58" w14:textId="4BFF8558" w:rsidR="005D1E5F" w:rsidRPr="00CB02C1" w:rsidRDefault="00647A5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5D1E5F" w:rsidRPr="00CB02C1" w14:paraId="60639C36" w14:textId="77777777" w:rsidTr="003E53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DEE5F83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CD2F45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3F38517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045B00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4C7DD86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E2B5B1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E610079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</w:tcPr>
          <w:p w14:paraId="0A5BEC24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37ECDD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A68E6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70C35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DEC202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2" w:type="dxa"/>
          </w:tcPr>
          <w:p w14:paraId="5699416B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06F7EE3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40948B3A" w14:textId="77777777" w:rsidTr="003E5337">
        <w:trPr>
          <w:tblHeader/>
        </w:trPr>
        <w:tc>
          <w:tcPr>
            <w:tcW w:w="3240" w:type="dxa"/>
            <w:shd w:val="clear" w:color="auto" w:fill="auto"/>
          </w:tcPr>
          <w:p w14:paraId="686CA3F9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2ADB77ED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CB02C1" w14:paraId="08FE66D0" w14:textId="77777777" w:rsidTr="003E5337">
        <w:trPr>
          <w:tblHeader/>
        </w:trPr>
        <w:tc>
          <w:tcPr>
            <w:tcW w:w="3240" w:type="dxa"/>
            <w:shd w:val="clear" w:color="auto" w:fill="auto"/>
          </w:tcPr>
          <w:p w14:paraId="1DADF887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377" w:type="dxa"/>
            <w:shd w:val="clear" w:color="auto" w:fill="auto"/>
          </w:tcPr>
          <w:p w14:paraId="36241F52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D2632F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C33C61B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943F750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F739B7D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210C09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BD79867" w14:textId="77777777" w:rsidR="005D1E5F" w:rsidRPr="00CB02C1" w:rsidRDefault="005D1E5F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039" w:rsidRPr="00CB02C1" w14:paraId="3D6AC85C" w14:textId="77777777" w:rsidTr="003E5337">
        <w:tc>
          <w:tcPr>
            <w:tcW w:w="3240" w:type="dxa"/>
            <w:shd w:val="clear" w:color="auto" w:fill="auto"/>
          </w:tcPr>
          <w:p w14:paraId="22BAE04D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77" w:type="dxa"/>
            <w:shd w:val="clear" w:color="auto" w:fill="auto"/>
          </w:tcPr>
          <w:p w14:paraId="763BC049" w14:textId="652451A8" w:rsidR="00CF1039" w:rsidRPr="00CB02C1" w:rsidRDefault="006E17B6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85,892</w:t>
            </w:r>
          </w:p>
        </w:tc>
        <w:tc>
          <w:tcPr>
            <w:tcW w:w="243" w:type="dxa"/>
          </w:tcPr>
          <w:p w14:paraId="6D4CBA4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3946A67" w14:textId="59716E6E" w:rsidR="00CF1039" w:rsidRPr="00CB02C1" w:rsidRDefault="003D2A8A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FC2B514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BA99AEE" w14:textId="09E7ACBD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A96E0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2F007DF" w14:textId="27F45ABF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85,892</w:t>
            </w:r>
          </w:p>
        </w:tc>
      </w:tr>
      <w:tr w:rsidR="00CF1039" w:rsidRPr="00CB02C1" w14:paraId="7ABC7B48" w14:textId="77777777" w:rsidTr="003E5337">
        <w:tc>
          <w:tcPr>
            <w:tcW w:w="3240" w:type="dxa"/>
            <w:shd w:val="clear" w:color="auto" w:fill="auto"/>
          </w:tcPr>
          <w:p w14:paraId="44953CCD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2C4A53F9" w14:textId="18A63248" w:rsidR="00CF1039" w:rsidRPr="00CB02C1" w:rsidRDefault="00465E65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119,551</w:t>
            </w:r>
          </w:p>
        </w:tc>
        <w:tc>
          <w:tcPr>
            <w:tcW w:w="243" w:type="dxa"/>
          </w:tcPr>
          <w:p w14:paraId="3A844695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9494C5" w14:textId="6FA648A6" w:rsidR="00CF1039" w:rsidRPr="00CB02C1" w:rsidRDefault="003D2A8A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21C572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449653E" w14:textId="17DA849C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EBDB3B8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EA49387" w14:textId="0A1AACBD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119,551</w:t>
            </w:r>
          </w:p>
        </w:tc>
      </w:tr>
      <w:tr w:rsidR="00CF1039" w:rsidRPr="00CB02C1" w14:paraId="0B31B7E4" w14:textId="77777777" w:rsidTr="003E5337">
        <w:tc>
          <w:tcPr>
            <w:tcW w:w="3240" w:type="dxa"/>
            <w:shd w:val="clear" w:color="auto" w:fill="auto"/>
          </w:tcPr>
          <w:p w14:paraId="2BD25FC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40B25C58" w14:textId="3AE3AC6E" w:rsidR="00CF1039" w:rsidRPr="00CB02C1" w:rsidRDefault="00465E65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58D7523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D37908" w14:textId="3CC358A6" w:rsidR="00CF1039" w:rsidRPr="00CB02C1" w:rsidRDefault="003D2A8A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86,896</w:t>
            </w:r>
          </w:p>
        </w:tc>
        <w:tc>
          <w:tcPr>
            <w:tcW w:w="252" w:type="dxa"/>
          </w:tcPr>
          <w:p w14:paraId="41D72663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5E86ED1" w14:textId="351E261F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0F0335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9EFAFA2" w14:textId="23E2AE7D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86,896</w:t>
            </w:r>
          </w:p>
        </w:tc>
      </w:tr>
      <w:tr w:rsidR="00CF1039" w:rsidRPr="00CB02C1" w14:paraId="5B0AF2D8" w14:textId="77777777" w:rsidTr="00F94725">
        <w:tc>
          <w:tcPr>
            <w:tcW w:w="3240" w:type="dxa"/>
            <w:shd w:val="clear" w:color="auto" w:fill="auto"/>
          </w:tcPr>
          <w:p w14:paraId="0D6857BC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77" w:type="dxa"/>
            <w:shd w:val="clear" w:color="auto" w:fill="auto"/>
          </w:tcPr>
          <w:p w14:paraId="76FA79B8" w14:textId="4B5ABB3F" w:rsidR="00CF1039" w:rsidRPr="00CB02C1" w:rsidRDefault="00465E65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1C916B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D0355DE" w14:textId="47AB711B" w:rsidR="00CF1039" w:rsidRPr="00CB02C1" w:rsidRDefault="00F2105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3,030</w:t>
            </w:r>
          </w:p>
        </w:tc>
        <w:tc>
          <w:tcPr>
            <w:tcW w:w="252" w:type="dxa"/>
          </w:tcPr>
          <w:p w14:paraId="2401EEA2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2C842E" w14:textId="60A937BF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BD7D5EB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2365FED" w14:textId="736E9F29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3,030</w:t>
            </w:r>
          </w:p>
        </w:tc>
      </w:tr>
      <w:tr w:rsidR="00CF1039" w:rsidRPr="00CB02C1" w14:paraId="60836F5B" w14:textId="77777777" w:rsidTr="00F94725">
        <w:tc>
          <w:tcPr>
            <w:tcW w:w="3240" w:type="dxa"/>
            <w:shd w:val="clear" w:color="auto" w:fill="auto"/>
          </w:tcPr>
          <w:p w14:paraId="4E1329F3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7" w:type="dxa"/>
            <w:shd w:val="clear" w:color="auto" w:fill="auto"/>
          </w:tcPr>
          <w:p w14:paraId="503D352E" w14:textId="72CE3E12" w:rsidR="00CF1039" w:rsidRPr="00CB02C1" w:rsidRDefault="00465E65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72E00B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DF93D4" w14:textId="171EF5B9" w:rsidR="00CF1039" w:rsidRPr="00CB02C1" w:rsidRDefault="00F2105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E36E9D6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BB56499" w14:textId="50E03A32" w:rsidR="00CF1039" w:rsidRPr="00CB02C1" w:rsidRDefault="00186A7C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48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252" w:type="dxa"/>
          </w:tcPr>
          <w:p w14:paraId="28E121B7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FD7451E" w14:textId="12F942BA" w:rsidR="00CF1039" w:rsidRPr="00CB02C1" w:rsidRDefault="00186A7C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</w:tr>
      <w:tr w:rsidR="00F94725" w:rsidRPr="00CB02C1" w14:paraId="5D255F68" w14:textId="77777777" w:rsidTr="00F94725">
        <w:tc>
          <w:tcPr>
            <w:tcW w:w="3240" w:type="dxa"/>
            <w:shd w:val="clear" w:color="auto" w:fill="auto"/>
          </w:tcPr>
          <w:p w14:paraId="676319F3" w14:textId="73FC0978" w:rsidR="00F94725" w:rsidRPr="00CB02C1" w:rsidRDefault="00F94725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FE76EC5" w14:textId="27044212" w:rsidR="00F94725" w:rsidRDefault="00F94725" w:rsidP="006E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C916032" w14:textId="77777777" w:rsidR="00F94725" w:rsidRPr="00CB02C1" w:rsidRDefault="00F94725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02435D6" w14:textId="69678195" w:rsidR="00F94725" w:rsidRDefault="00F94725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831F3CA" w14:textId="77777777" w:rsidR="00F94725" w:rsidRPr="00CB02C1" w:rsidRDefault="00F94725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F6243D4" w14:textId="36F7F11A" w:rsidR="00F94725" w:rsidRDefault="003A6E8A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52" w:type="dxa"/>
          </w:tcPr>
          <w:p w14:paraId="77D1141D" w14:textId="77777777" w:rsidR="00F94725" w:rsidRPr="00CB02C1" w:rsidRDefault="00F94725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AFD940C" w14:textId="033FE636" w:rsidR="00F94725" w:rsidRDefault="00186A7C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CF1039" w:rsidRPr="00CB02C1" w14:paraId="4457F590" w14:textId="77777777" w:rsidTr="003E5337">
        <w:tc>
          <w:tcPr>
            <w:tcW w:w="3240" w:type="dxa"/>
            <w:shd w:val="clear" w:color="auto" w:fill="auto"/>
          </w:tcPr>
          <w:p w14:paraId="2D53DFA2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5B72112" w14:textId="17D95493" w:rsidR="00CF1039" w:rsidRPr="00CB02C1" w:rsidRDefault="00465E65" w:rsidP="0046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205,443</w:t>
            </w:r>
          </w:p>
        </w:tc>
        <w:tc>
          <w:tcPr>
            <w:tcW w:w="243" w:type="dxa"/>
          </w:tcPr>
          <w:p w14:paraId="5D7C737F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67C5AD" w14:textId="219060CB" w:rsidR="00CF1039" w:rsidRPr="00CB02C1" w:rsidRDefault="00F2105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89,926</w:t>
            </w:r>
          </w:p>
        </w:tc>
        <w:tc>
          <w:tcPr>
            <w:tcW w:w="252" w:type="dxa"/>
          </w:tcPr>
          <w:p w14:paraId="4A173EF6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8D73749" w14:textId="6A9E420D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252" w:type="dxa"/>
          </w:tcPr>
          <w:p w14:paraId="7370D624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AD40F33" w14:textId="00CDF660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297,420</w:t>
            </w:r>
          </w:p>
        </w:tc>
      </w:tr>
      <w:tr w:rsidR="00CF1039" w:rsidRPr="00CB02C1" w14:paraId="08BC40EC" w14:textId="77777777" w:rsidTr="003E5337">
        <w:tc>
          <w:tcPr>
            <w:tcW w:w="3240" w:type="dxa"/>
            <w:shd w:val="clear" w:color="auto" w:fill="auto"/>
            <w:vAlign w:val="bottom"/>
          </w:tcPr>
          <w:p w14:paraId="7D746D93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1EDDD" w14:textId="3911F003" w:rsidR="00CF1039" w:rsidRPr="00CB02C1" w:rsidRDefault="00465E65" w:rsidP="0046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(2,021)</w:t>
            </w:r>
          </w:p>
        </w:tc>
        <w:tc>
          <w:tcPr>
            <w:tcW w:w="243" w:type="dxa"/>
            <w:vAlign w:val="bottom"/>
          </w:tcPr>
          <w:p w14:paraId="6C2F2B0C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B9D1C" w14:textId="331F07B3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(1,139)</w:t>
            </w:r>
          </w:p>
        </w:tc>
        <w:tc>
          <w:tcPr>
            <w:tcW w:w="252" w:type="dxa"/>
            <w:vAlign w:val="bottom"/>
          </w:tcPr>
          <w:p w14:paraId="39474125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E4D5" w14:textId="052F6C71" w:rsidR="00CF1039" w:rsidRPr="00CB02C1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(706)</w:t>
            </w:r>
          </w:p>
        </w:tc>
        <w:tc>
          <w:tcPr>
            <w:tcW w:w="252" w:type="dxa"/>
            <w:vAlign w:val="bottom"/>
          </w:tcPr>
          <w:p w14:paraId="0908843E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6076" w14:textId="121F1C63" w:rsidR="00CF1039" w:rsidRPr="00CB02C1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(3,866)</w:t>
            </w:r>
          </w:p>
        </w:tc>
      </w:tr>
      <w:tr w:rsidR="00CF1039" w:rsidRPr="00CB02C1" w14:paraId="43E9AC7C" w14:textId="77777777" w:rsidTr="003E5337">
        <w:tc>
          <w:tcPr>
            <w:tcW w:w="3240" w:type="dxa"/>
            <w:shd w:val="clear" w:color="auto" w:fill="auto"/>
          </w:tcPr>
          <w:p w14:paraId="39135E19" w14:textId="77777777" w:rsidR="00CF1039" w:rsidRPr="00CB02C1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DC00C" w14:textId="4C399E0E" w:rsidR="00CF1039" w:rsidRPr="007D4842" w:rsidRDefault="003D2A8A" w:rsidP="0046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8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203,422</w:t>
            </w:r>
          </w:p>
        </w:tc>
        <w:tc>
          <w:tcPr>
            <w:tcW w:w="243" w:type="dxa"/>
          </w:tcPr>
          <w:p w14:paraId="258D5378" w14:textId="77777777" w:rsidR="00CF1039" w:rsidRPr="007D4842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7E488" w14:textId="1B042AB9" w:rsidR="00CF1039" w:rsidRPr="007D4842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8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88,787</w:t>
            </w:r>
          </w:p>
        </w:tc>
        <w:tc>
          <w:tcPr>
            <w:tcW w:w="252" w:type="dxa"/>
          </w:tcPr>
          <w:p w14:paraId="44970940" w14:textId="77777777" w:rsidR="00CF1039" w:rsidRPr="007D4842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BFE7" w14:textId="5E1DF690" w:rsidR="00CF1039" w:rsidRPr="007D4842" w:rsidRDefault="007D4842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1,345</w:t>
            </w:r>
          </w:p>
        </w:tc>
        <w:tc>
          <w:tcPr>
            <w:tcW w:w="252" w:type="dxa"/>
          </w:tcPr>
          <w:p w14:paraId="5BB0F116" w14:textId="77777777" w:rsidR="00CF1039" w:rsidRPr="007D4842" w:rsidRDefault="00CF1039" w:rsidP="00B4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AFB0" w14:textId="40A5E84C" w:rsidR="00CF1039" w:rsidRPr="007D4842" w:rsidRDefault="007D4842" w:rsidP="007D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293,554</w:t>
            </w:r>
          </w:p>
        </w:tc>
      </w:tr>
    </w:tbl>
    <w:p w14:paraId="58500234" w14:textId="40E8D083" w:rsidR="00B43ADD" w:rsidRDefault="00B43ADD"/>
    <w:p w14:paraId="090EADF9" w14:textId="77777777" w:rsidR="005420CF" w:rsidRDefault="005420CF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6C3FEF" w:rsidRPr="00CB02C1" w14:paraId="7D4022EA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C595575" w14:textId="4A751761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A306284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7C83BAFC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088575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98C0AB6" w14:textId="2C41A885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0F5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6C3FEF" w:rsidRPr="00CB02C1" w14:paraId="2A9855D8" w14:textId="77777777" w:rsidTr="006C3FE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4A951B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EB03F7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A802A6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01E7674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257272B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2A8122E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4CE3990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268334C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28BE29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0E58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2D6C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12706A9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21373DD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4D112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3FEF" w:rsidRPr="00CB02C1" w14:paraId="26CD083B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3122144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0371260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CB02C1" w14:paraId="0D0BA36C" w14:textId="77777777" w:rsidTr="006C3FEF">
        <w:trPr>
          <w:tblHeader/>
        </w:trPr>
        <w:tc>
          <w:tcPr>
            <w:tcW w:w="3240" w:type="dxa"/>
            <w:shd w:val="clear" w:color="auto" w:fill="auto"/>
          </w:tcPr>
          <w:p w14:paraId="22C1748F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72A16378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71E469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05466B1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10F43FE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449C8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3436649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5BE353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FEF" w:rsidRPr="00CB02C1" w14:paraId="74C68830" w14:textId="77777777" w:rsidTr="006C3FEF">
        <w:tc>
          <w:tcPr>
            <w:tcW w:w="3240" w:type="dxa"/>
            <w:shd w:val="clear" w:color="auto" w:fill="auto"/>
          </w:tcPr>
          <w:p w14:paraId="12891B10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30DFEA7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  <w:tc>
          <w:tcPr>
            <w:tcW w:w="330" w:type="dxa"/>
          </w:tcPr>
          <w:p w14:paraId="19328CCF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43508FCE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4A9AAEE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C0F1ECF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B1DEDC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76389C0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164,539</w:t>
            </w:r>
          </w:p>
        </w:tc>
      </w:tr>
      <w:tr w:rsidR="006C3FEF" w:rsidRPr="00CB02C1" w14:paraId="54BD00F3" w14:textId="77777777" w:rsidTr="006C3FEF">
        <w:tc>
          <w:tcPr>
            <w:tcW w:w="3240" w:type="dxa"/>
            <w:shd w:val="clear" w:color="auto" w:fill="auto"/>
          </w:tcPr>
          <w:p w14:paraId="7F639CEF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B8874A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  <w:tc>
          <w:tcPr>
            <w:tcW w:w="330" w:type="dxa"/>
          </w:tcPr>
          <w:p w14:paraId="2CEF55C7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4BA6E7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F2D77E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E5E495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314A3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7F8896E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6C3FEF" w:rsidRPr="00CB02C1" w14:paraId="1B32E6D9" w14:textId="77777777" w:rsidTr="006C3FEF">
        <w:tc>
          <w:tcPr>
            <w:tcW w:w="3240" w:type="dxa"/>
            <w:shd w:val="clear" w:color="auto" w:fill="auto"/>
          </w:tcPr>
          <w:p w14:paraId="71DA5FC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198B4D9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A5ED029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2647AE0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  <w:tc>
          <w:tcPr>
            <w:tcW w:w="313" w:type="dxa"/>
          </w:tcPr>
          <w:p w14:paraId="43CAD63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89CD7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C9BDF8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DB896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5,859</w:t>
            </w:r>
          </w:p>
        </w:tc>
      </w:tr>
      <w:tr w:rsidR="006C3FEF" w:rsidRPr="00CB02C1" w14:paraId="19411895" w14:textId="77777777" w:rsidTr="006C3FEF">
        <w:tc>
          <w:tcPr>
            <w:tcW w:w="3240" w:type="dxa"/>
            <w:shd w:val="clear" w:color="auto" w:fill="auto"/>
          </w:tcPr>
          <w:p w14:paraId="0ACECFA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3B01E63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2E9483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A84FC7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313" w:type="dxa"/>
          </w:tcPr>
          <w:p w14:paraId="3AD72752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B0C3B72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F516944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140426E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  <w:tr w:rsidR="006C3FEF" w:rsidRPr="00CB02C1" w14:paraId="4674A45F" w14:textId="77777777" w:rsidTr="006C3FEF">
        <w:tc>
          <w:tcPr>
            <w:tcW w:w="3240" w:type="dxa"/>
            <w:shd w:val="clear" w:color="auto" w:fill="auto"/>
          </w:tcPr>
          <w:p w14:paraId="7158BC7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7442BFE9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FC9495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280FD757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C4EFB0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82BE690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273901E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10BA2E2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6C3FEF" w:rsidRPr="00CB02C1" w14:paraId="24022C4E" w14:textId="77777777" w:rsidTr="006C3FEF">
        <w:tc>
          <w:tcPr>
            <w:tcW w:w="3240" w:type="dxa"/>
            <w:shd w:val="clear" w:color="auto" w:fill="auto"/>
          </w:tcPr>
          <w:p w14:paraId="03D2BC6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4692D13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174,348</w:t>
            </w:r>
          </w:p>
        </w:tc>
        <w:tc>
          <w:tcPr>
            <w:tcW w:w="330" w:type="dxa"/>
          </w:tcPr>
          <w:p w14:paraId="09706F31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3966603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7,441</w:t>
            </w:r>
          </w:p>
        </w:tc>
        <w:tc>
          <w:tcPr>
            <w:tcW w:w="313" w:type="dxa"/>
          </w:tcPr>
          <w:p w14:paraId="2786581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7EEBEC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330" w:type="dxa"/>
          </w:tcPr>
          <w:p w14:paraId="4D19B042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D8BB741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184,384</w:t>
            </w:r>
          </w:p>
        </w:tc>
      </w:tr>
      <w:tr w:rsidR="006C3FEF" w:rsidRPr="00CB02C1" w14:paraId="19EB1A9E" w14:textId="77777777" w:rsidTr="006C3FEF">
        <w:tc>
          <w:tcPr>
            <w:tcW w:w="3240" w:type="dxa"/>
            <w:shd w:val="clear" w:color="auto" w:fill="auto"/>
            <w:vAlign w:val="bottom"/>
          </w:tcPr>
          <w:p w14:paraId="026A713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623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(1,630)</w:t>
            </w:r>
          </w:p>
        </w:tc>
        <w:tc>
          <w:tcPr>
            <w:tcW w:w="330" w:type="dxa"/>
            <w:vAlign w:val="bottom"/>
          </w:tcPr>
          <w:p w14:paraId="40164DD3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460B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(429)</w:t>
            </w:r>
          </w:p>
        </w:tc>
        <w:tc>
          <w:tcPr>
            <w:tcW w:w="313" w:type="dxa"/>
            <w:vAlign w:val="bottom"/>
          </w:tcPr>
          <w:p w14:paraId="4CEEDD6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074D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330" w:type="dxa"/>
            <w:vAlign w:val="bottom"/>
          </w:tcPr>
          <w:p w14:paraId="5C71B5A4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35EA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(2,316)</w:t>
            </w:r>
          </w:p>
        </w:tc>
      </w:tr>
      <w:tr w:rsidR="006C3FEF" w:rsidRPr="00CB02C1" w14:paraId="5EEB4F2E" w14:textId="77777777" w:rsidTr="006C3FEF">
        <w:tc>
          <w:tcPr>
            <w:tcW w:w="3240" w:type="dxa"/>
            <w:shd w:val="clear" w:color="auto" w:fill="auto"/>
          </w:tcPr>
          <w:p w14:paraId="6B68D33F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0C67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172,718</w:t>
            </w:r>
          </w:p>
        </w:tc>
        <w:tc>
          <w:tcPr>
            <w:tcW w:w="330" w:type="dxa"/>
          </w:tcPr>
          <w:p w14:paraId="6B51904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8CADC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7,012</w:t>
            </w:r>
          </w:p>
        </w:tc>
        <w:tc>
          <w:tcPr>
            <w:tcW w:w="313" w:type="dxa"/>
          </w:tcPr>
          <w:p w14:paraId="592B3675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50CD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2,338</w:t>
            </w:r>
          </w:p>
        </w:tc>
        <w:tc>
          <w:tcPr>
            <w:tcW w:w="330" w:type="dxa"/>
          </w:tcPr>
          <w:p w14:paraId="2D5B0C0B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9DDB6" w14:textId="77777777" w:rsidR="006C3FEF" w:rsidRPr="00CB02C1" w:rsidRDefault="006C3FEF" w:rsidP="00BF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182,068</w:t>
            </w:r>
          </w:p>
        </w:tc>
      </w:tr>
    </w:tbl>
    <w:p w14:paraId="04497D2B" w14:textId="77777777" w:rsidR="006C3FEF" w:rsidRDefault="006C3FEF" w:rsidP="006C3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6C3FEF" w:rsidRPr="00B63A7A" w14:paraId="42E64FDC" w14:textId="77777777" w:rsidTr="00512AFC">
        <w:trPr>
          <w:tblHeader/>
        </w:trPr>
        <w:tc>
          <w:tcPr>
            <w:tcW w:w="3573" w:type="dxa"/>
            <w:vAlign w:val="bottom"/>
          </w:tcPr>
          <w:p w14:paraId="3C63CA25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5B4EC149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59F12C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50861527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FEF" w:rsidRPr="00B63A7A" w14:paraId="6AAAEAB9" w14:textId="77777777" w:rsidTr="00512AFC">
        <w:trPr>
          <w:tblHeader/>
        </w:trPr>
        <w:tc>
          <w:tcPr>
            <w:tcW w:w="3573" w:type="dxa"/>
            <w:vAlign w:val="bottom"/>
          </w:tcPr>
          <w:p w14:paraId="18928AD5" w14:textId="7CEEBCC5" w:rsidR="006C3FEF" w:rsidRPr="00B63A7A" w:rsidRDefault="006C3FEF" w:rsidP="001F6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F63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63A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F63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F63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8E4D409" w14:textId="1DB01490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DA74220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A08BD5" w14:textId="487A070D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E214BC8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653CF4" w14:textId="5CCD1E11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E03BDF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5D50B" w14:textId="66E50828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3A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C3FEF" w:rsidRPr="00B63A7A" w14:paraId="652C946F" w14:textId="77777777" w:rsidTr="00512AFC">
        <w:trPr>
          <w:tblHeader/>
        </w:trPr>
        <w:tc>
          <w:tcPr>
            <w:tcW w:w="3573" w:type="dxa"/>
          </w:tcPr>
          <w:p w14:paraId="39FBB26B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7F88C57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3FEF" w:rsidRPr="00B63A7A" w14:paraId="6C49C69B" w14:textId="77777777" w:rsidTr="00512AFC">
        <w:tc>
          <w:tcPr>
            <w:tcW w:w="3573" w:type="dxa"/>
          </w:tcPr>
          <w:p w14:paraId="7A475451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1D7A9A25" w14:textId="0A2005FE" w:rsidR="006C3FEF" w:rsidRPr="00B63A7A" w:rsidRDefault="004127E9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70" w:type="dxa"/>
          </w:tcPr>
          <w:p w14:paraId="03783485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8372D6" w14:textId="61419AE4" w:rsidR="006C3FEF" w:rsidRPr="00B63A7A" w:rsidRDefault="00647A52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0ED94F24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BDD1EC" w14:textId="58A4EEAF" w:rsidR="006C3FEF" w:rsidRPr="00B63A7A" w:rsidRDefault="004127E9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70" w:type="dxa"/>
          </w:tcPr>
          <w:p w14:paraId="2A2B2D44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45E12" w14:textId="5AE7E7FB" w:rsidR="006C3FEF" w:rsidRPr="00B63A7A" w:rsidRDefault="00647A52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6C3FEF" w:rsidRPr="00B63A7A" w14:paraId="1C07184B" w14:textId="77777777" w:rsidTr="00512AFC">
        <w:tc>
          <w:tcPr>
            <w:tcW w:w="3573" w:type="dxa"/>
          </w:tcPr>
          <w:p w14:paraId="655521FD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3A7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0E05E684" w14:textId="6723ABE6" w:rsidR="006C3FEF" w:rsidRPr="00B63A7A" w:rsidRDefault="004127E9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  <w:tc>
          <w:tcPr>
            <w:tcW w:w="270" w:type="dxa"/>
          </w:tcPr>
          <w:p w14:paraId="1369163F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871C85" w14:textId="276ED77E" w:rsidR="006C3FEF" w:rsidRPr="00B63A7A" w:rsidRDefault="00647A52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775DE58B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83BED6B" w14:textId="5E86775C" w:rsidR="006C3FEF" w:rsidRPr="00B63A7A" w:rsidRDefault="004127E9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101FAD" w14:textId="77777777" w:rsidR="006C3FEF" w:rsidRPr="00B63A7A" w:rsidRDefault="006C3FEF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C08B7" w14:textId="0DBB5ECE" w:rsidR="006C3FEF" w:rsidRPr="00B63A7A" w:rsidRDefault="00647A52" w:rsidP="0054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3BB77B" w14:textId="77777777" w:rsidR="006C3FEF" w:rsidRPr="00B63A7A" w:rsidRDefault="006C3FEF" w:rsidP="006C3FEF">
      <w:pPr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8FAD967" w14:textId="4C87E428" w:rsidR="006C3FEF" w:rsidRPr="00B63A7A" w:rsidRDefault="006C3FEF" w:rsidP="006C3FEF">
      <w:pPr>
        <w:ind w:left="6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B63A7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647A5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47A52" w:rsidRPr="00647A52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647A5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B63A7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952123">
        <w:rPr>
          <w:rFonts w:asciiTheme="majorBidi" w:hAnsiTheme="majorBidi" w:cstheme="majorBidi"/>
          <w:b/>
          <w:sz w:val="28"/>
          <w:szCs w:val="28"/>
          <w:cs/>
        </w:rPr>
        <w:t xml:space="preserve"> ตั้งแต่</w:t>
      </w:r>
      <w:r w:rsidR="00952123" w:rsidRPr="00952123">
        <w:rPr>
          <w:rFonts w:asciiTheme="majorBidi" w:hAnsiTheme="majorBidi" w:cstheme="majorBidi"/>
          <w:bCs/>
          <w:sz w:val="28"/>
          <w:szCs w:val="28"/>
        </w:rPr>
        <w:t xml:space="preserve"> 2</w:t>
      </w:r>
      <w:r w:rsidRPr="0095212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52123">
        <w:rPr>
          <w:rFonts w:asciiTheme="majorBidi" w:hAnsiTheme="majorBidi" w:cstheme="majorBidi"/>
          <w:b/>
          <w:sz w:val="28"/>
          <w:szCs w:val="28"/>
          <w:cs/>
        </w:rPr>
        <w:t>เดือน ถึง</w:t>
      </w:r>
      <w:r w:rsidRPr="0095212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952123" w:rsidRPr="00952123">
        <w:rPr>
          <w:rFonts w:asciiTheme="majorBidi" w:hAnsiTheme="majorBidi" w:cstheme="majorBidi"/>
          <w:bCs/>
          <w:sz w:val="28"/>
          <w:szCs w:val="28"/>
        </w:rPr>
        <w:t>4</w:t>
      </w:r>
      <w:r w:rsidRPr="00952123">
        <w:rPr>
          <w:rFonts w:asciiTheme="majorBidi" w:hAnsiTheme="majorBidi" w:cstheme="majorBidi"/>
          <w:b/>
          <w:sz w:val="28"/>
          <w:szCs w:val="28"/>
          <w:cs/>
        </w:rPr>
        <w:t xml:space="preserve"> ปี</w:t>
      </w:r>
      <w:r w:rsidRPr="00B63A7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B63A7A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ตั้งแต่ 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63A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3A7A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B63A7A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E365C54" w14:textId="77777777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67C287" w14:textId="77777777" w:rsidR="0063660D" w:rsidRDefault="0063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9D0D7F9" w14:textId="5735A0D4" w:rsidR="00A201C9" w:rsidRPr="00CB02C1" w:rsidRDefault="00A201C9" w:rsidP="00A201C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7</w:t>
      </w:r>
      <w:r w:rsidRPr="00CB02C1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และการร่วมค้า</w:t>
      </w:r>
    </w:p>
    <w:p w14:paraId="011F4FEF" w14:textId="15303598" w:rsidR="006E73B0" w:rsidRPr="00CB02C1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736E22" w14:textId="1AD6FA78" w:rsidR="0055758C" w:rsidRPr="00CB02C1" w:rsidRDefault="0055758C" w:rsidP="006930A6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เงินลงทุนใน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บริษัทย่อยและ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การร่วมค้า ณ 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647A5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47A52" w:rsidRPr="00647A52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31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4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14:paraId="7584BF83" w14:textId="54E09FB6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43"/>
        <w:gridCol w:w="222"/>
        <w:gridCol w:w="1266"/>
        <w:gridCol w:w="188"/>
        <w:gridCol w:w="1289"/>
        <w:gridCol w:w="188"/>
        <w:gridCol w:w="1292"/>
      </w:tblGrid>
      <w:tr w:rsidR="002A3157" w:rsidRPr="00CB02C1" w14:paraId="21991724" w14:textId="77777777" w:rsidTr="00EC5E23">
        <w:trPr>
          <w:cantSplit/>
        </w:trPr>
        <w:tc>
          <w:tcPr>
            <w:tcW w:w="3420" w:type="dxa"/>
          </w:tcPr>
          <w:p w14:paraId="0C155507" w14:textId="77777777" w:rsidR="002A3157" w:rsidRPr="00CB02C1" w:rsidRDefault="002A3157" w:rsidP="002A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1" w:type="dxa"/>
            <w:gridSpan w:val="3"/>
          </w:tcPr>
          <w:p w14:paraId="209224FA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8" w:type="dxa"/>
          </w:tcPr>
          <w:p w14:paraId="62AE8607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69" w:type="dxa"/>
            <w:gridSpan w:val="3"/>
          </w:tcPr>
          <w:p w14:paraId="5CA0D85C" w14:textId="1A783AB9" w:rsidR="002A3157" w:rsidRPr="00CB02C1" w:rsidRDefault="002A3157" w:rsidP="002A315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647A52" w:rsidRPr="00CB02C1" w14:paraId="7646F04B" w14:textId="77777777" w:rsidTr="00EC5E23">
        <w:trPr>
          <w:cantSplit/>
        </w:trPr>
        <w:tc>
          <w:tcPr>
            <w:tcW w:w="3420" w:type="dxa"/>
          </w:tcPr>
          <w:p w14:paraId="09199221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507AB7E" w14:textId="10F36A8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22" w:type="dxa"/>
          </w:tcPr>
          <w:p w14:paraId="60B45921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24AE0C3" w14:textId="227AEBCA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8" w:type="dxa"/>
          </w:tcPr>
          <w:p w14:paraId="21D806AD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0D9D401B" w14:textId="6AEF9F0F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8" w:type="dxa"/>
          </w:tcPr>
          <w:p w14:paraId="40AD526C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64B1062E" w14:textId="438AD8D6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647A52" w:rsidRPr="00CB02C1" w14:paraId="244139BD" w14:textId="77777777" w:rsidTr="00EC5E23">
        <w:trPr>
          <w:cantSplit/>
        </w:trPr>
        <w:tc>
          <w:tcPr>
            <w:tcW w:w="3420" w:type="dxa"/>
          </w:tcPr>
          <w:p w14:paraId="1A7D686E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81C0F1D" w14:textId="37141BFE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22" w:type="dxa"/>
          </w:tcPr>
          <w:p w14:paraId="1D17F196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77CAC7E" w14:textId="4432DFAB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498C397D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4F23944" w14:textId="296DDE46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7832E6D7" w14:textId="77777777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B8B90DD" w14:textId="2DC7E735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647A52" w:rsidRPr="00CB02C1" w14:paraId="210F9E1E" w14:textId="77777777" w:rsidTr="00EC5E23">
        <w:trPr>
          <w:cantSplit/>
        </w:trPr>
        <w:tc>
          <w:tcPr>
            <w:tcW w:w="3420" w:type="dxa"/>
          </w:tcPr>
          <w:p w14:paraId="224AD368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7"/>
          </w:tcPr>
          <w:p w14:paraId="199916E2" w14:textId="2C61841C" w:rsidR="00647A52" w:rsidRPr="00CB02C1" w:rsidRDefault="00647A52" w:rsidP="00647A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47A52" w:rsidRPr="00CB02C1" w14:paraId="6D2945EA" w14:textId="77777777" w:rsidTr="00EC5E23">
        <w:trPr>
          <w:cantSplit/>
        </w:trPr>
        <w:tc>
          <w:tcPr>
            <w:tcW w:w="3420" w:type="dxa"/>
          </w:tcPr>
          <w:p w14:paraId="7550DE20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3" w:type="dxa"/>
          </w:tcPr>
          <w:p w14:paraId="3A6662FE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CEBF010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4F07D5F" w14:textId="040E1FF0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7BD8FB8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90669D9" w14:textId="43239951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949EF58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617767C" w14:textId="32823C24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7A52" w:rsidRPr="00CB02C1" w14:paraId="095A036C" w14:textId="77777777" w:rsidTr="00EC5E23">
        <w:trPr>
          <w:cantSplit/>
        </w:trPr>
        <w:tc>
          <w:tcPr>
            <w:tcW w:w="3420" w:type="dxa"/>
          </w:tcPr>
          <w:p w14:paraId="636C1E2A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1343" w:type="dxa"/>
          </w:tcPr>
          <w:p w14:paraId="45CE0A59" w14:textId="227710FC" w:rsidR="00647A52" w:rsidRPr="00CB02C1" w:rsidRDefault="5E4317DE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5E4317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22" w:type="dxa"/>
          </w:tcPr>
          <w:p w14:paraId="07EE882B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C6FD10D" w14:textId="3629551E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8" w:type="dxa"/>
          </w:tcPr>
          <w:p w14:paraId="611579D1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8B39599" w14:textId="4CAD8383" w:rsidR="00647A52" w:rsidRPr="00CB02C1" w:rsidRDefault="394CDF49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394CDF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D62DC4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5C7ED90F" w14:textId="3C43B5E8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A52" w:rsidRPr="00CB02C1" w14:paraId="00851909" w14:textId="77777777" w:rsidTr="00EC5E23">
        <w:trPr>
          <w:cantSplit/>
        </w:trPr>
        <w:tc>
          <w:tcPr>
            <w:tcW w:w="3420" w:type="dxa"/>
            <w:vAlign w:val="bottom"/>
          </w:tcPr>
          <w:p w14:paraId="5D41FA15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1343" w:type="dxa"/>
          </w:tcPr>
          <w:p w14:paraId="4723EC24" w14:textId="478F5313" w:rsidR="00647A52" w:rsidRPr="00CB02C1" w:rsidRDefault="47DD9888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47DD98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22" w:type="dxa"/>
          </w:tcPr>
          <w:p w14:paraId="490FA8C6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8270C3A" w14:textId="2EE2FE66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8" w:type="dxa"/>
          </w:tcPr>
          <w:p w14:paraId="663C4ACD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D0CDD2C" w14:textId="390EF61E" w:rsidR="00647A52" w:rsidRPr="00CB02C1" w:rsidRDefault="62E85C8F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2E85C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9FA949E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118D9B22" w14:textId="0CA64FC3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A52" w:rsidRPr="00CB02C1" w14:paraId="3D49390A" w14:textId="77777777" w:rsidTr="00EC5E23">
        <w:trPr>
          <w:cantSplit/>
        </w:trPr>
        <w:tc>
          <w:tcPr>
            <w:tcW w:w="3420" w:type="dxa"/>
            <w:vAlign w:val="bottom"/>
          </w:tcPr>
          <w:p w14:paraId="54B733F4" w14:textId="4138710A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เบสท์ คาร์ เซ็นเตอร์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50E861" w14:textId="5C246505" w:rsidR="00647A52" w:rsidRPr="00CB02C1" w:rsidRDefault="47DD9888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47DD98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222" w:type="dxa"/>
          </w:tcPr>
          <w:p w14:paraId="2B0519AA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E0243CB" w14:textId="2BD2A1C1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88" w:type="dxa"/>
          </w:tcPr>
          <w:p w14:paraId="4EEE8A1A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EFC56C" w14:textId="5F6ACFCA" w:rsidR="00647A52" w:rsidRPr="00CB02C1" w:rsidRDefault="62E85C8F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62E85C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010B411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62AB0F" w14:textId="634EB472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A52" w:rsidRPr="00CB02C1" w14:paraId="705C0BF5" w14:textId="77777777" w:rsidTr="00EC5E23">
        <w:trPr>
          <w:cantSplit/>
        </w:trPr>
        <w:tc>
          <w:tcPr>
            <w:tcW w:w="3420" w:type="dxa"/>
            <w:vAlign w:val="bottom"/>
          </w:tcPr>
          <w:p w14:paraId="4ED21676" w14:textId="59455303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CB4905F" w14:textId="3B502042" w:rsidR="00647A52" w:rsidRPr="00CB02C1" w:rsidRDefault="47DD9888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47DD98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222" w:type="dxa"/>
          </w:tcPr>
          <w:p w14:paraId="562950C3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6136EBE" w14:textId="0B001880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88" w:type="dxa"/>
          </w:tcPr>
          <w:p w14:paraId="738C7D82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28C4DF6" w14:textId="2C7A93F5" w:rsidR="00647A52" w:rsidRPr="00CB02C1" w:rsidRDefault="62E85C8F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62E85C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467B0447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B978F2A" w14:textId="5D6D53A0" w:rsidR="00647A52" w:rsidRPr="00CB02C1" w:rsidRDefault="00647A52" w:rsidP="00647A5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7A52" w:rsidRPr="00CB02C1" w14:paraId="2AF72905" w14:textId="77777777" w:rsidTr="00EC5E23">
        <w:trPr>
          <w:cantSplit/>
        </w:trPr>
        <w:tc>
          <w:tcPr>
            <w:tcW w:w="3420" w:type="dxa"/>
            <w:vAlign w:val="bottom"/>
          </w:tcPr>
          <w:p w14:paraId="3D1DFF43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42D683E2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573699D8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A8E4713" w14:textId="3D573FC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219318AB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F4972CC" w14:textId="322A7339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582E02B1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3FC60694" w14:textId="675237A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7A52" w:rsidRPr="00CB02C1" w14:paraId="516E1A6F" w14:textId="77777777" w:rsidTr="00EC5E23">
        <w:trPr>
          <w:cantSplit/>
        </w:trPr>
        <w:tc>
          <w:tcPr>
            <w:tcW w:w="3420" w:type="dxa"/>
          </w:tcPr>
          <w:p w14:paraId="66ED62B5" w14:textId="77777777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3" w:type="dxa"/>
          </w:tcPr>
          <w:p w14:paraId="3BF094F1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08E2539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178EBD91" w14:textId="12B76443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112C2F03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5A0B1940" w14:textId="2D57823D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7CEDCFD0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76D48137" w14:textId="239DEF30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7A52" w:rsidRPr="00CB02C1" w14:paraId="2077AEF5" w14:textId="77777777" w:rsidTr="00EC5E23">
        <w:trPr>
          <w:cantSplit/>
        </w:trPr>
        <w:tc>
          <w:tcPr>
            <w:tcW w:w="3420" w:type="dxa"/>
          </w:tcPr>
          <w:p w14:paraId="784DAAC8" w14:textId="6982F70C" w:rsidR="00647A52" w:rsidRPr="00CB02C1" w:rsidRDefault="00647A52" w:rsidP="00647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343" w:type="dxa"/>
          </w:tcPr>
          <w:p w14:paraId="569DA7E7" w14:textId="577BB18C" w:rsidR="00647A52" w:rsidRPr="00CB02C1" w:rsidRDefault="057B67DB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57B67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222" w:type="dxa"/>
          </w:tcPr>
          <w:p w14:paraId="793F1C76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533C904" w14:textId="4B8B65BF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  <w:tc>
          <w:tcPr>
            <w:tcW w:w="188" w:type="dxa"/>
          </w:tcPr>
          <w:p w14:paraId="2EB35288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071E819" w14:textId="7169630B" w:rsidR="00647A52" w:rsidRPr="00CB02C1" w:rsidRDefault="057B67DB" w:rsidP="00647A5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57B67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394CDF49" w:rsidRPr="394CDF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88" w:type="dxa"/>
          </w:tcPr>
          <w:p w14:paraId="1CE1E5DE" w14:textId="77777777" w:rsidR="00647A52" w:rsidRPr="00CB02C1" w:rsidRDefault="00647A52" w:rsidP="00647A52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13C46DF" w14:textId="25E5F296" w:rsidR="00647A52" w:rsidRPr="00CB02C1" w:rsidRDefault="00647A52" w:rsidP="00647A5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2,877</w:t>
            </w:r>
          </w:p>
        </w:tc>
      </w:tr>
    </w:tbl>
    <w:p w14:paraId="485BFD68" w14:textId="77777777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E3B1F9" w14:textId="1C206153" w:rsidR="003419E5" w:rsidRPr="00CB02C1" w:rsidRDefault="00D6284E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บริษัทไม่มีเงินลงทุนในบริษัทย่อยและการร่วมค้าซึ่งจดทะเบียนในตลาดหลักทรัพย์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ดังนั้นจึงไม่มีราคาที่เปิดเผยต่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อ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สาธารณชน</w:t>
      </w:r>
    </w:p>
    <w:p w14:paraId="4C3F2F82" w14:textId="2F0E73AE" w:rsidR="00D6284E" w:rsidRPr="00CB02C1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5878B1CD" w14:textId="6199175A" w:rsidR="00D6284E" w:rsidRPr="00CB02C1" w:rsidRDefault="00D6284E" w:rsidP="003852CB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</w:t>
      </w:r>
      <w:r w:rsidR="00CD766F" w:rsidRPr="00CB02C1">
        <w:rPr>
          <w:rFonts w:asciiTheme="majorBidi" w:hAnsiTheme="majorBidi" w:cstheme="majorBidi" w:hint="cs"/>
          <w:b/>
          <w:sz w:val="28"/>
          <w:szCs w:val="28"/>
          <w:cs/>
        </w:rPr>
        <w:t>ได้รับ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เงินปันผลจากเงินลงทุน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ในบริษัทย่อยและการร่วมค้า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สำหรับงวด</w:t>
      </w:r>
      <w:r w:rsidR="00647A52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6C3FEF" w:rsidRPr="00B63A7A">
        <w:rPr>
          <w:rFonts w:asciiTheme="majorBidi" w:hAnsiTheme="majorBidi" w:cstheme="majorBidi"/>
          <w:bCs/>
          <w:sz w:val="28"/>
          <w:szCs w:val="28"/>
        </w:rPr>
        <w:t>3</w:t>
      </w:r>
      <w:r w:rsidR="00647A5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47A52" w:rsidRPr="00647A52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3852CB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256</w:t>
      </w:r>
      <w:r w:rsidR="006C3FEF">
        <w:rPr>
          <w:rFonts w:asciiTheme="majorBidi" w:hAnsiTheme="majorBidi" w:cstheme="majorBidi"/>
          <w:bCs/>
          <w:sz w:val="28"/>
          <w:szCs w:val="28"/>
        </w:rPr>
        <w:t>4</w:t>
      </w:r>
    </w:p>
    <w:p w14:paraId="166F3885" w14:textId="77777777" w:rsidR="0043260A" w:rsidRPr="00CB02C1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50C9A083" w14:textId="77777777" w:rsidR="00441EEE" w:rsidRPr="00DC02EE" w:rsidRDefault="00441EEE" w:rsidP="00441EE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AF4C2F">
        <w:rPr>
          <w:rFonts w:asciiTheme="majorBidi" w:hAnsiTheme="majorBidi" w:cstheme="majorBidi" w:hint="cs"/>
          <w:sz w:val="28"/>
          <w:szCs w:val="28"/>
          <w:cs/>
        </w:rPr>
        <w:t>สำ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หรับปี </w:t>
      </w:r>
      <w:r w:rsidRPr="00DC02EE">
        <w:rPr>
          <w:rFonts w:asciiTheme="majorBidi" w:hAnsiTheme="majorBidi" w:cstheme="majorBidi"/>
          <w:sz w:val="28"/>
          <w:szCs w:val="28"/>
          <w:lang w:val="en-GB"/>
        </w:rPr>
        <w:t xml:space="preserve">2564 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บริษัทได้รับรู้ขาดทุนจากการด้อยค่าของเงินลงทุนในการร่วมค้า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GB"/>
        </w:rPr>
        <w:t xml:space="preserve">4.91 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ล้าน</w:t>
      </w:r>
      <w:r w:rsidRPr="00DC02EE">
        <w:rPr>
          <w:rFonts w:asciiTheme="majorBidi" w:hAnsiTheme="majorBidi" w:cstheme="majorBidi" w:hint="cs"/>
          <w:sz w:val="28"/>
          <w:szCs w:val="28"/>
          <w:cs/>
          <w:lang w:val="en-GB"/>
        </w:rPr>
        <w:t>บาท</w:t>
      </w:r>
    </w:p>
    <w:p w14:paraId="492B49F6" w14:textId="0B25D086" w:rsidR="001664D2" w:rsidRPr="00CB02C1" w:rsidRDefault="009E42F1" w:rsidP="0035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  <w:sectPr w:rsidR="001664D2" w:rsidRPr="00CB02C1" w:rsidSect="003A15C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929" w:bottom="576" w:left="1152" w:header="720" w:footer="720" w:gutter="0"/>
          <w:pgNumType w:start="16"/>
          <w:cols w:space="720"/>
          <w:titlePg/>
          <w:docGrid w:linePitch="245"/>
        </w:sectPr>
      </w:pPr>
      <w:r w:rsidRPr="00CB02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E0C7FD" w14:textId="4E24B801" w:rsidR="00A36FE5" w:rsidRPr="00CB02C1" w:rsidRDefault="0035777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B02C1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EC5E23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14" w:type="dxa"/>
        <w:tblInd w:w="-90" w:type="dxa"/>
        <w:tblLook w:val="04A0" w:firstRow="1" w:lastRow="0" w:firstColumn="1" w:lastColumn="0" w:noHBand="0" w:noVBand="1"/>
      </w:tblPr>
      <w:tblGrid>
        <w:gridCol w:w="5040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CB02C1" w14:paraId="04134186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4BC5B703" w14:textId="77777777" w:rsidR="00370302" w:rsidRPr="00CB02C1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CB02C1" w14:paraId="57F635A2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71C56813" w14:textId="77777777" w:rsidR="00370302" w:rsidRPr="00CB02C1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79EFC020" w:rsidR="00370302" w:rsidRPr="00CB02C1" w:rsidRDefault="00647A5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6935DBCD" w:rsidR="00370302" w:rsidRPr="00CB02C1" w:rsidRDefault="00A26F4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70302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3F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70302" w:rsidRPr="00CB02C1" w14:paraId="7478CE29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1B747C98" w14:textId="77777777" w:rsidR="00370302" w:rsidRPr="00CB02C1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CB02C1" w14:paraId="19D648BE" w14:textId="77777777" w:rsidTr="00EC5E23">
        <w:trPr>
          <w:tblHeader/>
        </w:trPr>
        <w:tc>
          <w:tcPr>
            <w:tcW w:w="5040" w:type="dxa"/>
            <w:shd w:val="clear" w:color="auto" w:fill="auto"/>
          </w:tcPr>
          <w:p w14:paraId="5989DEEC" w14:textId="77777777" w:rsidR="00370302" w:rsidRPr="00CB02C1" w:rsidRDefault="00370302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CB02C1" w:rsidRDefault="00370302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5964" w:rsidRPr="00CB02C1" w14:paraId="4D0AE84F" w14:textId="77777777" w:rsidTr="00EC5E23">
        <w:tc>
          <w:tcPr>
            <w:tcW w:w="5040" w:type="dxa"/>
            <w:shd w:val="clear" w:color="auto" w:fill="auto"/>
          </w:tcPr>
          <w:p w14:paraId="4CB15A91" w14:textId="63A910DE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5945BFD4" w:rsidR="005A5964" w:rsidRPr="00CB02C1" w:rsidRDefault="00AB06E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2ACA7030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31" w:type="dxa"/>
          </w:tcPr>
          <w:p w14:paraId="7EFDF015" w14:textId="0565FFB1" w:rsidR="005A5964" w:rsidRPr="00CB02C1" w:rsidRDefault="006633E6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11835C1E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7771990D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40" w:type="dxa"/>
          </w:tcPr>
          <w:p w14:paraId="5D88329F" w14:textId="5C0983BA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</w:tr>
      <w:tr w:rsidR="005A5964" w:rsidRPr="00CB02C1" w14:paraId="3A0508C2" w14:textId="77777777" w:rsidTr="00EC5E23">
        <w:tc>
          <w:tcPr>
            <w:tcW w:w="5040" w:type="dxa"/>
            <w:shd w:val="clear" w:color="auto" w:fill="auto"/>
          </w:tcPr>
          <w:p w14:paraId="367F03C7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63DD193B" w:rsidR="005A5964" w:rsidRPr="00CB02C1" w:rsidRDefault="00AB06E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3FB47447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153,536</w:t>
            </w:r>
          </w:p>
        </w:tc>
        <w:tc>
          <w:tcPr>
            <w:tcW w:w="1431" w:type="dxa"/>
            <w:vAlign w:val="bottom"/>
          </w:tcPr>
          <w:p w14:paraId="5C7AEEB6" w14:textId="13EFFC3F" w:rsidR="005A5964" w:rsidRPr="00CB02C1" w:rsidRDefault="006633E6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</w:t>
            </w:r>
            <w:r w:rsidR="005E7A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740F681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0E18F4F4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5B3C7944" w14:textId="6E79E9EA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5A5964" w:rsidRPr="00CB02C1" w14:paraId="1A228514" w14:textId="77777777" w:rsidTr="00EC5E23">
        <w:tc>
          <w:tcPr>
            <w:tcW w:w="5040" w:type="dxa"/>
            <w:shd w:val="clear" w:color="auto" w:fill="auto"/>
          </w:tcPr>
          <w:p w14:paraId="6E2DD942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20E3956A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6,382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08DDA828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66A4919F" w:rsidR="005A5964" w:rsidRPr="00CB02C1" w:rsidDel="008D6148" w:rsidRDefault="006F402F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560F95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2EE5DFF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EFD746" w14:textId="43CD78CB" w:rsidR="005A5964" w:rsidRPr="00CB02C1" w:rsidDel="008D6148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7,748</w:t>
            </w:r>
          </w:p>
        </w:tc>
      </w:tr>
      <w:tr w:rsidR="005A5964" w:rsidRPr="00CB02C1" w14:paraId="79E3D9F9" w14:textId="77777777" w:rsidTr="00EC5E23">
        <w:tc>
          <w:tcPr>
            <w:tcW w:w="5040" w:type="dxa"/>
            <w:shd w:val="clear" w:color="auto" w:fill="auto"/>
          </w:tcPr>
          <w:p w14:paraId="39581247" w14:textId="1A2F3E27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</w:t>
            </w:r>
            <w:r w:rsidR="0086157C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และ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01273E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55E7BAF4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1448D0E8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A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31" w:type="dxa"/>
            <w:vAlign w:val="bottom"/>
          </w:tcPr>
          <w:p w14:paraId="07541B68" w14:textId="3B416BF0" w:rsidR="005A5964" w:rsidRPr="00CB02C1" w:rsidRDefault="006F402F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4A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3C9FE5D4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5D40C6F0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40" w:type="dxa"/>
            <w:vAlign w:val="bottom"/>
          </w:tcPr>
          <w:p w14:paraId="5AB55752" w14:textId="191CC59F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115,000</w:t>
            </w:r>
          </w:p>
        </w:tc>
      </w:tr>
      <w:tr w:rsidR="005A5964" w:rsidRPr="00CB02C1" w14:paraId="4E2645DB" w14:textId="77777777" w:rsidTr="00EC5E23">
        <w:tc>
          <w:tcPr>
            <w:tcW w:w="5040" w:type="dxa"/>
            <w:shd w:val="clear" w:color="auto" w:fill="auto"/>
          </w:tcPr>
          <w:p w14:paraId="352E28F5" w14:textId="77777777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35FC0C5E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67379EDA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A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31" w:type="dxa"/>
            <w:vAlign w:val="bottom"/>
          </w:tcPr>
          <w:p w14:paraId="24B9611D" w14:textId="628D89D1" w:rsidR="005A5964" w:rsidRPr="00CB02C1" w:rsidRDefault="006F402F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4A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7FD635D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57DC1ABF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7A0FE08C" w14:textId="31FB00A8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5A5964" w:rsidRPr="00CB02C1" w14:paraId="41F150E4" w14:textId="77777777" w:rsidTr="00EC5E23">
        <w:tc>
          <w:tcPr>
            <w:tcW w:w="5040" w:type="dxa"/>
            <w:shd w:val="clear" w:color="auto" w:fill="auto"/>
          </w:tcPr>
          <w:p w14:paraId="2D52CB16" w14:textId="77777777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30586F0B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631671F7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797E6814" w:rsidR="005A5964" w:rsidRPr="00CB02C1" w:rsidRDefault="006F402F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0554FCC2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28715C2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23EABF" w14:textId="1FE8BDBA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5A5964" w:rsidRPr="00CB02C1" w14:paraId="30A8617C" w14:textId="77777777" w:rsidTr="00EC5E23">
        <w:tc>
          <w:tcPr>
            <w:tcW w:w="5040" w:type="dxa"/>
            <w:shd w:val="clear" w:color="auto" w:fill="auto"/>
          </w:tcPr>
          <w:p w14:paraId="61B91ACF" w14:textId="77777777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4BA8C100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729CFEB1" w:rsidR="005A5964" w:rsidRPr="00CB02C1" w:rsidRDefault="005E40C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287,930</w:t>
            </w:r>
          </w:p>
        </w:tc>
        <w:tc>
          <w:tcPr>
            <w:tcW w:w="1431" w:type="dxa"/>
          </w:tcPr>
          <w:p w14:paraId="7223F78F" w14:textId="5E805C53" w:rsidR="005A5964" w:rsidRPr="00CB02C1" w:rsidRDefault="002657C0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3EC34A9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651110F1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D4E51E4" w14:textId="5AC3CD1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5A5964" w:rsidRPr="00CB02C1" w14:paraId="3FE32CD5" w14:textId="77777777" w:rsidTr="00EC5E23">
        <w:tc>
          <w:tcPr>
            <w:tcW w:w="5040" w:type="dxa"/>
            <w:shd w:val="clear" w:color="auto" w:fill="auto"/>
          </w:tcPr>
          <w:p w14:paraId="0876E5F1" w14:textId="1FC550E9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37DE1977" w:rsidR="005A5964" w:rsidRPr="00CB02C1" w:rsidRDefault="005B5CB8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4D81E65E" w:rsidR="005A5964" w:rsidRPr="00CB02C1" w:rsidRDefault="000F7F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5F151EF8" w:rsidR="005A5964" w:rsidRPr="00CB02C1" w:rsidRDefault="002657C0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249F8F2C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18445E15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AD3BFC" w14:textId="11DA0FF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4,566</w:t>
            </w:r>
          </w:p>
        </w:tc>
      </w:tr>
      <w:tr w:rsidR="005A5964" w:rsidRPr="00CB02C1" w14:paraId="481CC240" w14:textId="77777777" w:rsidTr="00EC5E23">
        <w:tc>
          <w:tcPr>
            <w:tcW w:w="5040" w:type="dxa"/>
            <w:shd w:val="clear" w:color="auto" w:fill="auto"/>
          </w:tcPr>
          <w:p w14:paraId="29892F8E" w14:textId="76DF4D82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32432D9B" w:rsidR="005A5964" w:rsidRPr="00CB02C1" w:rsidRDefault="005B5CB8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</w:t>
            </w:r>
            <w:r w:rsidR="00CF124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5055182B" w:rsidR="005A5964" w:rsidRPr="00CB02C1" w:rsidRDefault="000F7FB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70ECC134" w:rsidR="005A5964" w:rsidRPr="00CB02C1" w:rsidRDefault="00125491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4,58</w:t>
            </w:r>
            <w:r w:rsidR="00CF12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75A34361" w:rsidR="005A5964" w:rsidRPr="00CB02C1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135CD97A" w:rsidR="005A5964" w:rsidRPr="00CB02C1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0E77F4" w14:textId="6C0FCCE6" w:rsidR="005A5964" w:rsidRPr="00CB02C1" w:rsidRDefault="005A5964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5A5964" w:rsidRPr="00CB02C1" w14:paraId="4076EA97" w14:textId="77777777" w:rsidTr="00EC5E23">
        <w:tc>
          <w:tcPr>
            <w:tcW w:w="5040" w:type="dxa"/>
            <w:shd w:val="clear" w:color="auto" w:fill="auto"/>
          </w:tcPr>
          <w:p w14:paraId="1254FFB3" w14:textId="77777777" w:rsidR="005A5964" w:rsidRPr="00CB02C1" w:rsidRDefault="005A5964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5A5964" w:rsidRPr="00CB02C1" w:rsidRDefault="005A5964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2D04D1FD" w:rsidR="005A5964" w:rsidRPr="00CB02C1" w:rsidRDefault="00F605FB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152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,55</w:t>
            </w:r>
            <w:r w:rsidR="00AC5E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1709CC0F" w:rsidR="005A5964" w:rsidRPr="00CB02C1" w:rsidRDefault="00F605FB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797,466</w:t>
            </w:r>
          </w:p>
        </w:tc>
        <w:tc>
          <w:tcPr>
            <w:tcW w:w="1431" w:type="dxa"/>
          </w:tcPr>
          <w:p w14:paraId="7765D7F2" w14:textId="392786A8" w:rsidR="005A5964" w:rsidRPr="00CB02C1" w:rsidRDefault="00F605FB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814,02</w:t>
            </w:r>
            <w:r w:rsidR="00B823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35347A82" w:rsidR="005A5964" w:rsidRPr="00CB02C1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22,304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394C96E2" w:rsidR="005A5964" w:rsidRPr="00CB02C1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782,368</w:t>
            </w:r>
          </w:p>
        </w:tc>
        <w:tc>
          <w:tcPr>
            <w:tcW w:w="1440" w:type="dxa"/>
          </w:tcPr>
          <w:p w14:paraId="485A04CC" w14:textId="4A4524C8" w:rsidR="005A5964" w:rsidRPr="00CB02C1" w:rsidRDefault="005A5964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804,672</w:t>
            </w:r>
          </w:p>
        </w:tc>
      </w:tr>
    </w:tbl>
    <w:p w14:paraId="2D126C96" w14:textId="77777777" w:rsidR="00370302" w:rsidRPr="00CB02C1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0C45D8" w:rsidRPr="00CB02C1" w:rsidRDefault="00370302" w:rsidP="000C45D8">
      <w:pPr>
        <w:rPr>
          <w:rFonts w:asciiTheme="majorBidi" w:hAnsiTheme="majorBidi" w:cstheme="majorBidi"/>
        </w:rPr>
      </w:pPr>
      <w:r w:rsidRPr="00CB02C1">
        <w:rPr>
          <w:rFonts w:asciiTheme="majorBidi" w:hAnsiTheme="majorBidi" w:cstheme="majorBidi"/>
        </w:rPr>
        <w:br w:type="page"/>
      </w:r>
    </w:p>
    <w:tbl>
      <w:tblPr>
        <w:tblW w:w="14693" w:type="dxa"/>
        <w:tblInd w:w="-90" w:type="dxa"/>
        <w:tblLook w:val="04A0" w:firstRow="1" w:lastRow="0" w:firstColumn="1" w:lastColumn="0" w:noHBand="0" w:noVBand="1"/>
      </w:tblPr>
      <w:tblGrid>
        <w:gridCol w:w="5895"/>
        <w:gridCol w:w="1439"/>
        <w:gridCol w:w="1489"/>
        <w:gridCol w:w="1443"/>
        <w:gridCol w:w="1455"/>
        <w:gridCol w:w="1533"/>
        <w:gridCol w:w="1439"/>
      </w:tblGrid>
      <w:tr w:rsidR="006A785D" w:rsidRPr="00CB02C1" w14:paraId="5025ECE9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4512F024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753" w:type="dxa"/>
            <w:gridSpan w:val="6"/>
            <w:shd w:val="clear" w:color="auto" w:fill="auto"/>
            <w:vAlign w:val="bottom"/>
          </w:tcPr>
          <w:p w14:paraId="6AC2D9AF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85D" w:rsidRPr="00CB02C1" w14:paraId="3407EBCE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59FE8B6C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323" w:type="dxa"/>
            <w:gridSpan w:val="3"/>
            <w:shd w:val="clear" w:color="auto" w:fill="auto"/>
            <w:vAlign w:val="bottom"/>
          </w:tcPr>
          <w:p w14:paraId="102F5E46" w14:textId="2A0C25DD" w:rsidR="006A785D" w:rsidRPr="00CB02C1" w:rsidRDefault="00602097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647A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6E2F7C3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785D" w:rsidRPr="00CB02C1" w14:paraId="3D89963A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2EEE2025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9940E4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A785D" w:rsidRPr="00CB02C1" w14:paraId="78C3F855" w14:textId="77777777" w:rsidTr="00F8439D">
        <w:trPr>
          <w:tblHeader/>
        </w:trPr>
        <w:tc>
          <w:tcPr>
            <w:tcW w:w="5940" w:type="dxa"/>
            <w:shd w:val="clear" w:color="auto" w:fill="auto"/>
          </w:tcPr>
          <w:p w14:paraId="62550BE8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753" w:type="dxa"/>
            <w:gridSpan w:val="6"/>
            <w:shd w:val="clear" w:color="auto" w:fill="auto"/>
            <w:vAlign w:val="bottom"/>
          </w:tcPr>
          <w:p w14:paraId="40041C71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A785D" w:rsidRPr="00CB02C1" w14:paraId="53C56FC3" w14:textId="77777777" w:rsidTr="00F8439D">
        <w:tc>
          <w:tcPr>
            <w:tcW w:w="5940" w:type="dxa"/>
            <w:shd w:val="clear" w:color="auto" w:fill="auto"/>
          </w:tcPr>
          <w:p w14:paraId="111ADA8E" w14:textId="22720D9E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0137DF4F" w:rsidR="006A785D" w:rsidRPr="00CB02C1" w:rsidRDefault="00812DF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3DABD0" w14:textId="15C6A5F0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39" w:type="dxa"/>
          </w:tcPr>
          <w:p w14:paraId="6BF521C7" w14:textId="521E6C09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11E6221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44B68839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40" w:type="dxa"/>
          </w:tcPr>
          <w:p w14:paraId="57E05262" w14:textId="2994D191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  <w:tr w:rsidR="006A785D" w:rsidRPr="00CB02C1" w14:paraId="052A1690" w14:textId="77777777" w:rsidTr="00F8439D">
        <w:tc>
          <w:tcPr>
            <w:tcW w:w="5940" w:type="dxa"/>
            <w:shd w:val="clear" w:color="auto" w:fill="auto"/>
          </w:tcPr>
          <w:p w14:paraId="585D76D6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577E7B0B" w:rsidR="006A785D" w:rsidRPr="00CB02C1" w:rsidRDefault="00812DF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1DE66E" w14:textId="6BBB5100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153,536</w:t>
            </w:r>
          </w:p>
        </w:tc>
        <w:tc>
          <w:tcPr>
            <w:tcW w:w="1439" w:type="dxa"/>
            <w:vAlign w:val="bottom"/>
          </w:tcPr>
          <w:p w14:paraId="231DFB41" w14:textId="26250B6E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153,536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4D387FDE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0B8E3979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156,771</w:t>
            </w:r>
          </w:p>
        </w:tc>
        <w:tc>
          <w:tcPr>
            <w:tcW w:w="1440" w:type="dxa"/>
            <w:vAlign w:val="bottom"/>
          </w:tcPr>
          <w:p w14:paraId="45FFE612" w14:textId="6A3F97EB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156,771</w:t>
            </w:r>
          </w:p>
        </w:tc>
      </w:tr>
      <w:tr w:rsidR="006A785D" w:rsidRPr="00CB02C1" w14:paraId="127811CC" w14:textId="77777777" w:rsidTr="00F8439D">
        <w:tc>
          <w:tcPr>
            <w:tcW w:w="5940" w:type="dxa"/>
            <w:shd w:val="clear" w:color="auto" w:fill="auto"/>
          </w:tcPr>
          <w:p w14:paraId="3AB03382" w14:textId="777777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36BB4333" w:rsidR="006A785D" w:rsidRPr="00CB02C1" w:rsidRDefault="00812DF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E5F713" w14:textId="0C1F6124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71A9FC27" w:rsidR="006A785D" w:rsidRPr="00CB02C1" w:rsidDel="008D6148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24B3FEB8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283FA559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3FE6BBD" w14:textId="2CB70C44" w:rsidR="006A785D" w:rsidRPr="00CB02C1" w:rsidDel="008D6148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4,013</w:t>
            </w:r>
          </w:p>
        </w:tc>
      </w:tr>
      <w:tr w:rsidR="006A785D" w:rsidRPr="00CB02C1" w14:paraId="79AAA874" w14:textId="77777777" w:rsidTr="00F8439D">
        <w:tc>
          <w:tcPr>
            <w:tcW w:w="5940" w:type="dxa"/>
            <w:shd w:val="clear" w:color="auto" w:fill="auto"/>
          </w:tcPr>
          <w:p w14:paraId="13A3B6DB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490DDD9C" w:rsidR="006A785D" w:rsidRPr="00CB02C1" w:rsidRDefault="00812DF1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F7F196" w14:textId="3EEECA06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39" w:type="dxa"/>
            <w:vAlign w:val="bottom"/>
          </w:tcPr>
          <w:p w14:paraId="1BFBD9B1" w14:textId="629718D3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72645FAB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0FB70FD8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440" w:type="dxa"/>
            <w:vAlign w:val="bottom"/>
          </w:tcPr>
          <w:p w14:paraId="0ECA1595" w14:textId="7CE79A85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36,000</w:t>
            </w:r>
          </w:p>
        </w:tc>
      </w:tr>
      <w:tr w:rsidR="006A785D" w:rsidRPr="00CB02C1" w14:paraId="58C01768" w14:textId="77777777" w:rsidTr="00F8439D">
        <w:tc>
          <w:tcPr>
            <w:tcW w:w="5940" w:type="dxa"/>
            <w:shd w:val="clear" w:color="auto" w:fill="auto"/>
          </w:tcPr>
          <w:p w14:paraId="230D543E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131217BC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A1CA380" w14:textId="3C457188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75D07EA3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5C1FE45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4E87B98B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CACA50" w14:textId="47E5DE77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3,570</w:t>
            </w:r>
          </w:p>
        </w:tc>
      </w:tr>
      <w:tr w:rsidR="006A785D" w:rsidRPr="00CB02C1" w14:paraId="17263CF7" w14:textId="77777777" w:rsidTr="00F8439D">
        <w:tc>
          <w:tcPr>
            <w:tcW w:w="5940" w:type="dxa"/>
            <w:shd w:val="clear" w:color="auto" w:fill="auto"/>
          </w:tcPr>
          <w:p w14:paraId="5C4EE166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382550CD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AFA65A" w14:textId="6E6F0627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287,930</w:t>
            </w:r>
          </w:p>
        </w:tc>
        <w:tc>
          <w:tcPr>
            <w:tcW w:w="1439" w:type="dxa"/>
          </w:tcPr>
          <w:p w14:paraId="1A8D73AF" w14:textId="12FCB170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287,930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58945452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4D73A681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364,597</w:t>
            </w:r>
          </w:p>
        </w:tc>
        <w:tc>
          <w:tcPr>
            <w:tcW w:w="1440" w:type="dxa"/>
          </w:tcPr>
          <w:p w14:paraId="260B3613" w14:textId="68C77F19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364,597</w:t>
            </w:r>
          </w:p>
        </w:tc>
      </w:tr>
      <w:tr w:rsidR="006A785D" w:rsidRPr="00CB02C1" w14:paraId="0EBAD129" w14:textId="77777777" w:rsidTr="00F8439D">
        <w:tc>
          <w:tcPr>
            <w:tcW w:w="5940" w:type="dxa"/>
            <w:shd w:val="clear" w:color="auto" w:fill="auto"/>
          </w:tcPr>
          <w:p w14:paraId="7EF2D063" w14:textId="10BE20B5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0D019CCE" w:rsidR="006A785D" w:rsidRPr="00CB02C1" w:rsidRDefault="004E3B49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5C2608A" w14:textId="344C0ADE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602249FE" w:rsidR="006A785D" w:rsidRPr="00CB02C1" w:rsidRDefault="00037EB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1,939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4863D2ED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389F96B4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B28C3C" w14:textId="5D65519A" w:rsidR="006A785D" w:rsidRPr="00CB02C1" w:rsidRDefault="006A785D" w:rsidP="00F8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4,015</w:t>
            </w:r>
          </w:p>
        </w:tc>
      </w:tr>
      <w:tr w:rsidR="006A785D" w:rsidRPr="00CB02C1" w14:paraId="34A217F1" w14:textId="77777777" w:rsidTr="00F8439D">
        <w:tc>
          <w:tcPr>
            <w:tcW w:w="5940" w:type="dxa"/>
            <w:shd w:val="clear" w:color="auto" w:fill="auto"/>
          </w:tcPr>
          <w:p w14:paraId="0FDDD905" w14:textId="15B99BAA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4AC601A2" w:rsidR="006A785D" w:rsidRPr="00CB02C1" w:rsidRDefault="004E3B49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</w:t>
            </w:r>
            <w:r w:rsidR="006F28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613CBB" w14:textId="6449B47F" w:rsidR="006A785D" w:rsidRPr="00CB02C1" w:rsidRDefault="00037EB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690F9272" w:rsidR="006A785D" w:rsidRPr="00CB02C1" w:rsidRDefault="00037EB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4,58</w:t>
            </w:r>
            <w:r w:rsidR="004625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12F87576" w:rsidR="006A785D" w:rsidRPr="00CB02C1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60BEF4A6" w:rsidR="006A785D" w:rsidRPr="00CB02C1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7B84CB" w14:textId="18BC7AC5" w:rsidR="006A785D" w:rsidRPr="00CB02C1" w:rsidRDefault="006A785D" w:rsidP="00F843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6,420</w:t>
            </w:r>
          </w:p>
        </w:tc>
      </w:tr>
      <w:tr w:rsidR="006A785D" w:rsidRPr="00CB02C1" w14:paraId="5EF5E175" w14:textId="77777777" w:rsidTr="00F8439D">
        <w:tc>
          <w:tcPr>
            <w:tcW w:w="5940" w:type="dxa"/>
            <w:shd w:val="clear" w:color="auto" w:fill="auto"/>
          </w:tcPr>
          <w:p w14:paraId="497D5B3B" w14:textId="77777777" w:rsidR="006A785D" w:rsidRPr="00CB02C1" w:rsidRDefault="006A785D" w:rsidP="00F8439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7A743954" w:rsidR="006A785D" w:rsidRPr="00CB02C1" w:rsidRDefault="004E3B49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</w:t>
            </w:r>
            <w:r w:rsidR="00B64D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96EF7B" w14:textId="36B84E55" w:rsidR="006A785D" w:rsidRPr="00CB02C1" w:rsidRDefault="00037EB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547,466</w:t>
            </w:r>
          </w:p>
        </w:tc>
        <w:tc>
          <w:tcPr>
            <w:tcW w:w="1439" w:type="dxa"/>
          </w:tcPr>
          <w:p w14:paraId="786E13E0" w14:textId="4EC65618" w:rsidR="006A785D" w:rsidRPr="00CB02C1" w:rsidRDefault="00037EB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561,74</w:t>
            </w:r>
            <w:r w:rsidR="001042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11BE91B7" w:rsidR="006A785D" w:rsidRPr="00CB02C1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56E8CB28" w:rsidR="006A785D" w:rsidRPr="00CB02C1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627,368</w:t>
            </w:r>
          </w:p>
        </w:tc>
        <w:tc>
          <w:tcPr>
            <w:tcW w:w="1440" w:type="dxa"/>
          </w:tcPr>
          <w:p w14:paraId="5CDE8089" w14:textId="3BC6A7C8" w:rsidR="006A785D" w:rsidRPr="00CB02C1" w:rsidRDefault="006A785D" w:rsidP="00F843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645,386</w:t>
            </w:r>
          </w:p>
        </w:tc>
      </w:tr>
    </w:tbl>
    <w:p w14:paraId="2055192E" w14:textId="7BB3C862" w:rsidR="00370302" w:rsidRPr="00CB02C1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CB02C1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CB02C1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CB02C1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CB02C1" w:rsidSect="003509D4">
          <w:foot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41AE178" w14:textId="26B19070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หนี้สินที่มีภาระดอกเบี้ยทั้งหมดของกลุ่มบริษัท ณ วันที่ </w:t>
      </w:r>
      <w:r w:rsidR="00E50355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602097" w:rsidRPr="00BA0F7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E50355" w:rsidRPr="00BA0F72">
        <w:rPr>
          <w:rFonts w:ascii="Angsana New" w:hAnsi="Angsana New"/>
          <w:sz w:val="28"/>
          <w:szCs w:val="28"/>
        </w:rPr>
        <w:t>5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และ </w:t>
      </w:r>
      <w:r w:rsidR="00924E0A" w:rsidRPr="00BA0F72">
        <w:rPr>
          <w:rFonts w:ascii="Angsana New" w:hAnsi="Angsana New"/>
          <w:sz w:val="28"/>
          <w:szCs w:val="28"/>
        </w:rPr>
        <w:t>31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E50355" w:rsidRPr="00BA0F72">
        <w:rPr>
          <w:rFonts w:ascii="Angsana New" w:hAnsi="Angsana New"/>
          <w:sz w:val="28"/>
          <w:szCs w:val="28"/>
        </w:rPr>
        <w:t>4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5648A1B8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E39D" w14:textId="57C34ACB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E50355" w:rsidRPr="00BA0F72">
        <w:rPr>
          <w:rFonts w:ascii="Angsana New" w:hAnsi="Angsana New"/>
          <w:sz w:val="28"/>
          <w:szCs w:val="28"/>
        </w:rPr>
        <w:t>5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4C0812">
        <w:rPr>
          <w:rFonts w:asciiTheme="majorBidi" w:hAnsiTheme="majorBidi" w:cstheme="majorBidi"/>
          <w:sz w:val="28"/>
          <w:szCs w:val="28"/>
        </w:rPr>
        <w:t xml:space="preserve"> 601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(</w:t>
      </w:r>
      <w:bookmarkStart w:id="8" w:name="_Hlk75545043"/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8"/>
      <w:r w:rsidR="00E50355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601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BB922" w14:textId="5967F34B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50355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E50355" w:rsidRPr="00BA0F72">
        <w:rPr>
          <w:rFonts w:ascii="Angsana New" w:hAnsi="Angsana New"/>
          <w:sz w:val="28"/>
          <w:szCs w:val="28"/>
        </w:rPr>
        <w:t>5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="004C0812">
        <w:rPr>
          <w:rFonts w:asciiTheme="majorBidi" w:hAnsiTheme="majorBidi" w:cstheme="majorBidi"/>
          <w:sz w:val="28"/>
          <w:szCs w:val="28"/>
        </w:rPr>
        <w:t xml:space="preserve"> 110</w:t>
      </w:r>
      <w:r w:rsidR="00111FB6"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50355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110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045AAD" w14:textId="79139724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75310"/>
      <w:r w:rsidRPr="00BA0F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602097" w:rsidRPr="00BA0F7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0E1BDB" w:rsidRPr="00BA0F72">
        <w:rPr>
          <w:rFonts w:ascii="Angsana New" w:hAnsi="Angsana New"/>
          <w:sz w:val="28"/>
          <w:szCs w:val="28"/>
        </w:rPr>
        <w:t>5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="004C0812">
        <w:rPr>
          <w:rFonts w:asciiTheme="majorBidi" w:hAnsiTheme="majorBidi" w:cstheme="majorBidi"/>
          <w:sz w:val="28"/>
          <w:szCs w:val="28"/>
        </w:rPr>
        <w:t>441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521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bookmarkStart w:id="10" w:name="_Hlk33175609"/>
      <w:r w:rsidRPr="00BA0F72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10"/>
      <w:r w:rsidRPr="00BA0F72">
        <w:rPr>
          <w:rFonts w:asciiTheme="majorBidi" w:hAnsiTheme="majorBidi" w:cstheme="majorBidi"/>
          <w:sz w:val="28"/>
          <w:szCs w:val="28"/>
          <w:cs/>
        </w:rPr>
        <w:t>ภายใ</w:t>
      </w:r>
      <w:r w:rsidR="00A32042" w:rsidRPr="00BA0F72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F972BD" w:rsidRPr="00E6601A">
        <w:rPr>
          <w:rFonts w:asciiTheme="majorBidi" w:hAnsiTheme="majorBidi" w:cstheme="majorBidi"/>
          <w:sz w:val="28"/>
          <w:szCs w:val="28"/>
        </w:rPr>
        <w:t xml:space="preserve">2 </w:t>
      </w:r>
      <w:r w:rsidR="00A32042" w:rsidRPr="00E6601A">
        <w:rPr>
          <w:rFonts w:asciiTheme="majorBidi" w:hAnsiTheme="majorBidi" w:cstheme="majorBidi"/>
          <w:sz w:val="28"/>
          <w:szCs w:val="28"/>
        </w:rPr>
        <w:t xml:space="preserve"> -</w:t>
      </w:r>
      <w:r w:rsidR="00F972BD">
        <w:rPr>
          <w:rFonts w:asciiTheme="majorBidi" w:hAnsiTheme="majorBidi" w:cstheme="majorBidi"/>
          <w:sz w:val="28"/>
          <w:szCs w:val="28"/>
        </w:rPr>
        <w:t xml:space="preserve"> 5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ปี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="000F1AA1" w:rsidRPr="00BA0F72">
        <w:rPr>
          <w:rFonts w:asciiTheme="majorBidi" w:hAnsiTheme="majorBidi" w:cstheme="majorBidi"/>
          <w:sz w:val="28"/>
          <w:szCs w:val="28"/>
        </w:rPr>
        <w:br/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17FDA5" w14:textId="1883E895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="00602097" w:rsidRPr="00BA0F7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0E1BDB" w:rsidRPr="00BA0F72">
        <w:rPr>
          <w:rFonts w:ascii="Angsana New" w:hAnsi="Angsana New"/>
          <w:sz w:val="28"/>
          <w:szCs w:val="28"/>
        </w:rPr>
        <w:t>5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F972BD">
        <w:rPr>
          <w:rFonts w:asciiTheme="majorBidi" w:hAnsiTheme="majorBidi" w:cstheme="majorBidi"/>
          <w:sz w:val="28"/>
          <w:szCs w:val="28"/>
        </w:rPr>
        <w:t>101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B4960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B4960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BA0F72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BA0F7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BA0F72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9"/>
    <w:p w14:paraId="0D6A56A5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8AB828" w14:textId="1D352286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E1BDB"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="00602097" w:rsidRPr="00BA0F72">
        <w:rPr>
          <w:rFonts w:asciiTheme="majorBidi" w:hAnsiTheme="majorBidi" w:cstheme="majorBidi"/>
          <w:bCs/>
          <w:sz w:val="28"/>
          <w:szCs w:val="28"/>
        </w:rPr>
        <w:t xml:space="preserve">0 </w:t>
      </w:r>
      <w:r w:rsidR="00602097" w:rsidRPr="00BA0F72">
        <w:rPr>
          <w:rFonts w:asciiTheme="majorBidi" w:hAnsiTheme="majorBidi" w:cstheme="majorBidi" w:hint="cs"/>
          <w:b/>
          <w:sz w:val="28"/>
          <w:szCs w:val="28"/>
          <w:cs/>
        </w:rPr>
        <w:t xml:space="preserve">มิถุนายน </w:t>
      </w:r>
      <w:r w:rsidR="00924E0A" w:rsidRPr="00BA0F72">
        <w:rPr>
          <w:rFonts w:ascii="Angsana New" w:hAnsi="Angsana New"/>
          <w:sz w:val="28"/>
          <w:szCs w:val="28"/>
        </w:rPr>
        <w:t>256</w:t>
      </w:r>
      <w:r w:rsidR="000E1BDB" w:rsidRPr="00BA0F72">
        <w:rPr>
          <w:rFonts w:ascii="Angsana New" w:hAnsi="Angsana New"/>
          <w:sz w:val="28"/>
          <w:szCs w:val="28"/>
        </w:rPr>
        <w:t>5</w:t>
      </w:r>
      <w:r w:rsidR="00924E0A" w:rsidRPr="00BA0F72">
        <w:rPr>
          <w:rFonts w:ascii="Angsana New" w:hAnsi="Angsana New"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F972BD">
        <w:rPr>
          <w:rFonts w:asciiTheme="majorBidi" w:hAnsiTheme="majorBidi" w:cstheme="majorBidi"/>
          <w:sz w:val="28"/>
          <w:szCs w:val="28"/>
        </w:rPr>
        <w:t>8</w:t>
      </w:r>
      <w:r w:rsidR="00411F8F"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301CD" w:rsidRPr="00BA0F7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และมีระยะเวลาครบกำหนดภายใน</w:t>
      </w:r>
      <w:r w:rsidR="00E6601A">
        <w:rPr>
          <w:rFonts w:asciiTheme="majorBidi" w:hAnsiTheme="majorBidi" w:cstheme="majorBidi"/>
          <w:sz w:val="28"/>
          <w:szCs w:val="28"/>
        </w:rPr>
        <w:t xml:space="preserve"> 3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sz w:val="28"/>
          <w:szCs w:val="28"/>
          <w:cs/>
        </w:rPr>
        <w:t>ปี</w:t>
      </w:r>
      <w:r w:rsidRPr="00BA0F72">
        <w:rPr>
          <w:rFonts w:asciiTheme="majorBidi" w:hAnsiTheme="majorBidi" w:cstheme="majorBidi"/>
          <w:sz w:val="28"/>
          <w:szCs w:val="28"/>
        </w:rPr>
        <w:t xml:space="preserve">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E1BDB" w:rsidRPr="00BA0F72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4301CD" w:rsidRPr="00BA0F72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4301CD" w:rsidRPr="00BA0F72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3BC7A38F" w14:textId="77777777" w:rsidR="00D9646F" w:rsidRPr="00BA0F72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A17E3" w14:textId="1E154962" w:rsidR="0012253A" w:rsidRPr="00BA0F72" w:rsidRDefault="00D9646F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A0F72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BA0F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A0F72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Pr="00BA0F7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A0F72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BA0F72">
        <w:rPr>
          <w:rFonts w:asciiTheme="majorBidi" w:hAnsiTheme="majorBidi" w:cstheme="majorBidi"/>
          <w:bCs/>
          <w:sz w:val="28"/>
          <w:szCs w:val="28"/>
        </w:rPr>
        <w:t>3</w:t>
      </w:r>
      <w:r w:rsidRPr="00BA0F72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BA0F72">
        <w:rPr>
          <w:rFonts w:asciiTheme="majorBidi" w:hAnsiTheme="majorBidi" w:cstheme="majorBidi"/>
          <w:b/>
          <w:sz w:val="28"/>
          <w:szCs w:val="28"/>
        </w:rPr>
        <w:br/>
      </w:r>
      <w:r w:rsidRPr="00BA0F72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BA0F72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BA0F72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BA0F72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522A8F1C" w14:textId="77777777" w:rsidR="0079635A" w:rsidRPr="00BA0F72" w:rsidRDefault="0079635A" w:rsidP="00796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2D6D43E" w14:textId="241DC312" w:rsidR="00E02551" w:rsidRPr="00BA0F72" w:rsidRDefault="0079635A" w:rsidP="0064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A0F72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6462B9" w:rsidRPr="00BA0F72">
        <w:rPr>
          <w:rFonts w:asciiTheme="majorBidi" w:hAnsiTheme="majorBidi" w:cstheme="majorBidi"/>
          <w:b/>
          <w:bCs/>
          <w:sz w:val="28"/>
          <w:szCs w:val="28"/>
        </w:rPr>
        <w:tab/>
      </w:r>
      <w:r w:rsidR="00E02551" w:rsidRPr="00BA0F72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A4621" w:rsidRPr="00BA0F72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E02551" w:rsidRPr="00BA0F72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F343A0" w:rsidRPr="00BA0F72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A0C57DE" w14:textId="77777777" w:rsidR="00E75296" w:rsidRPr="00BA0F72" w:rsidRDefault="00E75296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5F6321" w14:textId="77777777" w:rsidR="00236CE9" w:rsidRPr="00BA0F72" w:rsidRDefault="00236CE9" w:rsidP="00236CE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A0F72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Pr="00BA0F72">
        <w:rPr>
          <w:rFonts w:asciiTheme="majorBidi" w:hAnsiTheme="majorBidi" w:cstheme="majorBidi"/>
          <w:sz w:val="28"/>
          <w:szCs w:val="28"/>
        </w:rPr>
        <w:t>4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BA0F72">
        <w:rPr>
          <w:rFonts w:asciiTheme="majorBidi" w:hAnsiTheme="majorBidi" w:cstheme="majorBidi"/>
          <w:sz w:val="28"/>
          <w:szCs w:val="28"/>
        </w:rPr>
        <w:t>4</w:t>
      </w:r>
      <w:r w:rsidRPr="00BA0F72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การรับซื้อสิทธิเรียกร้องและการให้สินเชื่ออื่นรับรู้โดยใช้วิธีอัตราดอกเบี้ยที่แท้จริง </w:t>
      </w:r>
      <w:r w:rsidRPr="00BA0F72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BA0F72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2B162626" w14:textId="77777777" w:rsidR="00BA0F72" w:rsidRDefault="00B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BF0DC11" w14:textId="0BADF17E" w:rsidR="00CC0D73" w:rsidRPr="00BA0F72" w:rsidRDefault="00CC0D73" w:rsidP="00CC0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A0F7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ข้อมูลตามส่วนที่รายงาน</w:t>
      </w:r>
    </w:p>
    <w:p w14:paraId="4234BAD9" w14:textId="77777777" w:rsidR="00CC0D73" w:rsidRPr="00BA0F72" w:rsidRDefault="00CC0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249"/>
        <w:gridCol w:w="832"/>
        <w:gridCol w:w="248"/>
        <w:gridCol w:w="1102"/>
        <w:gridCol w:w="248"/>
        <w:gridCol w:w="832"/>
        <w:gridCol w:w="264"/>
        <w:gridCol w:w="905"/>
      </w:tblGrid>
      <w:tr w:rsidR="00CC0D73" w:rsidRPr="00CB02C1" w14:paraId="0E7E587F" w14:textId="77777777" w:rsidTr="7B5D1A73">
        <w:trPr>
          <w:trHeight w:val="387"/>
        </w:trPr>
        <w:tc>
          <w:tcPr>
            <w:tcW w:w="3510" w:type="dxa"/>
          </w:tcPr>
          <w:p w14:paraId="7EE7600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9"/>
          </w:tcPr>
          <w:p w14:paraId="0D5B9C0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0D73" w:rsidRPr="00CB02C1" w14:paraId="73236643" w14:textId="77777777" w:rsidTr="005232F8">
        <w:trPr>
          <w:trHeight w:val="387"/>
        </w:trPr>
        <w:tc>
          <w:tcPr>
            <w:tcW w:w="3510" w:type="dxa"/>
          </w:tcPr>
          <w:p w14:paraId="2015B55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B02C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7BDA7CB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49" w:type="dxa"/>
          </w:tcPr>
          <w:p w14:paraId="07EFFFA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</w:tcPr>
          <w:p w14:paraId="1D2E9A5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248" w:type="dxa"/>
          </w:tcPr>
          <w:p w14:paraId="1FE3765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4408C3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248" w:type="dxa"/>
          </w:tcPr>
          <w:p w14:paraId="6B4F662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</w:tcPr>
          <w:p w14:paraId="600DE58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264" w:type="dxa"/>
          </w:tcPr>
          <w:p w14:paraId="102AD79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569D7F2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C0D73" w:rsidRPr="00CB02C1" w14:paraId="65760190" w14:textId="77777777" w:rsidTr="005232F8">
        <w:trPr>
          <w:trHeight w:val="387"/>
        </w:trPr>
        <w:tc>
          <w:tcPr>
            <w:tcW w:w="3510" w:type="dxa"/>
          </w:tcPr>
          <w:p w14:paraId="3016FE8B" w14:textId="0B744C31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7D2FEB0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49" w:type="dxa"/>
          </w:tcPr>
          <w:p w14:paraId="3258E8F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</w:tcPr>
          <w:p w14:paraId="17ED981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248" w:type="dxa"/>
          </w:tcPr>
          <w:p w14:paraId="10F117E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C2DE4F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248" w:type="dxa"/>
          </w:tcPr>
          <w:p w14:paraId="57B488A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</w:tcPr>
          <w:p w14:paraId="43EA603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264" w:type="dxa"/>
          </w:tcPr>
          <w:p w14:paraId="117A85D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246C2FE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0D73" w:rsidRPr="00CB02C1" w14:paraId="4CF9DE46" w14:textId="77777777" w:rsidTr="7B5D1A73">
        <w:trPr>
          <w:trHeight w:val="384"/>
        </w:trPr>
        <w:tc>
          <w:tcPr>
            <w:tcW w:w="3510" w:type="dxa"/>
          </w:tcPr>
          <w:p w14:paraId="7B26D2F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9"/>
          </w:tcPr>
          <w:p w14:paraId="1B775B6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0D73" w:rsidRPr="00CB02C1" w14:paraId="278E3A61" w14:textId="77777777" w:rsidTr="005232F8">
        <w:trPr>
          <w:trHeight w:val="384"/>
        </w:trPr>
        <w:tc>
          <w:tcPr>
            <w:tcW w:w="3510" w:type="dxa"/>
          </w:tcPr>
          <w:p w14:paraId="28D1003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75012CB1" w14:textId="0675D8EF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90,577</w:t>
            </w:r>
          </w:p>
        </w:tc>
        <w:tc>
          <w:tcPr>
            <w:tcW w:w="249" w:type="dxa"/>
            <w:vAlign w:val="bottom"/>
          </w:tcPr>
          <w:p w14:paraId="491C7AC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649F4DDB" w14:textId="5F98F1C4" w:rsidR="00CC0D73" w:rsidRPr="00CB02C1" w:rsidRDefault="008A0A8B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83,936</w:t>
            </w:r>
          </w:p>
        </w:tc>
        <w:tc>
          <w:tcPr>
            <w:tcW w:w="248" w:type="dxa"/>
            <w:vAlign w:val="bottom"/>
          </w:tcPr>
          <w:p w14:paraId="4E7AA66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24F4B3C" w14:textId="16AED97A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248" w:type="dxa"/>
            <w:vAlign w:val="bottom"/>
          </w:tcPr>
          <w:p w14:paraId="47061A0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50209711" w14:textId="60E131E5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18,530</w:t>
            </w:r>
          </w:p>
        </w:tc>
        <w:tc>
          <w:tcPr>
            <w:tcW w:w="264" w:type="dxa"/>
            <w:vAlign w:val="bottom"/>
          </w:tcPr>
          <w:p w14:paraId="0D5046F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BBE1DE8" w14:textId="50113D99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194,022</w:t>
            </w:r>
          </w:p>
        </w:tc>
      </w:tr>
      <w:tr w:rsidR="00CC0D73" w:rsidRPr="00CB02C1" w14:paraId="2978BA5F" w14:textId="77777777" w:rsidTr="005232F8">
        <w:trPr>
          <w:trHeight w:val="384"/>
        </w:trPr>
        <w:tc>
          <w:tcPr>
            <w:tcW w:w="3510" w:type="dxa"/>
          </w:tcPr>
          <w:p w14:paraId="166260B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  <w:vAlign w:val="bottom"/>
          </w:tcPr>
          <w:p w14:paraId="5724751D" w14:textId="1D49C73D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(88,03</w:t>
            </w:r>
            <w:r w:rsidR="00ED089A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CADBB5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FF7EDD7" w14:textId="097FE896" w:rsidR="00CC0D73" w:rsidRPr="00CB02C1" w:rsidRDefault="008A0A8B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56C1BA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F6DF1F8" w14:textId="4CD9ED45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7E88D2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F7D38F7" w14:textId="3A441358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1FF1CF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3081E21" w14:textId="633DB4B7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(88,03</w:t>
            </w:r>
            <w:r w:rsidR="006B0409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C0D73" w:rsidRPr="00CB02C1" w14:paraId="4DF36264" w14:textId="77777777" w:rsidTr="005232F8">
        <w:trPr>
          <w:trHeight w:val="384"/>
        </w:trPr>
        <w:tc>
          <w:tcPr>
            <w:tcW w:w="3510" w:type="dxa"/>
          </w:tcPr>
          <w:p w14:paraId="179294F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6D68D7D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6A2E0B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990" w:type="dxa"/>
            <w:vAlign w:val="bottom"/>
          </w:tcPr>
          <w:p w14:paraId="0389B0FF" w14:textId="57B4F833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457D15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48070B57" w14:textId="21FD34F4" w:rsidR="00CC0D73" w:rsidRPr="00CB02C1" w:rsidRDefault="00537948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(8,061)</w:t>
            </w:r>
          </w:p>
        </w:tc>
        <w:tc>
          <w:tcPr>
            <w:tcW w:w="248" w:type="dxa"/>
            <w:vAlign w:val="bottom"/>
          </w:tcPr>
          <w:p w14:paraId="514AD16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E517E71" w14:textId="5F7042A3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76C9D3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CD799CC" w14:textId="60A6DD66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7634130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6C9FCC8" w14:textId="5B2E88F5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(8,061)</w:t>
            </w:r>
          </w:p>
        </w:tc>
      </w:tr>
      <w:tr w:rsidR="00CC0D73" w:rsidRPr="00CB02C1" w14:paraId="13313782" w14:textId="77777777" w:rsidTr="005232F8">
        <w:trPr>
          <w:trHeight w:val="384"/>
        </w:trPr>
        <w:tc>
          <w:tcPr>
            <w:tcW w:w="3510" w:type="dxa"/>
          </w:tcPr>
          <w:p w14:paraId="0D127916" w14:textId="40659CDE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18BC03E8" w14:textId="3606295B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249" w:type="dxa"/>
            <w:vAlign w:val="bottom"/>
          </w:tcPr>
          <w:p w14:paraId="7FEE969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F154C91" w14:textId="2D8F4BC0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(11,515)</w:t>
            </w:r>
          </w:p>
        </w:tc>
        <w:tc>
          <w:tcPr>
            <w:tcW w:w="248" w:type="dxa"/>
            <w:vAlign w:val="bottom"/>
          </w:tcPr>
          <w:p w14:paraId="6F274BC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1935AA0" w14:textId="63876702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248" w:type="dxa"/>
            <w:vAlign w:val="bottom"/>
          </w:tcPr>
          <w:p w14:paraId="1D0888A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6B6FA1BF" w14:textId="53645ED2" w:rsidR="00CC0D73" w:rsidRPr="00CB02C1" w:rsidRDefault="004C694D" w:rsidP="004C6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(4,315)</w:t>
            </w:r>
          </w:p>
        </w:tc>
        <w:tc>
          <w:tcPr>
            <w:tcW w:w="264" w:type="dxa"/>
            <w:vAlign w:val="bottom"/>
          </w:tcPr>
          <w:p w14:paraId="349CFAD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055118CE" w14:textId="49110769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(16,183)</w:t>
            </w:r>
          </w:p>
        </w:tc>
      </w:tr>
      <w:tr w:rsidR="00CC0D73" w:rsidRPr="00CB02C1" w14:paraId="5B4E7E93" w14:textId="77777777" w:rsidTr="005232F8">
        <w:trPr>
          <w:trHeight w:val="384"/>
        </w:trPr>
        <w:tc>
          <w:tcPr>
            <w:tcW w:w="3510" w:type="dxa"/>
          </w:tcPr>
          <w:p w14:paraId="2D355012" w14:textId="54D2932D" w:rsidR="00F678FD" w:rsidRPr="00CB02C1" w:rsidRDefault="00997A31" w:rsidP="00F6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F678F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ผล (</w:t>
            </w:r>
            <w:r w:rsidR="00F678FD"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  <w:r w:rsidR="00F678FD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) </w:t>
            </w:r>
            <w:r w:rsidR="00D15C6E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622B3132" w14:textId="479FDC0F" w:rsidR="00CC0D73" w:rsidRPr="00CB02C1" w:rsidRDefault="00F678FD" w:rsidP="00F6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</w:t>
            </w:r>
            <w:r w:rsidR="00145D92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0B2322" w14:textId="256D6220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C4F8C4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C50065" w14:textId="06A21DE7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248" w:type="dxa"/>
            <w:vAlign w:val="bottom"/>
          </w:tcPr>
          <w:p w14:paraId="2AACE78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63BE34A" w14:textId="5C9123AD" w:rsidR="00CC0D73" w:rsidRPr="00CB02C1" w:rsidRDefault="004F724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8" w:type="dxa"/>
            <w:vAlign w:val="bottom"/>
          </w:tcPr>
          <w:p w14:paraId="028B6A4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978B17C" w14:textId="408F7284" w:rsidR="00CC0D73" w:rsidRPr="00CB02C1" w:rsidRDefault="004C694D" w:rsidP="004C6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(1,514)</w:t>
            </w:r>
          </w:p>
        </w:tc>
        <w:tc>
          <w:tcPr>
            <w:tcW w:w="264" w:type="dxa"/>
            <w:vAlign w:val="bottom"/>
          </w:tcPr>
          <w:p w14:paraId="663DA26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58C881C" w14:textId="70D8DDBF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(815)</w:t>
            </w:r>
          </w:p>
        </w:tc>
      </w:tr>
      <w:tr w:rsidR="00CC0D73" w:rsidRPr="00CB02C1" w14:paraId="462FF66C" w14:textId="77777777" w:rsidTr="005232F8">
        <w:trPr>
          <w:trHeight w:val="396"/>
        </w:trPr>
        <w:tc>
          <w:tcPr>
            <w:tcW w:w="3510" w:type="dxa"/>
          </w:tcPr>
          <w:p w14:paraId="6D5AB68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192CD0" w14:textId="2FBD50BB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2,47</w:t>
            </w:r>
            <w:r w:rsidR="0013467A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9" w:type="dxa"/>
            <w:vAlign w:val="bottom"/>
          </w:tcPr>
          <w:p w14:paraId="7CD9046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2C8A98EB" w14:textId="7CF73F69" w:rsidR="00CC0D73" w:rsidRPr="00CB02C1" w:rsidRDefault="003F49BC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65,042</w:t>
            </w:r>
          </w:p>
        </w:tc>
        <w:tc>
          <w:tcPr>
            <w:tcW w:w="248" w:type="dxa"/>
            <w:vAlign w:val="bottom"/>
          </w:tcPr>
          <w:p w14:paraId="5C193D8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F5A0277" w14:textId="0B2E94FE" w:rsidR="00CC0D73" w:rsidRPr="00CB02C1" w:rsidRDefault="00817F32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48" w:type="dxa"/>
            <w:vAlign w:val="bottom"/>
          </w:tcPr>
          <w:p w14:paraId="4B1D5F5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0DEFA06" w14:textId="569492BA" w:rsidR="00CC0D73" w:rsidRPr="00CB02C1" w:rsidRDefault="004C694D" w:rsidP="004C6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12,701</w:t>
            </w:r>
          </w:p>
        </w:tc>
        <w:tc>
          <w:tcPr>
            <w:tcW w:w="264" w:type="dxa"/>
            <w:vAlign w:val="bottom"/>
          </w:tcPr>
          <w:p w14:paraId="452A903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CEB9E98" w14:textId="77338EBB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80,93</w:t>
            </w:r>
            <w:r w:rsidR="0013467A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</w:tr>
      <w:tr w:rsidR="00CC0D73" w:rsidRPr="00CB02C1" w14:paraId="18B828A9" w14:textId="77777777" w:rsidTr="005232F8">
        <w:trPr>
          <w:trHeight w:val="384"/>
        </w:trPr>
        <w:tc>
          <w:tcPr>
            <w:tcW w:w="3510" w:type="dxa"/>
          </w:tcPr>
          <w:p w14:paraId="390D78D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4E156E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3D089E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5246570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F857CA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F0C466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4F66DC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CDE75B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D55A7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9FCF7B9" w14:textId="7C0C8F85" w:rsidR="00CC0D73" w:rsidRPr="00CB02C1" w:rsidRDefault="004C694D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16,97</w:t>
            </w:r>
            <w:r w:rsidR="0031570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</w:tr>
      <w:tr w:rsidR="00CC0D73" w:rsidRPr="00CB02C1" w14:paraId="433EE3A4" w14:textId="77777777" w:rsidTr="005232F8">
        <w:trPr>
          <w:trHeight w:val="384"/>
        </w:trPr>
        <w:tc>
          <w:tcPr>
            <w:tcW w:w="3510" w:type="dxa"/>
          </w:tcPr>
          <w:p w14:paraId="6BFC949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53DC48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4E3CCC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234CD1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EAD6F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0E9E7AD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0DAC67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3FBDC6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04439B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466B51D" w14:textId="3408D204" w:rsidR="00CC0D73" w:rsidRPr="00CB02C1" w:rsidRDefault="004C694D" w:rsidP="0047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2"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(14,18</w:t>
            </w:r>
            <w:r w:rsidR="0031570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C0D73" w:rsidRPr="00CB02C1" w14:paraId="3F6CEB9A" w14:textId="77777777" w:rsidTr="005232F8">
        <w:trPr>
          <w:trHeight w:val="384"/>
        </w:trPr>
        <w:tc>
          <w:tcPr>
            <w:tcW w:w="3510" w:type="dxa"/>
          </w:tcPr>
          <w:p w14:paraId="5EAFD6B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1ACCA63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81131E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6B3F49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0BAE28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C912C2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858EA6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626524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72E6EB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2B5A39EC" w14:textId="778E343D" w:rsidR="00CC0D73" w:rsidRPr="00CB02C1" w:rsidRDefault="004C694D" w:rsidP="0047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2"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(77,04</w:t>
            </w:r>
            <w:r w:rsidR="0031570C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CC0D73" w:rsidRPr="00CB02C1" w14:paraId="3E8C6420" w14:textId="77777777" w:rsidTr="005232F8">
        <w:trPr>
          <w:trHeight w:val="768"/>
        </w:trPr>
        <w:tc>
          <w:tcPr>
            <w:tcW w:w="3510" w:type="dxa"/>
          </w:tcPr>
          <w:p w14:paraId="509736C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541C72B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990" w:type="dxa"/>
            <w:vAlign w:val="bottom"/>
          </w:tcPr>
          <w:p w14:paraId="62699FD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925A7E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4A7875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29FED09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F952A7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88AE98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542CBE4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38C570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9F45C79" w14:textId="018ABD4F" w:rsidR="00CC0D73" w:rsidRPr="00CB02C1" w:rsidRDefault="004C694D" w:rsidP="0047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2"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(126)</w:t>
            </w:r>
          </w:p>
        </w:tc>
      </w:tr>
      <w:tr w:rsidR="00CC0D73" w:rsidRPr="00CB02C1" w14:paraId="277C1437" w14:textId="77777777" w:rsidTr="005232F8">
        <w:trPr>
          <w:trHeight w:val="384"/>
        </w:trPr>
        <w:tc>
          <w:tcPr>
            <w:tcW w:w="3510" w:type="dxa"/>
          </w:tcPr>
          <w:p w14:paraId="2AE9F51F" w14:textId="6416AC8A" w:rsidR="00CC0D73" w:rsidRPr="00CB02C1" w:rsidRDefault="000D4649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กำไร</w:t>
            </w:r>
            <w:r w:rsidR="00CC0D73"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6C6D636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B8B48A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696EE73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5EA9EE5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8288D7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6C8DC1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62B106F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C6642E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A21385D" w14:textId="21ECB6CB" w:rsidR="00CC0D73" w:rsidRPr="00CB02C1" w:rsidRDefault="004C694D" w:rsidP="007A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6,550</w:t>
            </w:r>
          </w:p>
        </w:tc>
      </w:tr>
      <w:tr w:rsidR="00CC0D73" w:rsidRPr="00CB02C1" w14:paraId="6865A26C" w14:textId="77777777" w:rsidTr="005232F8">
        <w:trPr>
          <w:trHeight w:val="384"/>
        </w:trPr>
        <w:tc>
          <w:tcPr>
            <w:tcW w:w="3510" w:type="dxa"/>
          </w:tcPr>
          <w:p w14:paraId="5E203FF2" w14:textId="7F9190F9" w:rsidR="00CC0D73" w:rsidRPr="00CB02C1" w:rsidRDefault="00CC0141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CC0D73"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1642091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62CF6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2FBC8B4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F37CDE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AE1F5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5989667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72BFBF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D6E9A7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72959C4" w14:textId="2EFFF029" w:rsidR="00CC0D73" w:rsidRPr="00CB02C1" w:rsidRDefault="004C694D" w:rsidP="007A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52"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(1,133)</w:t>
            </w:r>
          </w:p>
        </w:tc>
      </w:tr>
      <w:tr w:rsidR="00CC0D73" w:rsidRPr="00CB02C1" w14:paraId="17E2E23E" w14:textId="77777777" w:rsidTr="005232F8">
        <w:trPr>
          <w:trHeight w:val="396"/>
        </w:trPr>
        <w:tc>
          <w:tcPr>
            <w:tcW w:w="3510" w:type="dxa"/>
          </w:tcPr>
          <w:p w14:paraId="1E14EA7E" w14:textId="455BF792" w:rsidR="00CC0D73" w:rsidRPr="00CB02C1" w:rsidRDefault="00CC0141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CC0D73"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14:paraId="2374B4C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47D0F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128870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5AD19FB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6EA015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A41F46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5F498A5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34D795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59004" w14:textId="4EC7AD10" w:rsidR="00CC0D73" w:rsidRPr="00CB02C1" w:rsidRDefault="00A20146" w:rsidP="007A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5,417</w:t>
            </w:r>
          </w:p>
        </w:tc>
      </w:tr>
      <w:tr w:rsidR="00CC0D73" w:rsidRPr="00CB02C1" w14:paraId="49DE29D1" w14:textId="77777777" w:rsidTr="005232F8">
        <w:trPr>
          <w:trHeight w:val="396"/>
        </w:trPr>
        <w:tc>
          <w:tcPr>
            <w:tcW w:w="3510" w:type="dxa"/>
          </w:tcPr>
          <w:p w14:paraId="760E108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49C169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431C07F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</w:tcPr>
          <w:p w14:paraId="256A1F1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33699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0AEAAC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7D9FF8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</w:tcPr>
          <w:p w14:paraId="212D1EE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0798F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D8386F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C0D73" w:rsidRPr="00CB02C1" w14:paraId="38F27952" w14:textId="77777777" w:rsidTr="005232F8">
        <w:trPr>
          <w:trHeight w:val="407"/>
        </w:trPr>
        <w:tc>
          <w:tcPr>
            <w:tcW w:w="3510" w:type="dxa"/>
          </w:tcPr>
          <w:p w14:paraId="6AF7209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990" w:type="dxa"/>
          </w:tcPr>
          <w:p w14:paraId="25A9859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14:paraId="7376B1C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2" w:type="dxa"/>
          </w:tcPr>
          <w:p w14:paraId="2B8EAA1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B1FC77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2D33DFE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A22235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2" w:type="dxa"/>
          </w:tcPr>
          <w:p w14:paraId="4AB2D32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95BD73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635B199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C0D73" w:rsidRPr="00CB02C1" w14:paraId="676B884F" w14:textId="77777777" w:rsidTr="005232F8">
        <w:trPr>
          <w:trHeight w:val="1153"/>
        </w:trPr>
        <w:tc>
          <w:tcPr>
            <w:tcW w:w="3510" w:type="dxa"/>
          </w:tcPr>
          <w:p w14:paraId="49251E1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300080B8" w14:textId="358C3370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1E56F24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9A5D8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25039B1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1661123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5050B3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4D8D310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C9DA0E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63341F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6DE78F26" w14:textId="61029AC0" w:rsidR="00CC0D73" w:rsidRPr="00CB02C1" w:rsidRDefault="00477D2A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1,411,748</w:t>
            </w:r>
          </w:p>
        </w:tc>
      </w:tr>
      <w:tr w:rsidR="00CC0D73" w:rsidRPr="00CB02C1" w14:paraId="7E46FE6B" w14:textId="77777777" w:rsidTr="005232F8">
        <w:trPr>
          <w:trHeight w:val="779"/>
        </w:trPr>
        <w:tc>
          <w:tcPr>
            <w:tcW w:w="3510" w:type="dxa"/>
          </w:tcPr>
          <w:p w14:paraId="235920E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2D512952" w14:textId="75D9C422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1DAB06F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5379D0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18F16B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69664A4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43C9F0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4AD799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E1DF8C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DDFE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9A94849" w14:textId="2920B0D3" w:rsidR="00CC0D73" w:rsidRPr="00CB02C1" w:rsidRDefault="00477D2A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13,0</w:t>
            </w:r>
            <w:r w:rsidR="00E63B47">
              <w:rPr>
                <w:rFonts w:asciiTheme="majorBidi" w:eastAsia="Times New Roman" w:hAnsiTheme="majorBidi" w:cstheme="majorBidi"/>
                <w:sz w:val="28"/>
                <w:szCs w:val="28"/>
              </w:rPr>
              <w:t>82</w:t>
            </w:r>
          </w:p>
        </w:tc>
      </w:tr>
      <w:tr w:rsidR="00CC0D73" w:rsidRPr="00CB02C1" w14:paraId="47CD8699" w14:textId="77777777" w:rsidTr="005232F8">
        <w:trPr>
          <w:trHeight w:val="384"/>
        </w:trPr>
        <w:tc>
          <w:tcPr>
            <w:tcW w:w="3510" w:type="dxa"/>
          </w:tcPr>
          <w:p w14:paraId="049B5047" w14:textId="284768AE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</w:t>
            </w:r>
            <w:r w:rsidR="00BA0F72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55635B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FBD27E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6B10C1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12A485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E25237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1CE767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68A4215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BA05D4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22746A2" w14:textId="4FF30595" w:rsidR="00CC0D73" w:rsidRPr="00CB02C1" w:rsidRDefault="00477D2A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1,574,0</w:t>
            </w:r>
            <w:r w:rsidR="00CF422A">
              <w:rPr>
                <w:rFonts w:asciiTheme="majorBidi" w:eastAsia="Times New Roman" w:hAnsiTheme="majorBidi" w:cstheme="majorBidi"/>
                <w:sz w:val="28"/>
                <w:szCs w:val="28"/>
              </w:rPr>
              <w:t>72</w:t>
            </w:r>
          </w:p>
        </w:tc>
      </w:tr>
    </w:tbl>
    <w:p w14:paraId="2B87CFF2" w14:textId="047FC569" w:rsidR="00BA0F72" w:rsidRDefault="00BA0F72"/>
    <w:p w14:paraId="3E246382" w14:textId="77777777" w:rsidR="005232F8" w:rsidRDefault="005232F8"/>
    <w:p w14:paraId="492E900D" w14:textId="77777777" w:rsidR="005232F8" w:rsidRDefault="005232F8"/>
    <w:p w14:paraId="665F00DB" w14:textId="77777777" w:rsidR="005232F8" w:rsidRDefault="005232F8"/>
    <w:p w14:paraId="47A34318" w14:textId="77777777" w:rsidR="005232F8" w:rsidRDefault="005232F8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992"/>
        <w:gridCol w:w="249"/>
        <w:gridCol w:w="947"/>
        <w:gridCol w:w="249"/>
        <w:gridCol w:w="1102"/>
        <w:gridCol w:w="249"/>
        <w:gridCol w:w="920"/>
        <w:gridCol w:w="265"/>
        <w:gridCol w:w="966"/>
      </w:tblGrid>
      <w:tr w:rsidR="00CC0D73" w:rsidRPr="00CB02C1" w14:paraId="0B2D1AB3" w14:textId="77777777" w:rsidTr="00C20613">
        <w:tc>
          <w:tcPr>
            <w:tcW w:w="1857" w:type="pct"/>
          </w:tcPr>
          <w:p w14:paraId="1E5E0A9B" w14:textId="56879C66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3" w:type="pct"/>
            <w:gridSpan w:val="9"/>
          </w:tcPr>
          <w:p w14:paraId="18C9A78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613" w:rsidRPr="00CB02C1" w14:paraId="4352319E" w14:textId="77777777" w:rsidTr="00C20613">
        <w:tc>
          <w:tcPr>
            <w:tcW w:w="1857" w:type="pct"/>
          </w:tcPr>
          <w:p w14:paraId="5C65F60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B02C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25" w:type="pct"/>
          </w:tcPr>
          <w:p w14:paraId="4E9C62C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2" w:type="pct"/>
          </w:tcPr>
          <w:p w14:paraId="608740C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3FCC876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2" w:type="pct"/>
          </w:tcPr>
          <w:p w14:paraId="247453D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DC1208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132" w:type="pct"/>
          </w:tcPr>
          <w:p w14:paraId="150957C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</w:tcPr>
          <w:p w14:paraId="2278148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การให้</w:t>
            </w:r>
          </w:p>
        </w:tc>
        <w:tc>
          <w:tcPr>
            <w:tcW w:w="140" w:type="pct"/>
          </w:tcPr>
          <w:p w14:paraId="73B846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" w:type="pct"/>
          </w:tcPr>
          <w:p w14:paraId="7F6AE7F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20613" w:rsidRPr="00CB02C1" w14:paraId="58E12302" w14:textId="77777777" w:rsidTr="00C20613">
        <w:tc>
          <w:tcPr>
            <w:tcW w:w="1857" w:type="pct"/>
          </w:tcPr>
          <w:p w14:paraId="4346657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25" w:type="pct"/>
          </w:tcPr>
          <w:p w14:paraId="7EAF9C1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32" w:type="pct"/>
          </w:tcPr>
          <w:p w14:paraId="3203DC9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933978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32" w:type="pct"/>
          </w:tcPr>
          <w:p w14:paraId="2B47FE3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3F143D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132" w:type="pct"/>
          </w:tcPr>
          <w:p w14:paraId="59C4C5E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</w:tcPr>
          <w:p w14:paraId="6CEA1D1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140" w:type="pct"/>
          </w:tcPr>
          <w:p w14:paraId="6C6AEF3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" w:type="pct"/>
          </w:tcPr>
          <w:p w14:paraId="5D67241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0D73" w:rsidRPr="00CB02C1" w14:paraId="7DFABBC4" w14:textId="77777777" w:rsidTr="00C20613">
        <w:tc>
          <w:tcPr>
            <w:tcW w:w="1857" w:type="pct"/>
          </w:tcPr>
          <w:p w14:paraId="5008DF9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3" w:type="pct"/>
            <w:gridSpan w:val="9"/>
          </w:tcPr>
          <w:p w14:paraId="7F7671D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19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613" w:rsidRPr="00CB02C1" w14:paraId="7D3963FD" w14:textId="77777777" w:rsidTr="00C20613">
        <w:tc>
          <w:tcPr>
            <w:tcW w:w="1857" w:type="pct"/>
          </w:tcPr>
          <w:p w14:paraId="17024CE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525" w:type="pct"/>
            <w:vAlign w:val="bottom"/>
          </w:tcPr>
          <w:p w14:paraId="4E4D401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173,436</w:t>
            </w:r>
          </w:p>
        </w:tc>
        <w:tc>
          <w:tcPr>
            <w:tcW w:w="132" w:type="pct"/>
            <w:vAlign w:val="bottom"/>
          </w:tcPr>
          <w:p w14:paraId="04A17E9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282297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82,719</w:t>
            </w:r>
          </w:p>
        </w:tc>
        <w:tc>
          <w:tcPr>
            <w:tcW w:w="132" w:type="pct"/>
            <w:vAlign w:val="bottom"/>
          </w:tcPr>
          <w:p w14:paraId="167DA66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6D66888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32" w:type="pct"/>
            <w:vAlign w:val="bottom"/>
          </w:tcPr>
          <w:p w14:paraId="119070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6D2DF1C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6,002</w:t>
            </w:r>
          </w:p>
        </w:tc>
        <w:tc>
          <w:tcPr>
            <w:tcW w:w="140" w:type="pct"/>
            <w:vAlign w:val="bottom"/>
          </w:tcPr>
          <w:p w14:paraId="16A14C8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5021DAE" w14:textId="77777777" w:rsidR="00CC0D73" w:rsidRPr="00CB02C1" w:rsidRDefault="00CC0D73" w:rsidP="00DC7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262,576</w:t>
            </w:r>
          </w:p>
        </w:tc>
      </w:tr>
      <w:tr w:rsidR="00C20613" w:rsidRPr="00CB02C1" w14:paraId="3DDC199A" w14:textId="77777777" w:rsidTr="00C20613">
        <w:tc>
          <w:tcPr>
            <w:tcW w:w="1857" w:type="pct"/>
          </w:tcPr>
          <w:p w14:paraId="1DBDE19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25" w:type="pct"/>
            <w:vAlign w:val="bottom"/>
          </w:tcPr>
          <w:p w14:paraId="1883268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(168,682)</w:t>
            </w:r>
          </w:p>
        </w:tc>
        <w:tc>
          <w:tcPr>
            <w:tcW w:w="132" w:type="pct"/>
            <w:vAlign w:val="bottom"/>
          </w:tcPr>
          <w:p w14:paraId="7A6910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2BB8944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631D1ED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6F35F18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037FC1C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573AB5C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025B969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EADD54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(168,682)</w:t>
            </w:r>
          </w:p>
        </w:tc>
      </w:tr>
      <w:tr w:rsidR="00C20613" w:rsidRPr="00CB02C1" w14:paraId="1ADF3DC3" w14:textId="77777777" w:rsidTr="00C20613">
        <w:tc>
          <w:tcPr>
            <w:tcW w:w="1857" w:type="pct"/>
          </w:tcPr>
          <w:p w14:paraId="3FCF0FB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  <w:p w14:paraId="059BF45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ทางการเงินที่วัดมูลค่าด้วยราคาทุน</w:t>
            </w:r>
          </w:p>
          <w:p w14:paraId="4AF8B0C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ตัดจำหน่ายและลูกหนี้ตามสัญญาเช่าซื้อ</w:t>
            </w:r>
          </w:p>
        </w:tc>
        <w:tc>
          <w:tcPr>
            <w:tcW w:w="525" w:type="pct"/>
            <w:vAlign w:val="bottom"/>
          </w:tcPr>
          <w:p w14:paraId="41A2849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12C5FEA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0C65BE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132" w:type="pct"/>
            <w:vAlign w:val="bottom"/>
          </w:tcPr>
          <w:p w14:paraId="64C0789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46DF4A9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7F3D67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71C6371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(1,050)</w:t>
            </w:r>
          </w:p>
        </w:tc>
        <w:tc>
          <w:tcPr>
            <w:tcW w:w="140" w:type="pct"/>
            <w:vAlign w:val="bottom"/>
          </w:tcPr>
          <w:p w14:paraId="5C3B606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CEEA93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(1,237)</w:t>
            </w:r>
          </w:p>
        </w:tc>
      </w:tr>
      <w:tr w:rsidR="00C20613" w:rsidRPr="00CB02C1" w14:paraId="289C28D8" w14:textId="77777777" w:rsidTr="00C20613">
        <w:tc>
          <w:tcPr>
            <w:tcW w:w="1857" w:type="pct"/>
          </w:tcPr>
          <w:p w14:paraId="0151291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25" w:type="pct"/>
            <w:vAlign w:val="bottom"/>
          </w:tcPr>
          <w:p w14:paraId="21A273F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32" w:type="pct"/>
            <w:vAlign w:val="bottom"/>
          </w:tcPr>
          <w:p w14:paraId="7047499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9DFAF3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(13,100)</w:t>
            </w:r>
          </w:p>
        </w:tc>
        <w:tc>
          <w:tcPr>
            <w:tcW w:w="132" w:type="pct"/>
            <w:vAlign w:val="bottom"/>
          </w:tcPr>
          <w:p w14:paraId="1551A26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77D11A8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(72)</w:t>
            </w:r>
          </w:p>
        </w:tc>
        <w:tc>
          <w:tcPr>
            <w:tcW w:w="132" w:type="pct"/>
            <w:vAlign w:val="bottom"/>
          </w:tcPr>
          <w:p w14:paraId="2BF341E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E32F50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(668)</w:t>
            </w:r>
          </w:p>
        </w:tc>
        <w:tc>
          <w:tcPr>
            <w:tcW w:w="140" w:type="pct"/>
            <w:vAlign w:val="bottom"/>
          </w:tcPr>
          <w:p w14:paraId="73EF18C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695B70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(13,997)</w:t>
            </w:r>
          </w:p>
        </w:tc>
      </w:tr>
      <w:tr w:rsidR="00C20613" w:rsidRPr="00CB02C1" w14:paraId="241A46A8" w14:textId="77777777" w:rsidTr="00C20613">
        <w:tc>
          <w:tcPr>
            <w:tcW w:w="1857" w:type="pct"/>
          </w:tcPr>
          <w:p w14:paraId="09D7A60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ผลขาดทุน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10875C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2C9AAE4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451CBDF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(19,281)</w:t>
            </w:r>
          </w:p>
        </w:tc>
        <w:tc>
          <w:tcPr>
            <w:tcW w:w="132" w:type="pct"/>
            <w:vAlign w:val="bottom"/>
          </w:tcPr>
          <w:p w14:paraId="7AB0CDA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BCF45F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132" w:type="pct"/>
            <w:vAlign w:val="bottom"/>
          </w:tcPr>
          <w:p w14:paraId="09BC89D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21001CD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(476)</w:t>
            </w:r>
          </w:p>
        </w:tc>
        <w:tc>
          <w:tcPr>
            <w:tcW w:w="140" w:type="pct"/>
            <w:vAlign w:val="bottom"/>
          </w:tcPr>
          <w:p w14:paraId="1C5E94D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380827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7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(19,973)</w:t>
            </w:r>
          </w:p>
        </w:tc>
      </w:tr>
      <w:tr w:rsidR="00C20613" w:rsidRPr="00CB02C1" w14:paraId="547AB65F" w14:textId="77777777" w:rsidTr="00C20613">
        <w:tc>
          <w:tcPr>
            <w:tcW w:w="1857" w:type="pct"/>
          </w:tcPr>
          <w:p w14:paraId="1F1567A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337777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52" w:right="-2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4,597</w:t>
            </w:r>
          </w:p>
        </w:tc>
        <w:tc>
          <w:tcPr>
            <w:tcW w:w="132" w:type="pct"/>
            <w:vAlign w:val="bottom"/>
          </w:tcPr>
          <w:p w14:paraId="51EE263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83C984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52" w:right="-9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50,151</w:t>
            </w:r>
          </w:p>
        </w:tc>
        <w:tc>
          <w:tcPr>
            <w:tcW w:w="132" w:type="pct"/>
            <w:vAlign w:val="bottom"/>
          </w:tcPr>
          <w:p w14:paraId="07AA60D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E50EBE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52" w:right="-8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32" w:type="pct"/>
            <w:vAlign w:val="bottom"/>
          </w:tcPr>
          <w:p w14:paraId="717786D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117CB23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52" w:right="-5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3,808</w:t>
            </w:r>
          </w:p>
        </w:tc>
        <w:tc>
          <w:tcPr>
            <w:tcW w:w="140" w:type="pct"/>
            <w:vAlign w:val="bottom"/>
          </w:tcPr>
          <w:p w14:paraId="77CE704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6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45B539E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58,687</w:t>
            </w:r>
          </w:p>
        </w:tc>
      </w:tr>
      <w:tr w:rsidR="00C20613" w:rsidRPr="00CB02C1" w14:paraId="5F94C997" w14:textId="77777777" w:rsidTr="00C20613">
        <w:tc>
          <w:tcPr>
            <w:tcW w:w="1857" w:type="pct"/>
          </w:tcPr>
          <w:p w14:paraId="02B32C7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5" w:type="pct"/>
            <w:vAlign w:val="bottom"/>
          </w:tcPr>
          <w:p w14:paraId="2EBE5FF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5873AB0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74C31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26C64B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73610F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D9FA31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03F98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42BF7C7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7172FE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15,361</w:t>
            </w:r>
          </w:p>
        </w:tc>
      </w:tr>
      <w:tr w:rsidR="00C20613" w:rsidRPr="00CB02C1" w14:paraId="285AC379" w14:textId="77777777" w:rsidTr="00C20613">
        <w:tc>
          <w:tcPr>
            <w:tcW w:w="1857" w:type="pct"/>
          </w:tcPr>
          <w:p w14:paraId="6A06938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25" w:type="pct"/>
            <w:vAlign w:val="bottom"/>
          </w:tcPr>
          <w:p w14:paraId="19575F1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7E6D6A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DC5CFC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28C21DC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39FE270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62B098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1C1A95A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42EB23C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1C9089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(18,732)</w:t>
            </w:r>
          </w:p>
        </w:tc>
      </w:tr>
      <w:tr w:rsidR="00C20613" w:rsidRPr="00CB02C1" w14:paraId="176CEDE2" w14:textId="77777777" w:rsidTr="00C20613">
        <w:tc>
          <w:tcPr>
            <w:tcW w:w="1857" w:type="pct"/>
          </w:tcPr>
          <w:p w14:paraId="3D09CB2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25" w:type="pct"/>
            <w:vAlign w:val="bottom"/>
          </w:tcPr>
          <w:p w14:paraId="3BC37AF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55517A3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1C9C4E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2493AB9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502B436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26C5CE6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0D8C85F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62FCE75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1B43E9C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(65,847)</w:t>
            </w:r>
          </w:p>
        </w:tc>
      </w:tr>
      <w:tr w:rsidR="00C20613" w:rsidRPr="00CB02C1" w14:paraId="3FD19EAA" w14:textId="77777777" w:rsidTr="00C20613">
        <w:tc>
          <w:tcPr>
            <w:tcW w:w="1857" w:type="pct"/>
          </w:tcPr>
          <w:p w14:paraId="48EEC87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  <w:p w14:paraId="0B8DADD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525" w:type="pct"/>
            <w:vAlign w:val="bottom"/>
          </w:tcPr>
          <w:p w14:paraId="5552C97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407316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FEC9C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038ED7B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19F56E5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79672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61C1312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4B87BBD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13E586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(139)</w:t>
            </w:r>
          </w:p>
        </w:tc>
      </w:tr>
      <w:tr w:rsidR="00C20613" w:rsidRPr="00CB02C1" w14:paraId="33FCDDD3" w14:textId="77777777" w:rsidTr="00C20613">
        <w:tc>
          <w:tcPr>
            <w:tcW w:w="1857" w:type="pct"/>
          </w:tcPr>
          <w:p w14:paraId="67C0AB4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ขาดทุน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525" w:type="pct"/>
            <w:vAlign w:val="bottom"/>
          </w:tcPr>
          <w:p w14:paraId="6577ECF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4CA39E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D1B8CD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4F7B42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6DC6388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8731AA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2D399C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2ABFE20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E4E115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(10,670)</w:t>
            </w:r>
          </w:p>
        </w:tc>
      </w:tr>
      <w:tr w:rsidR="00C20613" w:rsidRPr="00CB02C1" w14:paraId="34B09CBE" w14:textId="77777777" w:rsidTr="00C20613">
        <w:tc>
          <w:tcPr>
            <w:tcW w:w="1857" w:type="pct"/>
          </w:tcPr>
          <w:p w14:paraId="06D6B49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รายได้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25" w:type="pct"/>
            <w:vAlign w:val="bottom"/>
          </w:tcPr>
          <w:p w14:paraId="75DB66B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CFF599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B1D904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834250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337DF49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021CCCF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5EF516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6913C9E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7362ED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386</w:t>
            </w:r>
          </w:p>
        </w:tc>
      </w:tr>
      <w:tr w:rsidR="00C20613" w:rsidRPr="00CB02C1" w14:paraId="70DF9251" w14:textId="77777777" w:rsidTr="00C20613">
        <w:tc>
          <w:tcPr>
            <w:tcW w:w="1857" w:type="pct"/>
          </w:tcPr>
          <w:p w14:paraId="7679F14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5" w:type="pct"/>
            <w:vAlign w:val="bottom"/>
          </w:tcPr>
          <w:p w14:paraId="3F2AED5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CE0F34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CE1091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3026703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4DAC35B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296773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4169485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7F09CC2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A197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5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(10,284)</w:t>
            </w:r>
          </w:p>
        </w:tc>
      </w:tr>
      <w:tr w:rsidR="00C20613" w:rsidRPr="00CB02C1" w14:paraId="46EF7821" w14:textId="77777777" w:rsidTr="00C20613">
        <w:tc>
          <w:tcPr>
            <w:tcW w:w="1857" w:type="pct"/>
          </w:tcPr>
          <w:p w14:paraId="4BFD0E1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461221C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5D90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</w:tcPr>
          <w:p w14:paraId="3584D62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418C83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5C5163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4F0D1C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7" w:type="pct"/>
          </w:tcPr>
          <w:p w14:paraId="55ABBA4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3816BFB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</w:tcPr>
          <w:p w14:paraId="5BC59B9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20613" w:rsidRPr="00CB02C1" w14:paraId="5A9F1F36" w14:textId="77777777" w:rsidTr="00C20613">
        <w:tc>
          <w:tcPr>
            <w:tcW w:w="1857" w:type="pct"/>
          </w:tcPr>
          <w:p w14:paraId="6BE0564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525" w:type="pct"/>
          </w:tcPr>
          <w:p w14:paraId="185A451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A19943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1" w:type="pct"/>
          </w:tcPr>
          <w:p w14:paraId="2256F9E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DBE3EE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67F126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3F2038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" w:type="pct"/>
          </w:tcPr>
          <w:p w14:paraId="067D895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90B874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</w:tcPr>
          <w:p w14:paraId="6A51AE78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20613" w:rsidRPr="00CB02C1" w14:paraId="515CEACC" w14:textId="77777777" w:rsidTr="00C20613">
        <w:tc>
          <w:tcPr>
            <w:tcW w:w="1857" w:type="pct"/>
          </w:tcPr>
          <w:p w14:paraId="257D50D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ลูกหนี้ตามสัญญาเช่าซื้อ ลูกหนี้จากการรับซื้อ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/>
              <w:t xml:space="preserve">   สิทธิเรียกร้อง และลูกหนี้เงินให้สินเชื่ออื่น</w:t>
            </w:r>
          </w:p>
          <w:p w14:paraId="5393AD29" w14:textId="0C0B707D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A32A5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="00A32A5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25" w:type="pct"/>
            <w:vAlign w:val="bottom"/>
          </w:tcPr>
          <w:p w14:paraId="6366E24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D0466BB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2CE60E1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10B67F0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443371F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04A76BA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5D94FC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1CD6D0B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81228F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BBA6AD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9A09ABB" w14:textId="2DE72C73" w:rsidR="00CC0D73" w:rsidRPr="00CB02C1" w:rsidRDefault="00A32A5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1,397,311</w:t>
            </w:r>
          </w:p>
        </w:tc>
      </w:tr>
      <w:tr w:rsidR="00C20613" w:rsidRPr="00CB02C1" w14:paraId="6A620694" w14:textId="77777777" w:rsidTr="00C20613">
        <w:tc>
          <w:tcPr>
            <w:tcW w:w="1857" w:type="pct"/>
          </w:tcPr>
          <w:p w14:paraId="74A87F6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ส่วนปรับปรุงอาคารเช่าและอุปกรณ์ </w:t>
            </w:r>
          </w:p>
          <w:p w14:paraId="7F2C96D0" w14:textId="743F4250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A32A5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="00A32A5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25" w:type="pct"/>
            <w:vAlign w:val="bottom"/>
          </w:tcPr>
          <w:p w14:paraId="6CA2A84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371E188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8A025E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52DAB222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2AF0AA6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DC6FCE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05E0F39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21ED172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1F9E41AF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54A9C7C" w14:textId="39DFE2BC" w:rsidR="00CC0D73" w:rsidRPr="00CB02C1" w:rsidRDefault="00A32A5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15,045</w:t>
            </w:r>
          </w:p>
        </w:tc>
      </w:tr>
      <w:tr w:rsidR="00C20613" w:rsidRPr="00CB02C1" w14:paraId="5B428A2E" w14:textId="77777777" w:rsidTr="00C20613">
        <w:tc>
          <w:tcPr>
            <w:tcW w:w="1857" w:type="pct"/>
          </w:tcPr>
          <w:p w14:paraId="4DA34B2F" w14:textId="689C6F1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รวมสินทรัพย์ ณ วันที่ </w:t>
            </w:r>
            <w:r w:rsidR="00A32A5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="00A32A5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525" w:type="pct"/>
            <w:vAlign w:val="bottom"/>
          </w:tcPr>
          <w:p w14:paraId="0C8827BD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5E69331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4D99A07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2AF6B983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5637AE8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313060D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vAlign w:val="bottom"/>
          </w:tcPr>
          <w:p w14:paraId="2800F1FA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14:paraId="474FC8A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52" w:right="-131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AD29247" w14:textId="545EC243" w:rsidR="00CC0D73" w:rsidRPr="00CB02C1" w:rsidRDefault="00A32A5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52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1,573,558</w:t>
            </w:r>
          </w:p>
        </w:tc>
      </w:tr>
    </w:tbl>
    <w:p w14:paraId="58D15B87" w14:textId="77777777" w:rsidR="00E23789" w:rsidRDefault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871602" w14:textId="77777777" w:rsidR="009D2B95" w:rsidRDefault="009D2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80AF8" w14:textId="0572C0EC" w:rsidR="00454D95" w:rsidRPr="00CB02C1" w:rsidRDefault="001D3034" w:rsidP="009D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79635A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6F79E9"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</w:t>
      </w:r>
      <w:r w:rsidR="00B32496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B32496">
        <w:rPr>
          <w:rFonts w:asciiTheme="majorBidi" w:hAnsiTheme="majorBidi" w:cstheme="majorBidi" w:hint="cs"/>
          <w:b/>
          <w:bCs/>
          <w:sz w:val="28"/>
          <w:szCs w:val="28"/>
          <w:cs/>
        </w:rPr>
        <w:t>ขาดทุน</w:t>
      </w:r>
      <w:r w:rsidR="00B32496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090928D4" w14:textId="171967BC" w:rsidR="00DF152D" w:rsidRDefault="00DF152D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0"/>
        <w:gridCol w:w="269"/>
        <w:gridCol w:w="1171"/>
        <w:gridCol w:w="265"/>
        <w:gridCol w:w="1259"/>
        <w:gridCol w:w="267"/>
        <w:gridCol w:w="1181"/>
        <w:gridCol w:w="9"/>
      </w:tblGrid>
      <w:tr w:rsidR="00CC0D73" w:rsidRPr="00CB02C1" w14:paraId="06683DD8" w14:textId="77777777" w:rsidTr="00CC0D73">
        <w:trPr>
          <w:gridAfter w:val="1"/>
          <w:wAfter w:w="5" w:type="pct"/>
        </w:trPr>
        <w:tc>
          <w:tcPr>
            <w:tcW w:w="1988" w:type="pct"/>
          </w:tcPr>
          <w:p w14:paraId="5B13983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</w:tcPr>
          <w:p w14:paraId="19C3AF9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3397B0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8" w:type="pct"/>
            <w:gridSpan w:val="3"/>
          </w:tcPr>
          <w:p w14:paraId="6D4EE306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D73" w:rsidRPr="00CB02C1" w14:paraId="7FD5A34F" w14:textId="77777777" w:rsidTr="003A419E">
        <w:trPr>
          <w:gridAfter w:val="1"/>
          <w:wAfter w:w="5" w:type="pct"/>
        </w:trPr>
        <w:tc>
          <w:tcPr>
            <w:tcW w:w="1988" w:type="pct"/>
          </w:tcPr>
          <w:p w14:paraId="681937CC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B02C1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</w:rPr>
              <w:t>30</w:t>
            </w:r>
            <w:r w:rsidRPr="00CB02C1">
              <w:rPr>
                <w:rFonts w:ascii="Angsana New" w:eastAsia="Times New Roman" w:hAnsi="Angsana New" w:hint="cs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pct"/>
          </w:tcPr>
          <w:p w14:paraId="2A7E6D05" w14:textId="35939BC5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4F291F79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77A949CF" w14:textId="3CD6B7F2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348176C5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14:paraId="65B6450C" w14:textId="19CC0C9B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1C83C344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5E6BC62" w14:textId="288B3DC5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CC0D73" w:rsidRPr="00CB02C1" w14:paraId="7DD2F706" w14:textId="77777777" w:rsidTr="003A419E">
        <w:tc>
          <w:tcPr>
            <w:tcW w:w="1988" w:type="pct"/>
          </w:tcPr>
          <w:p w14:paraId="41E7183E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12" w:type="pct"/>
            <w:gridSpan w:val="8"/>
          </w:tcPr>
          <w:p w14:paraId="5999D6D1" w14:textId="77777777" w:rsidR="00CC0D73" w:rsidRPr="00CB02C1" w:rsidRDefault="00CC0D7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3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2F43B9" w:rsidRPr="00CB02C1" w14:paraId="4A93F851" w14:textId="77777777" w:rsidTr="003A419E">
        <w:trPr>
          <w:gridAfter w:val="1"/>
          <w:wAfter w:w="5" w:type="pct"/>
        </w:trPr>
        <w:tc>
          <w:tcPr>
            <w:tcW w:w="1988" w:type="pct"/>
          </w:tcPr>
          <w:p w14:paraId="215B9EFD" w14:textId="516EA80A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) </w:t>
            </w: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สำหรับงวดที่เป็นส่วนของผู้ถือ</w:t>
            </w:r>
          </w:p>
          <w:p w14:paraId="52EF027C" w14:textId="7665CA86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หุ้น</w:t>
            </w: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สามัญของบริษัท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363F4031" w14:textId="479A929D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>5,417</w:t>
            </w:r>
          </w:p>
        </w:tc>
        <w:tc>
          <w:tcPr>
            <w:tcW w:w="145" w:type="pct"/>
            <w:vAlign w:val="bottom"/>
          </w:tcPr>
          <w:p w14:paraId="338E55EB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7682E219" w14:textId="66BA735B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52" w:right="-19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(10,284)</w:t>
            </w:r>
          </w:p>
        </w:tc>
        <w:tc>
          <w:tcPr>
            <w:tcW w:w="143" w:type="pct"/>
            <w:vAlign w:val="bottom"/>
          </w:tcPr>
          <w:p w14:paraId="1628CF19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369DA8DB" w14:textId="0F871766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6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6,317</w:t>
            </w:r>
          </w:p>
        </w:tc>
        <w:tc>
          <w:tcPr>
            <w:tcW w:w="144" w:type="pct"/>
            <w:vAlign w:val="bottom"/>
          </w:tcPr>
          <w:p w14:paraId="5963AAEE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5FA15057" w14:textId="708A07B9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52" w:right="-19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(5,681)</w:t>
            </w:r>
          </w:p>
        </w:tc>
      </w:tr>
      <w:tr w:rsidR="002F43B9" w:rsidRPr="00CB02C1" w14:paraId="41831126" w14:textId="77777777" w:rsidTr="00DC7E88">
        <w:trPr>
          <w:gridAfter w:val="1"/>
          <w:wAfter w:w="5" w:type="pct"/>
        </w:trPr>
        <w:tc>
          <w:tcPr>
            <w:tcW w:w="1988" w:type="pct"/>
          </w:tcPr>
          <w:p w14:paraId="29AA05AE" w14:textId="5916790D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  <w:vAlign w:val="bottom"/>
          </w:tcPr>
          <w:p w14:paraId="7AA8BE46" w14:textId="4C8491AC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6986A02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0279BD5" w14:textId="56280A0D" w:rsidR="002F43B9" w:rsidRPr="002F43B9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52" w:right="-19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5A91EA55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2AD7A24F" w14:textId="42F73983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63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D7A8BF7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1583F59" w14:textId="7BBB2930" w:rsidR="002F43B9" w:rsidRPr="00F3732A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6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2F43B9" w:rsidRPr="00CB02C1" w14:paraId="1B009A9B" w14:textId="77777777" w:rsidTr="005406A9">
        <w:trPr>
          <w:gridAfter w:val="1"/>
          <w:wAfter w:w="5" w:type="pct"/>
        </w:trPr>
        <w:tc>
          <w:tcPr>
            <w:tcW w:w="1988" w:type="pct"/>
          </w:tcPr>
          <w:p w14:paraId="5A4E88B7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จำนวนหุ้นสามัญที่ปรับปรุง (ขั้นพื้นฐาน)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1DFC926" w14:textId="6C43CBA9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5" w:type="pct"/>
          </w:tcPr>
          <w:p w14:paraId="51346329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3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1CD0A1D" w14:textId="461F2F50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52" w:right="-19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3" w:type="pct"/>
          </w:tcPr>
          <w:p w14:paraId="1209DBCC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14:paraId="1F41CBBF" w14:textId="035C81FD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52" w:right="6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4" w:type="pct"/>
          </w:tcPr>
          <w:p w14:paraId="3A321F6D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2FEC658D" w14:textId="1798CD38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52" w:right="6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750,374</w:t>
            </w:r>
          </w:p>
        </w:tc>
      </w:tr>
      <w:tr w:rsidR="002F43B9" w:rsidRPr="00CB02C1" w14:paraId="5E904C04" w14:textId="77777777" w:rsidTr="00095248">
        <w:trPr>
          <w:gridAfter w:val="1"/>
          <w:wAfter w:w="5" w:type="pct"/>
        </w:trPr>
        <w:tc>
          <w:tcPr>
            <w:tcW w:w="1988" w:type="pct"/>
          </w:tcPr>
          <w:p w14:paraId="0137F19F" w14:textId="666C1098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) </w:t>
            </w:r>
            <w:r w:rsidRPr="00CB02C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CB02C1">
              <w:rPr>
                <w:rFonts w:ascii="Angsana New" w:eastAsia="Times New Roman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5A3D14E9" w14:textId="1C9153BA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0.007</w:t>
            </w:r>
          </w:p>
        </w:tc>
        <w:tc>
          <w:tcPr>
            <w:tcW w:w="145" w:type="pct"/>
          </w:tcPr>
          <w:p w14:paraId="745818AB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72B73E3F" w14:textId="7FCC2F2E" w:rsidR="002F43B9" w:rsidRPr="00E257F5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(0.014)</w:t>
            </w:r>
          </w:p>
        </w:tc>
        <w:tc>
          <w:tcPr>
            <w:tcW w:w="143" w:type="pct"/>
          </w:tcPr>
          <w:p w14:paraId="7ADBE6E7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double" w:sz="4" w:space="0" w:color="auto"/>
            </w:tcBorders>
          </w:tcPr>
          <w:p w14:paraId="61361B09" w14:textId="6C4DD1D3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52" w:right="63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0.008</w:t>
            </w:r>
          </w:p>
        </w:tc>
        <w:tc>
          <w:tcPr>
            <w:tcW w:w="144" w:type="pct"/>
          </w:tcPr>
          <w:p w14:paraId="73B8107E" w14:textId="77777777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52" w:right="-131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775DA503" w14:textId="799A5DD4" w:rsidR="002F43B9" w:rsidRPr="00CB02C1" w:rsidRDefault="002F43B9" w:rsidP="002F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5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(0.008)</w:t>
            </w:r>
          </w:p>
        </w:tc>
      </w:tr>
    </w:tbl>
    <w:p w14:paraId="6C3F7FB8" w14:textId="3D5F01A0" w:rsidR="00CC0D73" w:rsidRDefault="00CC0D73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CE2B59" w14:textId="7A51B8C7" w:rsidR="00790230" w:rsidRDefault="00790230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2C2AA64D" w14:textId="69FF7295" w:rsidR="00790230" w:rsidRDefault="00790230" w:rsidP="00DF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6B297C8" w14:textId="77777777" w:rsidR="00AB44E6" w:rsidRPr="005C0BB2" w:rsidRDefault="00AB44E6" w:rsidP="00AB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C0BB2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0C759154" w14:textId="77777777" w:rsidR="00AB44E6" w:rsidRPr="00AB44E6" w:rsidRDefault="00AB44E6" w:rsidP="00AB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AB44E6" w:rsidRPr="005C0BB2" w14:paraId="38DE6631" w14:textId="77777777" w:rsidTr="003A419E">
        <w:tc>
          <w:tcPr>
            <w:tcW w:w="3168" w:type="dxa"/>
            <w:shd w:val="clear" w:color="auto" w:fill="auto"/>
            <w:vAlign w:val="bottom"/>
          </w:tcPr>
          <w:p w14:paraId="1554FA6E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8181E02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443A0C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6473B9FF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B34B18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6754C14A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883177" w14:textId="77777777" w:rsidR="00AB44E6" w:rsidRPr="005C0BB2" w:rsidDel="00D43E7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B44E6" w:rsidRPr="005C0BB2" w14:paraId="7998AB55" w14:textId="77777777" w:rsidTr="003A419E">
        <w:tc>
          <w:tcPr>
            <w:tcW w:w="3168" w:type="dxa"/>
            <w:shd w:val="clear" w:color="auto" w:fill="auto"/>
          </w:tcPr>
          <w:p w14:paraId="470335F9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613A78EE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B3E3CBF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AD2FA6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3809B8FD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0A98E6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44E6" w:rsidRPr="005C0BB2" w14:paraId="671DB621" w14:textId="77777777" w:rsidTr="003A419E">
        <w:tc>
          <w:tcPr>
            <w:tcW w:w="3168" w:type="dxa"/>
            <w:shd w:val="clear" w:color="auto" w:fill="auto"/>
          </w:tcPr>
          <w:p w14:paraId="70F1DEC7" w14:textId="36E715AD" w:rsidR="00AB44E6" w:rsidRPr="00F749E5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09FC5EB9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CA9E5F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52A8112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A67239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78B0A7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4E6" w:rsidRPr="005C0BB2" w14:paraId="7B985BBB" w14:textId="77777777" w:rsidTr="003A419E">
        <w:tc>
          <w:tcPr>
            <w:tcW w:w="3168" w:type="dxa"/>
            <w:shd w:val="clear" w:color="auto" w:fill="auto"/>
          </w:tcPr>
          <w:p w14:paraId="7394E040" w14:textId="47A0054F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316BECF7" w14:textId="0F48C83A" w:rsidR="00AB44E6" w:rsidRPr="005C0BB2" w:rsidRDefault="00165E2A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46E80FF" w14:textId="500DD6B5" w:rsidR="00AB44E6" w:rsidRPr="005C0BB2" w:rsidRDefault="003C615F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1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3C61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E577221" w14:textId="4D27D4D4" w:rsidR="00AB44E6" w:rsidRPr="005C0BB2" w:rsidRDefault="0028735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0.015</w:t>
            </w:r>
          </w:p>
        </w:tc>
        <w:tc>
          <w:tcPr>
            <w:tcW w:w="270" w:type="dxa"/>
            <w:shd w:val="clear" w:color="auto" w:fill="auto"/>
          </w:tcPr>
          <w:p w14:paraId="2BC23E5F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F8905" w14:textId="0A44ECBB" w:rsidR="00AB44E6" w:rsidRPr="005C0BB2" w:rsidRDefault="004C3BDA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D6193">
              <w:rPr>
                <w:rFonts w:asciiTheme="majorBidi" w:hAnsiTheme="majorBidi" w:cstheme="majorBidi"/>
                <w:sz w:val="28"/>
                <w:szCs w:val="28"/>
              </w:rPr>
              <w:t>,25</w:t>
            </w:r>
            <w:r w:rsidR="00291BA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B44E6" w:rsidRPr="005C0BB2" w14:paraId="1E415480" w14:textId="77777777" w:rsidTr="003A419E">
        <w:tc>
          <w:tcPr>
            <w:tcW w:w="3168" w:type="dxa"/>
            <w:shd w:val="clear" w:color="auto" w:fill="auto"/>
          </w:tcPr>
          <w:p w14:paraId="1F0409C0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78F6C51E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F4FCD8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A94C881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DCD521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92BC7" w14:textId="1A9FFDD2" w:rsidR="00AB44E6" w:rsidRPr="008877B7" w:rsidRDefault="00925403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11,256</w:t>
            </w:r>
          </w:p>
        </w:tc>
      </w:tr>
      <w:tr w:rsidR="00AB44E6" w:rsidRPr="005C0BB2" w14:paraId="25252475" w14:textId="77777777" w:rsidTr="003A419E">
        <w:trPr>
          <w:trHeight w:val="260"/>
        </w:trPr>
        <w:tc>
          <w:tcPr>
            <w:tcW w:w="3168" w:type="dxa"/>
            <w:shd w:val="clear" w:color="auto" w:fill="auto"/>
          </w:tcPr>
          <w:p w14:paraId="4B5378DB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C5058E7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16F6C9D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AA67C94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0626C9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0AD1F2" w14:textId="77777777" w:rsidR="00AB44E6" w:rsidRPr="00B442AA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AB44E6" w:rsidRPr="005C0BB2" w14:paraId="2FCC4EDD" w14:textId="77777777" w:rsidTr="003A419E">
        <w:tc>
          <w:tcPr>
            <w:tcW w:w="3168" w:type="dxa"/>
            <w:shd w:val="clear" w:color="auto" w:fill="auto"/>
          </w:tcPr>
          <w:p w14:paraId="1CF4536E" w14:textId="55CADEE6" w:rsidR="00AB44E6" w:rsidRPr="00F749E5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F749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14:paraId="64315BE8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49FAEEB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D064CD5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E4A97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405A13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4E6" w:rsidRPr="005C0BB2" w14:paraId="07E9D573" w14:textId="77777777" w:rsidTr="003A419E">
        <w:tc>
          <w:tcPr>
            <w:tcW w:w="3168" w:type="dxa"/>
            <w:shd w:val="clear" w:color="auto" w:fill="auto"/>
          </w:tcPr>
          <w:p w14:paraId="4BFA4475" w14:textId="536C63B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5B2123FB" w14:textId="24CCEBF9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216E281B" w14:textId="786256CB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A055812" w14:textId="5FBED02E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0.02500</w:t>
            </w:r>
          </w:p>
        </w:tc>
        <w:tc>
          <w:tcPr>
            <w:tcW w:w="270" w:type="dxa"/>
            <w:shd w:val="clear" w:color="auto" w:fill="auto"/>
          </w:tcPr>
          <w:p w14:paraId="5A107039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AE11B3" w14:textId="1C7B7B02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AB44E6" w:rsidRPr="005C0BB2" w14:paraId="5ABDB427" w14:textId="77777777" w:rsidTr="003A419E">
        <w:tc>
          <w:tcPr>
            <w:tcW w:w="3168" w:type="dxa"/>
            <w:shd w:val="clear" w:color="auto" w:fill="auto"/>
          </w:tcPr>
          <w:p w14:paraId="30AE52F4" w14:textId="26A82912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14:paraId="2AB11AA2" w14:textId="6CF4B3B3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75770F9" w14:textId="3624CEA9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2095DC2C" w14:textId="261C872D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0.04616</w:t>
            </w:r>
          </w:p>
        </w:tc>
        <w:tc>
          <w:tcPr>
            <w:tcW w:w="270" w:type="dxa"/>
            <w:shd w:val="clear" w:color="auto" w:fill="auto"/>
          </w:tcPr>
          <w:p w14:paraId="302C440D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3B65D0" w14:textId="65DA5701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AB44E6" w:rsidRPr="008877B7" w14:paraId="3D73A92A" w14:textId="77777777" w:rsidTr="003A419E">
        <w:tc>
          <w:tcPr>
            <w:tcW w:w="3168" w:type="dxa"/>
            <w:shd w:val="clear" w:color="auto" w:fill="auto"/>
          </w:tcPr>
          <w:p w14:paraId="3AB522F8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20B6606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A55DD88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B206CB7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F79F2A" w14:textId="77777777" w:rsidR="00AB44E6" w:rsidRPr="005C0BB2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203AC" w14:textId="361A93F8" w:rsidR="00AB44E6" w:rsidRPr="008877B7" w:rsidRDefault="00AB44E6" w:rsidP="003A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</w:tbl>
    <w:p w14:paraId="1333981B" w14:textId="7945B867" w:rsidR="00790230" w:rsidRDefault="00790230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2C04633" w14:textId="2551D2E5" w:rsidR="00AB44E6" w:rsidRDefault="00AB44E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F144FCB" w14:textId="5945FCDB" w:rsidR="00AB44E6" w:rsidRDefault="00AB44E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D023CCA" w14:textId="4869C0CD" w:rsidR="00AB44E6" w:rsidRDefault="00AB44E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C1649EC" w14:textId="77777777" w:rsidR="00134828" w:rsidRDefault="00134828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60223C" w14:textId="57B6C726" w:rsidR="00AB44E6" w:rsidRDefault="00AB44E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02E748" w14:textId="77777777" w:rsidR="005D6726" w:rsidRDefault="005D672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F6F951" w14:textId="77777777" w:rsidR="00AB44E6" w:rsidRDefault="00AB44E6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34B92EC" w14:textId="0E653C44" w:rsidR="0098490B" w:rsidRPr="00CB02C1" w:rsidRDefault="00F05512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790230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641A4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2C1D43AD" w14:textId="77777777" w:rsidR="006E7DD4" w:rsidRPr="00CB02C1" w:rsidRDefault="006E7DD4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7F02D" w14:textId="6DF5FFAA" w:rsidR="003E7529" w:rsidRPr="00CB02C1" w:rsidRDefault="003E7529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="0098490B" w:rsidRPr="00CB02C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CB02C1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00286F27" w:rsidR="003E7529" w:rsidRPr="00CB02C1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</w:t>
      </w:r>
      <w:r w:rsidR="006C1598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="002034DF" w:rsidRPr="00CB02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81D23" w:rsidRPr="00CB02C1">
        <w:rPr>
          <w:rFonts w:asciiTheme="majorBidi" w:hAnsiTheme="majorBidi" w:cstheme="majorBidi" w:hint="cs"/>
          <w:sz w:val="28"/>
          <w:szCs w:val="28"/>
          <w:cs/>
        </w:rPr>
        <w:t>ที่วัดมูลค่าด้วยราคาทุนตัดจำหน่าย</w:t>
      </w:r>
      <w:r w:rsidRPr="00CB02C1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101243CE" w14:textId="77777777" w:rsidR="00CC3186" w:rsidRPr="00CB02C1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270" w:type="dxa"/>
        <w:tblLook w:val="04A0" w:firstRow="1" w:lastRow="0" w:firstColumn="1" w:lastColumn="0" w:noHBand="0" w:noVBand="1"/>
      </w:tblPr>
      <w:tblGrid>
        <w:gridCol w:w="2610"/>
        <w:gridCol w:w="293"/>
        <w:gridCol w:w="1539"/>
        <w:gridCol w:w="253"/>
        <w:gridCol w:w="976"/>
        <w:gridCol w:w="243"/>
        <w:gridCol w:w="976"/>
        <w:gridCol w:w="234"/>
        <w:gridCol w:w="976"/>
        <w:gridCol w:w="234"/>
        <w:gridCol w:w="1044"/>
      </w:tblGrid>
      <w:tr w:rsidR="00046974" w:rsidRPr="00CB02C1" w14:paraId="29CF971A" w14:textId="77777777" w:rsidTr="00545BE7">
        <w:trPr>
          <w:tblHeader/>
        </w:trPr>
        <w:tc>
          <w:tcPr>
            <w:tcW w:w="2610" w:type="dxa"/>
            <w:shd w:val="clear" w:color="auto" w:fill="auto"/>
          </w:tcPr>
          <w:p w14:paraId="27BFFAD9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398E479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0B07157A" w14:textId="1598FF0C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CB02C1" w14:paraId="6C520C94" w14:textId="77777777" w:rsidTr="00545BE7">
        <w:trPr>
          <w:trHeight w:val="299"/>
          <w:tblHeader/>
        </w:trPr>
        <w:tc>
          <w:tcPr>
            <w:tcW w:w="2610" w:type="dxa"/>
            <w:shd w:val="clear" w:color="auto" w:fill="auto"/>
          </w:tcPr>
          <w:p w14:paraId="1BE4999D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697D2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C12F322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3" w:type="dxa"/>
            <w:shd w:val="clear" w:color="auto" w:fill="auto"/>
          </w:tcPr>
          <w:p w14:paraId="2B36DC2D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0210F9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CB02C1" w14:paraId="65045645" w14:textId="77777777" w:rsidTr="00545BE7">
        <w:trPr>
          <w:tblHeader/>
        </w:trPr>
        <w:tc>
          <w:tcPr>
            <w:tcW w:w="2610" w:type="dxa"/>
            <w:shd w:val="clear" w:color="auto" w:fill="auto"/>
          </w:tcPr>
          <w:p w14:paraId="033595CE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4CF28F7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3" w:type="dxa"/>
            <w:shd w:val="clear" w:color="auto" w:fill="auto"/>
          </w:tcPr>
          <w:p w14:paraId="2F4485E7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CB02C1" w14:paraId="5AABCF2A" w14:textId="77777777" w:rsidTr="00545BE7">
        <w:trPr>
          <w:tblHeader/>
        </w:trPr>
        <w:tc>
          <w:tcPr>
            <w:tcW w:w="2610" w:type="dxa"/>
            <w:shd w:val="clear" w:color="auto" w:fill="auto"/>
          </w:tcPr>
          <w:p w14:paraId="22B967BA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3" w:type="dxa"/>
          </w:tcPr>
          <w:p w14:paraId="1E990D9D" w14:textId="5E4FEF7B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3DCD1C05" w14:textId="43211F7D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3" w:type="dxa"/>
            <w:shd w:val="clear" w:color="auto" w:fill="auto"/>
          </w:tcPr>
          <w:p w14:paraId="00B8B04E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505490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CC8E2F1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B7198E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785C4CE6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FF1E7A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6140D8CE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FCA304E" w14:textId="77777777" w:rsidR="001D03BF" w:rsidRPr="00CB02C1" w:rsidRDefault="001D03BF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CB02C1" w14:paraId="60F77217" w14:textId="77777777" w:rsidTr="00545BE7">
        <w:trPr>
          <w:tblHeader/>
        </w:trPr>
        <w:tc>
          <w:tcPr>
            <w:tcW w:w="2610" w:type="dxa"/>
            <w:shd w:val="clear" w:color="auto" w:fill="auto"/>
          </w:tcPr>
          <w:p w14:paraId="0C376C42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1438C5C2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4540C5F7" w14:textId="70AC11EE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CB02C1" w14:paraId="03BB325E" w14:textId="77777777" w:rsidTr="00545BE7">
        <w:tc>
          <w:tcPr>
            <w:tcW w:w="2610" w:type="dxa"/>
            <w:shd w:val="clear" w:color="auto" w:fill="auto"/>
          </w:tcPr>
          <w:p w14:paraId="0FE0C2A3" w14:textId="46026756" w:rsidR="00046974" w:rsidRPr="00CB02C1" w:rsidRDefault="007E32C3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45B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545B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046974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3" w:type="dxa"/>
          </w:tcPr>
          <w:p w14:paraId="73C7877B" w14:textId="183CEFF3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C97985E" w14:textId="61076556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EBD2DFC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A99DC3C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BA2D2C5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7CBBC4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C3C0CC5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6C2AEBE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B68C4F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7319202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358207B8" w14:textId="77777777" w:rsidTr="00545BE7">
        <w:tc>
          <w:tcPr>
            <w:tcW w:w="2610" w:type="dxa"/>
            <w:shd w:val="clear" w:color="auto" w:fill="auto"/>
          </w:tcPr>
          <w:p w14:paraId="75E92435" w14:textId="562C4D46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0C1F0A8E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DE4A275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739372C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9067691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7FF5B83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A668B55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AFBEE15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DE969EE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91A22F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407ACEF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00DE0EF8" w14:textId="77777777" w:rsidTr="00545BE7">
        <w:tc>
          <w:tcPr>
            <w:tcW w:w="2610" w:type="dxa"/>
            <w:shd w:val="clear" w:color="auto" w:fill="auto"/>
          </w:tcPr>
          <w:p w14:paraId="10F9B728" w14:textId="34443DD1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F830CA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93" w:type="dxa"/>
          </w:tcPr>
          <w:p w14:paraId="56F4401D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34C766B" w14:textId="4E1EB891" w:rsidR="00C654BC" w:rsidRPr="00CB02C1" w:rsidRDefault="00946F4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12,398</w:t>
            </w:r>
          </w:p>
        </w:tc>
        <w:tc>
          <w:tcPr>
            <w:tcW w:w="253" w:type="dxa"/>
            <w:shd w:val="clear" w:color="auto" w:fill="auto"/>
          </w:tcPr>
          <w:p w14:paraId="5767D790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C59058" w14:textId="6A79BD31" w:rsidR="00C654BC" w:rsidRPr="00CB02C1" w:rsidRDefault="00817D6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73F626D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5AFBCFF" w14:textId="5B5BF9CF" w:rsidR="00C654BC" w:rsidRPr="00CB02C1" w:rsidRDefault="00817D6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1F274D4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78BBF5" w14:textId="6DB405AE" w:rsidR="00C654BC" w:rsidRPr="00CB02C1" w:rsidRDefault="001678E7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12,287</w:t>
            </w:r>
          </w:p>
        </w:tc>
        <w:tc>
          <w:tcPr>
            <w:tcW w:w="234" w:type="dxa"/>
            <w:shd w:val="clear" w:color="auto" w:fill="auto"/>
          </w:tcPr>
          <w:p w14:paraId="4BCFA921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8982C07" w14:textId="445C0D24" w:rsidR="00C654BC" w:rsidRPr="00CB02C1" w:rsidRDefault="001678E7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12,287</w:t>
            </w:r>
          </w:p>
        </w:tc>
      </w:tr>
      <w:tr w:rsidR="00C654BC" w:rsidRPr="00CB02C1" w14:paraId="4E225EA0" w14:textId="77777777" w:rsidTr="00545BE7">
        <w:tc>
          <w:tcPr>
            <w:tcW w:w="2610" w:type="dxa"/>
            <w:shd w:val="clear" w:color="auto" w:fill="auto"/>
          </w:tcPr>
          <w:p w14:paraId="169FBBD9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8F630C1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B90313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B7DB20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5E31B2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7A52FB0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7234B5A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000EA26D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79E432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B343FA2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E7A1FCB" w14:textId="77777777" w:rsidR="00C654BC" w:rsidRPr="00CB02C1" w:rsidRDefault="00C654BC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CB02C1" w14:paraId="68FB74AE" w14:textId="77777777" w:rsidTr="00545BE7">
        <w:tc>
          <w:tcPr>
            <w:tcW w:w="2610" w:type="dxa"/>
            <w:shd w:val="clear" w:color="auto" w:fill="auto"/>
          </w:tcPr>
          <w:p w14:paraId="3F87F93F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0B98B560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5E71A919" w14:textId="48A56176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970FB4C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E657CF0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676ACFF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79A1C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7401E74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D32C3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DF14EF6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D6F1167" w14:textId="77777777" w:rsidR="00046974" w:rsidRPr="00CB02C1" w:rsidRDefault="00046974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CB02C1" w14:paraId="18308631" w14:textId="77777777" w:rsidTr="00545BE7">
        <w:tc>
          <w:tcPr>
            <w:tcW w:w="2610" w:type="dxa"/>
            <w:shd w:val="clear" w:color="auto" w:fill="auto"/>
          </w:tcPr>
          <w:p w14:paraId="319FB301" w14:textId="4D4EAF9B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73C503E5" w14:textId="77777777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6A2E87B" w14:textId="1091441B" w:rsidR="009B6B3D" w:rsidRPr="00CB02C1" w:rsidRDefault="001678E7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8,23</w:t>
            </w:r>
            <w:r w:rsidR="008857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BD9C96" w14:textId="77777777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F2D0187" w14:textId="0F189BED" w:rsidR="009B6B3D" w:rsidRPr="00CB02C1" w:rsidRDefault="001678E7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A08C7A" w14:textId="77777777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3A2F03" w14:textId="04F154CF" w:rsidR="009B6B3D" w:rsidRPr="00CB02C1" w:rsidRDefault="001904C2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A6851" w14:textId="77777777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F0F0A7" w14:textId="394F479D" w:rsidR="009B6B3D" w:rsidRPr="00CB02C1" w:rsidRDefault="001904C2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4CE8A4" w14:textId="77777777" w:rsidR="009B6B3D" w:rsidRPr="00CB02C1" w:rsidRDefault="009B6B3D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5E1B4" w14:textId="112E5582" w:rsidR="009B6B3D" w:rsidRPr="00CB02C1" w:rsidRDefault="001904C2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7,941</w:t>
            </w:r>
          </w:p>
        </w:tc>
      </w:tr>
      <w:tr w:rsidR="00E23789" w:rsidRPr="00CB02C1" w14:paraId="75DA2BD0" w14:textId="77777777" w:rsidTr="00545BE7">
        <w:tc>
          <w:tcPr>
            <w:tcW w:w="2610" w:type="dxa"/>
            <w:shd w:val="clear" w:color="auto" w:fill="auto"/>
          </w:tcPr>
          <w:p w14:paraId="60EE7463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6F3D9B9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43F46D4B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3119CFB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5C00EA5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FE9207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834F852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3276390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9237C3B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161B302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1D29D2" w14:textId="77777777" w:rsidR="00E23789" w:rsidRPr="00CB02C1" w:rsidRDefault="00E23789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3CE329E6" w14:textId="77777777" w:rsidTr="00545BE7">
        <w:tc>
          <w:tcPr>
            <w:tcW w:w="2610" w:type="dxa"/>
            <w:shd w:val="clear" w:color="auto" w:fill="auto"/>
          </w:tcPr>
          <w:p w14:paraId="49A7E190" w14:textId="06F874D3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3" w:type="dxa"/>
          </w:tcPr>
          <w:p w14:paraId="48851FC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6205C80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2895A1E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52EC8B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A495A74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1FD256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ED4D79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65F144C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89A5EA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52F2675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5838AB8B" w14:textId="77777777" w:rsidTr="00545BE7">
        <w:tc>
          <w:tcPr>
            <w:tcW w:w="2610" w:type="dxa"/>
            <w:shd w:val="clear" w:color="auto" w:fill="auto"/>
          </w:tcPr>
          <w:p w14:paraId="71CB3CC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1CE6E75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146FBF4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B3CB4AD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2EC4669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D5603D6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DDEC7B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C5E5F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E138F1E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F6644B2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1662F7D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CBF0060" w14:textId="77777777" w:rsidTr="00545BE7">
        <w:tc>
          <w:tcPr>
            <w:tcW w:w="2610" w:type="dxa"/>
            <w:shd w:val="clear" w:color="auto" w:fill="auto"/>
          </w:tcPr>
          <w:p w14:paraId="1119EB3C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293" w:type="dxa"/>
          </w:tcPr>
          <w:p w14:paraId="2A621A51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0984DC6" w14:textId="36DCADF9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BA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3DEC6F2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723824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2E07D4A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9337345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5DA13C8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35A0D8" w14:textId="79F08372" w:rsidR="00A42145" w:rsidRPr="00CB02C1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  <w:tc>
          <w:tcPr>
            <w:tcW w:w="234" w:type="dxa"/>
            <w:shd w:val="clear" w:color="auto" w:fill="auto"/>
          </w:tcPr>
          <w:p w14:paraId="3668595C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C38DE8F" w14:textId="3D646C81" w:rsidR="00A42145" w:rsidRPr="00CB02C1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13,709</w:t>
            </w:r>
          </w:p>
        </w:tc>
      </w:tr>
      <w:tr w:rsidR="00A42145" w:rsidRPr="00CB02C1" w14:paraId="1365DF0B" w14:textId="77777777" w:rsidTr="00545BE7">
        <w:tc>
          <w:tcPr>
            <w:tcW w:w="2610" w:type="dxa"/>
            <w:shd w:val="clear" w:color="auto" w:fill="auto"/>
          </w:tcPr>
          <w:p w14:paraId="167E0FFC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D37F75B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671962D4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3F15A1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1B41C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9B88747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72A89FB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FC3E32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EAE019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5A41A69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3962DB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60F8674" w14:textId="77777777" w:rsidTr="00545BE7">
        <w:tc>
          <w:tcPr>
            <w:tcW w:w="2610" w:type="dxa"/>
            <w:shd w:val="clear" w:color="auto" w:fill="auto"/>
          </w:tcPr>
          <w:p w14:paraId="462A56A1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614A29B7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752F3967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FBA2226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2BCDDDB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297CA0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42FA7CC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3450AC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BC8EE7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EC2F660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872C57F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4B51E374" w14:textId="77777777" w:rsidTr="00545BE7">
        <w:tc>
          <w:tcPr>
            <w:tcW w:w="2610" w:type="dxa"/>
            <w:shd w:val="clear" w:color="auto" w:fill="auto"/>
          </w:tcPr>
          <w:p w14:paraId="4CA610DE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19E1F0E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BE2FEF2" w14:textId="421A5E02" w:rsidR="00A42145" w:rsidRPr="00CB02C1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5B5286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0799288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7398E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7E7BC" w14:textId="57AC672E" w:rsidR="00A42145" w:rsidRPr="00CB02C1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A31E766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786EE33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6CF291" w14:textId="77777777" w:rsidR="00A42145" w:rsidRPr="00CB02C1" w:rsidRDefault="00A42145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A28EEC" w14:textId="372C8D73" w:rsidR="00A42145" w:rsidRPr="00CB02C1" w:rsidRDefault="00402BA6" w:rsidP="009D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0F4B0552" w14:textId="1E1EA739" w:rsidR="00EF229A" w:rsidRDefault="00EF229A">
      <w:pPr>
        <w:rPr>
          <w:sz w:val="28"/>
          <w:szCs w:val="28"/>
        </w:rPr>
      </w:pPr>
    </w:p>
    <w:p w14:paraId="3760E0A1" w14:textId="1A966079" w:rsidR="00134828" w:rsidRDefault="00134828">
      <w:pPr>
        <w:rPr>
          <w:sz w:val="28"/>
          <w:szCs w:val="28"/>
        </w:rPr>
      </w:pPr>
    </w:p>
    <w:p w14:paraId="15FFCF96" w14:textId="77777777" w:rsidR="00134828" w:rsidRDefault="00134828">
      <w:pPr>
        <w:rPr>
          <w:sz w:val="28"/>
          <w:szCs w:val="28"/>
          <w:cs/>
        </w:rPr>
      </w:pPr>
    </w:p>
    <w:p w14:paraId="4581784C" w14:textId="77777777" w:rsidR="00A42145" w:rsidRPr="00EF229A" w:rsidRDefault="00A42145" w:rsidP="00EF229A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78" w:type="dxa"/>
        <w:tblInd w:w="270" w:type="dxa"/>
        <w:tblLook w:val="04A0" w:firstRow="1" w:lastRow="0" w:firstColumn="1" w:lastColumn="0" w:noHBand="0" w:noVBand="1"/>
      </w:tblPr>
      <w:tblGrid>
        <w:gridCol w:w="2610"/>
        <w:gridCol w:w="287"/>
        <w:gridCol w:w="1513"/>
        <w:gridCol w:w="258"/>
        <w:gridCol w:w="1002"/>
        <w:gridCol w:w="246"/>
        <w:gridCol w:w="962"/>
        <w:gridCol w:w="236"/>
        <w:gridCol w:w="986"/>
        <w:gridCol w:w="236"/>
        <w:gridCol w:w="1042"/>
      </w:tblGrid>
      <w:tr w:rsidR="00472021" w:rsidRPr="00CB02C1" w14:paraId="1E259CBB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43C2689" w14:textId="7C7428B8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29F2306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9"/>
            <w:shd w:val="clear" w:color="auto" w:fill="auto"/>
          </w:tcPr>
          <w:p w14:paraId="2E0F5B12" w14:textId="6E99993F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CB02C1" w14:paraId="08785345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23FA7E96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7" w:type="dxa"/>
          </w:tcPr>
          <w:p w14:paraId="5BD7135D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4F68A8D9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3AC3DA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CB02C1" w14:paraId="325D2660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0B1F4613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9D00FBB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CB02C1" w14:paraId="7EB9D239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A95EDCB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7" w:type="dxa"/>
          </w:tcPr>
          <w:p w14:paraId="24D05213" w14:textId="12797BBA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66E967C2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FDF2AB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5FE6B8E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2981065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CB02C1" w14:paraId="409BC58E" w14:textId="77777777" w:rsidTr="007A7615">
        <w:trPr>
          <w:tblHeader/>
        </w:trPr>
        <w:tc>
          <w:tcPr>
            <w:tcW w:w="2610" w:type="dxa"/>
            <w:shd w:val="clear" w:color="auto" w:fill="auto"/>
          </w:tcPr>
          <w:p w14:paraId="39C2C540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0015FB80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9"/>
            <w:shd w:val="clear" w:color="auto" w:fill="auto"/>
          </w:tcPr>
          <w:p w14:paraId="665E096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CB02C1" w14:paraId="7B5552CA" w14:textId="77777777" w:rsidTr="007A7615">
        <w:tc>
          <w:tcPr>
            <w:tcW w:w="2610" w:type="dxa"/>
            <w:shd w:val="clear" w:color="auto" w:fill="auto"/>
          </w:tcPr>
          <w:p w14:paraId="32F6B9D8" w14:textId="39C39FB4" w:rsidR="00472021" w:rsidRPr="00CB02C1" w:rsidRDefault="007E32C3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A7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45B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545B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A42145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7" w:type="dxa"/>
          </w:tcPr>
          <w:p w14:paraId="3E446477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60CF10A1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9D91E37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6FFCD66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6A5A26E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4243F11" w14:textId="77777777" w:rsidTr="007A7615">
        <w:tc>
          <w:tcPr>
            <w:tcW w:w="2610" w:type="dxa"/>
            <w:shd w:val="clear" w:color="auto" w:fill="auto"/>
          </w:tcPr>
          <w:p w14:paraId="6F4D682A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07A217C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7078201C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5E628E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BDF1DC8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08B1EAB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CAEF27E" w14:textId="77777777" w:rsidTr="007A7615">
        <w:tc>
          <w:tcPr>
            <w:tcW w:w="2610" w:type="dxa"/>
            <w:shd w:val="clear" w:color="auto" w:fill="auto"/>
          </w:tcPr>
          <w:p w14:paraId="3D944AD0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7D06ED05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DBFC265" w14:textId="610DB6C0" w:rsidR="00472021" w:rsidRPr="00CB02C1" w:rsidRDefault="00BE3AB3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8,23</w:t>
            </w:r>
            <w:r w:rsidR="008857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15B97B1" w14:textId="34525834" w:rsidR="00472021" w:rsidRPr="00CB02C1" w:rsidRDefault="00A7375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157AD95D" w:rsidR="00472021" w:rsidRPr="00CB02C1" w:rsidRDefault="00A7375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67DDFF" w14:textId="2852BA43" w:rsidR="00472021" w:rsidRPr="00CB02C1" w:rsidRDefault="00B327FF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CB02C1" w:rsidRDefault="0047202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040E8D" w14:textId="4929FDBF" w:rsidR="00472021" w:rsidRPr="00CB02C1" w:rsidRDefault="00B327FF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7,941</w:t>
            </w:r>
          </w:p>
        </w:tc>
      </w:tr>
      <w:tr w:rsidR="00A42145" w:rsidRPr="00CB02C1" w14:paraId="3CF1D24D" w14:textId="77777777" w:rsidTr="007A7615">
        <w:tc>
          <w:tcPr>
            <w:tcW w:w="2610" w:type="dxa"/>
            <w:shd w:val="clear" w:color="auto" w:fill="auto"/>
          </w:tcPr>
          <w:p w14:paraId="58C229B5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C6F872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B35F247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9C3E7F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8166A87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016F19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0FD272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93A61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C116259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244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021D4E9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BAB648B" w14:textId="77777777" w:rsidTr="007A7615">
        <w:tc>
          <w:tcPr>
            <w:tcW w:w="2610" w:type="dxa"/>
            <w:shd w:val="clear" w:color="auto" w:fill="auto"/>
          </w:tcPr>
          <w:p w14:paraId="3C493270" w14:textId="24A54C7E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E32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" w:type="dxa"/>
          </w:tcPr>
          <w:p w14:paraId="5F20D717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09E8767C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6162074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9E7DED5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F5C38F2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0014BCB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58735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0E0DBA4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56DED2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8AEF9A1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656B2052" w14:textId="77777777" w:rsidTr="007A7615">
        <w:tc>
          <w:tcPr>
            <w:tcW w:w="2610" w:type="dxa"/>
            <w:shd w:val="clear" w:color="auto" w:fill="auto"/>
          </w:tcPr>
          <w:p w14:paraId="493CCDCF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3CB06992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56CEEB0B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B1BD924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66133E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4FD1135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B89F65F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D655E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AE68C3B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E9F67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55628E1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7BB2782" w14:textId="77777777" w:rsidTr="007A7615">
        <w:tc>
          <w:tcPr>
            <w:tcW w:w="2610" w:type="dxa"/>
            <w:shd w:val="clear" w:color="auto" w:fill="auto"/>
          </w:tcPr>
          <w:p w14:paraId="59C3C8CC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46FB203D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108DBE" w14:textId="2254F4A2" w:rsidR="00A42145" w:rsidRPr="00CB02C1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1A73BD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2D6D899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40559A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20BDA1" w14:textId="4A8D4B97" w:rsidR="00A42145" w:rsidRPr="00CB02C1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7844E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3B94BB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8F17" w14:textId="77777777" w:rsidR="00A42145" w:rsidRPr="00CB02C1" w:rsidRDefault="00A42145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00F584B" w14:textId="0B8F3B28" w:rsidR="00A42145" w:rsidRPr="00CB02C1" w:rsidRDefault="00402BA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</w:tr>
    </w:tbl>
    <w:p w14:paraId="6189408F" w14:textId="77777777" w:rsidR="00A42145" w:rsidRPr="007A7615" w:rsidRDefault="00A42145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1A60B33E" w:rsidR="0048098F" w:rsidRPr="007A7615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A7615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 w:rsidRPr="007A7615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 w:rsidR="005D1D2A" w:rsidRPr="007A7615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="00E84E31" w:rsidRPr="007A7615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 w:rsidRPr="007A7615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7A7615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7A7615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7A7615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46A94C73" w14:textId="77777777" w:rsidR="00E23789" w:rsidRPr="007A7615" w:rsidRDefault="00E23789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0C92ABC" w14:textId="7316A448" w:rsidR="007D264F" w:rsidRPr="007A7615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A76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7A7615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5837" w14:textId="11CB67DD" w:rsidR="002034DF" w:rsidRDefault="000C3FD4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A7615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</w:t>
      </w:r>
      <w:r w:rsidR="00102D1E" w:rsidRPr="007A7615">
        <w:rPr>
          <w:rFonts w:asciiTheme="majorBidi" w:hAnsiTheme="majorBidi" w:cstheme="majorBidi"/>
          <w:sz w:val="28"/>
          <w:szCs w:val="28"/>
        </w:rPr>
        <w:br/>
      </w:r>
      <w:r w:rsidRPr="007A7615">
        <w:rPr>
          <w:rFonts w:asciiTheme="majorBidi" w:hAnsiTheme="majorBidi" w:cstheme="majorBidi"/>
          <w:sz w:val="28"/>
          <w:szCs w:val="28"/>
          <w:cs/>
        </w:rPr>
        <w:t>จากสถาบันการเงิน เจ้าหนี้อื่น เงินกู้ยืมระยะสั้นจากบุคคลและกิจการที่เกี่ยวข้องกัน</w:t>
      </w:r>
      <w:r w:rsidR="002261A9" w:rsidRPr="007A76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A7615">
        <w:rPr>
          <w:rFonts w:asciiTheme="majorBidi" w:hAnsiTheme="majorBidi" w:cstheme="majorBidi"/>
          <w:sz w:val="28"/>
          <w:szCs w:val="28"/>
          <w:cs/>
        </w:rPr>
        <w:t xml:space="preserve">และเงินกู้ยืมระยะสั้นจากบุคคลอื่น </w:t>
      </w:r>
      <w:r w:rsidR="00921459" w:rsidRPr="007A7615">
        <w:rPr>
          <w:rFonts w:asciiTheme="majorBidi" w:hAnsiTheme="majorBidi" w:cstheme="majorBidi"/>
          <w:sz w:val="28"/>
          <w:szCs w:val="28"/>
        </w:rPr>
        <w:br/>
      </w:r>
      <w:r w:rsidRPr="007A7615">
        <w:rPr>
          <w:rFonts w:asciiTheme="majorBidi" w:hAnsiTheme="majorBidi" w:cstheme="majorBidi"/>
          <w:sz w:val="28"/>
          <w:szCs w:val="28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435C4FDE" w14:textId="77777777" w:rsidR="00134828" w:rsidRPr="007A7615" w:rsidRDefault="00134828" w:rsidP="00E2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DA02C9" w14:textId="396B0A6D" w:rsidR="00E23789" w:rsidRPr="007A7615" w:rsidRDefault="00B356A2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A7615"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7A7615">
        <w:rPr>
          <w:rFonts w:asciiTheme="majorBidi" w:hAnsiTheme="majorBidi" w:cstheme="majorBidi"/>
          <w:sz w:val="28"/>
          <w:szCs w:val="28"/>
          <w:cs/>
        </w:rPr>
        <w:br/>
      </w:r>
      <w:r w:rsidRPr="007A7615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5A7BDB2D" w14:textId="4770D589" w:rsidR="00E23789" w:rsidRDefault="00E23789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CB319" w14:textId="382FA71D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AE5FE" w14:textId="385E95CB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A56982" w14:textId="42CFA470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4388D" w14:textId="3D8D39B6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EBDAE0" w14:textId="40A66C46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49DC2" w14:textId="4EBCE056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F714B1" w14:textId="22A51E4D" w:rsidR="00134828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884684" w14:textId="77777777" w:rsidR="00134828" w:rsidRPr="007A7615" w:rsidRDefault="0013482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636C145A" w:rsidR="00DE2FB0" w:rsidRPr="007A7615" w:rsidRDefault="002261A9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bookmarkStart w:id="11" w:name="_Hlk102426983"/>
      <w:r w:rsidRPr="007A761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790230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E2FB0" w:rsidRPr="007A7615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7A7615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7A7615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7A7615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7A7615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bookmarkEnd w:id="11"/>
    <w:p w14:paraId="41AEB26B" w14:textId="4E150F02" w:rsidR="00EE49E3" w:rsidRPr="007A7615" w:rsidRDefault="00EE49E3" w:rsidP="007A761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233"/>
        <w:gridCol w:w="270"/>
        <w:gridCol w:w="1080"/>
        <w:gridCol w:w="270"/>
        <w:gridCol w:w="1170"/>
      </w:tblGrid>
      <w:tr w:rsidR="006E1D11" w:rsidRPr="007A7615" w14:paraId="1799FDF6" w14:textId="77777777" w:rsidTr="00784100">
        <w:tc>
          <w:tcPr>
            <w:tcW w:w="3780" w:type="dxa"/>
          </w:tcPr>
          <w:p w14:paraId="33AF6217" w14:textId="76497B41" w:rsidR="006E1D11" w:rsidRPr="007A7615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7A7615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7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7A7615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7A7615" w:rsidRDefault="006E1D11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100" w:rsidRPr="007A7615" w14:paraId="039C2D42" w14:textId="77777777" w:rsidTr="00784100">
        <w:tc>
          <w:tcPr>
            <w:tcW w:w="3780" w:type="dxa"/>
          </w:tcPr>
          <w:p w14:paraId="09B09186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6BA665CC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6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A761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A6B64EA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641C105F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A761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788A5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7E40344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6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A761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BE39F25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547B0DCC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A761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84100" w:rsidRPr="007A7615" w14:paraId="23857874" w14:textId="77777777" w:rsidTr="00784100">
        <w:tc>
          <w:tcPr>
            <w:tcW w:w="3780" w:type="dxa"/>
          </w:tcPr>
          <w:p w14:paraId="53154EF4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2CD5D" w14:textId="58240D7E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C0D6A1C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9ACA1CB" w14:textId="0DB581FF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EC7B8B1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5573D" w14:textId="634DA7A0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AF07914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DDC3" w14:textId="10BA764D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84100" w:rsidRPr="007A7615" w14:paraId="67BA2F31" w14:textId="77777777" w:rsidTr="00784100">
        <w:tc>
          <w:tcPr>
            <w:tcW w:w="3780" w:type="dxa"/>
          </w:tcPr>
          <w:p w14:paraId="1980E345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009B7A94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76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4100" w:rsidRPr="007A7615" w14:paraId="40A74CC8" w14:textId="77777777" w:rsidTr="00784100">
        <w:tc>
          <w:tcPr>
            <w:tcW w:w="3780" w:type="dxa"/>
          </w:tcPr>
          <w:p w14:paraId="20BA834E" w14:textId="23C4D4DE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76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100" w:rsidRPr="007A7615" w14:paraId="0222BA9A" w14:textId="77777777" w:rsidTr="00784100">
        <w:tc>
          <w:tcPr>
            <w:tcW w:w="3780" w:type="dxa"/>
          </w:tcPr>
          <w:p w14:paraId="2AA4927F" w14:textId="60064C3C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199E281B" w:rsidR="00784100" w:rsidRPr="007A7615" w:rsidRDefault="006330C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  <w:tc>
          <w:tcPr>
            <w:tcW w:w="270" w:type="dxa"/>
          </w:tcPr>
          <w:p w14:paraId="15FD77BC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2A5348D2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270" w:type="dxa"/>
          </w:tcPr>
          <w:p w14:paraId="384E4BDA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2A3416A1" w:rsidR="00784100" w:rsidRPr="007A7615" w:rsidRDefault="007E4989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270" w:type="dxa"/>
          </w:tcPr>
          <w:p w14:paraId="33728759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4EB86075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784100" w:rsidRPr="007A7615" w14:paraId="57762835" w14:textId="77777777" w:rsidTr="00784100">
        <w:tc>
          <w:tcPr>
            <w:tcW w:w="3780" w:type="dxa"/>
          </w:tcPr>
          <w:p w14:paraId="6D3976BC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379F2258" w:rsidR="00784100" w:rsidRPr="007A7615" w:rsidRDefault="006330C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270" w:type="dxa"/>
          </w:tcPr>
          <w:p w14:paraId="4C829190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581D6EF6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382927F9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6613462F" w:rsidR="00784100" w:rsidRPr="007A7615" w:rsidRDefault="007E4989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7F1B93A2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12593CBA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784100" w:rsidRPr="007A7615" w14:paraId="6F1373F3" w14:textId="77777777" w:rsidTr="00784100">
        <w:tc>
          <w:tcPr>
            <w:tcW w:w="3780" w:type="dxa"/>
          </w:tcPr>
          <w:p w14:paraId="6AF14CB9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A76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32485660" w:rsidR="00784100" w:rsidRPr="007A7615" w:rsidRDefault="006330C6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</w:t>
            </w:r>
            <w:r w:rsidR="007E49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512E5A16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7C36C8ED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71A6B4D1" w14:textId="2822E318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608A6D73" w:rsidR="00784100" w:rsidRPr="007A7615" w:rsidRDefault="007E4989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2,053</w:t>
            </w:r>
          </w:p>
        </w:tc>
        <w:tc>
          <w:tcPr>
            <w:tcW w:w="270" w:type="dxa"/>
          </w:tcPr>
          <w:p w14:paraId="251F8FC7" w14:textId="77777777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047B6558" w:rsidR="00784100" w:rsidRPr="007A7615" w:rsidRDefault="00784100" w:rsidP="007A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76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1,360</w:t>
            </w:r>
          </w:p>
        </w:tc>
      </w:tr>
      <w:bookmarkEnd w:id="0"/>
    </w:tbl>
    <w:p w14:paraId="669918B8" w14:textId="77777777" w:rsidR="003D3B32" w:rsidRPr="007A7615" w:rsidRDefault="003D3B32" w:rsidP="007A761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CAB5213" w14:textId="2636C7CA" w:rsidR="003D3B32" w:rsidRPr="007A7615" w:rsidRDefault="003D3B32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/>
          <w:b/>
          <w:bCs/>
          <w:sz w:val="28"/>
          <w:szCs w:val="28"/>
        </w:rPr>
      </w:pPr>
    </w:p>
    <w:p w14:paraId="6E394E9C" w14:textId="77777777" w:rsidR="004A36D8" w:rsidRPr="007A7615" w:rsidRDefault="004A36D8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540"/>
        <w:rPr>
          <w:rFonts w:asciiTheme="majorBidi" w:hAnsiTheme="majorBidi"/>
          <w:b/>
          <w:bCs/>
          <w:sz w:val="28"/>
          <w:szCs w:val="28"/>
        </w:rPr>
      </w:pPr>
    </w:p>
    <w:p w14:paraId="2055C7EC" w14:textId="5604DC4C" w:rsidR="00720691" w:rsidRPr="007A7615" w:rsidRDefault="00720691" w:rsidP="007A7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7A7615"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7AF463C1" w14:textId="437879D2" w:rsidR="003D3B32" w:rsidRPr="007A7615" w:rsidRDefault="003D3B32" w:rsidP="007A761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3D3B32" w:rsidRPr="007A7615" w:rsidSect="00DC7E88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AFE3" w14:textId="77777777" w:rsidR="00410170" w:rsidRDefault="00410170" w:rsidP="003B1575">
      <w:r>
        <w:separator/>
      </w:r>
    </w:p>
  </w:endnote>
  <w:endnote w:type="continuationSeparator" w:id="0">
    <w:p w14:paraId="4984E762" w14:textId="77777777" w:rsidR="00410170" w:rsidRDefault="00410170" w:rsidP="003B1575">
      <w:r>
        <w:continuationSeparator/>
      </w:r>
    </w:p>
  </w:endnote>
  <w:endnote w:type="continuationNotice" w:id="1">
    <w:p w14:paraId="39CF1671" w14:textId="77777777" w:rsidR="00410170" w:rsidRDefault="004101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3586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8A60A8B" w14:textId="3C186208" w:rsidR="00EB1A6B" w:rsidRPr="00EB1A6B" w:rsidRDefault="00EB1A6B" w:rsidP="00EB1A6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B1A6B">
          <w:rPr>
            <w:rFonts w:ascii="Angsana New" w:hAnsi="Angsana New" w:hint="cs"/>
            <w:sz w:val="30"/>
            <w:szCs w:val="30"/>
          </w:rPr>
          <w:fldChar w:fldCharType="begin"/>
        </w:r>
        <w:r w:rsidRPr="00EB1A6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B1A6B">
          <w:rPr>
            <w:rFonts w:ascii="Angsana New" w:hAnsi="Angsana New" w:hint="cs"/>
            <w:sz w:val="30"/>
            <w:szCs w:val="30"/>
          </w:rPr>
          <w:fldChar w:fldCharType="separate"/>
        </w:r>
        <w:r w:rsidRPr="00EB1A6B">
          <w:rPr>
            <w:rFonts w:ascii="Angsana New" w:hAnsi="Angsana New" w:hint="cs"/>
            <w:noProof/>
            <w:sz w:val="30"/>
            <w:szCs w:val="30"/>
          </w:rPr>
          <w:t>2</w:t>
        </w:r>
        <w:r w:rsidRPr="00EB1A6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6B3B" w14:textId="6D5B909D" w:rsidR="00781CB6" w:rsidRPr="00781CB6" w:rsidRDefault="00781CB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81CB6">
      <w:rPr>
        <w:rFonts w:asciiTheme="majorBidi" w:hAnsiTheme="majorBidi" w:cstheme="majorBidi"/>
        <w:sz w:val="30"/>
        <w:szCs w:val="30"/>
      </w:rPr>
      <w:fldChar w:fldCharType="begin"/>
    </w:r>
    <w:r w:rsidRPr="00781CB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81CB6">
      <w:rPr>
        <w:rFonts w:asciiTheme="majorBidi" w:hAnsiTheme="majorBidi" w:cstheme="majorBidi"/>
        <w:sz w:val="30"/>
        <w:szCs w:val="30"/>
      </w:rPr>
      <w:fldChar w:fldCharType="separate"/>
    </w:r>
    <w:r w:rsidRPr="00781CB6">
      <w:rPr>
        <w:rFonts w:asciiTheme="majorBidi" w:hAnsiTheme="majorBidi" w:cstheme="majorBidi"/>
        <w:noProof/>
        <w:sz w:val="30"/>
        <w:szCs w:val="30"/>
      </w:rPr>
      <w:t>2</w:t>
    </w:r>
    <w:r w:rsidRPr="00781CB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66BD" w14:textId="293E5C0F" w:rsidR="00633C7C" w:rsidRPr="0079184A" w:rsidRDefault="00633C7C" w:rsidP="00EF229A">
    <w:pPr>
      <w:pStyle w:val="Footer"/>
      <w:jc w:val="center"/>
      <w:rPr>
        <w:rFonts w:ascii="Angsana New" w:hAnsi="Angsana New"/>
        <w:sz w:val="30"/>
        <w:szCs w:val="30"/>
        <w:cs/>
      </w:rPr>
    </w:pPr>
    <w:r w:rsidRPr="00F17C90">
      <w:rPr>
        <w:rFonts w:ascii="Angsana New" w:hAnsi="Angsana New" w:hint="cs"/>
        <w:sz w:val="30"/>
        <w:szCs w:val="30"/>
      </w:rPr>
      <w:fldChar w:fldCharType="begin"/>
    </w:r>
    <w:r w:rsidRPr="00F17C90">
      <w:rPr>
        <w:rFonts w:ascii="Angsana New" w:hAnsi="Angsana New" w:hint="cs"/>
        <w:sz w:val="30"/>
        <w:szCs w:val="30"/>
      </w:rPr>
      <w:instrText xml:space="preserve"> PAGE   \* MERGEFORMAT </w:instrText>
    </w:r>
    <w:r w:rsidRPr="00F17C90">
      <w:rPr>
        <w:rFonts w:ascii="Angsana New" w:hAnsi="Angsana New" w:hint="cs"/>
        <w:sz w:val="30"/>
        <w:szCs w:val="30"/>
      </w:rPr>
      <w:fldChar w:fldCharType="separate"/>
    </w:r>
    <w:r w:rsidRPr="00F17C90">
      <w:rPr>
        <w:rFonts w:ascii="Angsana New" w:hAnsi="Angsana New" w:hint="cs"/>
        <w:noProof/>
        <w:sz w:val="30"/>
        <w:szCs w:val="30"/>
      </w:rPr>
      <w:t>2</w:t>
    </w:r>
    <w:r w:rsidRPr="00F17C90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399B" w14:textId="0E0EE89A" w:rsidR="00633C7C" w:rsidRPr="0079184A" w:rsidRDefault="00633C7C" w:rsidP="00EF22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  <w:r w:rsidRPr="00412838">
      <w:rPr>
        <w:rFonts w:ascii="Angsana New" w:hAnsi="Angsana New" w:hint="cs"/>
        <w:sz w:val="30"/>
        <w:szCs w:val="30"/>
      </w:rPr>
      <w:fldChar w:fldCharType="begin"/>
    </w:r>
    <w:r w:rsidRPr="00412838">
      <w:rPr>
        <w:rFonts w:ascii="Angsana New" w:hAnsi="Angsana New" w:hint="cs"/>
        <w:sz w:val="30"/>
        <w:szCs w:val="30"/>
      </w:rPr>
      <w:instrText xml:space="preserve"> PAGE   \* MERGEFORMAT </w:instrText>
    </w:r>
    <w:r w:rsidRPr="00412838">
      <w:rPr>
        <w:rFonts w:ascii="Angsana New" w:hAnsi="Angsana New" w:hint="cs"/>
        <w:sz w:val="30"/>
        <w:szCs w:val="30"/>
      </w:rPr>
      <w:fldChar w:fldCharType="separate"/>
    </w:r>
    <w:r w:rsidRPr="00412838">
      <w:rPr>
        <w:rFonts w:ascii="Angsana New" w:hAnsi="Angsana New" w:hint="cs"/>
        <w:noProof/>
        <w:sz w:val="30"/>
        <w:szCs w:val="30"/>
      </w:rPr>
      <w:t>2</w:t>
    </w:r>
    <w:r w:rsidRPr="00412838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4BFC" w14:textId="77777777" w:rsidR="00410170" w:rsidRDefault="00410170" w:rsidP="003B1575">
      <w:r>
        <w:separator/>
      </w:r>
    </w:p>
  </w:footnote>
  <w:footnote w:type="continuationSeparator" w:id="0">
    <w:p w14:paraId="2E9A59BA" w14:textId="77777777" w:rsidR="00410170" w:rsidRDefault="00410170" w:rsidP="003B1575">
      <w:r>
        <w:continuationSeparator/>
      </w:r>
    </w:p>
  </w:footnote>
  <w:footnote w:type="continuationNotice" w:id="1">
    <w:p w14:paraId="74BBB567" w14:textId="77777777" w:rsidR="00410170" w:rsidRDefault="004101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B796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8B51C9F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98C1BD" w14:textId="20A8B191" w:rsidR="00633C7C" w:rsidRPr="00174ABB" w:rsidRDefault="00781CB6" w:rsidP="00174A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77079">
      <w:rPr>
        <w:rFonts w:ascii="Angsana New" w:hAnsi="Angsana New"/>
        <w:bCs/>
        <w:sz w:val="32"/>
        <w:szCs w:val="32"/>
        <w:cs/>
      </w:rPr>
      <w:t>สำหรับ</w:t>
    </w:r>
    <w:r w:rsidRPr="00777079">
      <w:rPr>
        <w:rFonts w:ascii="Angsana New" w:hAnsi="Angsana New" w:hint="cs"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</w:rPr>
      <w:t>และหกเดือน</w:t>
    </w:r>
    <w:r w:rsidRPr="00777079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777079">
      <w:rPr>
        <w:rFonts w:ascii="Angsana New" w:hAnsi="Angsana New"/>
        <w:bCs/>
        <w:sz w:val="32"/>
        <w:szCs w:val="32"/>
      </w:rPr>
      <w:t>3</w:t>
    </w:r>
    <w:r w:rsidRPr="00E16DB5">
      <w:rPr>
        <w:rFonts w:ascii="Angsana New" w:hAnsi="Angsana New"/>
        <w:sz w:val="32"/>
        <w:szCs w:val="32"/>
      </w:rPr>
      <w:t>0</w:t>
    </w:r>
    <w:r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</w:rPr>
      <w:t xml:space="preserve">มิถุนายน </w:t>
    </w:r>
    <w:r w:rsidRPr="00777079">
      <w:rPr>
        <w:rFonts w:ascii="Angsana New" w:hAnsi="Angsana New" w:hint="cs"/>
        <w:bCs/>
        <w:sz w:val="32"/>
        <w:szCs w:val="32"/>
      </w:rPr>
      <w:t>256</w:t>
    </w:r>
    <w:r w:rsidRPr="00777079">
      <w:rPr>
        <w:rFonts w:ascii="Angsana New" w:hAnsi="Angsana New"/>
        <w:sz w:val="32"/>
        <w:szCs w:val="32"/>
      </w:rPr>
      <w:t>5</w:t>
    </w:r>
    <w:r w:rsidRPr="00174ABB">
      <w:rPr>
        <w:rFonts w:ascii="Angsana New" w:hAnsi="Angsana New" w:hint="cs"/>
        <w:bCs/>
        <w:sz w:val="32"/>
        <w:szCs w:val="32"/>
      </w:rPr>
      <w:t xml:space="preserve"> (</w:t>
    </w:r>
    <w:r w:rsidRPr="00174ABB">
      <w:rPr>
        <w:rFonts w:ascii="Angsana New" w:hAnsi="Angsana New" w:hint="cs"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Cs/>
        <w:sz w:val="32"/>
        <w:szCs w:val="32"/>
      </w:rPr>
      <w:t>)</w:t>
    </w:r>
  </w:p>
  <w:p w14:paraId="0E4D4D79" w14:textId="77777777" w:rsidR="00633C7C" w:rsidRPr="0079184A" w:rsidRDefault="00633C7C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DA8C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BF4024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659136" w14:textId="1D45D28F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7" w:name="_Hlk42009949"/>
    <w:r w:rsidRPr="00777079">
      <w:rPr>
        <w:rFonts w:ascii="Angsana New" w:hAnsi="Angsana New"/>
        <w:b/>
        <w:bCs/>
        <w:sz w:val="32"/>
        <w:szCs w:val="32"/>
        <w:cs/>
      </w:rPr>
      <w:t>สำหรับ</w:t>
    </w:r>
    <w:r w:rsidRPr="0077707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781CB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77707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End w:id="7"/>
    <w:r w:rsidRPr="00777079">
      <w:rPr>
        <w:rFonts w:ascii="Angsana New" w:hAnsi="Angsana New"/>
        <w:b/>
        <w:bCs/>
        <w:sz w:val="32"/>
        <w:szCs w:val="32"/>
      </w:rPr>
      <w:t>3</w:t>
    </w:r>
    <w:r w:rsidR="00781CB6">
      <w:rPr>
        <w:rFonts w:ascii="Angsana New" w:hAnsi="Angsana New"/>
        <w:b/>
        <w:bCs/>
        <w:sz w:val="32"/>
        <w:szCs w:val="32"/>
      </w:rPr>
      <w:t xml:space="preserve">0 </w:t>
    </w:r>
    <w:r w:rsidR="00781CB6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77079">
      <w:rPr>
        <w:rFonts w:ascii="Angsana New" w:hAnsi="Angsana New" w:hint="cs"/>
        <w:b/>
        <w:bCs/>
        <w:sz w:val="32"/>
        <w:szCs w:val="32"/>
      </w:rPr>
      <w:t>256</w:t>
    </w:r>
    <w:r w:rsidRPr="00777079">
      <w:rPr>
        <w:rFonts w:ascii="Angsana New" w:hAnsi="Angsana New"/>
        <w:b/>
        <w:sz w:val="32"/>
        <w:szCs w:val="32"/>
      </w:rPr>
      <w:t>5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0A472640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07B2" w14:textId="77777777" w:rsidR="00633C7C" w:rsidRPr="00F66BC1" w:rsidRDefault="00633C7C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49317B9" w14:textId="77777777" w:rsidR="00633C7C" w:rsidRPr="00174ABB" w:rsidRDefault="00633C7C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01FFCD" w14:textId="1B6B5785" w:rsidR="00633C7C" w:rsidRDefault="00781CB6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77079">
      <w:rPr>
        <w:rFonts w:ascii="Angsana New" w:hAnsi="Angsana New"/>
        <w:b/>
        <w:bCs/>
        <w:sz w:val="32"/>
        <w:szCs w:val="32"/>
        <w:cs/>
      </w:rPr>
      <w:t>สำหรับ</w:t>
    </w:r>
    <w:r w:rsidRPr="0077707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77707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77707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77079">
      <w:rPr>
        <w:rFonts w:ascii="Angsana New" w:hAnsi="Angsana New" w:hint="cs"/>
        <w:b/>
        <w:bCs/>
        <w:sz w:val="32"/>
        <w:szCs w:val="32"/>
      </w:rPr>
      <w:t>256</w:t>
    </w:r>
    <w:r w:rsidRPr="00777079">
      <w:rPr>
        <w:rFonts w:ascii="Angsana New" w:hAnsi="Angsana New"/>
        <w:b/>
        <w:sz w:val="32"/>
        <w:szCs w:val="32"/>
      </w:rPr>
      <w:t>5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39BF5562" w14:textId="77777777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4F4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03A"/>
    <w:rsid w:val="0000355C"/>
    <w:rsid w:val="0000369B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13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3F12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3F2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37EBD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6E75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171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800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0D6C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BD5"/>
    <w:rsid w:val="000C3C99"/>
    <w:rsid w:val="000C3E9C"/>
    <w:rsid w:val="000C3FD4"/>
    <w:rsid w:val="000C4129"/>
    <w:rsid w:val="000C4217"/>
    <w:rsid w:val="000C42D1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49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E7FBD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1EAB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0F7FBD"/>
    <w:rsid w:val="00100193"/>
    <w:rsid w:val="001001DF"/>
    <w:rsid w:val="001002B0"/>
    <w:rsid w:val="00100332"/>
    <w:rsid w:val="001007B0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220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48BE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1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67A"/>
    <w:rsid w:val="00134828"/>
    <w:rsid w:val="00134A81"/>
    <w:rsid w:val="00134B53"/>
    <w:rsid w:val="00134F65"/>
    <w:rsid w:val="00135061"/>
    <w:rsid w:val="001350BD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5D92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271F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3F6E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75C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89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288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5E2A"/>
    <w:rsid w:val="001661CE"/>
    <w:rsid w:val="00166221"/>
    <w:rsid w:val="001664A0"/>
    <w:rsid w:val="001664D2"/>
    <w:rsid w:val="001670FA"/>
    <w:rsid w:val="001678E7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0ED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49C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A7C"/>
    <w:rsid w:val="00186CBE"/>
    <w:rsid w:val="00187150"/>
    <w:rsid w:val="001876C0"/>
    <w:rsid w:val="0018779B"/>
    <w:rsid w:val="00187CFB"/>
    <w:rsid w:val="00187FA3"/>
    <w:rsid w:val="0019007F"/>
    <w:rsid w:val="00190155"/>
    <w:rsid w:val="001904C2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2E03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1D1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350"/>
    <w:rsid w:val="001F6468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1FD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034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3A7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4EF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567E2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8D5"/>
    <w:rsid w:val="00262908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4AF"/>
    <w:rsid w:val="0026484D"/>
    <w:rsid w:val="00264A81"/>
    <w:rsid w:val="00264F42"/>
    <w:rsid w:val="00264FC3"/>
    <w:rsid w:val="00265156"/>
    <w:rsid w:val="00265226"/>
    <w:rsid w:val="00265699"/>
    <w:rsid w:val="002657C0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1D3"/>
    <w:rsid w:val="002742B0"/>
    <w:rsid w:val="00274656"/>
    <w:rsid w:val="00274B92"/>
    <w:rsid w:val="00275A1B"/>
    <w:rsid w:val="00275A41"/>
    <w:rsid w:val="00276142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0DC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C06"/>
    <w:rsid w:val="00286D20"/>
    <w:rsid w:val="00286FA8"/>
    <w:rsid w:val="00287356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BAB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584"/>
    <w:rsid w:val="002939CB"/>
    <w:rsid w:val="002943B7"/>
    <w:rsid w:val="002946A5"/>
    <w:rsid w:val="00294C0C"/>
    <w:rsid w:val="00294C9E"/>
    <w:rsid w:val="002950B0"/>
    <w:rsid w:val="00295AA6"/>
    <w:rsid w:val="00295F6F"/>
    <w:rsid w:val="0029661B"/>
    <w:rsid w:val="0029665B"/>
    <w:rsid w:val="00296661"/>
    <w:rsid w:val="0029701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654"/>
    <w:rsid w:val="002A4B3A"/>
    <w:rsid w:val="002A4E30"/>
    <w:rsid w:val="002A521F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15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123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EB1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237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A29"/>
    <w:rsid w:val="002F3DDB"/>
    <w:rsid w:val="002F400D"/>
    <w:rsid w:val="002F43B9"/>
    <w:rsid w:val="002F4C28"/>
    <w:rsid w:val="002F57C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77B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93C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70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1AC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2C82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3F40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9D4"/>
    <w:rsid w:val="00350CF1"/>
    <w:rsid w:val="00350F93"/>
    <w:rsid w:val="00351273"/>
    <w:rsid w:val="0035128D"/>
    <w:rsid w:val="0035130E"/>
    <w:rsid w:val="0035149C"/>
    <w:rsid w:val="00351757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619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8D2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5CE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19E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E8A"/>
    <w:rsid w:val="003A6FA7"/>
    <w:rsid w:val="003A715D"/>
    <w:rsid w:val="003A7677"/>
    <w:rsid w:val="003A7890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64E4"/>
    <w:rsid w:val="003B6BD2"/>
    <w:rsid w:val="003B6CEF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69E"/>
    <w:rsid w:val="003C3735"/>
    <w:rsid w:val="003C4AC5"/>
    <w:rsid w:val="003C4AE4"/>
    <w:rsid w:val="003C4E8A"/>
    <w:rsid w:val="003C4F63"/>
    <w:rsid w:val="003C5101"/>
    <w:rsid w:val="003C551C"/>
    <w:rsid w:val="003C580E"/>
    <w:rsid w:val="003C5975"/>
    <w:rsid w:val="003C5F05"/>
    <w:rsid w:val="003C615F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A8A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18B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6F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337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49BC"/>
    <w:rsid w:val="003F500C"/>
    <w:rsid w:val="003F50CC"/>
    <w:rsid w:val="003F548E"/>
    <w:rsid w:val="003F55FC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25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961"/>
    <w:rsid w:val="00407E49"/>
    <w:rsid w:val="004100F5"/>
    <w:rsid w:val="00410170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7E9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BBB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7A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8B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46C"/>
    <w:rsid w:val="0044051E"/>
    <w:rsid w:val="004405A2"/>
    <w:rsid w:val="00441605"/>
    <w:rsid w:val="00441A2F"/>
    <w:rsid w:val="00441BB0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0F02"/>
    <w:rsid w:val="004510C2"/>
    <w:rsid w:val="004511F9"/>
    <w:rsid w:val="0045189E"/>
    <w:rsid w:val="00452260"/>
    <w:rsid w:val="00452A04"/>
    <w:rsid w:val="00452ADA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777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5BA"/>
    <w:rsid w:val="00460863"/>
    <w:rsid w:val="00461080"/>
    <w:rsid w:val="00461677"/>
    <w:rsid w:val="0046168F"/>
    <w:rsid w:val="004619D7"/>
    <w:rsid w:val="00461C54"/>
    <w:rsid w:val="00462388"/>
    <w:rsid w:val="004625AF"/>
    <w:rsid w:val="0046269A"/>
    <w:rsid w:val="004627AE"/>
    <w:rsid w:val="004629BE"/>
    <w:rsid w:val="00462AEB"/>
    <w:rsid w:val="00462DE8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D1C"/>
    <w:rsid w:val="004655B9"/>
    <w:rsid w:val="0046575C"/>
    <w:rsid w:val="0046584F"/>
    <w:rsid w:val="00465C10"/>
    <w:rsid w:val="00465C15"/>
    <w:rsid w:val="00465CD5"/>
    <w:rsid w:val="00465E6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2A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2F8"/>
    <w:rsid w:val="00486304"/>
    <w:rsid w:val="00486381"/>
    <w:rsid w:val="004864FB"/>
    <w:rsid w:val="00486E48"/>
    <w:rsid w:val="004872C4"/>
    <w:rsid w:val="004874DB"/>
    <w:rsid w:val="00487604"/>
    <w:rsid w:val="00487609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1F5"/>
    <w:rsid w:val="004A04AA"/>
    <w:rsid w:val="004A087C"/>
    <w:rsid w:val="004A1009"/>
    <w:rsid w:val="004A181D"/>
    <w:rsid w:val="004A1B8B"/>
    <w:rsid w:val="004A1FAC"/>
    <w:rsid w:val="004A22F7"/>
    <w:rsid w:val="004A23BB"/>
    <w:rsid w:val="004A2AF8"/>
    <w:rsid w:val="004A2BAD"/>
    <w:rsid w:val="004A2CD2"/>
    <w:rsid w:val="004A325F"/>
    <w:rsid w:val="004A32B1"/>
    <w:rsid w:val="004A36D8"/>
    <w:rsid w:val="004A37A0"/>
    <w:rsid w:val="004A380B"/>
    <w:rsid w:val="004A3B20"/>
    <w:rsid w:val="004A43AA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A75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81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BDA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94D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B49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24F"/>
    <w:rsid w:val="004F74A9"/>
    <w:rsid w:val="004F7651"/>
    <w:rsid w:val="004F793E"/>
    <w:rsid w:val="004F7F62"/>
    <w:rsid w:val="004F7FA8"/>
    <w:rsid w:val="0050007C"/>
    <w:rsid w:val="0050024B"/>
    <w:rsid w:val="00500459"/>
    <w:rsid w:val="00500547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DE2"/>
    <w:rsid w:val="00503F7A"/>
    <w:rsid w:val="00504211"/>
    <w:rsid w:val="005047E7"/>
    <w:rsid w:val="00504B82"/>
    <w:rsid w:val="00504E14"/>
    <w:rsid w:val="00504F6E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2F8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098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30176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948"/>
    <w:rsid w:val="00537B32"/>
    <w:rsid w:val="00537C10"/>
    <w:rsid w:val="00540514"/>
    <w:rsid w:val="00540585"/>
    <w:rsid w:val="00541493"/>
    <w:rsid w:val="0054159C"/>
    <w:rsid w:val="00541AED"/>
    <w:rsid w:val="005420B2"/>
    <w:rsid w:val="005420CF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4D4"/>
    <w:rsid w:val="005455B4"/>
    <w:rsid w:val="00545966"/>
    <w:rsid w:val="00545B06"/>
    <w:rsid w:val="00545BE7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D50"/>
    <w:rsid w:val="00551F24"/>
    <w:rsid w:val="005524DA"/>
    <w:rsid w:val="0055263C"/>
    <w:rsid w:val="0055294E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2EDA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532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78B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B43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01D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A6A"/>
    <w:rsid w:val="005B4C62"/>
    <w:rsid w:val="005B4DFF"/>
    <w:rsid w:val="005B4EDD"/>
    <w:rsid w:val="005B50C3"/>
    <w:rsid w:val="005B5144"/>
    <w:rsid w:val="005B546A"/>
    <w:rsid w:val="005B5892"/>
    <w:rsid w:val="005B5CB8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9AC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726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3E03"/>
    <w:rsid w:val="005E40C4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A1B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28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5F7E7D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D69"/>
    <w:rsid w:val="00601F13"/>
    <w:rsid w:val="00601F81"/>
    <w:rsid w:val="00602097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0785C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3AE"/>
    <w:rsid w:val="006148ED"/>
    <w:rsid w:val="00614905"/>
    <w:rsid w:val="00614AEC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468"/>
    <w:rsid w:val="00623A4B"/>
    <w:rsid w:val="00623C1C"/>
    <w:rsid w:val="00623D22"/>
    <w:rsid w:val="00623E5E"/>
    <w:rsid w:val="00623EBF"/>
    <w:rsid w:val="00623EE6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7D"/>
    <w:rsid w:val="00631692"/>
    <w:rsid w:val="00631869"/>
    <w:rsid w:val="00631908"/>
    <w:rsid w:val="00631911"/>
    <w:rsid w:val="00631BA3"/>
    <w:rsid w:val="00631FA7"/>
    <w:rsid w:val="00632714"/>
    <w:rsid w:val="006329E9"/>
    <w:rsid w:val="00632EA1"/>
    <w:rsid w:val="006330C6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0D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3F25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A52"/>
    <w:rsid w:val="00647F7B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47A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3E6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D18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C69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1FF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48D6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377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409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6EFB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FEF"/>
    <w:rsid w:val="006C4575"/>
    <w:rsid w:val="006C48D3"/>
    <w:rsid w:val="006C4A88"/>
    <w:rsid w:val="006C4CFF"/>
    <w:rsid w:val="006C4F36"/>
    <w:rsid w:val="006C520B"/>
    <w:rsid w:val="006C548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173D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7B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CF9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283C"/>
    <w:rsid w:val="006F391C"/>
    <w:rsid w:val="006F3BC7"/>
    <w:rsid w:val="006F3ED6"/>
    <w:rsid w:val="006F3FAC"/>
    <w:rsid w:val="006F402F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2D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BF5"/>
    <w:rsid w:val="00702D6D"/>
    <w:rsid w:val="00703383"/>
    <w:rsid w:val="00703C35"/>
    <w:rsid w:val="00703DBD"/>
    <w:rsid w:val="00703EDA"/>
    <w:rsid w:val="007043FB"/>
    <w:rsid w:val="007044E7"/>
    <w:rsid w:val="00704BA5"/>
    <w:rsid w:val="00704D4C"/>
    <w:rsid w:val="00704F48"/>
    <w:rsid w:val="00704F72"/>
    <w:rsid w:val="00704FCF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091"/>
    <w:rsid w:val="00710181"/>
    <w:rsid w:val="0071023A"/>
    <w:rsid w:val="007106FA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2B41"/>
    <w:rsid w:val="00713AC9"/>
    <w:rsid w:val="00713DF6"/>
    <w:rsid w:val="00714155"/>
    <w:rsid w:val="00714391"/>
    <w:rsid w:val="007148AE"/>
    <w:rsid w:val="007149EF"/>
    <w:rsid w:val="00714AE0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196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374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B87"/>
    <w:rsid w:val="00731F4F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37E38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61C"/>
    <w:rsid w:val="0075699C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284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AE5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1CB6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100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30"/>
    <w:rsid w:val="00787DAB"/>
    <w:rsid w:val="00787F17"/>
    <w:rsid w:val="0079004C"/>
    <w:rsid w:val="00790230"/>
    <w:rsid w:val="00790295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97BEC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36B"/>
    <w:rsid w:val="007A7479"/>
    <w:rsid w:val="007A750B"/>
    <w:rsid w:val="007A7615"/>
    <w:rsid w:val="007A7921"/>
    <w:rsid w:val="007A7D04"/>
    <w:rsid w:val="007A7F6E"/>
    <w:rsid w:val="007B014A"/>
    <w:rsid w:val="007B0321"/>
    <w:rsid w:val="007B0611"/>
    <w:rsid w:val="007B071B"/>
    <w:rsid w:val="007B0B0A"/>
    <w:rsid w:val="007B0BA9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38"/>
    <w:rsid w:val="007D39AF"/>
    <w:rsid w:val="007D44DD"/>
    <w:rsid w:val="007D44E7"/>
    <w:rsid w:val="007D476F"/>
    <w:rsid w:val="007D4842"/>
    <w:rsid w:val="007D4E1A"/>
    <w:rsid w:val="007D4E75"/>
    <w:rsid w:val="007D5033"/>
    <w:rsid w:val="007D5B9C"/>
    <w:rsid w:val="007D5C87"/>
    <w:rsid w:val="007D626B"/>
    <w:rsid w:val="007D64CB"/>
    <w:rsid w:val="007D6E8B"/>
    <w:rsid w:val="007D6ED3"/>
    <w:rsid w:val="007D6F7C"/>
    <w:rsid w:val="007D7638"/>
    <w:rsid w:val="007D7778"/>
    <w:rsid w:val="007D7A97"/>
    <w:rsid w:val="007D7BCB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584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989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2DF1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B99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825"/>
    <w:rsid w:val="0081792C"/>
    <w:rsid w:val="0081795A"/>
    <w:rsid w:val="008179E6"/>
    <w:rsid w:val="00817D6C"/>
    <w:rsid w:val="00817F32"/>
    <w:rsid w:val="00817FB1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7BC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0C"/>
    <w:rsid w:val="00830F2A"/>
    <w:rsid w:val="00831167"/>
    <w:rsid w:val="008312D0"/>
    <w:rsid w:val="0083137C"/>
    <w:rsid w:val="00831433"/>
    <w:rsid w:val="008318F3"/>
    <w:rsid w:val="00831EB2"/>
    <w:rsid w:val="00832139"/>
    <w:rsid w:val="008327A8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865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A50"/>
    <w:rsid w:val="00850B7B"/>
    <w:rsid w:val="008511E2"/>
    <w:rsid w:val="008518B2"/>
    <w:rsid w:val="00851981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5F37"/>
    <w:rsid w:val="00856134"/>
    <w:rsid w:val="0085624F"/>
    <w:rsid w:val="0085646B"/>
    <w:rsid w:val="00856517"/>
    <w:rsid w:val="00856A80"/>
    <w:rsid w:val="00856AFE"/>
    <w:rsid w:val="008572D3"/>
    <w:rsid w:val="0085769E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57C"/>
    <w:rsid w:val="008616F0"/>
    <w:rsid w:val="00861CE8"/>
    <w:rsid w:val="00861F9A"/>
    <w:rsid w:val="008620CE"/>
    <w:rsid w:val="0086247D"/>
    <w:rsid w:val="008630D1"/>
    <w:rsid w:val="008631E2"/>
    <w:rsid w:val="008633AC"/>
    <w:rsid w:val="008635B9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7C1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514"/>
    <w:rsid w:val="008916FE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A8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776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6FB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05C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6E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68E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7DD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F6B"/>
    <w:rsid w:val="008E41A4"/>
    <w:rsid w:val="008E489B"/>
    <w:rsid w:val="008E48CF"/>
    <w:rsid w:val="008E4BBA"/>
    <w:rsid w:val="008E4E9A"/>
    <w:rsid w:val="008E4EF4"/>
    <w:rsid w:val="008E508B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30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1E5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403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1BA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215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3EE0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AD4"/>
    <w:rsid w:val="00946ADE"/>
    <w:rsid w:val="00946E87"/>
    <w:rsid w:val="00946EF3"/>
    <w:rsid w:val="00946F49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123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91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03A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60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A31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E9C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1DF5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8D5"/>
    <w:rsid w:val="009D2B95"/>
    <w:rsid w:val="009D2C6D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A70"/>
    <w:rsid w:val="009D4DF4"/>
    <w:rsid w:val="009D5111"/>
    <w:rsid w:val="009D62E8"/>
    <w:rsid w:val="009D642A"/>
    <w:rsid w:val="009D663A"/>
    <w:rsid w:val="009D66EC"/>
    <w:rsid w:val="009D6E1B"/>
    <w:rsid w:val="009D6F4A"/>
    <w:rsid w:val="009D73E2"/>
    <w:rsid w:val="009D7517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1B3"/>
    <w:rsid w:val="009E2201"/>
    <w:rsid w:val="009E241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60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192"/>
    <w:rsid w:val="009F59DF"/>
    <w:rsid w:val="009F5BAE"/>
    <w:rsid w:val="009F5C3B"/>
    <w:rsid w:val="009F5CB3"/>
    <w:rsid w:val="009F5F25"/>
    <w:rsid w:val="009F5FDA"/>
    <w:rsid w:val="009F6166"/>
    <w:rsid w:val="009F6284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9F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10BA"/>
    <w:rsid w:val="00A11D26"/>
    <w:rsid w:val="00A12045"/>
    <w:rsid w:val="00A1212F"/>
    <w:rsid w:val="00A1231F"/>
    <w:rsid w:val="00A1233E"/>
    <w:rsid w:val="00A12419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46"/>
    <w:rsid w:val="00A201C9"/>
    <w:rsid w:val="00A20421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9B1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042"/>
    <w:rsid w:val="00A3215A"/>
    <w:rsid w:val="00A323A7"/>
    <w:rsid w:val="00A326E7"/>
    <w:rsid w:val="00A32A5F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0E8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6F6A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6E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50"/>
    <w:rsid w:val="00A737A3"/>
    <w:rsid w:val="00A73956"/>
    <w:rsid w:val="00A73CCD"/>
    <w:rsid w:val="00A73D40"/>
    <w:rsid w:val="00A73E4C"/>
    <w:rsid w:val="00A7407B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337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9DF"/>
    <w:rsid w:val="00A85AE3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AF6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ADA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6ED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4E6"/>
    <w:rsid w:val="00AB469F"/>
    <w:rsid w:val="00AB47BA"/>
    <w:rsid w:val="00AB4B2F"/>
    <w:rsid w:val="00AB4BD2"/>
    <w:rsid w:val="00AB4DDC"/>
    <w:rsid w:val="00AB4F4D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2DC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5E86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0E8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CA9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664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6AAA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496"/>
    <w:rsid w:val="00B327FF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598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DD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65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4DD1"/>
    <w:rsid w:val="00B6539A"/>
    <w:rsid w:val="00B6554B"/>
    <w:rsid w:val="00B655DA"/>
    <w:rsid w:val="00B658C3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4B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383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94A"/>
    <w:rsid w:val="00B87AAD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504"/>
    <w:rsid w:val="00BA0815"/>
    <w:rsid w:val="00BA08BB"/>
    <w:rsid w:val="00BA08E7"/>
    <w:rsid w:val="00BA0D28"/>
    <w:rsid w:val="00BA0D49"/>
    <w:rsid w:val="00BA0F72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0EE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EC3"/>
    <w:rsid w:val="00BB4FD3"/>
    <w:rsid w:val="00BB55EF"/>
    <w:rsid w:val="00BB5D51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C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571F"/>
    <w:rsid w:val="00BD6193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2B1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AB3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54"/>
    <w:rsid w:val="00BE5DD3"/>
    <w:rsid w:val="00BE65EA"/>
    <w:rsid w:val="00BE68B7"/>
    <w:rsid w:val="00BE6BB7"/>
    <w:rsid w:val="00BE702B"/>
    <w:rsid w:val="00BE7151"/>
    <w:rsid w:val="00BE7267"/>
    <w:rsid w:val="00BE7D83"/>
    <w:rsid w:val="00BF021D"/>
    <w:rsid w:val="00BF0F34"/>
    <w:rsid w:val="00BF128F"/>
    <w:rsid w:val="00BF12AD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DBB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00B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89E"/>
    <w:rsid w:val="00C159B6"/>
    <w:rsid w:val="00C159D0"/>
    <w:rsid w:val="00C15A34"/>
    <w:rsid w:val="00C15B48"/>
    <w:rsid w:val="00C15D54"/>
    <w:rsid w:val="00C15D97"/>
    <w:rsid w:val="00C15F9A"/>
    <w:rsid w:val="00C1687D"/>
    <w:rsid w:val="00C16E9D"/>
    <w:rsid w:val="00C16F03"/>
    <w:rsid w:val="00C17149"/>
    <w:rsid w:val="00C17543"/>
    <w:rsid w:val="00C17748"/>
    <w:rsid w:val="00C17A31"/>
    <w:rsid w:val="00C2011E"/>
    <w:rsid w:val="00C20613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516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490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1C9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1EC8"/>
    <w:rsid w:val="00C52091"/>
    <w:rsid w:val="00C520CE"/>
    <w:rsid w:val="00C52125"/>
    <w:rsid w:val="00C521FE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4C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BE1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74F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569"/>
    <w:rsid w:val="00C9060F"/>
    <w:rsid w:val="00C908C4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AE9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141"/>
    <w:rsid w:val="00CC065D"/>
    <w:rsid w:val="00CC094B"/>
    <w:rsid w:val="00CC0957"/>
    <w:rsid w:val="00CC0D73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A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666"/>
    <w:rsid w:val="00CE6F9E"/>
    <w:rsid w:val="00CE730F"/>
    <w:rsid w:val="00CE7518"/>
    <w:rsid w:val="00CE77AA"/>
    <w:rsid w:val="00CE7F66"/>
    <w:rsid w:val="00CF025E"/>
    <w:rsid w:val="00CF0272"/>
    <w:rsid w:val="00CF0B3C"/>
    <w:rsid w:val="00CF1039"/>
    <w:rsid w:val="00CF124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22A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A5C"/>
    <w:rsid w:val="00D15B45"/>
    <w:rsid w:val="00D15C0F"/>
    <w:rsid w:val="00D15C6E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A52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BB8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773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670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A9B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20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DAC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1E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32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2C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C7E88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3F1F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C90"/>
    <w:rsid w:val="00DF0D1C"/>
    <w:rsid w:val="00DF0F4F"/>
    <w:rsid w:val="00DF1251"/>
    <w:rsid w:val="00DF13ED"/>
    <w:rsid w:val="00DF152D"/>
    <w:rsid w:val="00DF1CB3"/>
    <w:rsid w:val="00DF1D88"/>
    <w:rsid w:val="00DF2936"/>
    <w:rsid w:val="00DF2F69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6DB5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5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3A8"/>
    <w:rsid w:val="00E448EB"/>
    <w:rsid w:val="00E44B50"/>
    <w:rsid w:val="00E44E39"/>
    <w:rsid w:val="00E45037"/>
    <w:rsid w:val="00E4532B"/>
    <w:rsid w:val="00E45426"/>
    <w:rsid w:val="00E459D1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B1E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B47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01A"/>
    <w:rsid w:val="00E66216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548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A48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D00"/>
    <w:rsid w:val="00E96D8C"/>
    <w:rsid w:val="00E96FF6"/>
    <w:rsid w:val="00E973E2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14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162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A6B"/>
    <w:rsid w:val="00EB1AE1"/>
    <w:rsid w:val="00EB1C2E"/>
    <w:rsid w:val="00EB1DF9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E23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89A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FC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4775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41C"/>
    <w:rsid w:val="00F00586"/>
    <w:rsid w:val="00F005E1"/>
    <w:rsid w:val="00F010F9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9B5"/>
    <w:rsid w:val="00F129C4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73C"/>
    <w:rsid w:val="00F15772"/>
    <w:rsid w:val="00F15828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B33"/>
    <w:rsid w:val="00F17C90"/>
    <w:rsid w:val="00F17F55"/>
    <w:rsid w:val="00F201AD"/>
    <w:rsid w:val="00F20287"/>
    <w:rsid w:val="00F2069A"/>
    <w:rsid w:val="00F20870"/>
    <w:rsid w:val="00F21059"/>
    <w:rsid w:val="00F211D0"/>
    <w:rsid w:val="00F22A27"/>
    <w:rsid w:val="00F22C19"/>
    <w:rsid w:val="00F22CE5"/>
    <w:rsid w:val="00F23063"/>
    <w:rsid w:val="00F23412"/>
    <w:rsid w:val="00F238BA"/>
    <w:rsid w:val="00F240FA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33F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5450"/>
    <w:rsid w:val="00F36340"/>
    <w:rsid w:val="00F3679F"/>
    <w:rsid w:val="00F3732A"/>
    <w:rsid w:val="00F3740F"/>
    <w:rsid w:val="00F375A5"/>
    <w:rsid w:val="00F37766"/>
    <w:rsid w:val="00F377AB"/>
    <w:rsid w:val="00F37926"/>
    <w:rsid w:val="00F37BF1"/>
    <w:rsid w:val="00F37CDF"/>
    <w:rsid w:val="00F402EF"/>
    <w:rsid w:val="00F403E0"/>
    <w:rsid w:val="00F405CB"/>
    <w:rsid w:val="00F40835"/>
    <w:rsid w:val="00F40D38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27E"/>
    <w:rsid w:val="00F504FC"/>
    <w:rsid w:val="00F50BA3"/>
    <w:rsid w:val="00F50D46"/>
    <w:rsid w:val="00F5158C"/>
    <w:rsid w:val="00F515F7"/>
    <w:rsid w:val="00F51BE0"/>
    <w:rsid w:val="00F51E41"/>
    <w:rsid w:val="00F5201E"/>
    <w:rsid w:val="00F52806"/>
    <w:rsid w:val="00F52B25"/>
    <w:rsid w:val="00F52C55"/>
    <w:rsid w:val="00F52D4C"/>
    <w:rsid w:val="00F53169"/>
    <w:rsid w:val="00F53269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C2F"/>
    <w:rsid w:val="00F57C81"/>
    <w:rsid w:val="00F57EA3"/>
    <w:rsid w:val="00F6037B"/>
    <w:rsid w:val="00F603F6"/>
    <w:rsid w:val="00F605EA"/>
    <w:rsid w:val="00F605FB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3C0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3C3"/>
    <w:rsid w:val="00F67532"/>
    <w:rsid w:val="00F67778"/>
    <w:rsid w:val="00F678FD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54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94"/>
    <w:rsid w:val="00F810C5"/>
    <w:rsid w:val="00F81741"/>
    <w:rsid w:val="00F819B0"/>
    <w:rsid w:val="00F82142"/>
    <w:rsid w:val="00F822B2"/>
    <w:rsid w:val="00F82604"/>
    <w:rsid w:val="00F82965"/>
    <w:rsid w:val="00F8296C"/>
    <w:rsid w:val="00F82D25"/>
    <w:rsid w:val="00F82F3A"/>
    <w:rsid w:val="00F83095"/>
    <w:rsid w:val="00F830CA"/>
    <w:rsid w:val="00F83153"/>
    <w:rsid w:val="00F83632"/>
    <w:rsid w:val="00F83692"/>
    <w:rsid w:val="00F837BD"/>
    <w:rsid w:val="00F840CD"/>
    <w:rsid w:val="00F8414B"/>
    <w:rsid w:val="00F841F9"/>
    <w:rsid w:val="00F84268"/>
    <w:rsid w:val="00F8439D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6A3"/>
    <w:rsid w:val="00F92920"/>
    <w:rsid w:val="00F92A9B"/>
    <w:rsid w:val="00F92C23"/>
    <w:rsid w:val="00F92D50"/>
    <w:rsid w:val="00F92EE5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DA"/>
    <w:rsid w:val="00F945FB"/>
    <w:rsid w:val="00F9460A"/>
    <w:rsid w:val="00F9468F"/>
    <w:rsid w:val="00F94725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2BD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9AA"/>
    <w:rsid w:val="00FA7D4E"/>
    <w:rsid w:val="00FA7FA4"/>
    <w:rsid w:val="00FB0530"/>
    <w:rsid w:val="00FB0C8E"/>
    <w:rsid w:val="00FB0D52"/>
    <w:rsid w:val="00FB15E2"/>
    <w:rsid w:val="00FB1A3A"/>
    <w:rsid w:val="00FB1A9B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EAB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916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3D6A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57B67D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206276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4CDF49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DD9888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317DE"/>
    <w:rsid w:val="5E4C8802"/>
    <w:rsid w:val="5EB908DF"/>
    <w:rsid w:val="5F7D9725"/>
    <w:rsid w:val="5F83524E"/>
    <w:rsid w:val="5F9304A8"/>
    <w:rsid w:val="5FC31DD1"/>
    <w:rsid w:val="61C76E08"/>
    <w:rsid w:val="6254DC9A"/>
    <w:rsid w:val="62E85C8F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0F4B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3A0029"/>
    <w:rsid w:val="7840B912"/>
    <w:rsid w:val="78744331"/>
    <w:rsid w:val="79F681C1"/>
    <w:rsid w:val="7A30E600"/>
    <w:rsid w:val="7A7FFDB6"/>
    <w:rsid w:val="7AC192F5"/>
    <w:rsid w:val="7B5D1A73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46D4C890-2F67-4D72-B9EF-E88F8F55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28</Pages>
  <Words>4440</Words>
  <Characters>25313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Thanin, Yamapai</cp:lastModifiedBy>
  <cp:revision>2</cp:revision>
  <cp:lastPrinted>2022-08-05T09:26:00Z</cp:lastPrinted>
  <dcterms:created xsi:type="dcterms:W3CDTF">2022-08-09T06:11:00Z</dcterms:created>
  <dcterms:modified xsi:type="dcterms:W3CDTF">2022-08-09T06:11:00Z</dcterms:modified>
</cp:coreProperties>
</file>