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A31D95" w14:paraId="48EDB66F" w14:textId="77777777" w:rsidTr="00E50AA8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440A56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D2577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2FDC1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A31D95" w14:paraId="4907B7CE" w14:textId="77777777" w:rsidTr="00E50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27CAF5E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608A54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6A7A8E8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A31D95" w14:paraId="476F3E35" w14:textId="77777777" w:rsidTr="00E50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DC731A0" w14:textId="499308C0" w:rsidR="00BA310A" w:rsidRPr="00A31D95" w:rsidRDefault="00352E5E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C795B9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CC7C8CC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A31D95" w14:paraId="0DC31792" w14:textId="77777777" w:rsidTr="00E50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BEE3690" w14:textId="6E136D1A" w:rsidR="00231458" w:rsidRPr="00227D36" w:rsidRDefault="00352E5E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CB0214F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BFAC0CB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1458" w:rsidRPr="00A31D95" w14:paraId="5E4E3F9D" w14:textId="77777777" w:rsidTr="00E50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C07B6D1" w14:textId="50AA16C4" w:rsidR="00231458" w:rsidRPr="00623D14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EFD3550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2F92F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</w:t>
            </w: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และอุปกรณ์</w:t>
            </w:r>
          </w:p>
        </w:tc>
      </w:tr>
      <w:tr w:rsidR="00C86685" w:rsidRPr="00A31D95" w14:paraId="303751F6" w14:textId="77777777" w:rsidTr="00E50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AEB4512" w14:textId="66DAD5E4" w:rsidR="00C86685" w:rsidRPr="00A31D95" w:rsidRDefault="00343F6C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EC5B7FB" w14:textId="77777777"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22FD626" w14:textId="77777777"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B5D07" w:rsidRPr="00A31D95" w14:paraId="1F2198A7" w14:textId="77777777" w:rsidTr="00E50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5124EA8" w14:textId="11544907" w:rsidR="00EB5D07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A6058F9" w14:textId="77777777" w:rsidR="00EB5D07" w:rsidRPr="00A31D95" w:rsidRDefault="00EB5D0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D422F68" w14:textId="45F95015" w:rsidR="00EB5D07" w:rsidRPr="00A31D95" w:rsidRDefault="00EA641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231458" w:rsidRPr="005B2560" w14:paraId="295B01D7" w14:textId="77777777" w:rsidTr="00E50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61DFFB" w14:textId="46DDB422" w:rsidR="00231458" w:rsidRPr="005B2560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8DA8A34" w14:textId="77777777" w:rsidR="00231458" w:rsidRPr="005B2560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4EDFF" w14:textId="442CC7A1" w:rsidR="00231458" w:rsidRPr="005B2560" w:rsidRDefault="00EA641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A5158" w:rsidRPr="005B2560" w14:paraId="5D390820" w14:textId="77777777" w:rsidTr="00E50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8628940" w14:textId="6FF9A8E3" w:rsidR="002A5158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3826E2" w14:textId="77777777" w:rsidR="002A5158" w:rsidRPr="005B2560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0385C49" w14:textId="491B7C59" w:rsidR="002A5158" w:rsidRPr="005B2560" w:rsidRDefault="00EA641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5B256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bookmarkEnd w:id="0"/>
    </w:tbl>
    <w:p w14:paraId="28D2B198" w14:textId="77777777"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F3E332" w14:textId="77777777"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85FB9DF" w14:textId="4115914F" w:rsidR="00BA310A" w:rsidRPr="004E0799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31D95">
        <w:rPr>
          <w:rFonts w:ascii="Angsana New" w:hAnsi="Angsana New"/>
          <w:color w:val="000000"/>
          <w:sz w:val="30"/>
          <w:szCs w:val="30"/>
        </w:rPr>
        <w:br w:type="page"/>
      </w:r>
      <w:r w:rsidRPr="004E0799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4E0799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4E0799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3B6A8F81" w14:textId="77777777" w:rsidR="00BA310A" w:rsidRPr="004E0799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2102C7F" w14:textId="7549ABDE" w:rsidR="00BA310A" w:rsidRPr="004E0799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ko-KR"/>
        </w:rPr>
      </w:pPr>
      <w:r w:rsidRPr="004E0799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="006223B0">
        <w:rPr>
          <w:rFonts w:ascii="Angsana New" w:hAnsi="Angsana New"/>
          <w:color w:val="000000"/>
          <w:sz w:val="30"/>
          <w:szCs w:val="30"/>
        </w:rPr>
        <w:t xml:space="preserve"> 9 </w:t>
      </w:r>
      <w:r w:rsidR="006223B0">
        <w:rPr>
          <w:rFonts w:ascii="Angsana New" w:hAnsi="Angsana New" w:hint="cs"/>
          <w:color w:val="000000"/>
          <w:sz w:val="30"/>
          <w:szCs w:val="30"/>
          <w:cs/>
          <w:lang w:eastAsia="ko-KR"/>
        </w:rPr>
        <w:t xml:space="preserve">สิงหาคม </w:t>
      </w:r>
      <w:r w:rsidR="006223B0">
        <w:rPr>
          <w:rFonts w:ascii="Angsana New" w:hAnsi="Angsana New"/>
          <w:color w:val="000000"/>
          <w:sz w:val="30"/>
          <w:szCs w:val="30"/>
          <w:lang w:eastAsia="ko-KR"/>
        </w:rPr>
        <w:t>2565</w:t>
      </w:r>
    </w:p>
    <w:p w14:paraId="3359F79B" w14:textId="4056115D" w:rsidR="00BA310A" w:rsidRPr="004E0799" w:rsidRDefault="00BA310A" w:rsidP="0035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14:paraId="1D7CD764" w14:textId="2D82797B" w:rsidR="00BA310A" w:rsidRPr="004E0799" w:rsidRDefault="00352E5E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4E0799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BA310A" w:rsidRPr="004E0799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4E0799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="00BA310A" w:rsidRPr="004E079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="00BA310A" w:rsidRPr="004E079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5A8F6DA5" w14:textId="77777777" w:rsidR="00BA310A" w:rsidRPr="004E0799" w:rsidRDefault="00BA310A" w:rsidP="0035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EFAB3F2" w14:textId="4633B6AF" w:rsidR="00D01BB7" w:rsidRPr="004E0799" w:rsidRDefault="00D01BB7" w:rsidP="0035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4E0799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E0799">
        <w:rPr>
          <w:rFonts w:ascii="Angsana New" w:hAnsi="Angsana New"/>
          <w:color w:val="000000"/>
          <w:sz w:val="30"/>
          <w:szCs w:val="30"/>
        </w:rPr>
        <w:t xml:space="preserve">34 </w:t>
      </w:r>
      <w:r w:rsidRPr="004E0799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4E0799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4E0799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A463B" w:rsidRPr="004E0799">
        <w:rPr>
          <w:rFonts w:ascii="Angsana New" w:hAnsi="Angsana New"/>
          <w:color w:val="000000"/>
          <w:sz w:val="30"/>
          <w:szCs w:val="30"/>
        </w:rPr>
        <w:t xml:space="preserve"> </w:t>
      </w:r>
      <w:r w:rsidR="00352E5E" w:rsidRPr="004E0799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4E0799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 w:rsidRPr="004E079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E0799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352E5E" w:rsidRPr="004E0799">
        <w:rPr>
          <w:rFonts w:ascii="Angsana New" w:hAnsi="Angsana New" w:hint="cs"/>
          <w:color w:val="000000"/>
          <w:sz w:val="30"/>
          <w:szCs w:val="30"/>
          <w:cs/>
        </w:rPr>
        <w:t>ในงบการเงินประจำปี</w:t>
      </w:r>
      <w:r w:rsidRPr="004E0799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E0799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4E0799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4E0799">
        <w:rPr>
          <w:rFonts w:ascii="Angsana New" w:hAnsi="Angsana New"/>
          <w:color w:val="000000"/>
          <w:sz w:val="30"/>
          <w:szCs w:val="30"/>
        </w:rPr>
        <w:t xml:space="preserve"> 256</w:t>
      </w:r>
      <w:r w:rsidR="00343F6C" w:rsidRPr="004E0799">
        <w:rPr>
          <w:rFonts w:ascii="Angsana New" w:hAnsi="Angsana New"/>
          <w:color w:val="000000"/>
          <w:sz w:val="30"/>
          <w:szCs w:val="30"/>
        </w:rPr>
        <w:t>4</w:t>
      </w:r>
    </w:p>
    <w:p w14:paraId="3113A2F6" w14:textId="77777777" w:rsidR="00BA310A" w:rsidRPr="004E0799" w:rsidRDefault="00BA310A" w:rsidP="0035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95F8C56" w14:textId="5A43CAC0" w:rsidR="00352E5E" w:rsidRPr="004E0799" w:rsidRDefault="00E4254D" w:rsidP="00487D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E079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4E0799">
        <w:rPr>
          <w:rFonts w:ascii="Angsana New" w:hAnsi="Angsana New" w:hint="cs"/>
          <w:sz w:val="30"/>
          <w:szCs w:val="30"/>
          <w:cs/>
        </w:rPr>
        <w:t>ง</w:t>
      </w:r>
      <w:r w:rsidRPr="004E0799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8E2380" w:rsidRPr="004E0799">
        <w:rPr>
          <w:rFonts w:ascii="Angsana New" w:hAnsi="Angsana New" w:hint="cs"/>
          <w:sz w:val="30"/>
          <w:szCs w:val="30"/>
          <w:cs/>
        </w:rPr>
        <w:t>ที่</w:t>
      </w:r>
      <w:r w:rsidRPr="004E0799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4E0799">
        <w:rPr>
          <w:rFonts w:ascii="Angsana New" w:hAnsi="Angsana New" w:hint="cs"/>
          <w:sz w:val="30"/>
          <w:szCs w:val="30"/>
          <w:cs/>
        </w:rPr>
        <w:t>ไว้</w:t>
      </w:r>
      <w:r w:rsidRPr="004E0799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4E0799">
        <w:rPr>
          <w:rFonts w:ascii="Angsana New" w:hAnsi="Angsana New"/>
          <w:sz w:val="30"/>
          <w:szCs w:val="30"/>
        </w:rPr>
        <w:t xml:space="preserve">31 </w:t>
      </w:r>
      <w:r w:rsidRPr="004E079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E0799">
        <w:rPr>
          <w:rFonts w:ascii="Angsana New" w:hAnsi="Angsana New"/>
          <w:sz w:val="30"/>
          <w:szCs w:val="30"/>
        </w:rPr>
        <w:t>256</w:t>
      </w:r>
      <w:r w:rsidR="00343F6C" w:rsidRPr="004E0799">
        <w:rPr>
          <w:rFonts w:ascii="Angsana New" w:hAnsi="Angsana New"/>
          <w:sz w:val="30"/>
          <w:szCs w:val="30"/>
        </w:rPr>
        <w:t>4</w:t>
      </w:r>
    </w:p>
    <w:p w14:paraId="5DDC2337" w14:textId="77777777" w:rsidR="00277445" w:rsidRPr="004E0799" w:rsidRDefault="00277445" w:rsidP="006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0D79899" w14:textId="71586C71" w:rsidR="00CF51DC" w:rsidRPr="004E0799" w:rsidRDefault="00352E5E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4E0799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070BC" w:rsidRPr="004E0799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4E0799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4429ED5C" w14:textId="77777777" w:rsidR="007F6C42" w:rsidRPr="004E0799" w:rsidRDefault="007F6C42" w:rsidP="00F86C8B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14:paraId="43EFF2E4" w14:textId="70714326" w:rsidR="00F86C8B" w:rsidRPr="004E0799" w:rsidRDefault="00BA310A" w:rsidP="00F86C8B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4E0799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4E0799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4E0799">
        <w:rPr>
          <w:rFonts w:ascii="Angsana New" w:hAnsi="Angsana New" w:cs="Angsana New"/>
          <w:color w:val="000000"/>
          <w:cs/>
          <w:lang w:val="en-US"/>
        </w:rPr>
        <w:t>กิจการที่เกี่ยวข้องกันสำหรับงวด</w:t>
      </w:r>
      <w:r w:rsidR="007F6C42" w:rsidRPr="004E0799">
        <w:rPr>
          <w:rFonts w:ascii="Angsana New" w:hAnsi="Angsana New" w:cs="Angsana New" w:hint="cs"/>
          <w:color w:val="000000"/>
          <w:cs/>
          <w:lang w:val="en-US"/>
        </w:rPr>
        <w:t>หก</w:t>
      </w:r>
      <w:r w:rsidR="00412E87" w:rsidRPr="004E0799">
        <w:rPr>
          <w:rFonts w:ascii="Angsana New" w:hAnsi="Angsana New" w:cs="Angsana New" w:hint="cs"/>
          <w:color w:val="000000"/>
          <w:cs/>
          <w:lang w:val="en-US"/>
        </w:rPr>
        <w:t>เดือน</w:t>
      </w:r>
      <w:r w:rsidRPr="004E0799">
        <w:rPr>
          <w:rFonts w:ascii="Angsana New" w:hAnsi="Angsana New" w:cs="Angsana New"/>
          <w:color w:val="000000"/>
          <w:cs/>
          <w:lang w:val="en-US"/>
        </w:rPr>
        <w:t xml:space="preserve">สิ้นสุดวันที่ </w:t>
      </w:r>
      <w:r w:rsidR="007F6C42" w:rsidRPr="004E0799">
        <w:rPr>
          <w:rFonts w:ascii="Angsana New" w:hAnsi="Angsana New" w:cs="Angsana New"/>
          <w:color w:val="000000"/>
          <w:lang w:val="en-US"/>
        </w:rPr>
        <w:t xml:space="preserve">30 </w:t>
      </w:r>
      <w:r w:rsidR="007F6C42" w:rsidRPr="004E0799">
        <w:rPr>
          <w:rFonts w:ascii="Angsana New" w:hAnsi="Angsana New" w:cs="Angsana New" w:hint="cs"/>
          <w:color w:val="000000"/>
          <w:cs/>
          <w:lang w:val="en-US"/>
        </w:rPr>
        <w:t xml:space="preserve">มิถุนายน </w:t>
      </w:r>
      <w:r w:rsidRPr="004E0799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p w14:paraId="17367314" w14:textId="1783B346" w:rsidR="00F86C8B" w:rsidRPr="004E0799" w:rsidRDefault="00F86C8B" w:rsidP="00F86C8B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1"/>
        <w:gridCol w:w="270"/>
        <w:gridCol w:w="1171"/>
        <w:gridCol w:w="270"/>
        <w:gridCol w:w="1160"/>
        <w:gridCol w:w="273"/>
        <w:gridCol w:w="1201"/>
      </w:tblGrid>
      <w:tr w:rsidR="007F6C42" w:rsidRPr="008A76B3" w14:paraId="25EDC1CD" w14:textId="77777777" w:rsidTr="004E0799">
        <w:trPr>
          <w:tblHeader/>
        </w:trPr>
        <w:tc>
          <w:tcPr>
            <w:tcW w:w="2033" w:type="pct"/>
          </w:tcPr>
          <w:p w14:paraId="01BEA821" w14:textId="77777777" w:rsidR="007F6C42" w:rsidRPr="00391282" w:rsidRDefault="007F6C42" w:rsidP="00297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3"/>
          </w:tcPr>
          <w:p w14:paraId="0A44A706" w14:textId="77777777" w:rsidR="007F6C42" w:rsidRPr="008A76B3" w:rsidRDefault="007F6C42" w:rsidP="00297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A76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6C84B08" w14:textId="77777777" w:rsidR="007F6C42" w:rsidRPr="008A76B3" w:rsidRDefault="007F6C42" w:rsidP="00297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4CF31EB4" w14:textId="77777777" w:rsidR="007F6C42" w:rsidRPr="008A76B3" w:rsidRDefault="007F6C42" w:rsidP="00297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A76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6C42" w:rsidRPr="009350FB" w14:paraId="59A13649" w14:textId="77777777" w:rsidTr="004E0799">
        <w:trPr>
          <w:trHeight w:val="434"/>
          <w:tblHeader/>
        </w:trPr>
        <w:tc>
          <w:tcPr>
            <w:tcW w:w="2033" w:type="pct"/>
          </w:tcPr>
          <w:p w14:paraId="2D30A353" w14:textId="77777777" w:rsidR="007F6C42" w:rsidRPr="00391282" w:rsidRDefault="007F6C42" w:rsidP="00297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0" w:type="pct"/>
          </w:tcPr>
          <w:p w14:paraId="3DF6766D" w14:textId="67C70809" w:rsidR="007F6C42" w:rsidRPr="008A76B3" w:rsidRDefault="007F6C42" w:rsidP="00297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332A142E" w14:textId="77777777" w:rsidR="007F6C42" w:rsidRPr="008A76B3" w:rsidRDefault="007F6C42" w:rsidP="00297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05507B8" w14:textId="71BBF307" w:rsidR="007F6C42" w:rsidRPr="008A76B3" w:rsidRDefault="007F6C42" w:rsidP="00297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091603FA" w14:textId="77777777" w:rsidR="007F6C42" w:rsidRPr="008A76B3" w:rsidRDefault="007F6C42" w:rsidP="00297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2CA3311D" w14:textId="5E80B51A" w:rsidR="007F6C42" w:rsidRPr="008A76B3" w:rsidRDefault="007F6C42" w:rsidP="00297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B9FEE38" w14:textId="77777777" w:rsidR="007F6C42" w:rsidRPr="008A76B3" w:rsidRDefault="007F6C42" w:rsidP="00297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1182952A" w14:textId="318C52CE" w:rsidR="007F6C42" w:rsidRPr="008A76B3" w:rsidRDefault="007F6C42" w:rsidP="00297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7F6C42" w:rsidRPr="00953946" w14:paraId="4FCC074E" w14:textId="77777777" w:rsidTr="004E0799">
        <w:trPr>
          <w:tblHeader/>
        </w:trPr>
        <w:tc>
          <w:tcPr>
            <w:tcW w:w="2033" w:type="pct"/>
          </w:tcPr>
          <w:p w14:paraId="18AC7A0B" w14:textId="77777777" w:rsidR="007F6C42" w:rsidRPr="006729C4" w:rsidRDefault="007F6C42" w:rsidP="00297E4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967" w:type="pct"/>
            <w:gridSpan w:val="7"/>
          </w:tcPr>
          <w:p w14:paraId="2BD2C493" w14:textId="77777777" w:rsidR="007F6C42" w:rsidRPr="006729C4" w:rsidRDefault="007F6C42" w:rsidP="00297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6729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F6C42" w:rsidRPr="00953946" w14:paraId="69D8F385" w14:textId="77777777" w:rsidTr="004E0799">
        <w:tc>
          <w:tcPr>
            <w:tcW w:w="2033" w:type="pct"/>
          </w:tcPr>
          <w:p w14:paraId="61411540" w14:textId="77777777" w:rsidR="007F6C42" w:rsidRPr="006729C4" w:rsidRDefault="007F6C42" w:rsidP="004E0799">
            <w:pPr>
              <w:pStyle w:val="a"/>
              <w:tabs>
                <w:tab w:val="clear" w:pos="1080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729C4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30" w:type="pct"/>
          </w:tcPr>
          <w:p w14:paraId="18D910E5" w14:textId="77777777" w:rsidR="007F6C42" w:rsidRPr="006729C4" w:rsidRDefault="007F6C42" w:rsidP="004E0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A69D018" w14:textId="77777777" w:rsidR="007F6C42" w:rsidRPr="006729C4" w:rsidRDefault="007F6C42" w:rsidP="004E0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8611DAF" w14:textId="77777777" w:rsidR="007F6C42" w:rsidRPr="006729C4" w:rsidRDefault="007F6C42" w:rsidP="004E0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0BC8ACE" w14:textId="77777777" w:rsidR="007F6C42" w:rsidRPr="006729C4" w:rsidRDefault="007F6C42" w:rsidP="004E0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4C25DE92" w14:textId="77777777" w:rsidR="007F6C42" w:rsidRPr="006729C4" w:rsidRDefault="007F6C42" w:rsidP="004E0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D869CB" w14:textId="77777777" w:rsidR="007F6C42" w:rsidRPr="006729C4" w:rsidRDefault="007F6C42" w:rsidP="004E0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005F7A06" w14:textId="77777777" w:rsidR="007F6C42" w:rsidRPr="006729C4" w:rsidRDefault="007F6C42" w:rsidP="004E0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6447C" w:rsidRPr="00953946" w14:paraId="292A67D7" w14:textId="77777777" w:rsidTr="004E0799">
        <w:tc>
          <w:tcPr>
            <w:tcW w:w="2033" w:type="pct"/>
          </w:tcPr>
          <w:p w14:paraId="50BF2A3B" w14:textId="20BA6C23" w:rsidR="0056447C" w:rsidRPr="00E441C3" w:rsidRDefault="0056447C" w:rsidP="004E0799">
            <w:pPr>
              <w:pStyle w:val="a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441C3">
              <w:rPr>
                <w:rFonts w:asciiTheme="majorBidi" w:hAnsiTheme="majorBidi" w:cstheme="majorBidi"/>
                <w:color w:val="000000"/>
                <w:cs/>
              </w:rPr>
              <w:t>ซื้อสินค้าสำเร็จรูป</w:t>
            </w:r>
          </w:p>
        </w:tc>
        <w:tc>
          <w:tcPr>
            <w:tcW w:w="630" w:type="pct"/>
          </w:tcPr>
          <w:p w14:paraId="50C3EACE" w14:textId="3A99DF8F" w:rsidR="0056447C" w:rsidRPr="006729C4" w:rsidRDefault="0056447C" w:rsidP="00EA6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713C4B8" w14:textId="2D6AF3F0" w:rsidR="0056447C" w:rsidRPr="006729C4" w:rsidRDefault="0056447C" w:rsidP="00EA6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C6E7F31" w14:textId="65DF7D27" w:rsidR="0056447C" w:rsidRPr="006729C4" w:rsidRDefault="00EA641B" w:rsidP="00EA6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160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612450E" w14:textId="77777777" w:rsidR="0056447C" w:rsidRPr="006729C4" w:rsidRDefault="0056447C" w:rsidP="004E0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15F00427" w14:textId="384464D0" w:rsidR="0056447C" w:rsidRPr="006729C4" w:rsidRDefault="00212AE9" w:rsidP="004E0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E441C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E441C3">
              <w:rPr>
                <w:rFonts w:ascii="Angsana New" w:hAnsi="Angsana New"/>
                <w:color w:val="000000"/>
                <w:sz w:val="30"/>
                <w:szCs w:val="30"/>
              </w:rPr>
              <w:t>894</w:t>
            </w:r>
          </w:p>
        </w:tc>
        <w:tc>
          <w:tcPr>
            <w:tcW w:w="147" w:type="pct"/>
          </w:tcPr>
          <w:p w14:paraId="33DC0C62" w14:textId="77777777" w:rsidR="0056447C" w:rsidRPr="006729C4" w:rsidRDefault="0056447C" w:rsidP="004E0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1BD3D8A1" w14:textId="16C8E5DF" w:rsidR="0056447C" w:rsidRPr="006729C4" w:rsidRDefault="0056447C" w:rsidP="004E0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76,198</w:t>
            </w:r>
          </w:p>
        </w:tc>
      </w:tr>
      <w:tr w:rsidR="007F6C42" w:rsidRPr="00953946" w14:paraId="3881B782" w14:textId="77777777" w:rsidTr="004E0799">
        <w:tc>
          <w:tcPr>
            <w:tcW w:w="2033" w:type="pct"/>
          </w:tcPr>
          <w:p w14:paraId="43033020" w14:textId="20AA3AEA" w:rsidR="007F6C42" w:rsidRPr="00E441C3" w:rsidRDefault="0056447C" w:rsidP="004E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441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</w:t>
            </w:r>
            <w:r w:rsidR="007F6C42" w:rsidRPr="00E441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0" w:type="pct"/>
          </w:tcPr>
          <w:p w14:paraId="6C5A18AF" w14:textId="5DD1DB02" w:rsidR="007F6C42" w:rsidRPr="00515D76" w:rsidRDefault="004A1866" w:rsidP="00EA6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771E257" w14:textId="77777777" w:rsidR="007F6C42" w:rsidRPr="0032506B" w:rsidRDefault="007F6C42" w:rsidP="00EA6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7050BAE" w14:textId="4E84B332" w:rsidR="007F6C42" w:rsidRPr="00515D76" w:rsidRDefault="007F6C42" w:rsidP="00EA6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79DF784" w14:textId="77777777" w:rsidR="007F6C42" w:rsidRPr="0032506B" w:rsidRDefault="007F6C42" w:rsidP="004E0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2D4C9B" w14:textId="226D8644" w:rsidR="007F6C42" w:rsidRPr="0032506B" w:rsidRDefault="00212AE9" w:rsidP="004E0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147" w:type="pct"/>
          </w:tcPr>
          <w:p w14:paraId="4EE0C55A" w14:textId="77777777" w:rsidR="007F6C42" w:rsidRPr="005C4AFC" w:rsidRDefault="007F6C42" w:rsidP="004E0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</w:tcPr>
          <w:p w14:paraId="1FFFEF08" w14:textId="3A0CCBB3" w:rsidR="007F6C42" w:rsidRPr="0032506B" w:rsidRDefault="00CD69B1" w:rsidP="00CD6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6277A79" w14:textId="77777777" w:rsidR="00487DEB" w:rsidRDefault="00487DEB">
      <w:r>
        <w:br w:type="page"/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1"/>
        <w:gridCol w:w="270"/>
        <w:gridCol w:w="1171"/>
        <w:gridCol w:w="270"/>
        <w:gridCol w:w="1160"/>
        <w:gridCol w:w="273"/>
        <w:gridCol w:w="1201"/>
      </w:tblGrid>
      <w:tr w:rsidR="00487DEB" w:rsidRPr="00FF3BF2" w14:paraId="662D548C" w14:textId="77777777" w:rsidTr="00487DEB">
        <w:tc>
          <w:tcPr>
            <w:tcW w:w="2033" w:type="pct"/>
          </w:tcPr>
          <w:p w14:paraId="6369D981" w14:textId="7A4DF372" w:rsidR="00487DEB" w:rsidRPr="00FF3BF2" w:rsidRDefault="00487DEB" w:rsidP="00487DEB">
            <w:pPr>
              <w:pStyle w:val="a"/>
              <w:tabs>
                <w:tab w:val="clear" w:pos="1080"/>
              </w:tabs>
              <w:spacing w:line="38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05" w:type="pct"/>
            <w:gridSpan w:val="3"/>
          </w:tcPr>
          <w:p w14:paraId="5B5E0D8E" w14:textId="6B727131" w:rsidR="00487DEB" w:rsidRPr="00487DE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A76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23AE3F1" w14:textId="77777777" w:rsidR="00487DEB" w:rsidRPr="00487DE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62AB717B" w14:textId="1080FB0D" w:rsidR="00487DEB" w:rsidRPr="00487DE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A76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DEB" w:rsidRPr="00FF3BF2" w14:paraId="04A69A37" w14:textId="77777777" w:rsidTr="004E0799">
        <w:tc>
          <w:tcPr>
            <w:tcW w:w="2033" w:type="pct"/>
          </w:tcPr>
          <w:p w14:paraId="5ED19FF4" w14:textId="31E4B535" w:rsidR="00487DEB" w:rsidRPr="00FF3BF2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0" w:type="pct"/>
          </w:tcPr>
          <w:p w14:paraId="2AF236EC" w14:textId="2E08898C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2931C910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FB2FAB" w14:textId="18918ACA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4060B08D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5861EDC2" w14:textId="22863370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3FEB11D4" w14:textId="77777777" w:rsidR="00487DEB" w:rsidRPr="005C4AFC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</w:tcPr>
          <w:p w14:paraId="3817D080" w14:textId="1170112E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487DEB" w:rsidRPr="00FF3BF2" w14:paraId="7BC47E52" w14:textId="77777777" w:rsidTr="00487DEB">
        <w:tc>
          <w:tcPr>
            <w:tcW w:w="2033" w:type="pct"/>
          </w:tcPr>
          <w:p w14:paraId="602B4ADA" w14:textId="77777777" w:rsidR="00487DEB" w:rsidRPr="00FF3BF2" w:rsidRDefault="00487DEB" w:rsidP="00487DEB">
            <w:pPr>
              <w:pStyle w:val="a"/>
              <w:tabs>
                <w:tab w:val="clear" w:pos="1080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2967" w:type="pct"/>
            <w:gridSpan w:val="7"/>
          </w:tcPr>
          <w:p w14:paraId="7E2F6862" w14:textId="4214AA33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729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87DEB" w:rsidRPr="00FF3BF2" w14:paraId="1E24A8B0" w14:textId="77777777" w:rsidTr="004E0799">
        <w:tc>
          <w:tcPr>
            <w:tcW w:w="2033" w:type="pct"/>
          </w:tcPr>
          <w:p w14:paraId="0ECB9BE6" w14:textId="1CE768E0" w:rsidR="00487DEB" w:rsidRPr="00FF3BF2" w:rsidRDefault="00487DEB" w:rsidP="00487DEB">
            <w:pPr>
              <w:pStyle w:val="a"/>
              <w:tabs>
                <w:tab w:val="clear" w:pos="1080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30" w:type="pct"/>
          </w:tcPr>
          <w:p w14:paraId="34288DE3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2D8144F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068FE22F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8E4E37D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5FF81803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BBE109E" w14:textId="77777777" w:rsidR="00487DEB" w:rsidRPr="005C4AFC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</w:tcPr>
          <w:p w14:paraId="55905BF5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87DEB" w:rsidRPr="00FF3BF2" w14:paraId="556D9520" w14:textId="77777777" w:rsidTr="004E0799">
        <w:tc>
          <w:tcPr>
            <w:tcW w:w="2033" w:type="pct"/>
          </w:tcPr>
          <w:p w14:paraId="74116908" w14:textId="77777777" w:rsidR="00487DEB" w:rsidRPr="00FF3BF2" w:rsidRDefault="00487DEB" w:rsidP="00487DEB">
            <w:pPr>
              <w:pStyle w:val="a"/>
              <w:tabs>
                <w:tab w:val="clear" w:pos="1080"/>
              </w:tabs>
              <w:spacing w:line="38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0" w:type="pct"/>
          </w:tcPr>
          <w:p w14:paraId="5AF74081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A728494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6551B4C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A052447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4D8065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43A345" w14:textId="77777777" w:rsidR="00487DEB" w:rsidRPr="005C4AFC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</w:tcPr>
          <w:p w14:paraId="17DB5C38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87DEB" w:rsidRPr="00FF3BF2" w14:paraId="4ED88917" w14:textId="77777777" w:rsidTr="004E0799">
        <w:tc>
          <w:tcPr>
            <w:tcW w:w="2033" w:type="pct"/>
          </w:tcPr>
          <w:p w14:paraId="67FEE316" w14:textId="77777777" w:rsidR="00487DEB" w:rsidRDefault="00487DEB" w:rsidP="00487DEB">
            <w:pPr>
              <w:pStyle w:val="a"/>
              <w:spacing w:line="380" w:lineRule="exact"/>
              <w:ind w:left="252"/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FF3BF2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(รวม</w:t>
            </w:r>
          </w:p>
          <w:p w14:paraId="385AA380" w14:textId="77777777" w:rsidR="00487DEB" w:rsidRPr="00FF3BF2" w:rsidRDefault="00487DEB" w:rsidP="00487DEB">
            <w:pPr>
              <w:pStyle w:val="a"/>
              <w:spacing w:line="380" w:lineRule="exact"/>
              <w:ind w:left="252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 xml:space="preserve">   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ค่าตอบแทนกรรมการ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>)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</w:p>
        </w:tc>
        <w:tc>
          <w:tcPr>
            <w:tcW w:w="630" w:type="pct"/>
          </w:tcPr>
          <w:p w14:paraId="7D28C161" w14:textId="1C6C6F30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24,072</w:t>
            </w:r>
          </w:p>
        </w:tc>
        <w:tc>
          <w:tcPr>
            <w:tcW w:w="145" w:type="pct"/>
          </w:tcPr>
          <w:p w14:paraId="1F8F95CF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3680910" w14:textId="77777777" w:rsidR="00487DE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6DC1B4BD" w14:textId="69306075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20,892</w:t>
            </w:r>
          </w:p>
        </w:tc>
        <w:tc>
          <w:tcPr>
            <w:tcW w:w="145" w:type="pct"/>
          </w:tcPr>
          <w:p w14:paraId="3B3FA0AF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357B9A1" w14:textId="22B74691" w:rsidR="00487DEB" w:rsidRPr="0032506B" w:rsidRDefault="00487DEB" w:rsidP="00E1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24,072</w:t>
            </w:r>
          </w:p>
        </w:tc>
        <w:tc>
          <w:tcPr>
            <w:tcW w:w="147" w:type="pct"/>
          </w:tcPr>
          <w:p w14:paraId="777923C9" w14:textId="77777777" w:rsidR="00487DEB" w:rsidRPr="005C4AFC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</w:tcPr>
          <w:p w14:paraId="40E92F9E" w14:textId="77777777" w:rsidR="00487DE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393C06AA" w14:textId="4CD49597" w:rsidR="00487DEB" w:rsidRPr="0032506B" w:rsidRDefault="00487DEB" w:rsidP="00E1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20,892</w:t>
            </w:r>
          </w:p>
        </w:tc>
      </w:tr>
      <w:tr w:rsidR="00487DEB" w:rsidRPr="00FF3BF2" w14:paraId="11F753ED" w14:textId="77777777" w:rsidTr="004E0799">
        <w:tc>
          <w:tcPr>
            <w:tcW w:w="2033" w:type="pct"/>
          </w:tcPr>
          <w:p w14:paraId="64100F52" w14:textId="77777777" w:rsidR="00487DEB" w:rsidRPr="00FF3BF2" w:rsidRDefault="00487DEB" w:rsidP="00487DEB">
            <w:pPr>
              <w:pStyle w:val="a"/>
              <w:tabs>
                <w:tab w:val="clear" w:pos="1080"/>
              </w:tabs>
              <w:spacing w:line="380" w:lineRule="exact"/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728A011" w14:textId="12E2F5F3" w:rsidR="00487DE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45" w:type="pct"/>
          </w:tcPr>
          <w:p w14:paraId="4C919FDD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9AECC83" w14:textId="6B9B35CD" w:rsidR="00487DE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145" w:type="pct"/>
          </w:tcPr>
          <w:p w14:paraId="11E86E4C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1CDC0FA3" w14:textId="0717D692" w:rsidR="00487DE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47" w:type="pct"/>
          </w:tcPr>
          <w:p w14:paraId="41509244" w14:textId="77777777" w:rsidR="00487DEB" w:rsidRPr="005C4AFC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4B08216E" w14:textId="2E160A8C" w:rsidR="00487DE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</w:t>
            </w:r>
          </w:p>
        </w:tc>
      </w:tr>
      <w:tr w:rsidR="00487DEB" w:rsidRPr="00277445" w14:paraId="41C00483" w14:textId="77777777" w:rsidTr="004E0799">
        <w:tc>
          <w:tcPr>
            <w:tcW w:w="2033" w:type="pct"/>
          </w:tcPr>
          <w:p w14:paraId="585B7234" w14:textId="77777777" w:rsidR="00487DEB" w:rsidRPr="00E017D2" w:rsidRDefault="00487DEB" w:rsidP="00487DEB">
            <w:pPr>
              <w:pStyle w:val="a"/>
              <w:tabs>
                <w:tab w:val="clear" w:pos="1080"/>
              </w:tabs>
              <w:spacing w:line="380" w:lineRule="exact"/>
              <w:ind w:left="252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017D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E017D2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7391D31" w14:textId="229D515B" w:rsidR="00487DEB" w:rsidRPr="00E441C3" w:rsidRDefault="00487DEB" w:rsidP="00E1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41C3">
              <w:rPr>
                <w:rFonts w:ascii="Angsana New" w:hAnsi="Angsana New"/>
                <w:b/>
                <w:bCs/>
                <w:sz w:val="30"/>
                <w:szCs w:val="30"/>
              </w:rPr>
              <w:t>24,633</w:t>
            </w:r>
          </w:p>
        </w:tc>
        <w:tc>
          <w:tcPr>
            <w:tcW w:w="145" w:type="pct"/>
          </w:tcPr>
          <w:p w14:paraId="7521B4A5" w14:textId="77777777" w:rsidR="00487DEB" w:rsidRPr="00E441C3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91C0199" w14:textId="153F34A2" w:rsidR="00487DEB" w:rsidRPr="00E441C3" w:rsidRDefault="00487DEB" w:rsidP="00E1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441C3">
              <w:rPr>
                <w:rFonts w:ascii="Angsana New" w:hAnsi="Angsana New"/>
                <w:b/>
                <w:bCs/>
                <w:sz w:val="30"/>
                <w:szCs w:val="30"/>
              </w:rPr>
              <w:t>21,524</w:t>
            </w:r>
          </w:p>
        </w:tc>
        <w:tc>
          <w:tcPr>
            <w:tcW w:w="145" w:type="pct"/>
          </w:tcPr>
          <w:p w14:paraId="3276148A" w14:textId="77777777" w:rsidR="00487DEB" w:rsidRPr="00E441C3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6FEB052" w14:textId="4D840B64" w:rsidR="00487DEB" w:rsidRPr="00E441C3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41C3">
              <w:rPr>
                <w:rFonts w:ascii="Angsana New" w:hAnsi="Angsana New"/>
                <w:b/>
                <w:bCs/>
                <w:sz w:val="30"/>
                <w:szCs w:val="30"/>
              </w:rPr>
              <w:t>24,633</w:t>
            </w:r>
          </w:p>
        </w:tc>
        <w:tc>
          <w:tcPr>
            <w:tcW w:w="147" w:type="pct"/>
          </w:tcPr>
          <w:p w14:paraId="23BF30DA" w14:textId="77777777" w:rsidR="00487DEB" w:rsidRPr="005C4AFC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78C1E6CB" w14:textId="67209C9E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21,524</w:t>
            </w:r>
          </w:p>
        </w:tc>
      </w:tr>
      <w:tr w:rsidR="00487DEB" w:rsidRPr="0032506B" w14:paraId="03D5F66B" w14:textId="77777777" w:rsidTr="004E0799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33" w:type="pct"/>
          </w:tcPr>
          <w:p w14:paraId="107C79CA" w14:textId="77777777" w:rsidR="00487DEB" w:rsidRDefault="00487DEB" w:rsidP="00487DE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  <w:p w14:paraId="4CB7D6F9" w14:textId="1258EDF0" w:rsidR="00487DEB" w:rsidRPr="0066247C" w:rsidRDefault="00487DEB" w:rsidP="00487DE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6247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14:paraId="43BEF050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160F72" w14:textId="77777777" w:rsidR="00487DEB" w:rsidRPr="00277445" w:rsidRDefault="00487DEB" w:rsidP="00487DEB">
            <w:pPr>
              <w:pStyle w:val="a"/>
              <w:tabs>
                <w:tab w:val="clear" w:pos="1080"/>
                <w:tab w:val="decimal" w:pos="85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30" w:type="pct"/>
            <w:hideMark/>
          </w:tcPr>
          <w:p w14:paraId="5C5B4ED8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5ECAAC8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3608D3A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16CA5B" w14:textId="77777777" w:rsidR="00487DEB" w:rsidRPr="00277445" w:rsidRDefault="00487DEB" w:rsidP="00487DEB">
            <w:pPr>
              <w:pStyle w:val="a"/>
              <w:tabs>
                <w:tab w:val="clear" w:pos="1080"/>
                <w:tab w:val="decimal" w:pos="85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46" w:type="pct"/>
            <w:hideMark/>
          </w:tcPr>
          <w:p w14:paraId="175DC832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DEB" w:rsidRPr="0032506B" w14:paraId="50865646" w14:textId="77777777" w:rsidTr="004E0799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33" w:type="pct"/>
          </w:tcPr>
          <w:p w14:paraId="65AEDA9E" w14:textId="77777777" w:rsidR="00487DEB" w:rsidRPr="0066247C" w:rsidRDefault="00487DEB" w:rsidP="00487DE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6247C">
              <w:rPr>
                <w:rFonts w:ascii="Angsana New" w:hAnsi="Angsana New" w:cs="Angsana New"/>
                <w:color w:val="000000"/>
                <w:cs/>
                <w:lang w:val="en-US"/>
              </w:rPr>
              <w:t>ค่าเช่าสำนักงาน และค่าบริการพื้นที่</w:t>
            </w:r>
          </w:p>
        </w:tc>
        <w:tc>
          <w:tcPr>
            <w:tcW w:w="630" w:type="pct"/>
          </w:tcPr>
          <w:p w14:paraId="0005BEDC" w14:textId="552BFFC2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145" w:type="pct"/>
          </w:tcPr>
          <w:p w14:paraId="7777C121" w14:textId="77777777" w:rsidR="00487DEB" w:rsidRPr="00277445" w:rsidRDefault="00487DEB" w:rsidP="00487DEB">
            <w:pPr>
              <w:pStyle w:val="a"/>
              <w:tabs>
                <w:tab w:val="clear" w:pos="1080"/>
                <w:tab w:val="decimal" w:pos="85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30" w:type="pct"/>
            <w:hideMark/>
          </w:tcPr>
          <w:p w14:paraId="48390C92" w14:textId="7CB1E64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77445">
              <w:rPr>
                <w:rFonts w:ascii="Angsana New" w:hAnsi="Angsana New"/>
                <w:sz w:val="30"/>
                <w:szCs w:val="30"/>
              </w:rPr>
              <w:t>1,219</w:t>
            </w:r>
          </w:p>
        </w:tc>
        <w:tc>
          <w:tcPr>
            <w:tcW w:w="145" w:type="pct"/>
          </w:tcPr>
          <w:p w14:paraId="4FA40EEF" w14:textId="77777777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3DDD51E" w14:textId="4ACF3CD1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147" w:type="pct"/>
          </w:tcPr>
          <w:p w14:paraId="5045C81F" w14:textId="77777777" w:rsidR="00487DEB" w:rsidRPr="00277445" w:rsidRDefault="00487DEB" w:rsidP="00487DEB">
            <w:pPr>
              <w:pStyle w:val="a"/>
              <w:tabs>
                <w:tab w:val="clear" w:pos="1080"/>
                <w:tab w:val="decimal" w:pos="85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46" w:type="pct"/>
            <w:hideMark/>
          </w:tcPr>
          <w:p w14:paraId="201B4081" w14:textId="3D989553" w:rsidR="00487DEB" w:rsidRPr="0032506B" w:rsidRDefault="00487DEB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77445">
              <w:rPr>
                <w:rFonts w:ascii="Angsana New" w:hAnsi="Angsana New"/>
                <w:sz w:val="30"/>
                <w:szCs w:val="30"/>
              </w:rPr>
              <w:t>1,219</w:t>
            </w:r>
          </w:p>
        </w:tc>
      </w:tr>
    </w:tbl>
    <w:p w14:paraId="7A47A893" w14:textId="2A1B021F" w:rsidR="007F6C42" w:rsidRPr="004E0799" w:rsidRDefault="007F6C42" w:rsidP="004E0799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50BDAB81" w14:textId="297E63C6" w:rsidR="00C94B58" w:rsidRPr="004E0799" w:rsidRDefault="00BA310A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  <w:r w:rsidRPr="004E0799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4E0799">
        <w:rPr>
          <w:rFonts w:ascii="Angsana New" w:hAnsi="Angsana New" w:hint="cs"/>
          <w:sz w:val="30"/>
          <w:szCs w:val="30"/>
        </w:rPr>
        <w:t>3</w:t>
      </w:r>
      <w:r w:rsidR="007F6C42" w:rsidRPr="004E0799">
        <w:rPr>
          <w:rFonts w:ascii="Angsana New" w:hAnsi="Angsana New"/>
          <w:sz w:val="30"/>
          <w:szCs w:val="30"/>
        </w:rPr>
        <w:t xml:space="preserve">0 </w:t>
      </w:r>
      <w:r w:rsidR="007F6C42" w:rsidRPr="004E079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A366E" w:rsidRPr="004E0799">
        <w:rPr>
          <w:rFonts w:ascii="Angsana New" w:hAnsi="Angsana New" w:hint="cs"/>
          <w:sz w:val="30"/>
          <w:szCs w:val="30"/>
        </w:rPr>
        <w:t>25</w:t>
      </w:r>
      <w:r w:rsidRPr="004E0799">
        <w:rPr>
          <w:rFonts w:ascii="Angsana New" w:hAnsi="Angsana New" w:hint="cs"/>
          <w:sz w:val="30"/>
          <w:szCs w:val="30"/>
        </w:rPr>
        <w:t>6</w:t>
      </w:r>
      <w:r w:rsidR="00343F6C" w:rsidRPr="004E0799">
        <w:rPr>
          <w:rFonts w:ascii="Angsana New" w:hAnsi="Angsana New"/>
          <w:sz w:val="30"/>
          <w:szCs w:val="30"/>
        </w:rPr>
        <w:t>5</w:t>
      </w:r>
      <w:r w:rsidRPr="004E079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07F7B" w:rsidRPr="004E0799">
        <w:rPr>
          <w:rFonts w:ascii="Angsana New" w:hAnsi="Angsana New" w:hint="cs"/>
          <w:sz w:val="30"/>
          <w:szCs w:val="30"/>
        </w:rPr>
        <w:t>31</w:t>
      </w:r>
      <w:r w:rsidRPr="004E079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07F7B" w:rsidRPr="004E0799">
        <w:rPr>
          <w:rFonts w:ascii="Angsana New" w:hAnsi="Angsana New"/>
          <w:color w:val="000000"/>
          <w:sz w:val="30"/>
          <w:szCs w:val="30"/>
        </w:rPr>
        <w:t>256</w:t>
      </w:r>
      <w:r w:rsidR="00343F6C" w:rsidRPr="004E0799">
        <w:rPr>
          <w:rFonts w:ascii="Angsana New" w:hAnsi="Angsana New"/>
          <w:color w:val="000000"/>
          <w:sz w:val="30"/>
          <w:szCs w:val="30"/>
        </w:rPr>
        <w:t>4</w:t>
      </w:r>
      <w:r w:rsidRPr="004E079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76950B4" w14:textId="77777777" w:rsidR="00C94B58" w:rsidRPr="004E0799" w:rsidRDefault="00C94B58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4"/>
        <w:gridCol w:w="1259"/>
        <w:gridCol w:w="270"/>
        <w:gridCol w:w="1172"/>
        <w:gridCol w:w="270"/>
        <w:gridCol w:w="1260"/>
        <w:gridCol w:w="270"/>
        <w:gridCol w:w="1253"/>
      </w:tblGrid>
      <w:tr w:rsidR="007F3F8B" w14:paraId="333B88E7" w14:textId="77777777" w:rsidTr="008037E4">
        <w:trPr>
          <w:trHeight w:val="371"/>
        </w:trPr>
        <w:tc>
          <w:tcPr>
            <w:tcW w:w="1932" w:type="pct"/>
            <w:hideMark/>
          </w:tcPr>
          <w:p w14:paraId="3E49BEE4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40" w:type="pct"/>
            <w:gridSpan w:val="3"/>
            <w:hideMark/>
          </w:tcPr>
          <w:p w14:paraId="2E2CFED4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F38E83B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pct"/>
            <w:gridSpan w:val="3"/>
            <w:hideMark/>
          </w:tcPr>
          <w:p w14:paraId="1531D16A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6C42" w14:paraId="15E75390" w14:textId="77777777" w:rsidTr="00E12532">
        <w:trPr>
          <w:trHeight w:val="308"/>
        </w:trPr>
        <w:tc>
          <w:tcPr>
            <w:tcW w:w="1932" w:type="pct"/>
          </w:tcPr>
          <w:p w14:paraId="0DFFE501" w14:textId="77777777" w:rsidR="007F6C42" w:rsidRDefault="007F6C42" w:rsidP="007F6C4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  <w:hideMark/>
          </w:tcPr>
          <w:p w14:paraId="2D011E19" w14:textId="63BA3EE9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1EEC6A8B" w14:textId="77777777" w:rsidR="007F6C42" w:rsidRDefault="007F6C42" w:rsidP="007F6C4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14:paraId="6EC01895" w14:textId="77777777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5A7BEDE9" w14:textId="77777777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14:paraId="5F62DF21" w14:textId="062128A4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6F16ECDF" w14:textId="77777777" w:rsidR="007F6C42" w:rsidRDefault="007F6C42" w:rsidP="007F6C4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8" w:type="pct"/>
            <w:hideMark/>
          </w:tcPr>
          <w:p w14:paraId="5D8A18D4" w14:textId="77777777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6C42" w14:paraId="3487A0B1" w14:textId="77777777" w:rsidTr="00E12532">
        <w:trPr>
          <w:trHeight w:val="326"/>
        </w:trPr>
        <w:tc>
          <w:tcPr>
            <w:tcW w:w="1932" w:type="pct"/>
          </w:tcPr>
          <w:p w14:paraId="667D66EB" w14:textId="77777777" w:rsidR="007F6C42" w:rsidRDefault="007F6C42" w:rsidP="007F6C4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  <w:hideMark/>
          </w:tcPr>
          <w:p w14:paraId="73E23AA2" w14:textId="7EA5040F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4" w:type="pct"/>
          </w:tcPr>
          <w:p w14:paraId="48F03CF5" w14:textId="77777777" w:rsidR="007F6C42" w:rsidRDefault="007F6C42" w:rsidP="007F6C4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25" w:type="pct"/>
            <w:hideMark/>
          </w:tcPr>
          <w:p w14:paraId="435F5041" w14:textId="237B750A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4" w:type="pct"/>
          </w:tcPr>
          <w:p w14:paraId="3A96B1DE" w14:textId="77777777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14:paraId="42326CD6" w14:textId="31821DD3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4" w:type="pct"/>
          </w:tcPr>
          <w:p w14:paraId="238629C2" w14:textId="77777777" w:rsidR="007F6C42" w:rsidRDefault="007F6C42" w:rsidP="007F6C4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8" w:type="pct"/>
            <w:hideMark/>
          </w:tcPr>
          <w:p w14:paraId="6CFCAD0C" w14:textId="584EFA01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7F6C42" w14:paraId="12086E04" w14:textId="77777777" w:rsidTr="008037E4">
        <w:trPr>
          <w:trHeight w:val="371"/>
        </w:trPr>
        <w:tc>
          <w:tcPr>
            <w:tcW w:w="1932" w:type="pct"/>
          </w:tcPr>
          <w:p w14:paraId="522C7F8A" w14:textId="77777777" w:rsidR="007F6C42" w:rsidRDefault="007F6C42" w:rsidP="007F6C4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68" w:type="pct"/>
            <w:gridSpan w:val="7"/>
            <w:hideMark/>
          </w:tcPr>
          <w:p w14:paraId="1025B7CA" w14:textId="77777777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F6C42" w14:paraId="6F853A03" w14:textId="77777777" w:rsidTr="00E12532">
        <w:tc>
          <w:tcPr>
            <w:tcW w:w="1932" w:type="pct"/>
          </w:tcPr>
          <w:p w14:paraId="68715AAE" w14:textId="4D8ECECB" w:rsidR="007F6C42" w:rsidRDefault="007F6C42" w:rsidP="007F6C4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ลูกหนี้การค้า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5FB0AD23" w14:textId="77777777" w:rsidR="007F6C42" w:rsidRPr="007F3F8B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EEEF16" w14:textId="77777777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4456CA87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A464F9" w14:textId="77777777" w:rsidR="007F6C42" w:rsidRPr="007B346D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4DC28CAF" w14:textId="77777777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9BE274" w14:textId="77777777" w:rsidR="007F6C42" w:rsidRPr="007B346D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664B3D8D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6C42" w14:paraId="2583AC76" w14:textId="77777777" w:rsidTr="00D33FEC">
        <w:tc>
          <w:tcPr>
            <w:tcW w:w="1932" w:type="pct"/>
          </w:tcPr>
          <w:p w14:paraId="4685505D" w14:textId="4A84CF92" w:rsidR="007F6C42" w:rsidRDefault="007F6C42" w:rsidP="007F6C4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0368E46B" w14:textId="77777777" w:rsidR="007F6C42" w:rsidRPr="007F3F8B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0F8E2C" w14:textId="77777777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71CE1BC0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B0B98ED" w14:textId="77777777" w:rsidR="007F6C42" w:rsidRPr="007B346D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56F67F75" w14:textId="77777777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8490A8" w14:textId="77777777" w:rsidR="007F6C42" w:rsidRPr="007B346D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7DAE5F1C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6C42" w14:paraId="5F0258C3" w14:textId="77777777" w:rsidTr="00D33FEC">
        <w:tc>
          <w:tcPr>
            <w:tcW w:w="1932" w:type="pct"/>
          </w:tcPr>
          <w:p w14:paraId="61D6BF6D" w14:textId="641BFFA2" w:rsidR="007F6C42" w:rsidRDefault="007F6C42" w:rsidP="007F6C4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7A9A3C" w14:textId="0AEFD0FB" w:rsidR="007F6C42" w:rsidRPr="007F3F8B" w:rsidRDefault="002B75B5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87B96E9" w14:textId="77777777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593B71" w14:textId="057077A0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24A2CE1" w14:textId="77777777" w:rsidR="007F6C42" w:rsidRPr="007B346D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A86A82" w14:textId="26AFA200" w:rsidR="007F6C42" w:rsidRPr="00487DEB" w:rsidRDefault="002B75B5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DEB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44" w:type="pct"/>
          </w:tcPr>
          <w:p w14:paraId="420AF4F7" w14:textId="77777777" w:rsidR="007F6C42" w:rsidRPr="007B346D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647C53" w14:textId="75CC8080" w:rsidR="007F6C42" w:rsidRPr="000746C7" w:rsidRDefault="007F6C42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9"/>
              </w:tabs>
              <w:spacing w:after="0"/>
              <w:ind w:left="-221" w:right="232" w:firstLine="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440</w:t>
            </w:r>
          </w:p>
        </w:tc>
      </w:tr>
      <w:tr w:rsidR="007F6C42" w14:paraId="6CB56AC9" w14:textId="77777777" w:rsidTr="00D33FEC">
        <w:tc>
          <w:tcPr>
            <w:tcW w:w="1932" w:type="pct"/>
          </w:tcPr>
          <w:p w14:paraId="1BC33B9E" w14:textId="77777777" w:rsidR="007F6C42" w:rsidRDefault="007F6C42" w:rsidP="007F6C4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D2E169" w14:textId="77777777" w:rsidR="007F6C42" w:rsidRPr="007F3F8B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1E37C9" w14:textId="77777777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4EEE2A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D139A6C" w14:textId="77777777" w:rsidR="007F6C42" w:rsidRPr="007B346D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1800EB" w14:textId="77777777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E80F7D" w14:textId="77777777" w:rsidR="007F6C42" w:rsidRPr="007B346D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A6F944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6C42" w14:paraId="485563FF" w14:textId="77777777" w:rsidTr="00E12532">
        <w:tc>
          <w:tcPr>
            <w:tcW w:w="1932" w:type="pct"/>
          </w:tcPr>
          <w:p w14:paraId="12A53E5A" w14:textId="3AB33CDF" w:rsidR="007F6C42" w:rsidRDefault="007F6C42" w:rsidP="007F6C4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6855CC59" w14:textId="77777777" w:rsidR="007F6C42" w:rsidRPr="007F3F8B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E8D6160" w14:textId="77777777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50DD810E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ACE67A" w14:textId="77777777" w:rsidR="007F6C42" w:rsidRPr="007B346D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7012C1D7" w14:textId="77777777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AA3480C" w14:textId="77777777" w:rsidR="007F6C42" w:rsidRPr="007B346D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050FC06A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6C42" w14:paraId="2DDB24B5" w14:textId="77777777" w:rsidTr="00391282">
        <w:tc>
          <w:tcPr>
            <w:tcW w:w="1932" w:type="pct"/>
          </w:tcPr>
          <w:p w14:paraId="650F8597" w14:textId="77777777" w:rsidR="007F6C42" w:rsidRDefault="007F6C42" w:rsidP="007F6C4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1F84DF7A" w14:textId="77777777" w:rsidR="007F6C42" w:rsidRPr="007F3F8B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77E1B32" w14:textId="77777777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4BE618C4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50FB9B" w14:textId="77777777" w:rsidR="007F6C42" w:rsidRPr="007B346D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1ED1526F" w14:textId="77777777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544018" w14:textId="77777777" w:rsidR="007F6C42" w:rsidRPr="007B346D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3E2BB568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6C42" w14:paraId="69E0CAEC" w14:textId="77777777" w:rsidTr="00391282">
        <w:tc>
          <w:tcPr>
            <w:tcW w:w="1932" w:type="pct"/>
          </w:tcPr>
          <w:p w14:paraId="4B1C09FF" w14:textId="77777777" w:rsidR="007F6C42" w:rsidRDefault="007F6C42" w:rsidP="007F6C4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B8581A" w14:textId="2D30D306" w:rsidR="007F6C42" w:rsidRPr="00515D76" w:rsidRDefault="002B75B5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4189677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5135D5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8B2E15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739F4A" w14:textId="2F193D43" w:rsidR="007F6C42" w:rsidRPr="000746C7" w:rsidRDefault="002B75B5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117,86</w:t>
            </w:r>
            <w:r w:rsidR="000930B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68B2B48B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C53075" w14:textId="1341F146" w:rsidR="007F6C42" w:rsidRPr="00487DEB" w:rsidRDefault="007F6C42" w:rsidP="0048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21" w:right="232" w:firstLine="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87DEB">
              <w:rPr>
                <w:rFonts w:ascii="Angsana New" w:hAnsi="Angsana New"/>
                <w:color w:val="000000"/>
                <w:sz w:val="30"/>
                <w:szCs w:val="30"/>
              </w:rPr>
              <w:t>103,878</w:t>
            </w:r>
          </w:p>
        </w:tc>
      </w:tr>
      <w:tr w:rsidR="007F6C42" w14:paraId="2220F9CC" w14:textId="77777777" w:rsidTr="00391282">
        <w:tc>
          <w:tcPr>
            <w:tcW w:w="1932" w:type="pct"/>
          </w:tcPr>
          <w:p w14:paraId="6FD5B871" w14:textId="77777777" w:rsidR="007F6C42" w:rsidRPr="00F374C5" w:rsidRDefault="007F6C42" w:rsidP="007F6C4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11B8CA" w14:textId="77777777" w:rsidR="007F6C42" w:rsidRPr="00515D76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EB1365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53E6D4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CB2464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3FCDD7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C8B62E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01CCF7" w14:textId="77777777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C42" w14:paraId="28D58FAA" w14:textId="77777777" w:rsidTr="00391282">
        <w:tc>
          <w:tcPr>
            <w:tcW w:w="1932" w:type="pct"/>
          </w:tcPr>
          <w:p w14:paraId="661BC752" w14:textId="6E0AB9D2" w:rsidR="007F6C42" w:rsidRPr="00391282" w:rsidRDefault="007F6C42" w:rsidP="007F6C4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52BA882E" w14:textId="77777777" w:rsidR="007F6C42" w:rsidRPr="00515D76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071C0F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00CC5301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99901E4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3DEA47F8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D7C69D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73EB66D9" w14:textId="77777777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C42" w14:paraId="4CB8AB87" w14:textId="77777777" w:rsidTr="00391282">
        <w:tc>
          <w:tcPr>
            <w:tcW w:w="1932" w:type="pct"/>
          </w:tcPr>
          <w:p w14:paraId="7D77EF91" w14:textId="77777777" w:rsidR="007F6C42" w:rsidRPr="00F374C5" w:rsidRDefault="007F6C42" w:rsidP="007F6C4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7D2E985D" w14:textId="77777777" w:rsidR="007F6C42" w:rsidRPr="00515D76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F983060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0C84D82D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65EF37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64970C03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1B4B2AC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5C373352" w14:textId="77777777" w:rsidR="007F6C42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C42" w14:paraId="25358A3C" w14:textId="77777777" w:rsidTr="00391282">
        <w:tc>
          <w:tcPr>
            <w:tcW w:w="1932" w:type="pct"/>
          </w:tcPr>
          <w:p w14:paraId="6399329B" w14:textId="77777777" w:rsidR="007F6C42" w:rsidRPr="00F374C5" w:rsidRDefault="007F6C42" w:rsidP="007F6C4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 w:rsidRPr="00391282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3758FA" w14:textId="558C6CEB" w:rsidR="007F6C42" w:rsidRPr="00515D76" w:rsidRDefault="002B75B5" w:rsidP="00E1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591</w:t>
            </w:r>
          </w:p>
        </w:tc>
        <w:tc>
          <w:tcPr>
            <w:tcW w:w="144" w:type="pct"/>
          </w:tcPr>
          <w:p w14:paraId="715D1B2D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E87B92" w14:textId="76739C2A" w:rsidR="007F6C42" w:rsidRPr="000746C7" w:rsidRDefault="007F6C42" w:rsidP="00E1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1,211</w:t>
            </w:r>
          </w:p>
        </w:tc>
        <w:tc>
          <w:tcPr>
            <w:tcW w:w="144" w:type="pct"/>
          </w:tcPr>
          <w:p w14:paraId="40D94B02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1F63B1" w14:textId="7E6FB8CD" w:rsidR="007F6C42" w:rsidRPr="000746C7" w:rsidRDefault="002B75B5" w:rsidP="00E1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144" w:type="pct"/>
          </w:tcPr>
          <w:p w14:paraId="2E406095" w14:textId="77777777" w:rsidR="007F6C42" w:rsidRPr="000746C7" w:rsidRDefault="007F6C42" w:rsidP="007F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C60187" w14:textId="32091F50" w:rsidR="007F6C42" w:rsidRPr="00E15153" w:rsidRDefault="007F6C42" w:rsidP="00E1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21" w:right="232" w:firstLine="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1,211</w:t>
            </w:r>
          </w:p>
        </w:tc>
      </w:tr>
    </w:tbl>
    <w:p w14:paraId="3EAFAE95" w14:textId="1102FDA3" w:rsidR="00E15153" w:rsidRDefault="00E15153" w:rsidP="00433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14:paraId="3C4BE1EA" w14:textId="609491F1" w:rsidR="00BA310A" w:rsidRPr="00A31D95" w:rsidRDefault="00834A88" w:rsidP="00433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</w:t>
      </w:r>
      <w:r w:rsidR="00BA310A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ที่ดิน อาคารและอุปกรณ์ </w:t>
      </w:r>
    </w:p>
    <w:p w14:paraId="4419D663" w14:textId="77777777" w:rsidR="008079B6" w:rsidRPr="00E86B15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6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630"/>
        <w:gridCol w:w="1620"/>
        <w:gridCol w:w="270"/>
        <w:gridCol w:w="1620"/>
      </w:tblGrid>
      <w:tr w:rsidR="002F4C54" w14:paraId="7075BE88" w14:textId="77777777" w:rsidTr="00587AD1">
        <w:trPr>
          <w:cantSplit/>
        </w:trPr>
        <w:tc>
          <w:tcPr>
            <w:tcW w:w="5040" w:type="dxa"/>
            <w:vAlign w:val="bottom"/>
          </w:tcPr>
          <w:p w14:paraId="23E67DF5" w14:textId="68873BBF" w:rsidR="002F4C54" w:rsidRPr="002F4C54" w:rsidRDefault="002F4C54" w:rsidP="002F4C5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87A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หกเ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="00587A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587A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D33F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30" w:type="dxa"/>
            <w:vAlign w:val="bottom"/>
          </w:tcPr>
          <w:p w14:paraId="5C7AF86B" w14:textId="77777777" w:rsidR="002F4C54" w:rsidRPr="002F4C54" w:rsidRDefault="002F4C54" w:rsidP="002F4C54">
            <w:pPr>
              <w:pStyle w:val="acctmergecolhdg"/>
              <w:spacing w:line="240" w:lineRule="auto"/>
              <w:ind w:left="-83" w:right="-79"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4990798" w14:textId="20984AB5" w:rsidR="002F4C54" w:rsidRPr="002F4C54" w:rsidRDefault="002F4C54" w:rsidP="002F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F4C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DC5538C" w14:textId="77777777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22E91F" w14:textId="77777777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455F3C7" w14:textId="5E13B77E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2F4C54" w14:paraId="5DA6C64A" w14:textId="77777777" w:rsidTr="00587AD1">
        <w:trPr>
          <w:cantSplit/>
        </w:trPr>
        <w:tc>
          <w:tcPr>
            <w:tcW w:w="5040" w:type="dxa"/>
          </w:tcPr>
          <w:p w14:paraId="701B4BCF" w14:textId="77777777" w:rsidR="002F4C54" w:rsidRPr="002F4C54" w:rsidRDefault="002F4C54" w:rsidP="002F4C54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62382D52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510" w:type="dxa"/>
            <w:gridSpan w:val="3"/>
          </w:tcPr>
          <w:p w14:paraId="202F9D00" w14:textId="0F5607A4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D2B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F4C54" w14:paraId="693EE464" w14:textId="77777777" w:rsidTr="00587AD1">
        <w:trPr>
          <w:cantSplit/>
        </w:trPr>
        <w:tc>
          <w:tcPr>
            <w:tcW w:w="5040" w:type="dxa"/>
          </w:tcPr>
          <w:p w14:paraId="6211F50C" w14:textId="2A419F60" w:rsidR="002F4C54" w:rsidRPr="002F4C54" w:rsidRDefault="002F4C54" w:rsidP="002F4C5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630" w:type="dxa"/>
          </w:tcPr>
          <w:p w14:paraId="65F2CA56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E49448C" w14:textId="39FE1E66" w:rsidR="002F4C54" w:rsidRPr="001623EA" w:rsidRDefault="00F83FD0" w:rsidP="002F4C54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26,1</w:t>
            </w:r>
            <w:r w:rsidR="004E78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BD779A3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6246B2" w14:textId="100B4B89" w:rsidR="002F4C54" w:rsidRPr="002F4C54" w:rsidRDefault="00F83FD0" w:rsidP="002F4C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24,409</w:t>
            </w:r>
          </w:p>
        </w:tc>
      </w:tr>
      <w:tr w:rsidR="002F4C54" w:rsidRPr="004E0799" w14:paraId="38671B9A" w14:textId="77777777" w:rsidTr="00587AD1">
        <w:trPr>
          <w:cantSplit/>
        </w:trPr>
        <w:tc>
          <w:tcPr>
            <w:tcW w:w="5040" w:type="dxa"/>
          </w:tcPr>
          <w:p w14:paraId="48E3D085" w14:textId="328BE185" w:rsidR="002F4C54" w:rsidRPr="004E0799" w:rsidRDefault="002F4C54" w:rsidP="002F4C5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07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8079B6" w:rsidRPr="004E079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Pr="004E0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630" w:type="dxa"/>
          </w:tcPr>
          <w:p w14:paraId="66C36305" w14:textId="77777777" w:rsidR="002F4C54" w:rsidRPr="004E0799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0BA9573" w14:textId="717B4009" w:rsidR="002F4C54" w:rsidRPr="004E0799" w:rsidRDefault="00F83FD0" w:rsidP="00BE6D5E">
            <w:pPr>
              <w:pStyle w:val="acctfourfigures"/>
              <w:tabs>
                <w:tab w:val="clear" w:pos="765"/>
              </w:tabs>
              <w:spacing w:line="240" w:lineRule="auto"/>
              <w:ind w:left="-79" w:right="13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70" w:type="dxa"/>
          </w:tcPr>
          <w:p w14:paraId="4104466D" w14:textId="77777777" w:rsidR="002F4C54" w:rsidRPr="004E0799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0EA1EE" w14:textId="4CB0768B" w:rsidR="002F4C54" w:rsidRPr="004E0799" w:rsidRDefault="00F83FD0" w:rsidP="00E44380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76" w:hanging="1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</w:tbl>
    <w:p w14:paraId="091EED8F" w14:textId="77777777" w:rsidR="00BA310A" w:rsidRPr="004E0799" w:rsidRDefault="00BA310A" w:rsidP="00162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color w:val="000000"/>
          <w:sz w:val="30"/>
          <w:szCs w:val="30"/>
        </w:rPr>
      </w:pPr>
    </w:p>
    <w:p w14:paraId="5E0B2F44" w14:textId="2011DC14" w:rsidR="004339C6" w:rsidRPr="004E0799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4E0799">
        <w:rPr>
          <w:rFonts w:ascii="Angsana New" w:hAnsi="Angsana New"/>
          <w:color w:val="000000"/>
          <w:sz w:val="30"/>
          <w:szCs w:val="30"/>
          <w:cs/>
          <w:lang w:val="en-US"/>
        </w:rPr>
        <w:t>กลุ่มบริษัทเช่า</w:t>
      </w:r>
      <w:r w:rsidRPr="004E07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ที่ดิน อาคาร และอุปกรณ์</w:t>
      </w:r>
      <w:r w:rsidRPr="004E0799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เป็น</w:t>
      </w:r>
      <w:r w:rsidRPr="004E0799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ระยะเวลา </w:t>
      </w:r>
      <w:r w:rsidRPr="004E0799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2 </w:t>
      </w:r>
      <w:r w:rsidRPr="004E07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ปี </w:t>
      </w:r>
      <w:r w:rsidRPr="004E0799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9 </w:t>
      </w:r>
      <w:r w:rsidRPr="004E07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เดือน ถึง </w:t>
      </w:r>
      <w:r w:rsidRPr="004E0799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5 </w:t>
      </w:r>
      <w:r w:rsidRPr="004E07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 โดยค่าเช่าคงที่ตลอดอายุสัญญา</w:t>
      </w:r>
      <w:r w:rsidRPr="004E0799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4E07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และค่าเช่า</w:t>
      </w:r>
      <w:r w:rsidRPr="004E0799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4E07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ระบุ</w:t>
      </w:r>
      <w:r w:rsidRPr="004E0799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ไว้ในสัญญา</w:t>
      </w:r>
    </w:p>
    <w:p w14:paraId="6834BD16" w14:textId="4A46DC51" w:rsidR="004339C6" w:rsidRPr="004E0799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49DA7D71" w14:textId="271A5CAF" w:rsidR="004339C6" w:rsidRPr="004E0799" w:rsidRDefault="00F1510E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  <w:r w:rsidRPr="004E0799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Pr="004E0799">
        <w:rPr>
          <w:rFonts w:ascii="Angsana New" w:hAnsi="Angsana New"/>
          <w:color w:val="000000"/>
          <w:sz w:val="30"/>
          <w:szCs w:val="30"/>
        </w:rPr>
        <w:t>256</w:t>
      </w:r>
      <w:r w:rsidR="007706A0" w:rsidRPr="004E0799">
        <w:rPr>
          <w:rFonts w:ascii="Angsana New" w:hAnsi="Angsana New"/>
          <w:color w:val="000000"/>
          <w:sz w:val="30"/>
          <w:szCs w:val="30"/>
        </w:rPr>
        <w:t>5</w:t>
      </w:r>
      <w:r w:rsidRPr="004E0799">
        <w:rPr>
          <w:rFonts w:ascii="Angsana New" w:hAnsi="Angsana New"/>
          <w:color w:val="000000"/>
          <w:sz w:val="30"/>
          <w:szCs w:val="30"/>
        </w:rPr>
        <w:t xml:space="preserve"> </w:t>
      </w:r>
      <w:r w:rsidRPr="004E0799">
        <w:rPr>
          <w:rFonts w:ascii="Angsana New" w:hAnsi="Angsana New"/>
          <w:color w:val="000000"/>
          <w:sz w:val="30"/>
          <w:szCs w:val="30"/>
          <w:cs/>
        </w:rPr>
        <w:t>กระแสเงินสดจ่ายทั้งหมดของสัญญาเช่า</w:t>
      </w:r>
      <w:r w:rsidRPr="004E0799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4E0799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DD250A">
        <w:rPr>
          <w:rFonts w:ascii="Angsana New" w:hAnsi="Angsana New" w:hint="cs"/>
          <w:color w:val="000000"/>
          <w:spacing w:val="6"/>
          <w:sz w:val="30"/>
          <w:szCs w:val="30"/>
          <w:cs/>
        </w:rPr>
        <w:t>และบริษัท</w:t>
      </w:r>
      <w:r w:rsidRPr="004E079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E0799">
        <w:rPr>
          <w:rFonts w:ascii="Angsana New" w:hAnsi="Angsana New"/>
          <w:color w:val="000000"/>
          <w:sz w:val="30"/>
          <w:szCs w:val="30"/>
          <w:cs/>
        </w:rPr>
        <w:t>มีจำนวน</w:t>
      </w:r>
      <w:r w:rsidRPr="004E0799">
        <w:rPr>
          <w:rFonts w:ascii="Angsana New" w:hAnsi="Angsana New"/>
          <w:color w:val="000000"/>
          <w:sz w:val="30"/>
          <w:szCs w:val="30"/>
        </w:rPr>
        <w:t xml:space="preserve"> </w:t>
      </w:r>
      <w:r w:rsidR="009901EC">
        <w:rPr>
          <w:rFonts w:ascii="Angsana New" w:hAnsi="Angsana New"/>
          <w:color w:val="000000"/>
          <w:sz w:val="30"/>
          <w:szCs w:val="30"/>
        </w:rPr>
        <w:t>11.6</w:t>
      </w:r>
      <w:r w:rsidR="00DD250A">
        <w:rPr>
          <w:rFonts w:ascii="Angsana New" w:hAnsi="Angsana New"/>
          <w:color w:val="000000"/>
          <w:sz w:val="30"/>
          <w:szCs w:val="30"/>
        </w:rPr>
        <w:t>5</w:t>
      </w:r>
      <w:r w:rsidRPr="004E0799">
        <w:rPr>
          <w:rFonts w:ascii="Angsana New" w:hAnsi="Angsana New"/>
          <w:color w:val="000000"/>
          <w:sz w:val="30"/>
          <w:szCs w:val="30"/>
        </w:rPr>
        <w:t xml:space="preserve"> </w:t>
      </w:r>
      <w:r w:rsidRPr="004E0799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DD250A" w:rsidRPr="00B21C59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DD250A" w:rsidRPr="00B21C59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และ </w:t>
      </w:r>
      <w:r w:rsidR="000C627A">
        <w:rPr>
          <w:rFonts w:ascii="Angsana New" w:hAnsi="Angsana New"/>
          <w:color w:val="000000"/>
          <w:spacing w:val="6"/>
          <w:sz w:val="30"/>
          <w:szCs w:val="30"/>
        </w:rPr>
        <w:t>11.63</w:t>
      </w:r>
      <w:r w:rsidR="00DD250A" w:rsidRPr="00B21C59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DD250A" w:rsidRPr="00B21C59">
        <w:rPr>
          <w:rFonts w:ascii="Angsana New" w:hAnsi="Angsana New" w:hint="cs"/>
          <w:color w:val="000000"/>
          <w:spacing w:val="6"/>
          <w:sz w:val="30"/>
          <w:szCs w:val="30"/>
          <w:cs/>
        </w:rPr>
        <w:t>ล้านบาท</w:t>
      </w:r>
      <w:r w:rsidR="00DD250A" w:rsidRPr="00B21C59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DD250A" w:rsidRPr="00B21C59">
        <w:rPr>
          <w:rFonts w:ascii="Angsana New" w:hAnsi="Angsana New" w:hint="cs"/>
          <w:color w:val="000000"/>
          <w:spacing w:val="6"/>
          <w:sz w:val="30"/>
          <w:szCs w:val="30"/>
          <w:cs/>
        </w:rPr>
        <w:t>ตามลำดับ</w:t>
      </w:r>
    </w:p>
    <w:p w14:paraId="36FB7FEB" w14:textId="77777777" w:rsidR="00F1510E" w:rsidRPr="004E0799" w:rsidRDefault="00F1510E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z w:val="30"/>
          <w:szCs w:val="30"/>
        </w:rPr>
      </w:pPr>
    </w:p>
    <w:p w14:paraId="7E14C043" w14:textId="5D9F28B7" w:rsidR="00BD3AFD" w:rsidRPr="004E0799" w:rsidRDefault="00D33FEC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4E0799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BD3AFD" w:rsidRPr="004E0799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1272A" w:rsidRPr="004E079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7D20BBDA" w14:textId="77777777" w:rsidR="00BD3AFD" w:rsidRPr="004E0799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</w:p>
    <w:p w14:paraId="6BD3A197" w14:textId="77777777" w:rsidR="00BD3AFD" w:rsidRPr="004E0799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4E0799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4E0799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14:paraId="33D2EA00" w14:textId="77777777" w:rsidR="00D47456" w:rsidRPr="004E0799" w:rsidRDefault="00D47456" w:rsidP="00D47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eastAsia="x-none"/>
        </w:rPr>
      </w:pPr>
    </w:p>
    <w:p w14:paraId="037ABAE4" w14:textId="3062EAEA" w:rsidR="00157C60" w:rsidRDefault="00BD3AFD" w:rsidP="0015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4E0799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ส่วนงานธุรกิจผลิตกระเบื้องมุงหลังคา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และคอนกรีตมวลเบา</w:t>
      </w:r>
    </w:p>
    <w:p w14:paraId="2833A10B" w14:textId="5FB5FDCF" w:rsidR="00E529D1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br w:type="page"/>
      </w:r>
    </w:p>
    <w:p w14:paraId="07E3E346" w14:textId="2FCEA850" w:rsidR="00E529D1" w:rsidRPr="004B5388" w:rsidRDefault="00E529D1" w:rsidP="00E52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ab/>
      </w:r>
      <w:r w:rsidRPr="00B7016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14:paraId="58A0CFB3" w14:textId="77777777" w:rsidR="004B5388" w:rsidRPr="002A5158" w:rsidRDefault="004B5388" w:rsidP="00D1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val="x-none" w:eastAsia="x-none"/>
        </w:rPr>
      </w:pPr>
    </w:p>
    <w:p w14:paraId="11B9BC3F" w14:textId="308EC802" w:rsidR="006E51AD" w:rsidRDefault="00E529D1" w:rsidP="006E5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 w:rsidRPr="00B7016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 ประเภทของผลิตภัณฑ์และบริการหลัก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B7016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มีดังนี้</w:t>
      </w:r>
      <w:r w:rsidR="00D33FEC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</w:p>
    <w:p w14:paraId="3E1DF843" w14:textId="77777777" w:rsidR="006D2EBF" w:rsidRDefault="006D2EBF" w:rsidP="006805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noProof/>
          <w:sz w:val="8"/>
          <w:szCs w:val="8"/>
        </w:rPr>
      </w:pPr>
    </w:p>
    <w:p w14:paraId="3BFAFEAB" w14:textId="1B680341" w:rsidR="00FE5026" w:rsidRPr="006D2EBF" w:rsidRDefault="0068051B" w:rsidP="006D2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8"/>
          <w:szCs w:val="8"/>
          <w:cs/>
        </w:rPr>
      </w:pPr>
      <w:r>
        <w:rPr>
          <w:noProof/>
        </w:rPr>
        <w:drawing>
          <wp:inline distT="0" distB="0" distL="0" distR="0" wp14:anchorId="00518339" wp14:editId="334C1F20">
            <wp:extent cx="6099175" cy="33115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31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8A546" w14:textId="21E8B60F" w:rsidR="00BA310A" w:rsidRPr="00E529D1" w:rsidRDefault="00BD3AFD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529D1">
        <w:rPr>
          <w:rFonts w:ascii="Angsana New" w:hAnsi="Angsana New"/>
          <w:i/>
          <w:i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65294DF6" w14:textId="75599F84" w:rsidR="00861F67" w:rsidRPr="002A5158" w:rsidRDefault="00861F67" w:rsidP="00D839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630"/>
        <w:jc w:val="thaiDistribute"/>
        <w:rPr>
          <w:rFonts w:ascii="Angsana New" w:hAnsi="Angsana New"/>
          <w:bCs/>
          <w:color w:val="000000"/>
          <w:sz w:val="30"/>
          <w:szCs w:val="30"/>
          <w:cs/>
        </w:rPr>
      </w:pPr>
    </w:p>
    <w:p w14:paraId="7CA0C6E8" w14:textId="73554BDD" w:rsidR="00E529D1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4332F3">
        <w:rPr>
          <w:rFonts w:ascii="Angsana New" w:hAnsi="Angsana New"/>
          <w:color w:val="000000"/>
          <w:spacing w:val="-4"/>
          <w:sz w:val="30"/>
          <w:szCs w:val="30"/>
          <w:cs/>
        </w:rPr>
        <w:t>ยอดรายได้จากการขายของ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4332F3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บริษัทจาก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การดำเนินธุรกิจผลิตกระเบื้องมุงหลังคา</w:t>
      </w:r>
      <w:r w:rsidRPr="004332F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วัสดุแทนไม้ และคอนกรีตมวล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 xml:space="preserve">เบา 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</w:t>
      </w:r>
      <w:r>
        <w:rPr>
          <w:rFonts w:ascii="Angsana New" w:hAnsi="Angsana New" w:hint="cs"/>
          <w:color w:val="000000"/>
          <w:sz w:val="30"/>
          <w:szCs w:val="30"/>
          <w:cs/>
        </w:rPr>
        <w:t>ช่วง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เดือนมกราคมถึง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</w:p>
    <w:p w14:paraId="16346F8B" w14:textId="77777777" w:rsidR="008079B6" w:rsidRPr="002A5158" w:rsidRDefault="008079B6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07CAAE18" w14:textId="4A58EFC4" w:rsidR="00EA641B" w:rsidRDefault="00EA641B" w:rsidP="00EA64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05857563" w14:textId="77777777" w:rsidR="00EA641B" w:rsidRPr="00DF3961" w:rsidRDefault="00EA641B" w:rsidP="00EA64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22"/>
          <w:szCs w:val="22"/>
        </w:rPr>
      </w:pPr>
    </w:p>
    <w:p w14:paraId="6BF4FFF3" w14:textId="6CC485A4" w:rsidR="00EA641B" w:rsidRPr="00DC6B0D" w:rsidRDefault="00EA641B" w:rsidP="00EA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="Angsana New" w:hAnsi="Angsana New"/>
          <w:sz w:val="30"/>
          <w:szCs w:val="30"/>
        </w:rPr>
        <w:t>256</w:t>
      </w:r>
      <w:r w:rsidR="002B75B5">
        <w:rPr>
          <w:rFonts w:ascii="Angsana New" w:hAnsi="Angsana New"/>
          <w:sz w:val="30"/>
          <w:szCs w:val="30"/>
        </w:rPr>
        <w:t>5</w:t>
      </w:r>
      <w:r w:rsidRPr="00DC6B0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310BF4D4" w14:textId="77777777" w:rsidR="00EA641B" w:rsidRPr="00DF3961" w:rsidRDefault="00EA641B" w:rsidP="00EA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4"/>
        <w:gridCol w:w="1790"/>
        <w:gridCol w:w="1857"/>
        <w:gridCol w:w="1345"/>
        <w:gridCol w:w="248"/>
        <w:gridCol w:w="1362"/>
      </w:tblGrid>
      <w:tr w:rsidR="00EA641B" w:rsidRPr="00DC6B0D" w14:paraId="0AE6D24F" w14:textId="77777777" w:rsidTr="00D7231E">
        <w:trPr>
          <w:trHeight w:val="434"/>
          <w:tblHeader/>
        </w:trPr>
        <w:tc>
          <w:tcPr>
            <w:tcW w:w="2624" w:type="dxa"/>
            <w:vAlign w:val="bottom"/>
          </w:tcPr>
          <w:p w14:paraId="32BC440E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7B8B9B28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57" w:type="dxa"/>
            <w:vAlign w:val="bottom"/>
          </w:tcPr>
          <w:p w14:paraId="35CC5813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5" w:type="dxa"/>
            <w:vAlign w:val="bottom"/>
          </w:tcPr>
          <w:p w14:paraId="7B5BA532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8" w:type="dxa"/>
          </w:tcPr>
          <w:p w14:paraId="05DD5645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bottom"/>
          </w:tcPr>
          <w:p w14:paraId="17434626" w14:textId="77777777" w:rsidR="00EA641B" w:rsidRPr="00DC6B0D" w:rsidDel="00D43E7A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A641B" w:rsidRPr="00DC6B0D" w14:paraId="5646F250" w14:textId="77777777" w:rsidTr="00D7231E">
        <w:trPr>
          <w:trHeight w:val="441"/>
          <w:tblHeader/>
        </w:trPr>
        <w:tc>
          <w:tcPr>
            <w:tcW w:w="2624" w:type="dxa"/>
          </w:tcPr>
          <w:p w14:paraId="541EE482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</w:tcPr>
          <w:p w14:paraId="403137D4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3B37895F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5C9DD4AE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6B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8" w:type="dxa"/>
          </w:tcPr>
          <w:p w14:paraId="2DF508E1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14:paraId="2C626845" w14:textId="2E5169AE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C62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C6B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641B" w:rsidRPr="00DC6B0D" w14:paraId="29CF96B9" w14:textId="77777777" w:rsidTr="00D7231E">
        <w:trPr>
          <w:trHeight w:val="423"/>
        </w:trPr>
        <w:tc>
          <w:tcPr>
            <w:tcW w:w="2624" w:type="dxa"/>
          </w:tcPr>
          <w:p w14:paraId="7ACAB955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0" w:type="dxa"/>
            <w:shd w:val="clear" w:color="auto" w:fill="auto"/>
          </w:tcPr>
          <w:p w14:paraId="4E34DCA7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5D01C65D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2823B381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CAA2DE8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27B01984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641B" w:rsidRPr="00DC6B0D" w14:paraId="4BADB5F8" w14:textId="77777777" w:rsidTr="00D7231E">
        <w:trPr>
          <w:trHeight w:val="423"/>
        </w:trPr>
        <w:tc>
          <w:tcPr>
            <w:tcW w:w="2624" w:type="dxa"/>
          </w:tcPr>
          <w:p w14:paraId="1BD612C6" w14:textId="403AFFC5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2B75B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90" w:type="dxa"/>
            <w:shd w:val="clear" w:color="auto" w:fill="auto"/>
          </w:tcPr>
          <w:p w14:paraId="7E9AE80E" w14:textId="456F0BAB" w:rsidR="00EA641B" w:rsidRPr="00935600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250EEE">
              <w:rPr>
                <w:rFonts w:ascii="Angsana New" w:hAnsi="Angsana New"/>
                <w:sz w:val="30"/>
                <w:szCs w:val="30"/>
              </w:rPr>
              <w:t>2</w:t>
            </w:r>
            <w:r w:rsidR="002B75B5">
              <w:rPr>
                <w:rFonts w:ascii="Angsana New" w:hAnsi="Angsana New"/>
                <w:sz w:val="30"/>
                <w:szCs w:val="30"/>
              </w:rPr>
              <w:t>2</w:t>
            </w:r>
            <w:r w:rsidRPr="00250E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0EE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250EEE">
              <w:rPr>
                <w:rFonts w:ascii="Angsana New" w:hAnsi="Angsana New"/>
                <w:sz w:val="30"/>
                <w:szCs w:val="30"/>
              </w:rPr>
              <w:t>256</w:t>
            </w:r>
            <w:r w:rsidR="002B75B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57" w:type="dxa"/>
            <w:shd w:val="clear" w:color="auto" w:fill="auto"/>
          </w:tcPr>
          <w:p w14:paraId="17C54EC9" w14:textId="646FF004" w:rsidR="00EA641B" w:rsidRPr="00935600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EEE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250EEE">
              <w:rPr>
                <w:rFonts w:ascii="Angsana New" w:hAnsi="Angsana New"/>
                <w:sz w:val="30"/>
                <w:szCs w:val="30"/>
              </w:rPr>
              <w:t>256</w:t>
            </w:r>
            <w:r w:rsidR="002B75B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45" w:type="dxa"/>
          </w:tcPr>
          <w:p w14:paraId="076C2580" w14:textId="031C8C80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EEE">
              <w:rPr>
                <w:rFonts w:ascii="Angsana New" w:hAnsi="Angsana New"/>
                <w:sz w:val="30"/>
                <w:szCs w:val="30"/>
              </w:rPr>
              <w:t>0.4</w:t>
            </w:r>
            <w:r w:rsidR="002B75B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8" w:type="dxa"/>
          </w:tcPr>
          <w:p w14:paraId="5AE766FB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7A668FF5" w14:textId="3E95BA90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EEE">
              <w:rPr>
                <w:rFonts w:ascii="Angsana New" w:hAnsi="Angsana New"/>
                <w:sz w:val="30"/>
                <w:szCs w:val="30"/>
              </w:rPr>
              <w:t>3</w:t>
            </w:r>
            <w:r w:rsidR="002B75B5">
              <w:rPr>
                <w:rFonts w:ascii="Angsana New" w:hAnsi="Angsana New"/>
                <w:sz w:val="30"/>
                <w:szCs w:val="30"/>
              </w:rPr>
              <w:t>93</w:t>
            </w:r>
            <w:r w:rsidRPr="00250EEE">
              <w:rPr>
                <w:rFonts w:ascii="Angsana New" w:hAnsi="Angsana New"/>
                <w:sz w:val="30"/>
                <w:szCs w:val="30"/>
              </w:rPr>
              <w:t>,</w:t>
            </w:r>
            <w:r w:rsidR="002B75B5">
              <w:rPr>
                <w:rFonts w:ascii="Angsana New" w:hAnsi="Angsana New"/>
                <w:sz w:val="30"/>
                <w:szCs w:val="30"/>
              </w:rPr>
              <w:t>3</w:t>
            </w:r>
            <w:r w:rsidRPr="00250EEE">
              <w:rPr>
                <w:rFonts w:ascii="Angsana New" w:hAnsi="Angsana New"/>
                <w:sz w:val="30"/>
                <w:szCs w:val="30"/>
              </w:rPr>
              <w:t>1</w:t>
            </w:r>
            <w:r w:rsidR="002B75B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A641B" w:rsidRPr="00DC6B0D" w14:paraId="46D28BAF" w14:textId="77777777" w:rsidTr="00D7231E">
        <w:trPr>
          <w:trHeight w:val="423"/>
        </w:trPr>
        <w:tc>
          <w:tcPr>
            <w:tcW w:w="2624" w:type="dxa"/>
          </w:tcPr>
          <w:p w14:paraId="622AD09F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</w:t>
            </w:r>
            <w:r w:rsidRPr="007E2E5C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90" w:type="dxa"/>
            <w:shd w:val="clear" w:color="auto" w:fill="auto"/>
          </w:tcPr>
          <w:p w14:paraId="1F924253" w14:textId="051CA7C7" w:rsidR="00EA641B" w:rsidRPr="00935600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B75B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B75B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57" w:type="dxa"/>
            <w:shd w:val="clear" w:color="auto" w:fill="auto"/>
          </w:tcPr>
          <w:p w14:paraId="49072678" w14:textId="0A7B85E4" w:rsidR="00EA641B" w:rsidRPr="00935600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B75B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325BABE7" w14:textId="19D1D765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A712D">
              <w:rPr>
                <w:rFonts w:ascii="Angsana New" w:hAnsi="Angsana New"/>
                <w:sz w:val="30"/>
                <w:szCs w:val="30"/>
              </w:rPr>
              <w:t>0.2</w:t>
            </w:r>
            <w:r w:rsidR="002B75B5">
              <w:rPr>
                <w:rFonts w:ascii="Angsana New" w:hAnsi="Angsana New"/>
                <w:sz w:val="30"/>
                <w:szCs w:val="30"/>
              </w:rPr>
              <w:t>2</w:t>
            </w: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</w:tcPr>
          <w:p w14:paraId="01DE7C63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F568FAC" w14:textId="055FA6A2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B75B5">
              <w:rPr>
                <w:rFonts w:ascii="Angsana New" w:hAnsi="Angsana New"/>
                <w:sz w:val="30"/>
                <w:szCs w:val="30"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B75B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07</w:t>
            </w: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A641B" w:rsidRPr="00DC6B0D" w14:paraId="4AD0697A" w14:textId="77777777" w:rsidTr="00D7231E">
        <w:trPr>
          <w:trHeight w:val="423"/>
        </w:trPr>
        <w:tc>
          <w:tcPr>
            <w:tcW w:w="2624" w:type="dxa"/>
          </w:tcPr>
          <w:p w14:paraId="16458D05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</w:tcPr>
          <w:p w14:paraId="053FC77F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7" w:type="dxa"/>
          </w:tcPr>
          <w:p w14:paraId="7AD4FBF8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57D35912" w14:textId="32ACD68F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EEE"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 w:rsidR="002B75B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8" w:type="dxa"/>
          </w:tcPr>
          <w:p w14:paraId="620CEAAB" w14:textId="77777777" w:rsidR="00EA641B" w:rsidRPr="00DC6B0D" w:rsidRDefault="00EA641B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249387E0" w14:textId="3F9F0522" w:rsidR="00EA641B" w:rsidRPr="00DC6B0D" w:rsidRDefault="002B75B5" w:rsidP="00D7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205</w:t>
            </w:r>
            <w:r w:rsidR="00EA641B" w:rsidRPr="00250E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A641B" w:rsidRPr="00250E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28C8D01E" w14:textId="14B20FBC" w:rsidR="00EB5D07" w:rsidRDefault="00EA641B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6</w:t>
      </w:r>
      <w:r w:rsidR="00EB5D07"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B5D0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3AA483E0" w14:textId="77777777" w:rsidR="0007502E" w:rsidRPr="00A5042E" w:rsidRDefault="0007502E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0557A68" w14:textId="2212B9F4" w:rsidR="00061A2E" w:rsidRDefault="00B33535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x-none" w:eastAsia="x-none"/>
        </w:rPr>
        <w:t>มูลค่าตามบัญชีและมูลค่ายุติธรรม</w:t>
      </w:r>
    </w:p>
    <w:p w14:paraId="43748C39" w14:textId="77777777" w:rsidR="0007502E" w:rsidRPr="00A5042E" w:rsidRDefault="0007502E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28"/>
          <w:szCs w:val="28"/>
          <w:lang w:val="x-none" w:eastAsia="x-none"/>
        </w:rPr>
      </w:pPr>
    </w:p>
    <w:p w14:paraId="79FA0154" w14:textId="17A19AEC" w:rsidR="00B33535" w:rsidRP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สินทรัพย์และหนี้สินทางการเงินส่วนใหญ่ของกลุ่มบริษัท</w:t>
      </w: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5A56DB7A" w14:textId="512EC457" w:rsidR="00B33535" w:rsidRPr="00A5042E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28"/>
          <w:szCs w:val="28"/>
          <w:lang w:val="x-none" w:eastAsia="x-none"/>
        </w:rPr>
      </w:pPr>
    </w:p>
    <w:p w14:paraId="48A44F5F" w14:textId="22F2D878" w:rsidR="002A5158" w:rsidRDefault="00B33535" w:rsidP="00EA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มูลค่ายุติธรรม</w:t>
      </w:r>
      <w:r w:rsidRPr="00D25B70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ของเงินกู้ยืมระยะยาว มีมูลค่าใกล้เคียงกับมูลค่าตามบัญชีเนื่องจากมีอัตราดอกเบี้ยของเงินกู้ยืมดังกล่า</w:t>
      </w:r>
      <w:r w:rsidR="00A5042E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ว</w:t>
      </w:r>
      <w:r w:rsidRPr="00D25B70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ใกล้เคียงกับอัตราดอกเบี้</w:t>
      </w: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ยในตลาด</w:t>
      </w:r>
    </w:p>
    <w:p w14:paraId="3106C42D" w14:textId="77777777" w:rsidR="00064B7E" w:rsidRPr="00A5042E" w:rsidRDefault="00064B7E" w:rsidP="00EA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28"/>
          <w:szCs w:val="28"/>
          <w:lang w:val="x-none"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2160"/>
      </w:tblGrid>
      <w:tr w:rsidR="00D51544" w14:paraId="43B36042" w14:textId="77777777" w:rsidTr="000F6540">
        <w:trPr>
          <w:cantSplit/>
          <w:tblHeader/>
        </w:trPr>
        <w:tc>
          <w:tcPr>
            <w:tcW w:w="7110" w:type="dxa"/>
            <w:vAlign w:val="bottom"/>
            <w:hideMark/>
          </w:tcPr>
          <w:p w14:paraId="209BA374" w14:textId="296A2107" w:rsidR="0007502E" w:rsidRDefault="0007502E" w:rsidP="0007502E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bookmarkStart w:id="1" w:name="_Hlk74905001"/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  <w:p w14:paraId="10D9A1B7" w14:textId="11EFC69E" w:rsidR="00D51544" w:rsidRPr="00D25B70" w:rsidRDefault="0007502E" w:rsidP="0007502E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</w:rPr>
            </w:pP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E079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4E0799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4E079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2A5158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160" w:type="dxa"/>
            <w:vAlign w:val="bottom"/>
          </w:tcPr>
          <w:p w14:paraId="6BA71F4F" w14:textId="6708CDE3" w:rsidR="00D51544" w:rsidRPr="00D25B70" w:rsidRDefault="00D51544" w:rsidP="00272A5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25B7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="00B54DB4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/</w:t>
            </w:r>
            <w:r w:rsidRPr="00D25B7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 </w:t>
            </w:r>
          </w:p>
          <w:p w14:paraId="012A02A0" w14:textId="74BC020A" w:rsidR="00D51544" w:rsidRPr="00D25B70" w:rsidRDefault="00D51544" w:rsidP="00272A5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25B7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51544" w14:paraId="0223A55C" w14:textId="77777777" w:rsidTr="000F6540">
        <w:trPr>
          <w:cantSplit/>
          <w:trHeight w:val="281"/>
          <w:tblHeader/>
        </w:trPr>
        <w:tc>
          <w:tcPr>
            <w:tcW w:w="7110" w:type="dxa"/>
            <w:vAlign w:val="bottom"/>
          </w:tcPr>
          <w:p w14:paraId="081F18F8" w14:textId="74340D11" w:rsidR="00D51544" w:rsidRPr="00D25B70" w:rsidDel="005916DC" w:rsidRDefault="00D51544" w:rsidP="00D51544">
            <w:pPr>
              <w:pStyle w:val="acctmergecolhdg"/>
              <w:spacing w:line="240" w:lineRule="auto"/>
              <w:ind w:left="14" w:right="-79" w:firstLine="4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55964D63" w14:textId="77777777" w:rsidR="00D51544" w:rsidRPr="00D25B70" w:rsidRDefault="00D51544" w:rsidP="00272A5C">
            <w:pPr>
              <w:pStyle w:val="acctmergecolhdg"/>
              <w:spacing w:line="240" w:lineRule="auto"/>
              <w:ind w:left="-80" w:right="-79" w:firstLine="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5B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51544" w14:paraId="5BA7C646" w14:textId="77777777" w:rsidTr="000F6540">
        <w:trPr>
          <w:cantSplit/>
          <w:trHeight w:val="245"/>
          <w:tblHeader/>
        </w:trPr>
        <w:tc>
          <w:tcPr>
            <w:tcW w:w="7110" w:type="dxa"/>
            <w:vAlign w:val="bottom"/>
            <w:hideMark/>
          </w:tcPr>
          <w:p w14:paraId="7E7F25A5" w14:textId="09A17E34" w:rsidR="00D51544" w:rsidRPr="00D25B70" w:rsidRDefault="00D51544" w:rsidP="00272A5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6ED4254C" w14:textId="2005B5D2" w:rsidR="00D51544" w:rsidRPr="00D25B70" w:rsidRDefault="00D51544" w:rsidP="00272A5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25B7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25B7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51544" w14:paraId="4646AC32" w14:textId="77777777" w:rsidTr="000F6540">
        <w:trPr>
          <w:cantSplit/>
        </w:trPr>
        <w:tc>
          <w:tcPr>
            <w:tcW w:w="7110" w:type="dxa"/>
          </w:tcPr>
          <w:p w14:paraId="7A8ED544" w14:textId="1BDCF77C" w:rsidR="00D51544" w:rsidRPr="00D25B70" w:rsidRDefault="00D51544" w:rsidP="00D51544">
            <w:pPr>
              <w:pStyle w:val="acctfourfigures"/>
              <w:tabs>
                <w:tab w:val="clear" w:pos="765"/>
              </w:tabs>
              <w:spacing w:line="240" w:lineRule="auto"/>
              <w:ind w:left="14" w:right="-83" w:firstLine="4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25B7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60" w:type="dxa"/>
          </w:tcPr>
          <w:p w14:paraId="61279331" w14:textId="5F372D20" w:rsidR="00D51544" w:rsidRPr="00D25B70" w:rsidRDefault="00064B7E" w:rsidP="001E706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(397)</w:t>
            </w:r>
          </w:p>
        </w:tc>
      </w:tr>
      <w:bookmarkEnd w:id="1"/>
    </w:tbl>
    <w:p w14:paraId="3F318E66" w14:textId="66301F8C" w:rsidR="00DF3961" w:rsidRPr="00A5042E" w:rsidRDefault="00DF3961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28"/>
          <w:szCs w:val="28"/>
          <w:lang w:eastAsia="x-none"/>
        </w:rPr>
      </w:pPr>
    </w:p>
    <w:p w14:paraId="2CE18300" w14:textId="71B613D0" w:rsidR="00BA310A" w:rsidRDefault="00EA641B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="00BA310A"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2" w:name="_Hlk70554789"/>
      <w:r w:rsidR="00BA310A" w:rsidRPr="003D278B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  <w:bookmarkEnd w:id="2"/>
      <w:r w:rsidR="002A5158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</w:p>
    <w:p w14:paraId="76B545CF" w14:textId="77777777" w:rsidR="004E0799" w:rsidRPr="00A5042E" w:rsidRDefault="004E0799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620"/>
        <w:gridCol w:w="270"/>
        <w:gridCol w:w="1530"/>
      </w:tblGrid>
      <w:tr w:rsidR="004E0799" w14:paraId="3316CA31" w14:textId="77777777" w:rsidTr="000C627A">
        <w:trPr>
          <w:cantSplit/>
          <w:tblHeader/>
        </w:trPr>
        <w:tc>
          <w:tcPr>
            <w:tcW w:w="5850" w:type="dxa"/>
            <w:vAlign w:val="bottom"/>
          </w:tcPr>
          <w:p w14:paraId="3DD8C0C2" w14:textId="20E38D83" w:rsidR="004E0799" w:rsidRPr="00DF3031" w:rsidRDefault="004E0799" w:rsidP="00FC2A8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F303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F30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มิถุนายน</w:t>
            </w:r>
            <w:r w:rsidRPr="00DF303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DF30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620" w:type="dxa"/>
            <w:vAlign w:val="bottom"/>
          </w:tcPr>
          <w:p w14:paraId="04259550" w14:textId="77777777" w:rsidR="004E0799" w:rsidRPr="002F4C54" w:rsidRDefault="004E0799" w:rsidP="00FC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F4C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0DDD416" w14:textId="77777777" w:rsidR="004E0799" w:rsidRPr="002F4C54" w:rsidRDefault="004E0799" w:rsidP="00FC2A80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91E2868" w14:textId="77777777" w:rsidR="004E0799" w:rsidRPr="002F4C54" w:rsidRDefault="004E0799" w:rsidP="00FC2A80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5010483" w14:textId="77777777" w:rsidR="004E0799" w:rsidRPr="002F4C54" w:rsidRDefault="004E0799" w:rsidP="00FC2A80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E0799" w14:paraId="26E0EB1D" w14:textId="77777777" w:rsidTr="000C627A">
        <w:trPr>
          <w:cantSplit/>
        </w:trPr>
        <w:tc>
          <w:tcPr>
            <w:tcW w:w="5850" w:type="dxa"/>
          </w:tcPr>
          <w:p w14:paraId="0C5780E9" w14:textId="77777777" w:rsidR="004E0799" w:rsidRPr="002F4C54" w:rsidRDefault="004E0799" w:rsidP="00FC2A80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593023F9" w14:textId="77777777" w:rsidR="004E0799" w:rsidRPr="002F4C54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E0799" w14:paraId="46F11CE7" w14:textId="77777777" w:rsidTr="000C627A">
        <w:trPr>
          <w:cantSplit/>
        </w:trPr>
        <w:tc>
          <w:tcPr>
            <w:tcW w:w="5850" w:type="dxa"/>
          </w:tcPr>
          <w:p w14:paraId="1DA88158" w14:textId="518CD43D" w:rsidR="004E0799" w:rsidRPr="002F4C54" w:rsidRDefault="004E0799" w:rsidP="00FC2A80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278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3D278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620" w:type="dxa"/>
          </w:tcPr>
          <w:p w14:paraId="3A460CA6" w14:textId="4133F5EE" w:rsidR="004E0799" w:rsidRPr="001623EA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600716" w14:textId="77777777" w:rsidR="004E0799" w:rsidRPr="002F4C54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FC951B" w14:textId="6F0F837B" w:rsidR="004E0799" w:rsidRPr="002F4C54" w:rsidRDefault="004E0799" w:rsidP="00FC2A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799" w14:paraId="73A7912F" w14:textId="77777777" w:rsidTr="000C627A">
        <w:trPr>
          <w:cantSplit/>
        </w:trPr>
        <w:tc>
          <w:tcPr>
            <w:tcW w:w="5850" w:type="dxa"/>
          </w:tcPr>
          <w:p w14:paraId="29D3EA89" w14:textId="71126C5D" w:rsidR="004E0799" w:rsidRPr="002F4C54" w:rsidRDefault="004E0799" w:rsidP="00277C57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A2B7C3A" w14:textId="25EE2A0C" w:rsidR="004E0799" w:rsidRDefault="002B75B5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03E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</w:t>
            </w:r>
            <w:r w:rsidR="00E03E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01498A53" w14:textId="77777777" w:rsidR="004E0799" w:rsidRPr="002F4C54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D4C500A" w14:textId="41039690" w:rsidR="004E0799" w:rsidRDefault="002B75B5" w:rsidP="00277C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42,185</w:t>
            </w:r>
          </w:p>
        </w:tc>
      </w:tr>
      <w:tr w:rsidR="004E0799" w14:paraId="76147C67" w14:textId="77777777" w:rsidTr="000C627A">
        <w:trPr>
          <w:cantSplit/>
        </w:trPr>
        <w:tc>
          <w:tcPr>
            <w:tcW w:w="5850" w:type="dxa"/>
          </w:tcPr>
          <w:p w14:paraId="2AEE9991" w14:textId="43C4C201" w:rsidR="004E0799" w:rsidRPr="002F4C54" w:rsidRDefault="004E0799" w:rsidP="00277C57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F1911" w14:textId="6D7A9283" w:rsidR="004E0799" w:rsidRPr="002B75B5" w:rsidRDefault="002B75B5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5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03E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4,512</w:t>
            </w:r>
          </w:p>
        </w:tc>
        <w:tc>
          <w:tcPr>
            <w:tcW w:w="270" w:type="dxa"/>
          </w:tcPr>
          <w:p w14:paraId="6D2162CF" w14:textId="77777777" w:rsidR="004E0799" w:rsidRPr="002F4C54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8A3E6" w14:textId="652C594A" w:rsidR="004E0799" w:rsidRPr="002B75B5" w:rsidRDefault="002B75B5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5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42,185</w:t>
            </w:r>
          </w:p>
        </w:tc>
      </w:tr>
      <w:tr w:rsidR="004E0799" w14:paraId="1074FF8B" w14:textId="77777777" w:rsidTr="000C627A">
        <w:trPr>
          <w:cantSplit/>
        </w:trPr>
        <w:tc>
          <w:tcPr>
            <w:tcW w:w="5850" w:type="dxa"/>
          </w:tcPr>
          <w:p w14:paraId="7022D78B" w14:textId="77777777" w:rsidR="004E0799" w:rsidRPr="001960AA" w:rsidRDefault="004E0799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886BD35" w14:textId="77777777" w:rsidR="004E0799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567E1" w14:textId="77777777" w:rsidR="004E0799" w:rsidRPr="002F4C54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43F0378" w14:textId="77777777" w:rsidR="004E0799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0799" w14:paraId="17D79C30" w14:textId="77777777" w:rsidTr="000C627A">
        <w:trPr>
          <w:cantSplit/>
        </w:trPr>
        <w:tc>
          <w:tcPr>
            <w:tcW w:w="5850" w:type="dxa"/>
          </w:tcPr>
          <w:p w14:paraId="52F24304" w14:textId="4ECBD92D" w:rsidR="004E0799" w:rsidRPr="001960AA" w:rsidRDefault="004E0799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71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B71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B71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1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</w:tcPr>
          <w:p w14:paraId="6AB12343" w14:textId="77777777" w:rsidR="004E0799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28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2C42B" w14:textId="77777777" w:rsidR="004E0799" w:rsidRPr="002F4C54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4C5EA5" w14:textId="77777777" w:rsidR="004E0799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right="190"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41C3" w14:paraId="79ED78AF" w14:textId="77777777" w:rsidTr="000C627A">
        <w:trPr>
          <w:cantSplit/>
        </w:trPr>
        <w:tc>
          <w:tcPr>
            <w:tcW w:w="5850" w:type="dxa"/>
          </w:tcPr>
          <w:p w14:paraId="3EB1EF2A" w14:textId="10EBADDE" w:rsidR="00E441C3" w:rsidRPr="001960AA" w:rsidRDefault="00E441C3" w:rsidP="00E441C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71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ภาระผูกพันตามสัญญาเช่าระยะสั้นแล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ะ</w:t>
            </w:r>
          </w:p>
        </w:tc>
        <w:tc>
          <w:tcPr>
            <w:tcW w:w="1620" w:type="dxa"/>
          </w:tcPr>
          <w:p w14:paraId="31B03CFD" w14:textId="4499E23C" w:rsidR="00E441C3" w:rsidRDefault="00E441C3" w:rsidP="00E441C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20718D" w14:textId="77777777" w:rsidR="00E441C3" w:rsidRPr="002F4C54" w:rsidRDefault="00E441C3" w:rsidP="00E441C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4B11E8A" w14:textId="5E88EAD1" w:rsidR="00E441C3" w:rsidRPr="002B75B5" w:rsidRDefault="00E441C3" w:rsidP="00E441C3">
            <w:pPr>
              <w:pStyle w:val="acctfourfigures"/>
              <w:tabs>
                <w:tab w:val="clear" w:pos="765"/>
              </w:tabs>
              <w:spacing w:line="240" w:lineRule="auto"/>
              <w:ind w:right="10" w:hanging="1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1C3" w14:paraId="0F4F7A70" w14:textId="77777777" w:rsidTr="000C627A">
        <w:trPr>
          <w:cantSplit/>
        </w:trPr>
        <w:tc>
          <w:tcPr>
            <w:tcW w:w="5850" w:type="dxa"/>
          </w:tcPr>
          <w:p w14:paraId="362B29BA" w14:textId="3C79D70B" w:rsidR="00E441C3" w:rsidRPr="00B7158C" w:rsidRDefault="00E441C3" w:rsidP="00E441C3">
            <w:pPr>
              <w:spacing w:line="240" w:lineRule="auto"/>
              <w:ind w:left="197" w:hanging="1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  </w:t>
            </w:r>
            <w:r w:rsidRPr="00B71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สินทรัพย์อ้างอิงที่มีมูลค่าต่ำ</w:t>
            </w:r>
          </w:p>
        </w:tc>
        <w:tc>
          <w:tcPr>
            <w:tcW w:w="1620" w:type="dxa"/>
          </w:tcPr>
          <w:p w14:paraId="30EC9DF6" w14:textId="11DC113F" w:rsidR="00E441C3" w:rsidRDefault="00E441C3" w:rsidP="00E441C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70" w:type="dxa"/>
          </w:tcPr>
          <w:p w14:paraId="0074B499" w14:textId="77777777" w:rsidR="00E441C3" w:rsidRPr="002F4C54" w:rsidRDefault="00E441C3" w:rsidP="00E441C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40F6F9" w14:textId="1CF02A77" w:rsidR="00E441C3" w:rsidRPr="002B75B5" w:rsidRDefault="00E441C3" w:rsidP="00E441C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tr w:rsidR="004E0799" w14:paraId="641DA467" w14:textId="77777777" w:rsidTr="000C627A">
        <w:trPr>
          <w:cantSplit/>
        </w:trPr>
        <w:tc>
          <w:tcPr>
            <w:tcW w:w="5850" w:type="dxa"/>
          </w:tcPr>
          <w:p w14:paraId="35392C13" w14:textId="1FBC6853" w:rsidR="004E0799" w:rsidRPr="001960AA" w:rsidRDefault="004E0799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71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620" w:type="dxa"/>
          </w:tcPr>
          <w:p w14:paraId="13729CB2" w14:textId="567B923F" w:rsidR="004E0799" w:rsidRDefault="002B75B5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360,865</w:t>
            </w:r>
          </w:p>
        </w:tc>
        <w:tc>
          <w:tcPr>
            <w:tcW w:w="270" w:type="dxa"/>
          </w:tcPr>
          <w:p w14:paraId="2EF22551" w14:textId="77777777" w:rsidR="004E0799" w:rsidRPr="002F4C54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8E674D" w14:textId="53B0E265" w:rsidR="004E0799" w:rsidRPr="002B75B5" w:rsidRDefault="002B75B5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5B5">
              <w:rPr>
                <w:rFonts w:ascii="Angsana New" w:hAnsi="Angsana New"/>
                <w:sz w:val="30"/>
                <w:szCs w:val="30"/>
              </w:rPr>
              <w:t>360,865</w:t>
            </w:r>
          </w:p>
        </w:tc>
      </w:tr>
      <w:tr w:rsidR="004E0799" w14:paraId="3B1FF9BC" w14:textId="77777777" w:rsidTr="000C627A">
        <w:trPr>
          <w:cantSplit/>
        </w:trPr>
        <w:tc>
          <w:tcPr>
            <w:tcW w:w="5850" w:type="dxa"/>
          </w:tcPr>
          <w:p w14:paraId="4D61CD75" w14:textId="19FB00E9" w:rsidR="004E0799" w:rsidRPr="001960AA" w:rsidRDefault="004E0799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620" w:type="dxa"/>
          </w:tcPr>
          <w:p w14:paraId="5EF845FA" w14:textId="3EDE7CB1" w:rsidR="004E0799" w:rsidRDefault="002B75B5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66,644</w:t>
            </w:r>
          </w:p>
        </w:tc>
        <w:tc>
          <w:tcPr>
            <w:tcW w:w="270" w:type="dxa"/>
          </w:tcPr>
          <w:p w14:paraId="75A17D01" w14:textId="77777777" w:rsidR="004E0799" w:rsidRPr="002F4C54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4592DD" w14:textId="34044B0B" w:rsidR="004E0799" w:rsidRPr="002B75B5" w:rsidRDefault="002B75B5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5B5">
              <w:rPr>
                <w:rFonts w:ascii="Angsana New" w:hAnsi="Angsana New"/>
                <w:sz w:val="30"/>
                <w:szCs w:val="30"/>
              </w:rPr>
              <w:t>66,644</w:t>
            </w:r>
          </w:p>
        </w:tc>
      </w:tr>
      <w:tr w:rsidR="004E0799" w14:paraId="525394F4" w14:textId="77777777" w:rsidTr="000C627A">
        <w:trPr>
          <w:cantSplit/>
        </w:trPr>
        <w:tc>
          <w:tcPr>
            <w:tcW w:w="5850" w:type="dxa"/>
          </w:tcPr>
          <w:p w14:paraId="76FC0AB2" w14:textId="4D5EAC6E" w:rsidR="004E0799" w:rsidRPr="001960AA" w:rsidRDefault="004E0799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E2B7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0CFF31F" w14:textId="5388A325" w:rsidR="004E0799" w:rsidRDefault="002B75B5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3,109</w:t>
            </w:r>
          </w:p>
        </w:tc>
        <w:tc>
          <w:tcPr>
            <w:tcW w:w="270" w:type="dxa"/>
          </w:tcPr>
          <w:p w14:paraId="54AEBCBC" w14:textId="77777777" w:rsidR="004E0799" w:rsidRPr="002F4C54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E8B5548" w14:textId="7CE44D32" w:rsidR="004E0799" w:rsidRPr="002B75B5" w:rsidRDefault="002B75B5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75B5">
              <w:rPr>
                <w:rFonts w:ascii="Angsana New" w:hAnsi="Angsana New"/>
                <w:sz w:val="30"/>
                <w:szCs w:val="30"/>
                <w:lang w:bidi="th-TH"/>
              </w:rPr>
              <w:t>2,</w:t>
            </w:r>
            <w:r w:rsidR="00E21471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Pr="002B75B5">
              <w:rPr>
                <w:rFonts w:ascii="Angsana New" w:hAnsi="Angsana New"/>
                <w:sz w:val="30"/>
                <w:szCs w:val="30"/>
                <w:lang w:bidi="th-TH"/>
              </w:rPr>
              <w:t>63</w:t>
            </w:r>
          </w:p>
        </w:tc>
      </w:tr>
      <w:tr w:rsidR="004E0799" w14:paraId="6FCE0A52" w14:textId="77777777" w:rsidTr="000C627A">
        <w:trPr>
          <w:cantSplit/>
        </w:trPr>
        <w:tc>
          <w:tcPr>
            <w:tcW w:w="5850" w:type="dxa"/>
          </w:tcPr>
          <w:p w14:paraId="0D625793" w14:textId="4409E43B" w:rsidR="004E0799" w:rsidRPr="001960AA" w:rsidRDefault="004E0799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27EE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291B928" w14:textId="6E54F8CD" w:rsidR="004E0799" w:rsidRPr="002B75B5" w:rsidRDefault="002B75B5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5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431,17</w:t>
            </w:r>
            <w:r w:rsidR="00E441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B78EFFF" w14:textId="77777777" w:rsidR="004E0799" w:rsidRPr="002F4C54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9BF9E0" w14:textId="6B4DB90B" w:rsidR="004E0799" w:rsidRDefault="002B75B5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430,</w:t>
            </w:r>
            <w:r w:rsidR="00E2147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E441C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</w:tr>
    </w:tbl>
    <w:p w14:paraId="0596723B" w14:textId="307463A7" w:rsidR="00BA310A" w:rsidRPr="004907DA" w:rsidRDefault="00BA310A" w:rsidP="00A5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4907DA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สัญญาเช่าดำเนินงาน</w:t>
      </w:r>
    </w:p>
    <w:p w14:paraId="77A8E83E" w14:textId="77777777" w:rsidR="00BA310A" w:rsidRPr="002A5158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272DA7E5" w14:textId="578B9088" w:rsidR="002A5158" w:rsidRPr="002A5158" w:rsidRDefault="00CA70D6" w:rsidP="00A5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ณ 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วันที่ </w:t>
      </w:r>
      <w:r w:rsidR="002A5158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="004E0799">
        <w:rPr>
          <w:rFonts w:ascii="Angsana New" w:hAnsi="Angsana New"/>
          <w:color w:val="000000"/>
          <w:spacing w:val="5"/>
          <w:sz w:val="30"/>
          <w:szCs w:val="30"/>
        </w:rPr>
        <w:t xml:space="preserve">0 </w:t>
      </w:r>
      <w:r w:rsidR="004E0799">
        <w:rPr>
          <w:rFonts w:ascii="Angsana New" w:hAnsi="Angsana New" w:hint="cs"/>
          <w:color w:val="000000"/>
          <w:spacing w:val="5"/>
          <w:sz w:val="30"/>
          <w:szCs w:val="30"/>
          <w:cs/>
        </w:rPr>
        <w:t>มิถุนายน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D854B8">
        <w:rPr>
          <w:rFonts w:ascii="Angsana New" w:hAnsi="Angsana New"/>
          <w:color w:val="000000"/>
          <w:spacing w:val="5"/>
          <w:sz w:val="30"/>
          <w:szCs w:val="30"/>
        </w:rPr>
        <w:t>25</w:t>
      </w:r>
      <w:r w:rsidR="004E0799">
        <w:rPr>
          <w:rFonts w:ascii="Angsana New" w:hAnsi="Angsana New"/>
          <w:color w:val="000000"/>
          <w:spacing w:val="5"/>
          <w:sz w:val="30"/>
          <w:szCs w:val="30"/>
        </w:rPr>
        <w:t>65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893287">
        <w:rPr>
          <w:rFonts w:ascii="Angsana New" w:hAnsi="Angsana New" w:hint="cs"/>
          <w:color w:val="000000"/>
          <w:spacing w:val="5"/>
          <w:sz w:val="30"/>
          <w:szCs w:val="30"/>
          <w:cs/>
        </w:rPr>
        <w:t>กลุ่</w:t>
      </w:r>
      <w:r w:rsidR="00BA310A" w:rsidRPr="00E53E6D">
        <w:rPr>
          <w:rFonts w:ascii="Angsana New" w:hAnsi="Angsana New" w:hint="cs"/>
          <w:color w:val="000000"/>
          <w:spacing w:val="5"/>
          <w:sz w:val="30"/>
          <w:szCs w:val="30"/>
          <w:cs/>
        </w:rPr>
        <w:t>ม</w:t>
      </w:r>
      <w:r w:rsidR="00BA310A" w:rsidRPr="00E53E6D">
        <w:rPr>
          <w:rFonts w:ascii="Angsana New" w:hAnsi="Angsana New"/>
          <w:color w:val="000000"/>
          <w:spacing w:val="5"/>
          <w:sz w:val="30"/>
          <w:szCs w:val="30"/>
          <w:cs/>
        </w:rPr>
        <w:t>บริษัทมีสัญญาเช่า</w:t>
      </w:r>
      <w:r w:rsidR="00FB59E6" w:rsidRPr="00E53E6D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</w:t>
      </w:r>
      <w:r w:rsidR="00BA310A" w:rsidRPr="00E53E6D">
        <w:rPr>
          <w:rFonts w:ascii="Angsana New" w:hAnsi="Angsana New"/>
          <w:color w:val="000000"/>
          <w:spacing w:val="5"/>
          <w:sz w:val="30"/>
          <w:szCs w:val="30"/>
          <w:cs/>
        </w:rPr>
        <w:t>สัญญาบริการอื่น</w:t>
      </w:r>
      <w:r w:rsidR="00BA310A" w:rsidRPr="00E53E6D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มีกำหนดระยะเวลา </w:t>
      </w:r>
      <w:r w:rsidR="00750D8C">
        <w:rPr>
          <w:rFonts w:ascii="Angsana New" w:hAnsi="Angsana New"/>
          <w:color w:val="000000"/>
          <w:spacing w:val="5"/>
          <w:sz w:val="30"/>
          <w:szCs w:val="30"/>
        </w:rPr>
        <w:t>1</w:t>
      </w:r>
      <w:r w:rsidR="00F1510E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750D8C">
        <w:rPr>
          <w:rFonts w:ascii="Angsana New" w:hAnsi="Angsana New"/>
          <w:color w:val="000000"/>
          <w:spacing w:val="5"/>
          <w:sz w:val="30"/>
          <w:szCs w:val="30"/>
        </w:rPr>
        <w:t>-</w:t>
      </w:r>
      <w:r w:rsidR="00F1510E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750D8C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="002A5158" w:rsidRPr="00E53E6D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2A5158" w:rsidRPr="00E53E6D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ปี </w:t>
      </w:r>
      <w:r w:rsidR="00BA310A" w:rsidRPr="00E53E6D">
        <w:rPr>
          <w:rFonts w:ascii="Angsana New" w:hAnsi="Angsana New" w:hint="cs"/>
          <w:color w:val="000000"/>
          <w:spacing w:val="5"/>
          <w:sz w:val="30"/>
          <w:szCs w:val="30"/>
          <w:cs/>
        </w:rPr>
        <w:t>สิ้นสุดจนถึงเดือน</w:t>
      </w:r>
      <w:r w:rsidR="00750D8C">
        <w:rPr>
          <w:rFonts w:ascii="Angsana New" w:hAnsi="Angsana New" w:hint="cs"/>
          <w:color w:val="000000"/>
          <w:spacing w:val="5"/>
          <w:sz w:val="30"/>
          <w:szCs w:val="30"/>
          <w:cs/>
        </w:rPr>
        <w:t>ธันวาคม</w:t>
      </w:r>
      <w:r w:rsidR="00E53E6D" w:rsidRPr="00E53E6D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E53E6D" w:rsidRPr="00E53E6D">
        <w:rPr>
          <w:rFonts w:ascii="Angsana New" w:hAnsi="Angsana New"/>
          <w:color w:val="000000"/>
          <w:spacing w:val="5"/>
          <w:sz w:val="30"/>
          <w:szCs w:val="30"/>
        </w:rPr>
        <w:t>2566</w:t>
      </w:r>
      <w:r w:rsidR="00910E66" w:rsidRPr="00E53E6D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B7158C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BA310A" w:rsidRPr="00B7158C">
        <w:rPr>
          <w:rFonts w:ascii="Angsana New" w:hAnsi="Angsana New"/>
          <w:color w:val="000000"/>
          <w:sz w:val="30"/>
          <w:szCs w:val="30"/>
          <w:cs/>
        </w:rPr>
        <w:t>มีจำนวนเงิน</w:t>
      </w:r>
      <w:r w:rsidR="00BA310A" w:rsidRPr="00B7158C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BA310A" w:rsidRPr="00B7158C">
        <w:rPr>
          <w:rFonts w:ascii="Angsana New" w:hAnsi="Angsana New"/>
          <w:color w:val="000000"/>
          <w:sz w:val="30"/>
          <w:szCs w:val="30"/>
          <w:cs/>
        </w:rPr>
        <w:t>ต้องจ่ายตาม</w:t>
      </w:r>
      <w:r w:rsidR="00BA310A" w:rsidRPr="00B7158C">
        <w:rPr>
          <w:rFonts w:ascii="Angsana New" w:hAnsi="Angsana New" w:hint="cs"/>
          <w:color w:val="000000"/>
          <w:sz w:val="30"/>
          <w:szCs w:val="30"/>
          <w:cs/>
        </w:rPr>
        <w:t>ที่ระบุใน</w:t>
      </w:r>
      <w:r w:rsidR="00BA310A" w:rsidRPr="00B7158C">
        <w:rPr>
          <w:rFonts w:ascii="Angsana New" w:hAnsi="Angsana New"/>
          <w:color w:val="000000"/>
          <w:sz w:val="30"/>
          <w:szCs w:val="30"/>
          <w:cs/>
        </w:rPr>
        <w:t>สัญญา</w:t>
      </w:r>
    </w:p>
    <w:sectPr w:rsidR="002A5158" w:rsidRPr="002A5158" w:rsidSect="007F6C42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A3FFA" w14:textId="77777777" w:rsidR="000709B9" w:rsidRDefault="000709B9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30E5EC54" w14:textId="77777777" w:rsidR="000709B9" w:rsidRDefault="000709B9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53A2F" w14:textId="77777777" w:rsidR="000709B9" w:rsidRDefault="000709B9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34B12AF4" w14:textId="77777777" w:rsidR="000709B9" w:rsidRDefault="000709B9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E5DE" w14:textId="77777777" w:rsidR="007F6C42" w:rsidRPr="00B34CCD" w:rsidRDefault="007F6C42" w:rsidP="000B4C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83339E" w14:textId="77777777" w:rsidR="007F6C42" w:rsidRPr="008C507D" w:rsidRDefault="007F6C42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415FF031" w14:textId="77777777" w:rsidR="007F6C42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88E5FB2" w14:textId="77777777" w:rsidR="007F6C42" w:rsidRPr="007A52D5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17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  <w:num w:numId="18">
    <w:abstractNumId w:val="18"/>
  </w:num>
  <w:num w:numId="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B7E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09B9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3013"/>
    <w:rsid w:val="000930BA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27A"/>
    <w:rsid w:val="000C6B46"/>
    <w:rsid w:val="000C7041"/>
    <w:rsid w:val="000C77A0"/>
    <w:rsid w:val="000C7BF0"/>
    <w:rsid w:val="000D03BE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FF1"/>
    <w:rsid w:val="00161184"/>
    <w:rsid w:val="00161915"/>
    <w:rsid w:val="00161A0B"/>
    <w:rsid w:val="001622F6"/>
    <w:rsid w:val="001623EA"/>
    <w:rsid w:val="001625FB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65C"/>
    <w:rsid w:val="00187D12"/>
    <w:rsid w:val="0019035A"/>
    <w:rsid w:val="00191113"/>
    <w:rsid w:val="001912D7"/>
    <w:rsid w:val="001914E2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F75"/>
    <w:rsid w:val="001A4032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14AD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1A6B"/>
    <w:rsid w:val="00211AE5"/>
    <w:rsid w:val="00212068"/>
    <w:rsid w:val="002120AB"/>
    <w:rsid w:val="00212867"/>
    <w:rsid w:val="00212A7F"/>
    <w:rsid w:val="00212AE9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B72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5158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5B5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597"/>
    <w:rsid w:val="00314A1F"/>
    <w:rsid w:val="00314D61"/>
    <w:rsid w:val="00314E88"/>
    <w:rsid w:val="00315644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8CC"/>
    <w:rsid w:val="00345FA5"/>
    <w:rsid w:val="00346C18"/>
    <w:rsid w:val="0034722A"/>
    <w:rsid w:val="00347475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CFA"/>
    <w:rsid w:val="003A7E69"/>
    <w:rsid w:val="003A7FBB"/>
    <w:rsid w:val="003B0008"/>
    <w:rsid w:val="003B05BA"/>
    <w:rsid w:val="003B0A58"/>
    <w:rsid w:val="003B0BC3"/>
    <w:rsid w:val="003B0FA5"/>
    <w:rsid w:val="003B31B6"/>
    <w:rsid w:val="003B32C3"/>
    <w:rsid w:val="003B37CA"/>
    <w:rsid w:val="003B3CF0"/>
    <w:rsid w:val="003B4522"/>
    <w:rsid w:val="003B4A0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363"/>
    <w:rsid w:val="003F5563"/>
    <w:rsid w:val="003F562D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3FA3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87DEB"/>
    <w:rsid w:val="0049044F"/>
    <w:rsid w:val="004907DA"/>
    <w:rsid w:val="0049088C"/>
    <w:rsid w:val="00490AC7"/>
    <w:rsid w:val="00491474"/>
    <w:rsid w:val="00492227"/>
    <w:rsid w:val="00492401"/>
    <w:rsid w:val="0049248A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866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851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4594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47C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66E3"/>
    <w:rsid w:val="005B729B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461"/>
    <w:rsid w:val="005E1BF6"/>
    <w:rsid w:val="005E222D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3B0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51B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E39"/>
    <w:rsid w:val="006D228A"/>
    <w:rsid w:val="006D2DDC"/>
    <w:rsid w:val="006D2EBF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7184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E84"/>
    <w:rsid w:val="008079B6"/>
    <w:rsid w:val="00807AC1"/>
    <w:rsid w:val="00810C99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3F9A"/>
    <w:rsid w:val="0081443B"/>
    <w:rsid w:val="00816917"/>
    <w:rsid w:val="00817465"/>
    <w:rsid w:val="008175F5"/>
    <w:rsid w:val="008178A4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3D3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82B"/>
    <w:rsid w:val="00842C1E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EC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5564"/>
    <w:rsid w:val="009E58FC"/>
    <w:rsid w:val="009E5AEB"/>
    <w:rsid w:val="009E5DBA"/>
    <w:rsid w:val="009E60F0"/>
    <w:rsid w:val="009E77D1"/>
    <w:rsid w:val="009F0136"/>
    <w:rsid w:val="009F09F4"/>
    <w:rsid w:val="009F1267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BA3"/>
    <w:rsid w:val="00A06338"/>
    <w:rsid w:val="00A063B5"/>
    <w:rsid w:val="00A0643E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0D2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42E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781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E0"/>
    <w:rsid w:val="00AE7C47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DEB"/>
    <w:rsid w:val="00B26A03"/>
    <w:rsid w:val="00B26A29"/>
    <w:rsid w:val="00B27691"/>
    <w:rsid w:val="00B278DA"/>
    <w:rsid w:val="00B30472"/>
    <w:rsid w:val="00B30F39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A6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EE9"/>
    <w:rsid w:val="00BE298C"/>
    <w:rsid w:val="00BE2FD4"/>
    <w:rsid w:val="00BE34F0"/>
    <w:rsid w:val="00BE3AB5"/>
    <w:rsid w:val="00BE3C8F"/>
    <w:rsid w:val="00BE431F"/>
    <w:rsid w:val="00BE43A0"/>
    <w:rsid w:val="00BE4AAB"/>
    <w:rsid w:val="00BE4B3E"/>
    <w:rsid w:val="00BE4B62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D6F"/>
    <w:rsid w:val="00C400EB"/>
    <w:rsid w:val="00C40472"/>
    <w:rsid w:val="00C40517"/>
    <w:rsid w:val="00C406CD"/>
    <w:rsid w:val="00C40AD2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3B3"/>
    <w:rsid w:val="00C95BBB"/>
    <w:rsid w:val="00C95D53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D69B1"/>
    <w:rsid w:val="00CE022A"/>
    <w:rsid w:val="00CE07D7"/>
    <w:rsid w:val="00CE16E2"/>
    <w:rsid w:val="00CE1951"/>
    <w:rsid w:val="00CE1BFD"/>
    <w:rsid w:val="00CE2530"/>
    <w:rsid w:val="00CE253F"/>
    <w:rsid w:val="00CE2B82"/>
    <w:rsid w:val="00CE55C1"/>
    <w:rsid w:val="00CE5954"/>
    <w:rsid w:val="00CE6015"/>
    <w:rsid w:val="00CE61F7"/>
    <w:rsid w:val="00CE6527"/>
    <w:rsid w:val="00CE6C0B"/>
    <w:rsid w:val="00CE6CFE"/>
    <w:rsid w:val="00CE7376"/>
    <w:rsid w:val="00CE7C73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4BD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461"/>
    <w:rsid w:val="00D56692"/>
    <w:rsid w:val="00D56D8B"/>
    <w:rsid w:val="00D56FED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0A"/>
    <w:rsid w:val="00DD2573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01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153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1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1C3"/>
    <w:rsid w:val="00E44380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0AA8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41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3FD0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7</Pages>
  <Words>1081</Words>
  <Characters>4546</Characters>
  <Application>Microsoft Office Word</Application>
  <DocSecurity>0</DocSecurity>
  <Lines>37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Saisamorn, Chimyoo</cp:lastModifiedBy>
  <cp:revision>3</cp:revision>
  <cp:lastPrinted>2022-08-01T06:28:00Z</cp:lastPrinted>
  <dcterms:created xsi:type="dcterms:W3CDTF">2022-08-09T02:45:00Z</dcterms:created>
  <dcterms:modified xsi:type="dcterms:W3CDTF">2022-08-09T02:46:00Z</dcterms:modified>
</cp:coreProperties>
</file>