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06B4626" w14:textId="77777777" w:rsidR="007E7A98" w:rsidRPr="003477B4" w:rsidRDefault="009A4002" w:rsidP="007E7A98">
      <w:pPr>
        <w:pStyle w:val="CoverTitle"/>
        <w:spacing w:line="240" w:lineRule="atLeast"/>
        <w:jc w:val="center"/>
        <w:rPr>
          <w:spacing w:val="-3"/>
          <w:szCs w:val="36"/>
        </w:rPr>
      </w:pPr>
      <w:r>
        <w:rPr>
          <w:spacing w:val="-3"/>
          <w:szCs w:val="36"/>
        </w:rPr>
        <w:t>Condensed i</w:t>
      </w:r>
      <w:r w:rsidR="007E7A98" w:rsidRPr="003477B4">
        <w:rPr>
          <w:spacing w:val="-3"/>
          <w:szCs w:val="36"/>
        </w:rPr>
        <w:t>nterim financial statements</w:t>
      </w:r>
    </w:p>
    <w:p w14:paraId="3E6F02DC" w14:textId="07902723" w:rsidR="007E7A98" w:rsidRPr="003477B4" w:rsidRDefault="007C4AF9" w:rsidP="007E7A98">
      <w:pPr>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0B28DC">
        <w:rPr>
          <w:rFonts w:ascii="Times New Roman" w:hAnsi="Times New Roman" w:cs="Times New Roman"/>
          <w:sz w:val="36"/>
          <w:szCs w:val="36"/>
        </w:rPr>
        <w:t xml:space="preserve">and six-month </w:t>
      </w:r>
      <w:r>
        <w:rPr>
          <w:rFonts w:ascii="Times New Roman" w:hAnsi="Times New Roman" w:cs="Times New Roman"/>
          <w:sz w:val="36"/>
          <w:szCs w:val="36"/>
        </w:rPr>
        <w:t>period</w:t>
      </w:r>
      <w:r w:rsidR="000B28DC">
        <w:rPr>
          <w:rFonts w:ascii="Times New Roman" w:hAnsi="Times New Roman" w:cs="Times New Roman"/>
          <w:sz w:val="36"/>
          <w:szCs w:val="36"/>
        </w:rPr>
        <w:t>s</w:t>
      </w:r>
      <w:r w:rsidR="007E7A98" w:rsidRPr="003477B4">
        <w:rPr>
          <w:rFonts w:ascii="Times New Roman" w:hAnsi="Times New Roman" w:cs="Times New Roman"/>
          <w:sz w:val="36"/>
          <w:szCs w:val="36"/>
        </w:rPr>
        <w:t xml:space="preserve"> ended</w:t>
      </w:r>
    </w:p>
    <w:p w14:paraId="43CD90B5" w14:textId="4C3E3A43" w:rsidR="007E7A98" w:rsidRPr="003477B4" w:rsidRDefault="00AD21A9" w:rsidP="007E7A98">
      <w:pPr>
        <w:jc w:val="center"/>
        <w:rPr>
          <w:rFonts w:ascii="Times New Roman" w:hAnsi="Times New Roman" w:cs="Times New Roman"/>
          <w:sz w:val="36"/>
          <w:szCs w:val="36"/>
        </w:rPr>
      </w:pPr>
      <w:r>
        <w:rPr>
          <w:rFonts w:ascii="Times New Roman" w:hAnsi="Times New Roman" w:cs="Times New Roman"/>
          <w:sz w:val="36"/>
          <w:szCs w:val="36"/>
        </w:rPr>
        <w:t>3</w:t>
      </w:r>
      <w:r w:rsidR="000B28DC">
        <w:rPr>
          <w:rFonts w:ascii="Times New Roman" w:hAnsi="Times New Roman" w:cs="Times New Roman"/>
          <w:sz w:val="36"/>
          <w:szCs w:val="36"/>
        </w:rPr>
        <w:t xml:space="preserve">0 June </w:t>
      </w:r>
      <w:r>
        <w:rPr>
          <w:rFonts w:ascii="Times New Roman" w:hAnsi="Times New Roman" w:cs="Times New Roman"/>
          <w:sz w:val="36"/>
          <w:szCs w:val="36"/>
        </w:rPr>
        <w:t>20</w:t>
      </w:r>
      <w:r w:rsidR="00A21D6E">
        <w:rPr>
          <w:rFonts w:ascii="Times New Roman" w:hAnsi="Times New Roman" w:cs="Times New Roman"/>
          <w:sz w:val="36"/>
          <w:szCs w:val="36"/>
        </w:rPr>
        <w:t>2</w:t>
      </w:r>
      <w:r w:rsidR="00A933FD">
        <w:rPr>
          <w:rFonts w:ascii="Times New Roman" w:hAnsi="Times New Roman" w:cs="Times New Roman"/>
          <w:sz w:val="36"/>
          <w:szCs w:val="36"/>
        </w:rPr>
        <w:t>2</w:t>
      </w:r>
    </w:p>
    <w:p w14:paraId="403540FA" w14:textId="77777777" w:rsidR="007E7A98" w:rsidRPr="003477B4" w:rsidRDefault="007E7A98" w:rsidP="007E7A98">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0B28DC">
          <w:headerReference w:type="default" r:id="rId8"/>
          <w:footerReference w:type="default" r:id="rId9"/>
          <w:pgSz w:w="11909" w:h="16834" w:code="9"/>
          <w:pgMar w:top="691" w:right="1152" w:bottom="576" w:left="1152" w:header="720" w:footer="720" w:gutter="0"/>
          <w:pgNumType w:start="0"/>
          <w:cols w:space="720"/>
          <w:docGrid w:linePitch="245"/>
        </w:sectPr>
      </w:pPr>
    </w:p>
    <w:p w14:paraId="3CBED038"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863E9A3"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38DD6848" w14:textId="77777777" w:rsidR="002F3A69" w:rsidRPr="009D34C8" w:rsidRDefault="002F3A69" w:rsidP="007E7A98">
      <w:pPr>
        <w:ind w:right="-450"/>
        <w:rPr>
          <w:rFonts w:ascii="Times New Roman" w:hAnsi="Times New Roman"/>
          <w:b/>
          <w:bCs/>
          <w:sz w:val="48"/>
          <w:szCs w:val="48"/>
        </w:rPr>
      </w:pPr>
    </w:p>
    <w:p w14:paraId="20F6625F" w14:textId="77777777" w:rsidR="002F3A69" w:rsidRPr="004C1934" w:rsidRDefault="002F3A69" w:rsidP="007E7A98">
      <w:pPr>
        <w:ind w:right="-450"/>
        <w:rPr>
          <w:rFonts w:ascii="Times New Roman" w:hAnsi="Times New Roman"/>
          <w:b/>
          <w:bCs/>
          <w:sz w:val="28"/>
          <w:szCs w:val="28"/>
        </w:rPr>
      </w:pPr>
    </w:p>
    <w:p w14:paraId="272887F7" w14:textId="77777777" w:rsidR="007E7A98" w:rsidRPr="003477B4" w:rsidRDefault="007E7A98" w:rsidP="007E7A98">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58F4E413" w14:textId="77777777" w:rsidR="007E7A98" w:rsidRPr="003477B4" w:rsidRDefault="007E7A98" w:rsidP="007E7A98">
      <w:pPr>
        <w:pStyle w:val="RNormal"/>
        <w:rPr>
          <w:szCs w:val="22"/>
        </w:rPr>
      </w:pPr>
    </w:p>
    <w:p w14:paraId="45DE8278" w14:textId="77777777" w:rsidR="007E7A98" w:rsidRPr="003477B4" w:rsidRDefault="007E7A98" w:rsidP="007E7A98">
      <w:pPr>
        <w:pStyle w:val="RNormal"/>
        <w:rPr>
          <w:szCs w:val="22"/>
        </w:rPr>
      </w:pPr>
    </w:p>
    <w:p w14:paraId="04402012" w14:textId="77777777" w:rsidR="007E7A98" w:rsidRPr="003477B4" w:rsidRDefault="007E7A98" w:rsidP="007E7A98">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2B1B0A4A" w14:textId="77777777" w:rsidR="007E7A98" w:rsidRPr="003477B4" w:rsidRDefault="007E7A98" w:rsidP="007E7A98">
      <w:pPr>
        <w:jc w:val="both"/>
        <w:rPr>
          <w:rFonts w:ascii="Times New Roman" w:hAnsi="Times New Roman"/>
          <w:i/>
          <w:sz w:val="22"/>
          <w:szCs w:val="22"/>
        </w:rPr>
      </w:pPr>
    </w:p>
    <w:p w14:paraId="476671C1" w14:textId="77777777" w:rsidR="007E7A98" w:rsidRPr="003477B4" w:rsidRDefault="007E7A98" w:rsidP="007E7A98">
      <w:pPr>
        <w:jc w:val="both"/>
        <w:rPr>
          <w:rFonts w:ascii="Times New Roman" w:hAnsi="Times New Roman"/>
          <w:i/>
          <w:sz w:val="22"/>
          <w:szCs w:val="22"/>
        </w:rPr>
      </w:pPr>
    </w:p>
    <w:p w14:paraId="4026CDC8" w14:textId="402C05C0" w:rsidR="007E7A98" w:rsidRPr="003477B4" w:rsidRDefault="00C7203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 xml:space="preserve">statements of financial position of Diamond Building Products Public Company Limited and its subsidiary, and of Diamond Building Products Public </w:t>
      </w:r>
      <w:r w:rsidRPr="00277BA9">
        <w:rPr>
          <w:rFonts w:ascii="Times New Roman" w:hAnsi="Times New Roman"/>
          <w:spacing w:val="-2"/>
          <w:sz w:val="22"/>
          <w:szCs w:val="22"/>
        </w:rPr>
        <w:t>Company Limited, respectively, as at 30 June 202</w:t>
      </w:r>
      <w:r>
        <w:rPr>
          <w:rFonts w:ascii="Times New Roman" w:hAnsi="Times New Roman"/>
          <w:spacing w:val="-2"/>
          <w:sz w:val="22"/>
          <w:szCs w:val="22"/>
        </w:rPr>
        <w:t>2</w:t>
      </w:r>
      <w:r w:rsidRPr="00277BA9">
        <w:rPr>
          <w:rFonts w:ascii="Times New Roman" w:hAnsi="Times New Roman"/>
          <w:spacing w:val="-2"/>
          <w:sz w:val="22"/>
          <w:szCs w:val="22"/>
        </w:rPr>
        <w:t>; the consolidated and separate</w:t>
      </w:r>
      <w:r w:rsidRPr="00277BA9">
        <w:rPr>
          <w:rFonts w:cs="Times New Roman"/>
          <w:spacing w:val="-2"/>
        </w:rPr>
        <w:t xml:space="preserve"> </w:t>
      </w:r>
      <w:r w:rsidRPr="00277BA9">
        <w:rPr>
          <w:rFonts w:ascii="Times New Roman" w:hAnsi="Times New Roman"/>
          <w:spacing w:val="-2"/>
          <w:sz w:val="22"/>
          <w:szCs w:val="22"/>
        </w:rPr>
        <w:t xml:space="preserve">statements of comprehensive income </w:t>
      </w:r>
      <w:r>
        <w:rPr>
          <w:rFonts w:ascii="Times New Roman" w:hAnsi="Times New Roman"/>
          <w:spacing w:val="-2"/>
          <w:sz w:val="22"/>
          <w:szCs w:val="22"/>
        </w:rPr>
        <w:t xml:space="preserve">for </w:t>
      </w:r>
      <w:r w:rsidRPr="00277BA9">
        <w:rPr>
          <w:rFonts w:ascii="Times New Roman" w:hAnsi="Times New Roman" w:cs="Times New Roman"/>
          <w:spacing w:val="-2"/>
          <w:sz w:val="22"/>
          <w:szCs w:val="22"/>
        </w:rPr>
        <w:t>the three-month and six-month periods</w:t>
      </w:r>
      <w:r w:rsidRPr="00277BA9">
        <w:rPr>
          <w:rFonts w:ascii="Times New Roman" w:hAnsi="Times New Roman"/>
          <w:spacing w:val="-2"/>
          <w:sz w:val="22"/>
          <w:szCs w:val="22"/>
        </w:rPr>
        <w:t xml:space="preserve"> ended 30 June 202</w:t>
      </w:r>
      <w:r>
        <w:rPr>
          <w:rFonts w:ascii="Times New Roman" w:hAnsi="Times New Roman"/>
          <w:spacing w:val="-2"/>
          <w:sz w:val="22"/>
          <w:szCs w:val="22"/>
        </w:rPr>
        <w:t>2</w:t>
      </w:r>
      <w:r w:rsidRPr="00277BA9">
        <w:rPr>
          <w:rFonts w:ascii="Times New Roman" w:hAnsi="Times New Roman"/>
          <w:spacing w:val="-2"/>
          <w:sz w:val="22"/>
          <w:szCs w:val="22"/>
        </w:rPr>
        <w:t>, the consolidated and separate statements of changes in equity and cash flows for the six-month period ended 30 June 202</w:t>
      </w:r>
      <w:r>
        <w:rPr>
          <w:rFonts w:ascii="Times New Roman" w:hAnsi="Times New Roman"/>
          <w:spacing w:val="-2"/>
          <w:sz w:val="22"/>
          <w:szCs w:val="22"/>
        </w:rPr>
        <w:t>2</w:t>
      </w:r>
      <w:r w:rsidRPr="00277BA9">
        <w:rPr>
          <w:rFonts w:ascii="Times New Roman" w:hAnsi="Times New Roman"/>
          <w:spacing w:val="-2"/>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277BA9">
        <w:rPr>
          <w:rFonts w:ascii="Times New Roman" w:hAnsi="Times New Roman"/>
          <w:spacing w:val="-2"/>
          <w:sz w:val="22"/>
          <w:szCs w:val="22"/>
        </w:rPr>
        <w:t>these interim financial information</w:t>
      </w:r>
      <w:proofErr w:type="gramEnd"/>
      <w:r w:rsidRPr="00277BA9">
        <w:rPr>
          <w:rFonts w:ascii="Times New Roman" w:hAnsi="Times New Roman"/>
          <w:spacing w:val="-2"/>
          <w:sz w:val="22"/>
          <w:szCs w:val="22"/>
        </w:rPr>
        <w:t xml:space="preserve"> based on my review</w:t>
      </w:r>
      <w:r w:rsidRPr="003477B4">
        <w:rPr>
          <w:rFonts w:ascii="Times New Roman" w:hAnsi="Times New Roman"/>
          <w:sz w:val="22"/>
          <w:szCs w:val="22"/>
        </w:rPr>
        <w:t xml:space="preserve">. </w:t>
      </w:r>
      <w:r w:rsidR="007E7A98" w:rsidRPr="003477B4">
        <w:rPr>
          <w:rFonts w:ascii="Times New Roman" w:hAnsi="Times New Roman"/>
          <w:sz w:val="22"/>
          <w:szCs w:val="22"/>
        </w:rPr>
        <w:t xml:space="preserve"> </w:t>
      </w:r>
    </w:p>
    <w:p w14:paraId="2BB1553D" w14:textId="77777777" w:rsidR="007E7A98" w:rsidRPr="003477B4" w:rsidRDefault="007E7A98"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4A93D76F" w14:textId="77777777" w:rsidR="00C72038" w:rsidRDefault="00C72038" w:rsidP="007E7A98">
      <w:pPr>
        <w:pStyle w:val="RNormal"/>
        <w:rPr>
          <w:rFonts w:cs="Times New Roman"/>
          <w:szCs w:val="22"/>
        </w:rPr>
      </w:pPr>
    </w:p>
    <w:p w14:paraId="7261B388" w14:textId="77777777" w:rsidR="00C72038" w:rsidRDefault="00C72038" w:rsidP="007E7A98">
      <w:pPr>
        <w:pStyle w:val="RNormal"/>
        <w:rPr>
          <w:rFonts w:cs="Times New Roman"/>
          <w:szCs w:val="22"/>
        </w:rPr>
      </w:pPr>
    </w:p>
    <w:p w14:paraId="1EA42FC1" w14:textId="24BC99B6"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3477B4" w:rsidRDefault="007E7A98" w:rsidP="007E7A98">
      <w:pPr>
        <w:pStyle w:val="RNormal"/>
        <w:rPr>
          <w:rFonts w:cs="Times New Roman"/>
          <w:szCs w:val="22"/>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29FCCCE4" w14:textId="77777777" w:rsidR="007E7A98" w:rsidRPr="003477B4" w:rsidRDefault="007E7A98" w:rsidP="007E7A98">
      <w:pPr>
        <w:pStyle w:val="RNormal"/>
        <w:rPr>
          <w:rFonts w:cs="Times New Roman"/>
          <w:szCs w:val="22"/>
        </w:rPr>
      </w:pPr>
      <w:r w:rsidRPr="003477B4">
        <w:rPr>
          <w:rFonts w:cs="Times New Roman"/>
          <w:szCs w:val="22"/>
        </w:rPr>
        <w:t>Bangkok</w:t>
      </w:r>
    </w:p>
    <w:p w14:paraId="63B5A663" w14:textId="319A8DFF" w:rsidR="0030554E" w:rsidRDefault="00EE120D" w:rsidP="001B6610">
      <w:pPr>
        <w:pStyle w:val="RNormal"/>
        <w:jc w:val="left"/>
        <w:rPr>
          <w:rFonts w:cs="Cordia New"/>
          <w:szCs w:val="28"/>
          <w:lang w:bidi="th-TH"/>
        </w:rPr>
      </w:pPr>
      <w:r>
        <w:rPr>
          <w:rFonts w:cs="Cordia New"/>
          <w:szCs w:val="28"/>
          <w:lang w:bidi="th-TH"/>
        </w:rPr>
        <w:t>9 August 2022</w:t>
      </w:r>
    </w:p>
    <w:sectPr w:rsidR="0030554E" w:rsidSect="003211B6">
      <w:headerReference w:type="default" r:id="rId10"/>
      <w:footerReference w:type="default" r:id="rId11"/>
      <w:headerReference w:type="first" r:id="rId12"/>
      <w:footerReference w:type="firs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FD59" w14:textId="77777777" w:rsidR="00811755" w:rsidRDefault="00811755" w:rsidP="0047103A">
      <w:pPr>
        <w:pStyle w:val="BodyText3"/>
      </w:pPr>
      <w:r>
        <w:separator/>
      </w:r>
    </w:p>
  </w:endnote>
  <w:endnote w:type="continuationSeparator" w:id="0">
    <w:p w14:paraId="03AC4ED8" w14:textId="77777777" w:rsidR="00811755" w:rsidRDefault="00811755"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F18B" w14:textId="77777777" w:rsidR="00762DED" w:rsidRDefault="00762DED">
    <w:pPr>
      <w:pStyle w:val="Footer"/>
      <w:jc w:val="center"/>
      <w:rPr>
        <w:rFonts w:ascii="Times New Roman" w:hAnsi="Times New Roman" w:cs="Times New Roman"/>
        <w:sz w:val="22"/>
        <w:szCs w:val="22"/>
      </w:rPr>
    </w:pPr>
  </w:p>
  <w:p w14:paraId="5C9B21A2" w14:textId="77777777" w:rsidR="00762DED" w:rsidRDefault="00762DED">
    <w:pPr>
      <w:pStyle w:val="Footer"/>
      <w:jc w:val="center"/>
    </w:pPr>
  </w:p>
  <w:p w14:paraId="46663046" w14:textId="77777777" w:rsidR="00762DED" w:rsidRDefault="00762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5A995227" w:rsidR="00762DED" w:rsidRPr="004B5836" w:rsidRDefault="00762DED" w:rsidP="004B58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9EF9" w14:textId="77777777" w:rsidR="00811755" w:rsidRDefault="00811755" w:rsidP="0047103A">
      <w:pPr>
        <w:pStyle w:val="BodyText3"/>
      </w:pPr>
      <w:r>
        <w:separator/>
      </w:r>
    </w:p>
  </w:footnote>
  <w:footnote w:type="continuationSeparator" w:id="0">
    <w:p w14:paraId="36FBA681" w14:textId="77777777" w:rsidR="00811755" w:rsidRDefault="00811755"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D49" w14:textId="77777777" w:rsidR="00762DED" w:rsidRDefault="00762DED" w:rsidP="00CE1AA4">
    <w:pPr>
      <w:pStyle w:val="acctmainheading"/>
      <w:spacing w:after="0" w:line="240" w:lineRule="atLeast"/>
      <w:rPr>
        <w:sz w:val="24"/>
        <w:szCs w:val="24"/>
      </w:rPr>
    </w:pPr>
  </w:p>
  <w:p w14:paraId="5F744CE8"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DA9E" w14:textId="0B9CC4B4"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5391046E" w14:textId="77777777" w:rsidR="00AF3FAF" w:rsidRPr="004F11D0"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7D63C201" w14:textId="40EB71CE" w:rsidR="00AF3FAF"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00891750">
      <w:rPr>
        <w:rFonts w:ascii="Times New Roman" w:hAnsi="Times New Roman"/>
        <w:b/>
        <w:bCs/>
        <w:sz w:val="24"/>
        <w:szCs w:val="24"/>
      </w:rPr>
      <w:t xml:space="preserve">and six-month </w:t>
    </w:r>
    <w:r w:rsidRPr="00E41D8E">
      <w:rPr>
        <w:rFonts w:ascii="Times New Roman" w:hAnsi="Times New Roman"/>
        <w:b/>
        <w:bCs/>
        <w:sz w:val="24"/>
        <w:szCs w:val="24"/>
      </w:rPr>
      <w:t>period</w:t>
    </w:r>
    <w:r w:rsidR="00891750">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w:t>
    </w:r>
    <w:r w:rsidR="00891750">
      <w:rPr>
        <w:rFonts w:ascii="Times New Roman" w:hAnsi="Times New Roman"/>
        <w:b/>
        <w:bCs/>
        <w:sz w:val="24"/>
        <w:szCs w:val="24"/>
      </w:rPr>
      <w:t xml:space="preserve">0 June </w:t>
    </w:r>
    <w:r>
      <w:rPr>
        <w:rFonts w:ascii="Times New Roman" w:hAnsi="Times New Roman"/>
        <w:b/>
        <w:bCs/>
        <w:sz w:val="24"/>
        <w:szCs w:val="24"/>
      </w:rPr>
      <w:t>202</w:t>
    </w:r>
    <w:r w:rsidR="00154189">
      <w:rPr>
        <w:rFonts w:ascii="Times New Roman" w:hAnsi="Times New Roman"/>
        <w:b/>
        <w:bCs/>
        <w:sz w:val="24"/>
        <w:szCs w:val="24"/>
      </w:rPr>
      <w:t>2</w:t>
    </w:r>
    <w:r w:rsidRPr="00E41D8E">
      <w:rPr>
        <w:rFonts w:ascii="Times New Roman" w:hAnsi="Times New Roman"/>
        <w:b/>
        <w:bCs/>
        <w:sz w:val="24"/>
        <w:szCs w:val="24"/>
      </w:rPr>
      <w:t xml:space="preserve"> (Unaudited)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2"/>
  </w:num>
  <w:num w:numId="17">
    <w:abstractNumId w:val="29"/>
  </w:num>
  <w:num w:numId="18">
    <w:abstractNumId w:val="16"/>
  </w:num>
  <w:num w:numId="19">
    <w:abstractNumId w:val="15"/>
  </w:num>
  <w:num w:numId="20">
    <w:abstractNumId w:val="30"/>
  </w:num>
  <w:num w:numId="21">
    <w:abstractNumId w:val="18"/>
  </w:num>
  <w:num w:numId="22">
    <w:abstractNumId w:val="14"/>
  </w:num>
  <w:num w:numId="23">
    <w:abstractNumId w:val="27"/>
  </w:num>
  <w:num w:numId="24">
    <w:abstractNumId w:val="10"/>
  </w:num>
  <w:num w:numId="2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13"/>
  </w:num>
  <w:num w:numId="29">
    <w:abstractNumId w:val="25"/>
  </w:num>
  <w:num w:numId="30">
    <w:abstractNumId w:val="22"/>
  </w:num>
  <w:num w:numId="31">
    <w:abstractNumId w:val="11"/>
  </w:num>
  <w:num w:numId="3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1024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5B17"/>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0F7F05"/>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6C3"/>
    <w:rsid w:val="001B4F1B"/>
    <w:rsid w:val="001B51E4"/>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8EC"/>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5"/>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1B6"/>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6CA9"/>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A0015"/>
    <w:rsid w:val="003A0BAD"/>
    <w:rsid w:val="003A1810"/>
    <w:rsid w:val="003A1A9A"/>
    <w:rsid w:val="003A2105"/>
    <w:rsid w:val="003A241A"/>
    <w:rsid w:val="003A2423"/>
    <w:rsid w:val="003A25AE"/>
    <w:rsid w:val="003A3E96"/>
    <w:rsid w:val="003A4C38"/>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2FE5"/>
    <w:rsid w:val="00423EA0"/>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583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C3B"/>
    <w:rsid w:val="005D3D86"/>
    <w:rsid w:val="005D4066"/>
    <w:rsid w:val="005D4179"/>
    <w:rsid w:val="005D5601"/>
    <w:rsid w:val="005D6369"/>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6000B1"/>
    <w:rsid w:val="00602583"/>
    <w:rsid w:val="00602979"/>
    <w:rsid w:val="00602C24"/>
    <w:rsid w:val="00602DA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99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BC4"/>
    <w:rsid w:val="007C4F23"/>
    <w:rsid w:val="007C51AC"/>
    <w:rsid w:val="007C5BA8"/>
    <w:rsid w:val="007C6C5B"/>
    <w:rsid w:val="007C7735"/>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0E5E"/>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755"/>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2F8D"/>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5C93"/>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28B"/>
    <w:rsid w:val="00983351"/>
    <w:rsid w:val="0098435E"/>
    <w:rsid w:val="00984ADA"/>
    <w:rsid w:val="00985736"/>
    <w:rsid w:val="00986D2B"/>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B75"/>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1AAD"/>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01"/>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4E99"/>
    <w:rsid w:val="00B45997"/>
    <w:rsid w:val="00B45CFD"/>
    <w:rsid w:val="00B4707F"/>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2E1D"/>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324"/>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0F1"/>
    <w:rsid w:val="00DF44AA"/>
    <w:rsid w:val="00DF5926"/>
    <w:rsid w:val="00DF5EE1"/>
    <w:rsid w:val="00DF60CC"/>
    <w:rsid w:val="00DF6519"/>
    <w:rsid w:val="00DF6B4A"/>
    <w:rsid w:val="00DF6D75"/>
    <w:rsid w:val="00DF7BA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63"/>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839"/>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20D"/>
    <w:rsid w:val="00EE1BBA"/>
    <w:rsid w:val="00EE295F"/>
    <w:rsid w:val="00EE29AB"/>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4BF3"/>
    <w:rsid w:val="00FC5289"/>
    <w:rsid w:val="00FC5369"/>
    <w:rsid w:val="00FC5B83"/>
    <w:rsid w:val="00FC6EB0"/>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2</Pages>
  <Words>329</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Saisamorn, Chimyoo</cp:lastModifiedBy>
  <cp:revision>5</cp:revision>
  <cp:lastPrinted>2022-07-26T10:06:00Z</cp:lastPrinted>
  <dcterms:created xsi:type="dcterms:W3CDTF">2022-08-09T02:37:00Z</dcterms:created>
  <dcterms:modified xsi:type="dcterms:W3CDTF">2022-08-09T02:40:00Z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2022-07-26T10:06:22Z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79836f32-c05d-4d3b-bfd7-b674e0c5a706</vt:lpwstr>
  </property>
  <property fmtid="{D5CDD505-2E9C-101B-9397-08002B2CF9AE}" pid="8" name="MSIP_Label_4ed8881d-4062-46d6-b0ca-1cc939420954_ContentBits">
    <vt:lpwstr>0</vt:lpwstr>
  </property>
</Properties>
</file>