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B5BE9" w14:textId="77777777" w:rsidR="00460343" w:rsidRPr="00755A56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755A56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755A56">
        <w:rPr>
          <w:rFonts w:ascii="Angsana New" w:hAnsi="Angsana New" w:hint="cs"/>
          <w:b w:val="0"/>
          <w:bCs/>
          <w:sz w:val="30"/>
          <w:szCs w:val="30"/>
        </w:rPr>
        <w:tab/>
      </w:r>
      <w:r w:rsidRPr="00755A56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431B822" w14:textId="77777777" w:rsidR="00460343" w:rsidRPr="00755A56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271DCED" w14:textId="2F673FE3" w:rsidR="00460343" w:rsidRPr="00755A56" w:rsidRDefault="00F90B65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</w:t>
      </w:r>
      <w:r w:rsidR="00F73C43" w:rsidRPr="00755A56">
        <w:rPr>
          <w:rFonts w:ascii="Angsana New" w:hAnsi="Angsana New" w:hint="cs"/>
          <w:sz w:val="30"/>
          <w:szCs w:val="30"/>
          <w:cs/>
          <w:lang w:bidi="th-TH"/>
        </w:rPr>
        <w:t>ล</w:t>
      </w:r>
    </w:p>
    <w:p w14:paraId="16DC240D" w14:textId="0AD80214" w:rsidR="00C0601F" w:rsidRPr="00755A56" w:rsidRDefault="00C0601F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การซื้อธุรกิจ</w:t>
      </w:r>
    </w:p>
    <w:p w14:paraId="4345C940" w14:textId="77777777" w:rsidR="00460343" w:rsidRPr="00755A56" w:rsidRDefault="00460343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A49CCD4" w14:textId="5F33D235" w:rsidR="00743E9F" w:rsidRPr="00755A56" w:rsidRDefault="00743E9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311316EA" w14:textId="59FEF199" w:rsidR="006E60F0" w:rsidRPr="00755A56" w:rsidRDefault="006E60F0" w:rsidP="006E60F0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  <w:r w:rsidR="00C63AC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B06DE">
        <w:rPr>
          <w:rFonts w:ascii="Angsana New" w:hAnsi="Angsana New" w:hint="cs"/>
          <w:sz w:val="30"/>
          <w:szCs w:val="30"/>
          <w:cs/>
          <w:lang w:bidi="th-TH"/>
        </w:rPr>
        <w:t>การร่วมค้า</w:t>
      </w:r>
      <w:r w:rsidR="00F82185">
        <w:rPr>
          <w:rFonts w:ascii="Angsana New" w:hAnsi="Angsana New"/>
          <w:sz w:val="30"/>
          <w:szCs w:val="30"/>
          <w:lang w:bidi="th-TH"/>
        </w:rPr>
        <w:t xml:space="preserve"> </w:t>
      </w:r>
      <w:r w:rsidR="00F82185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F82185" w:rsidRPr="00755A56">
        <w:rPr>
          <w:rFonts w:ascii="Angsana New" w:hAnsi="Angsana New" w:hint="cs"/>
          <w:sz w:val="30"/>
          <w:szCs w:val="30"/>
          <w:cs/>
          <w:lang w:bidi="th-TH"/>
        </w:rPr>
        <w:t>บริษัทร่วม</w:t>
      </w:r>
    </w:p>
    <w:p w14:paraId="7E517D92" w14:textId="77777777" w:rsidR="008E5969" w:rsidRPr="00755A56" w:rsidRDefault="008E5969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ที่ดิน</w:t>
      </w:r>
      <w:r w:rsidRPr="00755A5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bidi="th-TH"/>
        </w:rPr>
        <w:t>อาคารและอุปกรณ์</w:t>
      </w:r>
    </w:p>
    <w:p w14:paraId="752AF34F" w14:textId="6AB0A697" w:rsidR="00284B26" w:rsidRPr="00755A56" w:rsidRDefault="00284B26" w:rsidP="008E596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หุ้นกู้</w:t>
      </w:r>
    </w:p>
    <w:p w14:paraId="67188548" w14:textId="11A2F5C2" w:rsidR="00B6432D" w:rsidRPr="00755A56" w:rsidRDefault="00B6432D" w:rsidP="00B6432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1D2AA7" w:rsidRPr="001D2AA7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16A522B3" w14:textId="77B41AD3" w:rsidR="00C0601F" w:rsidRDefault="00C0601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กำไรต่อหุ้น</w:t>
      </w:r>
    </w:p>
    <w:p w14:paraId="5375F97A" w14:textId="4C7B0C4B" w:rsidR="00FE1F4B" w:rsidRPr="00755A56" w:rsidRDefault="00FE1F4B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E4975CF" w14:textId="27CDB508" w:rsidR="00FD0C49" w:rsidRPr="00755A56" w:rsidRDefault="00FD0C49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E1B2F47" w14:textId="3D42C967" w:rsidR="009F7298" w:rsidRPr="00755A56" w:rsidRDefault="00743E9F" w:rsidP="009F7298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D4FAC30" w14:textId="73F1C1B5" w:rsidR="00743E9F" w:rsidRPr="00755A56" w:rsidRDefault="00743E9F" w:rsidP="00743E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คดีฟ้องร้อง</w:t>
      </w:r>
    </w:p>
    <w:p w14:paraId="2BB0E482" w14:textId="77777777" w:rsidR="009F7298" w:rsidRPr="00755A56" w:rsidRDefault="009F7298" w:rsidP="009F7298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C9BD6D7" w14:textId="77777777" w:rsidR="004140FF" w:rsidRPr="00755A56" w:rsidRDefault="004140FF" w:rsidP="009F6506">
      <w:pPr>
        <w:pStyle w:val="index"/>
        <w:tabs>
          <w:tab w:val="clear" w:pos="1134"/>
          <w:tab w:val="left" w:pos="1260"/>
        </w:tabs>
        <w:spacing w:after="0" w:line="240" w:lineRule="auto"/>
        <w:ind w:left="1350" w:right="-1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0D7444A" w14:textId="77777777" w:rsidR="007D101A" w:rsidRPr="00755A56" w:rsidRDefault="007D1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7D101A" w:rsidRPr="00755A56" w:rsidSect="008728E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orient="landscape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352969A9" w14:textId="77777777" w:rsidR="008F334E" w:rsidRPr="00755A5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0C73C95" w14:textId="77777777" w:rsidR="008F334E" w:rsidRPr="00755A5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BDED8" w14:textId="0385337C" w:rsidR="008F334E" w:rsidRPr="00755A56" w:rsidRDefault="008F334E" w:rsidP="00755A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0757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7578">
        <w:rPr>
          <w:rFonts w:asciiTheme="majorBidi" w:hAnsiTheme="majorBidi" w:cstheme="majorBidi"/>
          <w:sz w:val="30"/>
          <w:szCs w:val="30"/>
        </w:rPr>
        <w:t>10</w:t>
      </w:r>
      <w:r w:rsidR="003C4C03">
        <w:rPr>
          <w:rFonts w:asciiTheme="majorBidi" w:hAnsiTheme="majorBidi" w:cstheme="majorBidi"/>
          <w:sz w:val="30"/>
          <w:szCs w:val="30"/>
        </w:rPr>
        <w:t xml:space="preserve"> </w:t>
      </w:r>
      <w:r w:rsidR="003C4C0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143C0D" w:rsidRPr="00755A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3C0D" w:rsidRPr="00755A56">
        <w:rPr>
          <w:rFonts w:asciiTheme="majorBidi" w:hAnsiTheme="majorBidi" w:cstheme="majorBidi"/>
          <w:sz w:val="30"/>
          <w:szCs w:val="30"/>
        </w:rPr>
        <w:t>2565</w:t>
      </w:r>
    </w:p>
    <w:p w14:paraId="3350DF95" w14:textId="125FFA35" w:rsidR="008F334E" w:rsidRPr="00755A5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27294" w14:textId="4BED394A" w:rsidR="001608D9" w:rsidRPr="00755A56" w:rsidRDefault="001608D9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1E992B3" w14:textId="28ADDFDB" w:rsidR="008A24B9" w:rsidRPr="003F7927" w:rsidRDefault="008A24B9" w:rsidP="003F7927">
      <w:pPr>
        <w:tabs>
          <w:tab w:val="clear" w:pos="227"/>
          <w:tab w:val="clear" w:pos="454"/>
          <w:tab w:val="clear" w:pos="680"/>
          <w:tab w:val="clear" w:pos="907"/>
          <w:tab w:val="clear" w:pos="3742"/>
          <w:tab w:val="left" w:pos="3735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C5E4AAC" w14:textId="4635451E" w:rsidR="00171FC1" w:rsidRPr="00755A56" w:rsidRDefault="00171FC1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  <w:bookmarkStart w:id="0" w:name="_Hlk97118703"/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(“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งบการเงินระหว่างกาล</w:t>
      </w:r>
      <w:r w:rsidRPr="00755A56">
        <w:rPr>
          <w:rFonts w:asciiTheme="majorBidi" w:eastAsia="Times New Roman" w:hAnsiTheme="majorBidi" w:hint="eastAsia"/>
          <w:color w:val="242424"/>
          <w:sz w:val="30"/>
          <w:szCs w:val="30"/>
          <w:cs/>
        </w:rPr>
        <w:t>”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)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ตามมาตรฐานการบัญชี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ฉบับที่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FF060E" w:rsidRPr="00755A56">
        <w:rPr>
          <w:rFonts w:asciiTheme="majorBidi" w:eastAsia="Times New Roman" w:hAnsiTheme="majorBidi"/>
          <w:color w:val="242424"/>
          <w:sz w:val="30"/>
          <w:szCs w:val="30"/>
        </w:rPr>
        <w:t>34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เรื่อง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เหตุการณ์และสถานการณ์ใหม่ๆ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FF060E" w:rsidRPr="00755A56">
        <w:rPr>
          <w:rFonts w:asciiTheme="majorBidi" w:eastAsia="Times New Roman" w:hAnsiTheme="majorBidi"/>
          <w:color w:val="242424"/>
          <w:sz w:val="30"/>
          <w:szCs w:val="30"/>
        </w:rPr>
        <w:t>31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ธันวาคม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FF060E" w:rsidRPr="00755A56">
        <w:rPr>
          <w:rFonts w:asciiTheme="majorBidi" w:eastAsia="Times New Roman" w:hAnsiTheme="majorBidi"/>
          <w:color w:val="242424"/>
          <w:sz w:val="30"/>
          <w:szCs w:val="30"/>
        </w:rPr>
        <w:t>2564</w:t>
      </w:r>
    </w:p>
    <w:p w14:paraId="6A8D1FF8" w14:textId="6A35D270" w:rsidR="00247148" w:rsidRPr="003F7927" w:rsidRDefault="001608D9" w:rsidP="003F792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24"/>
          <w:szCs w:val="24"/>
          <w:cs/>
        </w:rPr>
      </w:pPr>
      <w:r w:rsidRPr="003F7927">
        <w:rPr>
          <w:rFonts w:asciiTheme="majorBidi" w:eastAsia="Times New Roman" w:hAnsiTheme="majorBidi" w:cstheme="majorBidi"/>
          <w:color w:val="242424"/>
          <w:sz w:val="24"/>
          <w:szCs w:val="24"/>
        </w:rPr>
        <w:t> </w:t>
      </w:r>
    </w:p>
    <w:p w14:paraId="377B1908" w14:textId="360C0532" w:rsidR="00494ABD" w:rsidRPr="00755A56" w:rsidRDefault="00360E2D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  <w:bookmarkStart w:id="1" w:name="_Hlk99635490"/>
      <w:bookmarkEnd w:id="0"/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ในการจัดทำงบการเงินระหว่างกาล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ทั้งนี้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นโยบายการบัญชี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/>
          <w:color w:val="242424"/>
          <w:sz w:val="30"/>
          <w:szCs w:val="30"/>
        </w:rPr>
        <w:t xml:space="preserve">31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ธันวาคม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/>
          <w:color w:val="242424"/>
          <w:sz w:val="30"/>
          <w:szCs w:val="30"/>
        </w:rPr>
        <w:t>2564</w:t>
      </w:r>
    </w:p>
    <w:p w14:paraId="6AE59BF0" w14:textId="2CB0AEC6" w:rsidR="00360213" w:rsidRPr="003F7927" w:rsidRDefault="00360213" w:rsidP="003F792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24"/>
          <w:szCs w:val="24"/>
        </w:rPr>
      </w:pPr>
    </w:p>
    <w:bookmarkEnd w:id="1"/>
    <w:p w14:paraId="332E6D6C" w14:textId="1CE71548" w:rsidR="00E91BB4" w:rsidRPr="00755A56" w:rsidRDefault="00E91BB4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การซื้อธุรกิจ</w:t>
      </w:r>
    </w:p>
    <w:p w14:paraId="09FAEAB6" w14:textId="77777777" w:rsidR="00663AD1" w:rsidRPr="003F7927" w:rsidRDefault="00663AD1" w:rsidP="003F7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1E1BF661" w14:textId="5531DA08" w:rsidR="003D16A6" w:rsidRPr="00755A56" w:rsidRDefault="003D16A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  <w:r w:rsidRPr="00755A56">
        <w:rPr>
          <w:rFonts w:eastAsia="Times New Roman"/>
          <w:b/>
          <w:color w:val="000000"/>
          <w:spacing w:val="-6"/>
          <w:szCs w:val="30"/>
          <w:cs/>
          <w:lang w:val="x-none" w:eastAsia="x-none"/>
        </w:rPr>
        <w:t>ตามที่ได้เปิดเผยในงบการเงินสำหรับปีสิ้นสุด</w:t>
      </w:r>
      <w:r w:rsidRPr="00755A56">
        <w:rPr>
          <w:rFonts w:asciiTheme="majorBidi" w:eastAsia="Times New Roman" w:hAnsiTheme="majorBidi" w:cstheme="majorBidi"/>
          <w:b/>
          <w:color w:val="000000"/>
          <w:spacing w:val="-6"/>
          <w:sz w:val="30"/>
          <w:szCs w:val="30"/>
          <w:cs/>
          <w:lang w:val="x-none" w:eastAsia="x-none"/>
        </w:rPr>
        <w:t>วันที่</w:t>
      </w:r>
      <w:r w:rsidRPr="00755A56">
        <w:rPr>
          <w:rFonts w:asciiTheme="majorBidi" w:eastAsia="Times New Roman" w:hAnsiTheme="majorBidi" w:cstheme="majorBidi"/>
          <w:b/>
          <w:color w:val="000000"/>
          <w:spacing w:val="-6"/>
          <w:sz w:val="30"/>
          <w:szCs w:val="30"/>
          <w:lang w:val="x-none" w:eastAsia="x-none"/>
        </w:rPr>
        <w:t xml:space="preserve"> </w:t>
      </w:r>
      <w:r w:rsidRPr="00755A56">
        <w:rPr>
          <w:rFonts w:asciiTheme="majorBidi" w:eastAsia="Times New Roman" w:hAnsiTheme="majorBidi" w:cstheme="majorBidi"/>
          <w:bCs/>
          <w:color w:val="000000"/>
          <w:spacing w:val="-6"/>
          <w:sz w:val="30"/>
          <w:szCs w:val="30"/>
          <w:lang w:eastAsia="x-none"/>
        </w:rPr>
        <w:t>31</w:t>
      </w:r>
      <w:r w:rsidRPr="00755A56">
        <w:rPr>
          <w:rFonts w:asciiTheme="majorBidi" w:eastAsia="Times New Roman" w:hAnsiTheme="majorBidi" w:cstheme="majorBidi"/>
          <w:b/>
          <w:color w:val="000000"/>
          <w:spacing w:val="-6"/>
          <w:sz w:val="30"/>
          <w:szCs w:val="30"/>
          <w:lang w:val="x-none" w:eastAsia="x-none"/>
        </w:rPr>
        <w:t xml:space="preserve"> </w:t>
      </w:r>
      <w:r w:rsidRPr="00755A56">
        <w:rPr>
          <w:rFonts w:asciiTheme="majorBidi" w:eastAsia="Times New Roman" w:hAnsiTheme="majorBidi" w:cstheme="majorBidi"/>
          <w:b/>
          <w:color w:val="000000"/>
          <w:spacing w:val="-6"/>
          <w:sz w:val="30"/>
          <w:szCs w:val="30"/>
          <w:cs/>
          <w:lang w:val="x-none" w:eastAsia="x-none"/>
        </w:rPr>
        <w:t>ธันวาคม</w:t>
      </w:r>
      <w:r w:rsidRPr="00755A56">
        <w:rPr>
          <w:rFonts w:asciiTheme="majorBidi" w:eastAsia="Times New Roman" w:hAnsiTheme="majorBidi" w:cstheme="majorBidi"/>
          <w:b/>
          <w:color w:val="000000"/>
          <w:spacing w:val="-6"/>
          <w:sz w:val="30"/>
          <w:szCs w:val="30"/>
          <w:lang w:val="x-none" w:eastAsia="x-none"/>
        </w:rPr>
        <w:t xml:space="preserve"> </w:t>
      </w:r>
      <w:r w:rsidRPr="00755A56">
        <w:rPr>
          <w:rFonts w:asciiTheme="majorBidi" w:eastAsia="Times New Roman" w:hAnsiTheme="majorBidi" w:cstheme="majorBidi"/>
          <w:bCs/>
          <w:color w:val="000000"/>
          <w:spacing w:val="-6"/>
          <w:sz w:val="30"/>
          <w:szCs w:val="30"/>
          <w:lang w:eastAsia="x-none"/>
        </w:rPr>
        <w:t xml:space="preserve">2564 </w:t>
      </w:r>
      <w:r w:rsidRPr="00755A56">
        <w:rPr>
          <w:rFonts w:asciiTheme="majorBidi" w:eastAsia="Times New Roman" w:hAnsiTheme="majorBidi" w:cstheme="majorBidi"/>
          <w:b/>
          <w:color w:val="000000"/>
          <w:spacing w:val="-6"/>
          <w:sz w:val="30"/>
          <w:szCs w:val="30"/>
          <w:cs/>
          <w:lang w:val="x-none" w:eastAsia="x-none"/>
        </w:rPr>
        <w:t>มูลค่ายุติธรรมของสินทรัพย์ที่ได้มา</w:t>
      </w:r>
      <w:r w:rsidRPr="00755A56">
        <w:rPr>
          <w:rFonts w:eastAsia="Times New Roman" w:hint="cs"/>
          <w:b/>
          <w:color w:val="000000"/>
          <w:spacing w:val="-6"/>
          <w:szCs w:val="30"/>
          <w:cs/>
          <w:lang w:val="x-none" w:eastAsia="x-none"/>
        </w:rPr>
        <w:t>ที่ระบุได้</w:t>
      </w:r>
      <w:r w:rsidRPr="00755A56">
        <w:rPr>
          <w:rFonts w:eastAsia="Times New Roman"/>
          <w:b/>
          <w:color w:val="000000"/>
          <w:spacing w:val="-6"/>
          <w:szCs w:val="30"/>
          <w:cs/>
          <w:lang w:val="x-none" w:eastAsia="x-none"/>
        </w:rPr>
        <w:t>และหนี้สินที่รับมาจากการซื้อธุรกิจของ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755A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55A56">
        <w:rPr>
          <w:rFonts w:ascii="Angsana New" w:hAnsi="Angsana New"/>
          <w:spacing w:val="-4"/>
          <w:sz w:val="30"/>
          <w:szCs w:val="30"/>
        </w:rPr>
        <w:t xml:space="preserve">Allnex Holding GmbH </w:t>
      </w:r>
      <w:r w:rsidRPr="00755A56">
        <w:rPr>
          <w:rFonts w:eastAsia="Times New Roman"/>
          <w:b/>
          <w:color w:val="000000"/>
          <w:spacing w:val="-6"/>
          <w:szCs w:val="30"/>
          <w:cs/>
          <w:lang w:val="x-none" w:eastAsia="x-none"/>
        </w:rPr>
        <w:t xml:space="preserve">เป็นมูลค่าประมาณการ </w:t>
      </w:r>
      <w:r w:rsidR="00711CCC">
        <w:rPr>
          <w:rFonts w:eastAsia="Times New Roman" w:hint="cs"/>
          <w:b/>
          <w:color w:val="000000"/>
          <w:spacing w:val="-6"/>
          <w:szCs w:val="30"/>
          <w:cs/>
          <w:lang w:val="x-none" w:eastAsia="x-none"/>
        </w:rPr>
        <w:t>ณ วันที่รายงานงวดก่อน</w:t>
      </w:r>
    </w:p>
    <w:p w14:paraId="1024B278" w14:textId="77777777" w:rsidR="009F7298" w:rsidRPr="003F7927" w:rsidRDefault="009F7298" w:rsidP="003F7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457B924" w14:textId="01CA6FCD" w:rsidR="003F7927" w:rsidRDefault="00E91BB4" w:rsidP="003F7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z w:val="30"/>
          <w:szCs w:val="30"/>
          <w:cs/>
        </w:rPr>
      </w:pPr>
      <w:r w:rsidRPr="00755A56">
        <w:rPr>
          <w:rFonts w:ascii="Angsana New" w:hAnsi="Angsana New" w:hint="cs"/>
          <w:spacing w:val="-4"/>
          <w:sz w:val="30"/>
          <w:szCs w:val="30"/>
          <w:cs/>
        </w:rPr>
        <w:t>การซื้อธุรกิจนี้เข้าเงื่อนไขตามมาตรฐานการรายงานทางการเงิน</w:t>
      </w:r>
      <w:r w:rsidRPr="00755A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ฉบับที่</w:t>
      </w:r>
      <w:r w:rsidRPr="00755A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55A56">
        <w:rPr>
          <w:rFonts w:ascii="Angsana New" w:hAnsi="Angsana New"/>
          <w:spacing w:val="-4"/>
          <w:sz w:val="30"/>
          <w:szCs w:val="30"/>
        </w:rPr>
        <w:t>3</w:t>
      </w:r>
      <w:r w:rsidRPr="00755A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เรื่อง</w:t>
      </w:r>
      <w:r w:rsidRPr="00755A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การรวมธุรกิจ</w:t>
      </w:r>
      <w:r w:rsidRPr="00755A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ซึ่งกำหนดให้บันทึก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สินทรัพย์</w:t>
      </w:r>
      <w:r w:rsidRPr="00755A5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หนี้สิน และหนี้สินที่อาจเกิดขึ้นที่ระบุได้</w:t>
      </w:r>
      <w:r w:rsidRPr="00755A5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ณ</w:t>
      </w:r>
      <w:r w:rsidRPr="00755A5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วันที่ซื้อธุรกิจในมูลค่ายุติธรรมภายในระยะเวลาในการวัดมูลค่า</w:t>
      </w:r>
      <w:r w:rsidRPr="00755A56">
        <w:rPr>
          <w:rFonts w:ascii="Angsana New" w:hAnsi="Angsana New" w:hint="cs"/>
          <w:spacing w:val="2"/>
          <w:sz w:val="30"/>
          <w:szCs w:val="30"/>
        </w:rPr>
        <w:t xml:space="preserve"> (</w:t>
      </w:r>
      <w:r w:rsidRPr="00755A56">
        <w:rPr>
          <w:rFonts w:ascii="Angsana New" w:hAnsi="Angsana New"/>
          <w:spacing w:val="2"/>
          <w:sz w:val="30"/>
          <w:szCs w:val="30"/>
        </w:rPr>
        <w:t xml:space="preserve">measurement period) 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ซึ่งต้องไม่เกินหนึ่งปี นับตั้งแต่วันที่ซื้อกิจการ</w:t>
      </w:r>
      <w:r w:rsidRPr="00755A56">
        <w:rPr>
          <w:rFonts w:ascii="Angsana New" w:hAnsi="Angsana New"/>
          <w:spacing w:val="2"/>
          <w:sz w:val="30"/>
          <w:szCs w:val="30"/>
        </w:rPr>
        <w:t xml:space="preserve"> 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กลุ่มบริษัทได้ว่าจ้างผู้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ประเมินราคาอิสระเพื่อหามูลค่ายุติธรรมของสินทรัพย์และหนี้สินที่ได้มา</w:t>
      </w:r>
      <w:r w:rsidRPr="00755A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นับตั้งแต่วันที่ซื้อกิจการเพื่อสะท้อนผล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ของข้อมูลเพิ่มเติมที่ได้รับเกี่ยวกับข้อเท็จจริงและ</w:t>
      </w:r>
      <w:r w:rsidRPr="00755A56">
        <w:rPr>
          <w:rFonts w:asciiTheme="majorBidi" w:hAnsiTheme="majorBidi" w:cstheme="majorBidi"/>
          <w:spacing w:val="2"/>
          <w:sz w:val="30"/>
          <w:szCs w:val="30"/>
          <w:cs/>
        </w:rPr>
        <w:t>สถานการณ์แวดล้อมที่มีอยู่ ณ วันที่ซื้อ</w:t>
      </w:r>
      <w:r w:rsidR="00FA6A8C" w:rsidRPr="00755A5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9A7CD5" w:rsidRPr="00755A56">
        <w:rPr>
          <w:rFonts w:ascii="Angsana New" w:hAnsi="Angsana New" w:hint="cs"/>
          <w:spacing w:val="-4"/>
          <w:sz w:val="30"/>
          <w:szCs w:val="30"/>
          <w:cs/>
        </w:rPr>
        <w:t>อย่างไรก็ตาม</w:t>
      </w:r>
      <w:r w:rsidR="009A7CD5" w:rsidRPr="00755A56">
        <w:rPr>
          <w:rFonts w:ascii="Angsana New" w:hAnsi="Angsana New"/>
          <w:spacing w:val="-4"/>
          <w:sz w:val="30"/>
          <w:szCs w:val="30"/>
        </w:rPr>
        <w:t xml:space="preserve"> </w:t>
      </w:r>
      <w:r w:rsidR="009A7CD5" w:rsidRPr="00755A56">
        <w:rPr>
          <w:rFonts w:asciiTheme="majorBidi" w:eastAsia="Times New Roman" w:hAnsiTheme="majorBidi" w:cstheme="majorBidi"/>
          <w:b/>
          <w:color w:val="000000"/>
          <w:spacing w:val="3"/>
          <w:sz w:val="30"/>
          <w:szCs w:val="30"/>
          <w:cs/>
          <w:lang w:val="x-none" w:eastAsia="x-none"/>
        </w:rPr>
        <w:t>ณ วันที่งบการเงิน</w:t>
      </w:r>
      <w:r w:rsidR="009A7CD5" w:rsidRPr="00755A56">
        <w:rPr>
          <w:rFonts w:asciiTheme="majorBidi" w:eastAsia="Times New Roman" w:hAnsiTheme="majorBidi" w:cstheme="majorBidi" w:hint="cs"/>
          <w:b/>
          <w:color w:val="000000"/>
          <w:spacing w:val="3"/>
          <w:sz w:val="30"/>
          <w:szCs w:val="30"/>
          <w:cs/>
          <w:lang w:eastAsia="x-none"/>
        </w:rPr>
        <w:t>ระหว่างกาลนี้ได้รับอนุมัติ</w:t>
      </w:r>
      <w:r w:rsidR="009A7CD5" w:rsidRPr="00755A56">
        <w:rPr>
          <w:rFonts w:asciiTheme="majorBidi" w:eastAsia="Times New Roman" w:hAnsiTheme="majorBidi" w:cstheme="majorBidi"/>
          <w:b/>
          <w:color w:val="000000"/>
          <w:spacing w:val="3"/>
          <w:sz w:val="30"/>
          <w:szCs w:val="30"/>
          <w:lang w:eastAsia="x-none"/>
        </w:rPr>
        <w:t xml:space="preserve"> </w:t>
      </w:r>
      <w:r w:rsidR="000C2869" w:rsidRPr="00755A56">
        <w:rPr>
          <w:rFonts w:asciiTheme="majorBidi" w:hAnsiTheme="majorBidi" w:hint="cs"/>
          <w:sz w:val="30"/>
          <w:szCs w:val="30"/>
          <w:cs/>
        </w:rPr>
        <w:t>การประเมินราคายังไม่เสร็จสมบูรณ์</w:t>
      </w:r>
      <w:r w:rsidR="000C2869" w:rsidRPr="00755A56">
        <w:rPr>
          <w:rFonts w:asciiTheme="majorBidi" w:hAnsiTheme="majorBidi"/>
          <w:sz w:val="30"/>
          <w:szCs w:val="30"/>
          <w:cs/>
        </w:rPr>
        <w:t xml:space="preserve"> </w:t>
      </w:r>
      <w:r w:rsidR="000C2869" w:rsidRPr="00755A56">
        <w:rPr>
          <w:rFonts w:asciiTheme="majorBidi" w:hAnsiTheme="majorBidi" w:hint="cs"/>
          <w:sz w:val="30"/>
          <w:szCs w:val="30"/>
          <w:cs/>
        </w:rPr>
        <w:t>ดังนั้น</w:t>
      </w:r>
      <w:r w:rsidR="000C2869" w:rsidRPr="00755A56">
        <w:rPr>
          <w:rFonts w:asciiTheme="majorBidi" w:hAnsiTheme="majorBidi"/>
          <w:sz w:val="30"/>
          <w:szCs w:val="30"/>
          <w:cs/>
        </w:rPr>
        <w:t xml:space="preserve"> </w:t>
      </w:r>
      <w:r w:rsidR="000C2869" w:rsidRPr="00755A56">
        <w:rPr>
          <w:rFonts w:asciiTheme="majorBidi" w:hAnsiTheme="majorBidi" w:hint="cs"/>
          <w:sz w:val="30"/>
          <w:szCs w:val="30"/>
          <w:cs/>
        </w:rPr>
        <w:t>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  <w:r w:rsidR="000C2869" w:rsidRPr="00755A56">
        <w:rPr>
          <w:rFonts w:asciiTheme="majorBidi" w:hAnsiTheme="majorBidi"/>
          <w:sz w:val="30"/>
          <w:szCs w:val="30"/>
          <w:cs/>
        </w:rPr>
        <w:t xml:space="preserve">  </w:t>
      </w:r>
      <w:r w:rsidR="003F7927">
        <w:rPr>
          <w:rFonts w:asciiTheme="majorBidi" w:hAnsiTheme="majorBidi"/>
          <w:sz w:val="30"/>
          <w:szCs w:val="30"/>
          <w:cs/>
        </w:rPr>
        <w:br w:type="page"/>
      </w:r>
    </w:p>
    <w:p w14:paraId="7F7FF0CA" w14:textId="304D1084" w:rsidR="000466B9" w:rsidRPr="00A969ED" w:rsidRDefault="00E91BB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  <w:r w:rsidRPr="00A969ED"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การซื้อธุรกิจดังกล่าวได้เสร็จสิ้นเมื่อวันที่ </w:t>
      </w:r>
      <w:r w:rsidR="00FF060E" w:rsidRPr="00A969ED">
        <w:rPr>
          <w:rFonts w:ascii="Angsana New" w:hAnsi="Angsana New"/>
          <w:sz w:val="30"/>
          <w:szCs w:val="30"/>
        </w:rPr>
        <w:t>29</w:t>
      </w:r>
      <w:r w:rsidRPr="00A969E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969ED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FF060E" w:rsidRPr="00A969ED">
        <w:rPr>
          <w:rFonts w:ascii="Angsana New" w:hAnsi="Angsana New"/>
          <w:sz w:val="30"/>
          <w:szCs w:val="30"/>
        </w:rPr>
        <w:t>2564</w:t>
      </w:r>
      <w:r w:rsidRPr="00A969E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969ED">
        <w:rPr>
          <w:rFonts w:ascii="Angsana New" w:hAnsi="Angsana New" w:hint="cs"/>
          <w:sz w:val="30"/>
          <w:szCs w:val="30"/>
          <w:cs/>
          <w:lang w:val="th-TH"/>
        </w:rPr>
        <w:t>อย่างไรก็ตามกลุ่มบริษัทพิจารณาใช้ข้อมูลทาง</w:t>
      </w:r>
      <w:r w:rsidRPr="00A969ED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การเงิน ณ วันที่ </w:t>
      </w:r>
      <w:r w:rsidR="00FF060E" w:rsidRPr="00A969ED">
        <w:rPr>
          <w:rFonts w:ascii="Angsana New" w:hAnsi="Angsana New"/>
          <w:spacing w:val="2"/>
          <w:sz w:val="30"/>
          <w:szCs w:val="30"/>
        </w:rPr>
        <w:t>31</w:t>
      </w:r>
      <w:r w:rsidRPr="00A969ED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 </w:t>
      </w:r>
      <w:r w:rsidRPr="00A969ED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ธันวาคม </w:t>
      </w:r>
      <w:r w:rsidR="00FF060E" w:rsidRPr="00A969ED">
        <w:rPr>
          <w:rFonts w:ascii="Angsana New" w:hAnsi="Angsana New"/>
          <w:spacing w:val="2"/>
          <w:sz w:val="30"/>
          <w:szCs w:val="30"/>
        </w:rPr>
        <w:t>2564</w:t>
      </w:r>
      <w:r w:rsidRPr="00A969ED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 </w:t>
      </w:r>
      <w:r w:rsidRPr="00A969ED">
        <w:rPr>
          <w:rFonts w:ascii="Angsana New" w:hAnsi="Angsana New" w:hint="cs"/>
          <w:spacing w:val="2"/>
          <w:sz w:val="30"/>
          <w:szCs w:val="30"/>
          <w:cs/>
          <w:lang w:val="th-TH"/>
        </w:rPr>
        <w:t>ในการประเมินมูลค่ายุติธรรมของ</w:t>
      </w:r>
      <w:r w:rsidRPr="00A969ED">
        <w:rPr>
          <w:rFonts w:ascii="Angsana New" w:hAnsi="Angsana New" w:hint="cs"/>
          <w:spacing w:val="2"/>
          <w:sz w:val="30"/>
          <w:szCs w:val="30"/>
          <w:cs/>
        </w:rPr>
        <w:t>สินทรัพย์และหนี้สินที่ได้มา</w:t>
      </w:r>
      <w:r w:rsidRPr="00A969ED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 เนื่องจากมีผล</w:t>
      </w:r>
      <w:r w:rsidRPr="00A969ED">
        <w:rPr>
          <w:rFonts w:ascii="Angsana New" w:hAnsi="Angsana New" w:hint="cs"/>
          <w:sz w:val="30"/>
          <w:szCs w:val="30"/>
          <w:cs/>
          <w:lang w:val="th-TH"/>
        </w:rPr>
        <w:t>แตกต่างไม่เป็นสาระสำคัญ</w:t>
      </w:r>
    </w:p>
    <w:p w14:paraId="5980BBE1" w14:textId="77777777" w:rsidR="00306B1E" w:rsidRPr="00A969ED" w:rsidRDefault="00306B1E" w:rsidP="003F7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33F7AAE" w14:textId="68D781FE" w:rsidR="00FC6AE3" w:rsidRPr="00A969ED" w:rsidRDefault="00E91BB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  <w:r w:rsidRPr="00A969ED">
        <w:rPr>
          <w:rFonts w:ascii="Angsana New" w:hAnsi="Angsana New" w:hint="cs"/>
          <w:sz w:val="30"/>
          <w:szCs w:val="30"/>
          <w:cs/>
          <w:lang w:val="th-TH"/>
        </w:rPr>
        <w:t>ข้อมูลของสิ่งตอบแทนทั้งหมดที่โอนให้และมูลค่าที่รับรู้</w:t>
      </w:r>
      <w:r w:rsidRPr="00A969E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969ED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Pr="00A969E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969ED">
        <w:rPr>
          <w:rFonts w:ascii="Angsana New" w:hAnsi="Angsana New" w:hint="cs"/>
          <w:sz w:val="30"/>
          <w:szCs w:val="30"/>
          <w:cs/>
          <w:lang w:val="th-TH"/>
        </w:rPr>
        <w:t>วันที่ซื้อสำหรับ</w:t>
      </w:r>
      <w:r w:rsidRPr="00A969ED">
        <w:rPr>
          <w:rFonts w:ascii="Angsana New" w:hAnsi="Angsana New" w:hint="cs"/>
          <w:spacing w:val="-4"/>
          <w:sz w:val="30"/>
          <w:szCs w:val="30"/>
          <w:cs/>
        </w:rPr>
        <w:t>สินทรัพย์และหนี้สินที่ได้มา</w:t>
      </w:r>
      <w:r w:rsidRPr="00A969ED">
        <w:rPr>
          <w:rFonts w:ascii="Angsana New" w:hAnsi="Angsana New" w:hint="cs"/>
          <w:sz w:val="30"/>
          <w:szCs w:val="30"/>
          <w:cs/>
          <w:lang w:val="th-TH"/>
        </w:rPr>
        <w:t>แต่ละประเภทที่สำคัญ</w:t>
      </w:r>
      <w:r w:rsidRPr="00A969E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969ED">
        <w:rPr>
          <w:rFonts w:ascii="Angsana New" w:hAnsi="Angsana New" w:hint="cs"/>
          <w:sz w:val="30"/>
          <w:szCs w:val="30"/>
          <w:cs/>
          <w:lang w:val="th-TH"/>
        </w:rPr>
        <w:t>มีดังนี้</w:t>
      </w:r>
      <w:r w:rsidRPr="00A969ED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333C26F7" w14:textId="77777777" w:rsidR="002879A6" w:rsidRPr="00A969ED" w:rsidRDefault="002879A6" w:rsidP="003F7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540"/>
        <w:gridCol w:w="1170"/>
        <w:gridCol w:w="270"/>
        <w:gridCol w:w="1508"/>
      </w:tblGrid>
      <w:tr w:rsidR="00E91BB4" w:rsidRPr="00A969ED" w14:paraId="23F116B6" w14:textId="77777777" w:rsidTr="00711CCC">
        <w:trPr>
          <w:tblHeader/>
        </w:trPr>
        <w:tc>
          <w:tcPr>
            <w:tcW w:w="5670" w:type="dxa"/>
          </w:tcPr>
          <w:p w14:paraId="2D59CEFC" w14:textId="77777777" w:rsidR="00E91BB4" w:rsidRPr="00A969ED" w:rsidRDefault="00E91BB4" w:rsidP="00755A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69667748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FAE7EA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FBEEC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596C1F14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91BB4" w:rsidRPr="00A969ED" w14:paraId="18B1FBF8" w14:textId="77777777" w:rsidTr="00711CCC">
        <w:trPr>
          <w:tblHeader/>
        </w:trPr>
        <w:tc>
          <w:tcPr>
            <w:tcW w:w="5670" w:type="dxa"/>
          </w:tcPr>
          <w:p w14:paraId="730112CA" w14:textId="77777777" w:rsidR="00E91BB4" w:rsidRPr="00A969ED" w:rsidRDefault="00E91BB4" w:rsidP="00755A56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B3AC4F3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A2519A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216B0B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dxa"/>
          </w:tcPr>
          <w:p w14:paraId="3B1466A1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969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969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A969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91BB4" w:rsidRPr="00A969ED" w14:paraId="0B7BC361" w14:textId="77777777" w:rsidTr="00711CCC">
        <w:tc>
          <w:tcPr>
            <w:tcW w:w="6210" w:type="dxa"/>
            <w:gridSpan w:val="2"/>
          </w:tcPr>
          <w:p w14:paraId="64D3256F" w14:textId="6F6A65C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</w:t>
            </w:r>
            <w:r w:rsidR="00C63AC1" w:rsidRPr="00A969E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สุทธิที่ระบุได้</w:t>
            </w:r>
          </w:p>
        </w:tc>
        <w:tc>
          <w:tcPr>
            <w:tcW w:w="1170" w:type="dxa"/>
          </w:tcPr>
          <w:p w14:paraId="13500704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9E951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</w:tcPr>
          <w:p w14:paraId="62E87921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62,460</w:t>
            </w:r>
          </w:p>
        </w:tc>
      </w:tr>
      <w:tr w:rsidR="00E91BB4" w:rsidRPr="00A969ED" w14:paraId="5AD792EF" w14:textId="77777777" w:rsidTr="00306B1E">
        <w:tc>
          <w:tcPr>
            <w:tcW w:w="6210" w:type="dxa"/>
            <w:gridSpan w:val="2"/>
          </w:tcPr>
          <w:p w14:paraId="260320AE" w14:textId="4F187405" w:rsidR="00E91BB4" w:rsidRPr="00A969ED" w:rsidRDefault="00C63AC1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9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="00E91BB4" w:rsidRPr="00A969ED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</w:t>
            </w:r>
            <w:r w:rsidRPr="00A969ED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E91BB4" w:rsidRPr="00A969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1096EC7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EBB1A4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A0AC942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(1,126)</w:t>
            </w:r>
          </w:p>
        </w:tc>
      </w:tr>
      <w:tr w:rsidR="00E91BB4" w:rsidRPr="00A969ED" w14:paraId="2DF9CB47" w14:textId="77777777" w:rsidTr="00306B1E">
        <w:tc>
          <w:tcPr>
            <w:tcW w:w="6210" w:type="dxa"/>
            <w:gridSpan w:val="2"/>
          </w:tcPr>
          <w:p w14:paraId="1B2CD03D" w14:textId="4B6A2021" w:rsidR="00E91BB4" w:rsidRPr="00A969ED" w:rsidRDefault="00C63AC1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9ED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E91BB4" w:rsidRPr="00A969E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A969ED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สุทธิที่ระบุได้ที่ได้รับ</w:t>
            </w:r>
          </w:p>
        </w:tc>
        <w:tc>
          <w:tcPr>
            <w:tcW w:w="1170" w:type="dxa"/>
          </w:tcPr>
          <w:p w14:paraId="213D7FD7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E201D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902DD89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61,334</w:t>
            </w:r>
          </w:p>
        </w:tc>
      </w:tr>
      <w:tr w:rsidR="00E91BB4" w:rsidRPr="00A969ED" w14:paraId="26FB6AA3" w14:textId="77777777" w:rsidTr="00DE1624">
        <w:tc>
          <w:tcPr>
            <w:tcW w:w="6210" w:type="dxa"/>
            <w:gridSpan w:val="2"/>
          </w:tcPr>
          <w:p w14:paraId="62F83BF5" w14:textId="77777777" w:rsidR="00E91BB4" w:rsidRPr="00A969ED" w:rsidRDefault="00E91BB4" w:rsidP="00755A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ขาดทุนจากตราสารอนุพันธ์</w:t>
            </w:r>
          </w:p>
        </w:tc>
        <w:tc>
          <w:tcPr>
            <w:tcW w:w="1170" w:type="dxa"/>
          </w:tcPr>
          <w:p w14:paraId="682105AF" w14:textId="77777777" w:rsidR="00E91BB4" w:rsidRPr="00A969ED" w:rsidRDefault="00E91BB4" w:rsidP="00755A56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E4090D" w14:textId="77777777" w:rsidR="00E91BB4" w:rsidRPr="00A969ED" w:rsidRDefault="00E91BB4" w:rsidP="00755A5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283C28F1" w14:textId="475B68F6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 xml:space="preserve">                 820</w:t>
            </w:r>
          </w:p>
        </w:tc>
      </w:tr>
      <w:tr w:rsidR="00E91BB4" w:rsidRPr="00A969ED" w14:paraId="490FEF80" w14:textId="77777777" w:rsidTr="00306B1E">
        <w:tc>
          <w:tcPr>
            <w:tcW w:w="6210" w:type="dxa"/>
            <w:gridSpan w:val="2"/>
          </w:tcPr>
          <w:p w14:paraId="1636B4D3" w14:textId="77777777" w:rsidR="00E91BB4" w:rsidRPr="00A969ED" w:rsidRDefault="00E91BB4" w:rsidP="00755A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170" w:type="dxa"/>
          </w:tcPr>
          <w:p w14:paraId="4BC3D2AD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61063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765F8220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74,587</w:t>
            </w:r>
          </w:p>
        </w:tc>
      </w:tr>
      <w:tr w:rsidR="00E91BB4" w:rsidRPr="00A969ED" w14:paraId="4C826ED4" w14:textId="77777777" w:rsidTr="00306B1E">
        <w:tc>
          <w:tcPr>
            <w:tcW w:w="5670" w:type="dxa"/>
          </w:tcPr>
          <w:p w14:paraId="0363CE4E" w14:textId="10B5A054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969E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รวมสิ่งตอบแทน</w:t>
            </w:r>
            <w:r w:rsidR="00C63AC1" w:rsidRPr="00A969ED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ที่โอนให้</w:t>
            </w:r>
          </w:p>
        </w:tc>
        <w:tc>
          <w:tcPr>
            <w:tcW w:w="540" w:type="dxa"/>
          </w:tcPr>
          <w:p w14:paraId="26EE40C8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80636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2F906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4F27FF85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136,741</w:t>
            </w:r>
          </w:p>
        </w:tc>
      </w:tr>
      <w:tr w:rsidR="00E91BB4" w:rsidRPr="00A969ED" w14:paraId="3660C6B9" w14:textId="77777777" w:rsidTr="00306B1E">
        <w:trPr>
          <w:trHeight w:val="279"/>
        </w:trPr>
        <w:tc>
          <w:tcPr>
            <w:tcW w:w="5670" w:type="dxa"/>
          </w:tcPr>
          <w:p w14:paraId="42E288DE" w14:textId="54939C6E" w:rsidR="00E91BB4" w:rsidRPr="00A969ED" w:rsidRDefault="00E91BB4" w:rsidP="00755A5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</w:t>
            </w:r>
            <w:r w:rsidR="00C63AC1" w:rsidRPr="00A969ED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ดสุทธิได้มาจากการซื้อบริษัทย่อย</w:t>
            </w:r>
          </w:p>
        </w:tc>
        <w:tc>
          <w:tcPr>
            <w:tcW w:w="540" w:type="dxa"/>
          </w:tcPr>
          <w:p w14:paraId="07A97BED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03ED52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41B70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nil"/>
            </w:tcBorders>
            <w:vAlign w:val="bottom"/>
          </w:tcPr>
          <w:p w14:paraId="518D5773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(4,068)</w:t>
            </w:r>
          </w:p>
        </w:tc>
      </w:tr>
      <w:tr w:rsidR="00E91BB4" w:rsidRPr="00A969ED" w14:paraId="4DCE98AD" w14:textId="77777777" w:rsidTr="00306B1E">
        <w:tc>
          <w:tcPr>
            <w:tcW w:w="6210" w:type="dxa"/>
            <w:gridSpan w:val="2"/>
          </w:tcPr>
          <w:p w14:paraId="39B468EB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สิ่งตอบแทนในการซื้อสุทธิ</w:t>
            </w:r>
          </w:p>
        </w:tc>
        <w:tc>
          <w:tcPr>
            <w:tcW w:w="1170" w:type="dxa"/>
          </w:tcPr>
          <w:p w14:paraId="5929E4AC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68A81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426C3F8B" w14:textId="77777777" w:rsidR="00E91BB4" w:rsidRPr="00A969ED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132,673</w:t>
            </w:r>
          </w:p>
        </w:tc>
      </w:tr>
    </w:tbl>
    <w:p w14:paraId="7BD47AEA" w14:textId="77777777" w:rsidR="006A183A" w:rsidRPr="00A969ED" w:rsidRDefault="006A183A" w:rsidP="006A183A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ADC905C" w14:textId="73F43CFC" w:rsidR="00B61540" w:rsidRPr="00A969ED" w:rsidRDefault="00B61540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969ED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8FA58C8" w14:textId="77777777" w:rsidR="00B61540" w:rsidRPr="00A969ED" w:rsidRDefault="00B61540" w:rsidP="003F7927">
      <w:pPr>
        <w:spacing w:line="240" w:lineRule="auto"/>
        <w:ind w:right="45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  <w:cs/>
        </w:rPr>
      </w:pPr>
    </w:p>
    <w:p w14:paraId="49B0B6DE" w14:textId="217C6E74" w:rsidR="002611BD" w:rsidRPr="00A969ED" w:rsidRDefault="002611BD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969ED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ความสัมพันธ์ที่มีกับบริษัทย่อย</w:t>
      </w:r>
      <w:r w:rsidRPr="00A969ED">
        <w:rPr>
          <w:rFonts w:ascii="Angsana New" w:hAnsi="Angsana New"/>
          <w:b/>
          <w:sz w:val="30"/>
          <w:szCs w:val="30"/>
        </w:rPr>
        <w:t xml:space="preserve"> </w:t>
      </w:r>
      <w:r w:rsidRPr="00A969ED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Pr="00A969ED">
        <w:rPr>
          <w:rFonts w:ascii="Angsana New" w:hAnsi="Angsana New"/>
          <w:b/>
          <w:sz w:val="30"/>
          <w:szCs w:val="30"/>
          <w:cs/>
        </w:rPr>
        <w:t xml:space="preserve"> </w:t>
      </w:r>
      <w:r w:rsidRPr="00A969ED">
        <w:rPr>
          <w:rFonts w:ascii="Angsana New" w:hAnsi="Angsana New" w:hint="cs"/>
          <w:b/>
          <w:sz w:val="30"/>
          <w:szCs w:val="30"/>
          <w:cs/>
        </w:rPr>
        <w:t>และการร่วมค้าที่มีการเปลี่ยนแปลงอย่างมีสาระสำคัญได้เปิดเผยในหมายเหตุข้อ</w:t>
      </w:r>
      <w:r w:rsidRPr="00A969ED">
        <w:rPr>
          <w:rFonts w:ascii="Angsana New" w:hAnsi="Angsana New"/>
          <w:bCs/>
          <w:sz w:val="30"/>
          <w:szCs w:val="30"/>
          <w:cs/>
        </w:rPr>
        <w:t xml:space="preserve"> </w:t>
      </w:r>
      <w:r w:rsidR="00AD2124" w:rsidRPr="00A969ED">
        <w:rPr>
          <w:rFonts w:ascii="Angsana New" w:hAnsi="Angsana New"/>
          <w:bCs/>
          <w:sz w:val="30"/>
          <w:szCs w:val="30"/>
        </w:rPr>
        <w:t>5</w:t>
      </w:r>
      <w:r w:rsidRPr="00A969ED">
        <w:rPr>
          <w:rFonts w:ascii="Angsana New" w:hAnsi="Angsana New"/>
          <w:b/>
          <w:sz w:val="30"/>
          <w:szCs w:val="30"/>
          <w:cs/>
        </w:rPr>
        <w:t xml:space="preserve"> </w:t>
      </w:r>
      <w:r w:rsidRPr="00A969ED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474A4B" w:rsidRPr="00A969ED">
        <w:rPr>
          <w:rFonts w:ascii="Angsana New" w:hAnsi="Angsana New" w:hint="cs"/>
          <w:b/>
          <w:sz w:val="30"/>
          <w:szCs w:val="30"/>
          <w:cs/>
        </w:rPr>
        <w:t>ความสัมพันธ์กับบุคคล</w:t>
      </w:r>
      <w:r w:rsidRPr="00A969ED">
        <w:rPr>
          <w:rFonts w:asciiTheme="majorBidi" w:hAnsiTheme="majorBidi" w:cstheme="majorBidi" w:hint="cs"/>
          <w:b/>
          <w:sz w:val="30"/>
          <w:szCs w:val="30"/>
          <w:cs/>
        </w:rPr>
        <w:t>หรือกิจการ</w:t>
      </w:r>
      <w:r w:rsidR="002353C7" w:rsidRPr="00A969ED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A969ED">
        <w:rPr>
          <w:rFonts w:asciiTheme="majorBidi" w:hAnsiTheme="majorBidi" w:cstheme="majorBidi" w:hint="cs"/>
          <w:b/>
          <w:sz w:val="30"/>
          <w:szCs w:val="30"/>
          <w:cs/>
        </w:rPr>
        <w:t>ที่เกี่ยวข้องกัน</w:t>
      </w:r>
      <w:r w:rsidR="00474A4B" w:rsidRPr="00A969ED">
        <w:rPr>
          <w:rFonts w:asciiTheme="majorBidi" w:hAnsiTheme="majorBidi" w:cstheme="majorBidi" w:hint="cs"/>
          <w:b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3C4C03" w:rsidRPr="00A969ED">
        <w:rPr>
          <w:rFonts w:asciiTheme="majorBidi" w:hAnsiTheme="majorBidi" w:cstheme="majorBidi" w:hint="cs"/>
          <w:b/>
          <w:sz w:val="30"/>
          <w:szCs w:val="30"/>
          <w:cs/>
        </w:rPr>
        <w:t>หกเดือน</w:t>
      </w:r>
      <w:r w:rsidR="00474A4B" w:rsidRPr="00A969ED">
        <w:rPr>
          <w:rFonts w:asciiTheme="majorBidi" w:hAnsiTheme="majorBidi" w:cstheme="majorBidi" w:hint="cs"/>
          <w:b/>
          <w:sz w:val="30"/>
          <w:szCs w:val="30"/>
          <w:cs/>
        </w:rPr>
        <w:t xml:space="preserve">สิ้นสุดวันที่ </w:t>
      </w:r>
      <w:r w:rsidR="003C4C03" w:rsidRPr="00A969ED">
        <w:rPr>
          <w:rFonts w:asciiTheme="majorBidi" w:hAnsiTheme="majorBidi" w:cstheme="majorBidi"/>
          <w:bCs/>
          <w:sz w:val="30"/>
          <w:szCs w:val="30"/>
        </w:rPr>
        <w:t>30</w:t>
      </w:r>
      <w:r w:rsidR="003C4C03" w:rsidRPr="00A969ED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3C4C03" w:rsidRPr="00A969ED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="00474A4B" w:rsidRPr="00A969ED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474A4B" w:rsidRPr="00A969ED">
        <w:rPr>
          <w:rFonts w:asciiTheme="majorBidi" w:hAnsiTheme="majorBidi" w:cstheme="majorBidi"/>
          <w:bCs/>
          <w:sz w:val="30"/>
          <w:szCs w:val="30"/>
        </w:rPr>
        <w:t>2565</w:t>
      </w:r>
      <w:r w:rsidR="00474A4B" w:rsidRPr="00A969ED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399920D8" w14:textId="1483216C" w:rsidR="00A969ED" w:rsidRDefault="00A96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1104"/>
        <w:gridCol w:w="274"/>
        <w:gridCol w:w="1147"/>
        <w:gridCol w:w="272"/>
        <w:gridCol w:w="1119"/>
        <w:gridCol w:w="274"/>
        <w:gridCol w:w="1109"/>
      </w:tblGrid>
      <w:tr w:rsidR="00306B1E" w:rsidRPr="00A969ED" w14:paraId="5EB78100" w14:textId="77777777" w:rsidTr="00755A56">
        <w:trPr>
          <w:tblHeader/>
        </w:trPr>
        <w:tc>
          <w:tcPr>
            <w:tcW w:w="4135" w:type="dxa"/>
          </w:tcPr>
          <w:p w14:paraId="4C8452D3" w14:textId="6224D1FF" w:rsidR="00306B1E" w:rsidRPr="00A969ED" w:rsidRDefault="00306B1E" w:rsidP="00755A5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10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525" w:type="dxa"/>
            <w:gridSpan w:val="3"/>
          </w:tcPr>
          <w:p w14:paraId="0B6A4BB6" w14:textId="77777777" w:rsidR="00306B1E" w:rsidRPr="00A969ED" w:rsidRDefault="00306B1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07E73D8B" w14:textId="77777777" w:rsidR="00306B1E" w:rsidRPr="00A969ED" w:rsidRDefault="00306B1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4D30A85B" w14:textId="77777777" w:rsidR="00306B1E" w:rsidRPr="00A969ED" w:rsidRDefault="00306B1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A2E4D" w:rsidRPr="00A969ED" w14:paraId="1489B949" w14:textId="77777777" w:rsidTr="00755A56">
        <w:trPr>
          <w:tblHeader/>
        </w:trPr>
        <w:tc>
          <w:tcPr>
            <w:tcW w:w="4135" w:type="dxa"/>
          </w:tcPr>
          <w:p w14:paraId="45310B01" w14:textId="7AE8B334" w:rsidR="00306B1E" w:rsidRPr="00A969ED" w:rsidRDefault="00306B1E" w:rsidP="00755A5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969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="00F53D00" w:rsidRPr="00A969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หกเดือน</w:t>
            </w:r>
            <w:r w:rsidRPr="00A969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53D00" w:rsidRPr="00A969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30 </w:t>
            </w:r>
            <w:r w:rsidR="00F53D00" w:rsidRPr="00A969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04" w:type="dxa"/>
          </w:tcPr>
          <w:p w14:paraId="057FF5D7" w14:textId="77777777" w:rsidR="00306B1E" w:rsidRPr="00A969ED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4" w:type="dxa"/>
          </w:tcPr>
          <w:p w14:paraId="1906EFBB" w14:textId="77777777" w:rsidR="00306B1E" w:rsidRPr="00A969ED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A279C5F" w14:textId="77777777" w:rsidR="00306B1E" w:rsidRPr="00A969ED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2" w:type="dxa"/>
          </w:tcPr>
          <w:p w14:paraId="1CA6AE46" w14:textId="77777777" w:rsidR="00306B1E" w:rsidRPr="00A969ED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1786B07" w14:textId="77777777" w:rsidR="00306B1E" w:rsidRPr="00A969ED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4" w:type="dxa"/>
          </w:tcPr>
          <w:p w14:paraId="43AEBCD7" w14:textId="77777777" w:rsidR="00306B1E" w:rsidRPr="00A969ED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18F6105" w14:textId="77777777" w:rsidR="00306B1E" w:rsidRPr="00A969ED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06B1E" w:rsidRPr="00A969ED" w14:paraId="2C2EDD67" w14:textId="77777777" w:rsidTr="00755A56">
        <w:trPr>
          <w:tblHeader/>
        </w:trPr>
        <w:tc>
          <w:tcPr>
            <w:tcW w:w="4135" w:type="dxa"/>
          </w:tcPr>
          <w:p w14:paraId="0295EF67" w14:textId="231388CC" w:rsidR="00306B1E" w:rsidRPr="00A969ED" w:rsidRDefault="00306B1E" w:rsidP="00755A5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9" w:type="dxa"/>
            <w:gridSpan w:val="7"/>
          </w:tcPr>
          <w:p w14:paraId="4D0DF9A4" w14:textId="77777777" w:rsidR="00306B1E" w:rsidRPr="00A969ED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A2E4D" w:rsidRPr="00755A56" w14:paraId="4A2C7B01" w14:textId="77777777" w:rsidTr="00755A56">
        <w:tc>
          <w:tcPr>
            <w:tcW w:w="4135" w:type="dxa"/>
          </w:tcPr>
          <w:p w14:paraId="1CF07437" w14:textId="2F878E75" w:rsidR="00306B1E" w:rsidRPr="00755A56" w:rsidRDefault="00306B1E" w:rsidP="00755A5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04" w:type="dxa"/>
          </w:tcPr>
          <w:p w14:paraId="4FA71382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7A43E89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53000594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2E2E99D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</w:tcPr>
          <w:p w14:paraId="162906A0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EEFF2C1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640ACA9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7F2D" w:rsidRPr="00755A56" w14:paraId="0C3CC5A6" w14:textId="77777777" w:rsidTr="00755A56">
        <w:tc>
          <w:tcPr>
            <w:tcW w:w="4135" w:type="dxa"/>
          </w:tcPr>
          <w:p w14:paraId="2777A444" w14:textId="7E70E3F5" w:rsidR="00E97F2D" w:rsidRPr="00755A56" w:rsidRDefault="00E97F2D" w:rsidP="00E9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33E58272" w14:textId="1A7F3BC1" w:rsidR="00E97F2D" w:rsidRPr="00755A56" w:rsidRDefault="00AA5769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6,402</w:t>
            </w:r>
          </w:p>
        </w:tc>
        <w:tc>
          <w:tcPr>
            <w:tcW w:w="274" w:type="dxa"/>
          </w:tcPr>
          <w:p w14:paraId="06CA1CAB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2BA8A04" w14:textId="15DD1BE5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6C5C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272" w:type="dxa"/>
          </w:tcPr>
          <w:p w14:paraId="194D7048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AD92FCE" w14:textId="2616AEEF" w:rsidR="00E97F2D" w:rsidRPr="00755A56" w:rsidRDefault="000A34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6,286</w:t>
            </w:r>
          </w:p>
        </w:tc>
        <w:tc>
          <w:tcPr>
            <w:tcW w:w="274" w:type="dxa"/>
          </w:tcPr>
          <w:p w14:paraId="090BCDC7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4E1F9E6" w14:textId="49A6F318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6C5C">
              <w:rPr>
                <w:rFonts w:ascii="Angsana New" w:hAnsi="Angsana New"/>
                <w:sz w:val="30"/>
                <w:szCs w:val="30"/>
              </w:rPr>
              <w:t>659</w:t>
            </w:r>
          </w:p>
        </w:tc>
      </w:tr>
      <w:tr w:rsidR="00E97F2D" w:rsidRPr="00755A56" w14:paraId="252B1EF2" w14:textId="77777777" w:rsidTr="00755A56">
        <w:tc>
          <w:tcPr>
            <w:tcW w:w="4135" w:type="dxa"/>
          </w:tcPr>
          <w:p w14:paraId="127723A9" w14:textId="5FDF5DE8" w:rsidR="00E97F2D" w:rsidRPr="00755A56" w:rsidRDefault="00E97F2D" w:rsidP="00E9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7F9FC044" w14:textId="5FF7A10F" w:rsidR="00E97F2D" w:rsidRPr="00755A56" w:rsidRDefault="00AA5769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200,675</w:t>
            </w:r>
          </w:p>
        </w:tc>
        <w:tc>
          <w:tcPr>
            <w:tcW w:w="274" w:type="dxa"/>
          </w:tcPr>
          <w:p w14:paraId="2E9FE18C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9C809D" w14:textId="5E83D3BE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color w:val="000000"/>
                <w:sz w:val="30"/>
                <w:szCs w:val="30"/>
              </w:rPr>
              <w:t>121</w:t>
            </w:r>
            <w:r w:rsidRPr="00A218B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F6C5C">
              <w:rPr>
                <w:rFonts w:ascii="Angsana New" w:hAnsi="Angsana New"/>
                <w:color w:val="000000"/>
                <w:sz w:val="30"/>
                <w:szCs w:val="30"/>
              </w:rPr>
              <w:t>354</w:t>
            </w:r>
          </w:p>
        </w:tc>
        <w:tc>
          <w:tcPr>
            <w:tcW w:w="272" w:type="dxa"/>
          </w:tcPr>
          <w:p w14:paraId="7CFEEF2F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B2ACA58" w14:textId="3D6A8FE4" w:rsidR="00E97F2D" w:rsidRPr="00755A56" w:rsidRDefault="000A34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200,014</w:t>
            </w:r>
          </w:p>
        </w:tc>
        <w:tc>
          <w:tcPr>
            <w:tcW w:w="274" w:type="dxa"/>
          </w:tcPr>
          <w:p w14:paraId="13A17DF2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5695693" w14:textId="24C8C7E9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120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6C5C">
              <w:rPr>
                <w:rFonts w:ascii="Angsana New" w:hAnsi="Angsana New"/>
                <w:sz w:val="30"/>
                <w:szCs w:val="30"/>
              </w:rPr>
              <w:t>975</w:t>
            </w:r>
          </w:p>
        </w:tc>
      </w:tr>
      <w:tr w:rsidR="00E25360" w:rsidRPr="00755A56" w14:paraId="6E93B73B" w14:textId="77777777" w:rsidTr="00755A56">
        <w:tc>
          <w:tcPr>
            <w:tcW w:w="4135" w:type="dxa"/>
          </w:tcPr>
          <w:p w14:paraId="5585A5E2" w14:textId="3297992A" w:rsidR="00E25360" w:rsidRPr="00EF25A3" w:rsidRDefault="00E25360" w:rsidP="00E9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5A3">
              <w:rPr>
                <w:rFonts w:asciiTheme="majorBidi" w:hAnsiTheme="majorBidi" w:hint="cs"/>
                <w:sz w:val="30"/>
                <w:szCs w:val="30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1104" w:type="dxa"/>
          </w:tcPr>
          <w:p w14:paraId="0339C591" w14:textId="39EAA653" w:rsidR="00E25360" w:rsidRPr="00755A56" w:rsidRDefault="00AA5769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A5D05D2" w14:textId="77777777" w:rsidR="00E25360" w:rsidRPr="00755A56" w:rsidRDefault="00E25360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DB52155" w14:textId="5EA8B5F0" w:rsidR="00E25360" w:rsidRPr="001F6C5C" w:rsidRDefault="002E7EDB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7EDB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E25360" w:rsidRPr="00E253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E7EDB">
              <w:rPr>
                <w:rFonts w:ascii="Angsana New" w:hAnsi="Angsana New"/>
                <w:color w:val="000000"/>
                <w:sz w:val="30"/>
                <w:szCs w:val="30"/>
              </w:rPr>
              <w:t>056</w:t>
            </w:r>
          </w:p>
        </w:tc>
        <w:tc>
          <w:tcPr>
            <w:tcW w:w="272" w:type="dxa"/>
          </w:tcPr>
          <w:p w14:paraId="68CC94C4" w14:textId="77777777" w:rsidR="00E25360" w:rsidRPr="00755A56" w:rsidRDefault="00E25360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B7409B5" w14:textId="3C1EE3D0" w:rsidR="00E25360" w:rsidRPr="00755A56" w:rsidRDefault="000A34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DA52ACF" w14:textId="77777777" w:rsidR="00E25360" w:rsidRPr="00755A56" w:rsidRDefault="00E25360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4684108" w14:textId="6B47B4E3" w:rsidR="00E25360" w:rsidRPr="001F6C5C" w:rsidRDefault="002E7EDB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2E7EDB">
              <w:rPr>
                <w:rFonts w:ascii="Angsana New" w:hAnsi="Angsana New"/>
                <w:sz w:val="30"/>
                <w:szCs w:val="30"/>
              </w:rPr>
              <w:t>10</w:t>
            </w:r>
            <w:r w:rsidR="00E25360" w:rsidRPr="00E25360">
              <w:rPr>
                <w:rFonts w:ascii="Angsana New" w:hAnsi="Angsana New"/>
                <w:sz w:val="30"/>
                <w:szCs w:val="30"/>
              </w:rPr>
              <w:t>,</w:t>
            </w:r>
            <w:r w:rsidRPr="002E7EDB">
              <w:rPr>
                <w:rFonts w:ascii="Angsana New" w:hAnsi="Angsana New"/>
                <w:sz w:val="30"/>
                <w:szCs w:val="30"/>
              </w:rPr>
              <w:t>522</w:t>
            </w:r>
          </w:p>
        </w:tc>
      </w:tr>
      <w:tr w:rsidR="00E97F2D" w:rsidRPr="00755A56" w14:paraId="46167053" w14:textId="77777777" w:rsidTr="00755A56">
        <w:tc>
          <w:tcPr>
            <w:tcW w:w="4135" w:type="dxa"/>
          </w:tcPr>
          <w:p w14:paraId="024EDFB7" w14:textId="3B904D91" w:rsidR="00E97F2D" w:rsidRPr="00755A56" w:rsidRDefault="00E97F2D" w:rsidP="00E97F2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26E932FE" w14:textId="420BB394" w:rsidR="00E97F2D" w:rsidRPr="00755A56" w:rsidRDefault="00AA5769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4" w:type="dxa"/>
          </w:tcPr>
          <w:p w14:paraId="5B560700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E577BD8" w14:textId="1EB32AE9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4D36D613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BBF711E" w14:textId="21A35D86" w:rsidR="00E97F2D" w:rsidRPr="00755A56" w:rsidRDefault="000A34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4" w:type="dxa"/>
          </w:tcPr>
          <w:p w14:paraId="0A635A0D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0826982" w14:textId="5A81EA3C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97F2D" w:rsidRPr="00755A56" w:rsidDel="00545430" w14:paraId="2510088B" w14:textId="77777777" w:rsidTr="00755A56">
        <w:tc>
          <w:tcPr>
            <w:tcW w:w="4135" w:type="dxa"/>
          </w:tcPr>
          <w:p w14:paraId="65E000A8" w14:textId="0119F02F" w:rsidR="00E97F2D" w:rsidRPr="00755A56" w:rsidRDefault="00E97F2D" w:rsidP="00E97F2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04" w:type="dxa"/>
          </w:tcPr>
          <w:p w14:paraId="5D862B6F" w14:textId="3407AFF3" w:rsidR="00E97F2D" w:rsidRPr="00755A56" w:rsidRDefault="00AA5769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4" w:type="dxa"/>
          </w:tcPr>
          <w:p w14:paraId="7F3D2B92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8BD6F9B" w14:textId="4503E579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466F78FB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D810FB3" w14:textId="13479042" w:rsidR="00E97F2D" w:rsidRPr="00755A56" w:rsidRDefault="000A34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4" w:type="dxa"/>
          </w:tcPr>
          <w:p w14:paraId="1B4409B1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C347F9A" w14:textId="41873F74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97F2D" w:rsidRPr="00755A56" w:rsidDel="00545430" w14:paraId="6406ECAA" w14:textId="77777777" w:rsidTr="00755A56">
        <w:tc>
          <w:tcPr>
            <w:tcW w:w="4135" w:type="dxa"/>
          </w:tcPr>
          <w:p w14:paraId="7BAB4E78" w14:textId="78B21B5C" w:rsidR="00E97F2D" w:rsidRPr="00755A56" w:rsidRDefault="00E97F2D" w:rsidP="00E97F2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75EE553D" w14:textId="60EEC6BA" w:rsidR="00E97F2D" w:rsidRPr="00755A56" w:rsidRDefault="00AA5769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4" w:type="dxa"/>
          </w:tcPr>
          <w:p w14:paraId="53490AE8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43448F6" w14:textId="1CDF0FAB" w:rsidR="00E97F2D" w:rsidRPr="00755A56" w:rsidRDefault="00DE06FF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2" w:type="dxa"/>
          </w:tcPr>
          <w:p w14:paraId="54DFE7AC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CC79750" w14:textId="3892932B" w:rsidR="00E97F2D" w:rsidRPr="00755A56" w:rsidRDefault="000A34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4" w:type="dxa"/>
          </w:tcPr>
          <w:p w14:paraId="0004AC23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E4C668C" w14:textId="5E3F861B" w:rsidR="00E97F2D" w:rsidRPr="00755A56" w:rsidRDefault="00DE06FF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E97F2D" w:rsidRPr="00755A56" w:rsidDel="00545430" w14:paraId="3D198D26" w14:textId="77777777" w:rsidTr="00755A56">
        <w:tc>
          <w:tcPr>
            <w:tcW w:w="4135" w:type="dxa"/>
          </w:tcPr>
          <w:p w14:paraId="6D85CAC0" w14:textId="1848CF36" w:rsidR="00E97F2D" w:rsidRPr="00755A56" w:rsidRDefault="00E97F2D" w:rsidP="00E97F2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40C00689" w14:textId="616BC5EE" w:rsidR="00E97F2D" w:rsidRPr="00755A56" w:rsidRDefault="003B5484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21C78712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E957415" w14:textId="18F55C28" w:rsidR="00E97F2D" w:rsidRPr="00755A56" w:rsidRDefault="00DE06FF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2" w:type="dxa"/>
          </w:tcPr>
          <w:p w14:paraId="469352D3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CDD329C" w14:textId="7FD5437B" w:rsidR="00E97F2D" w:rsidRPr="00755A56" w:rsidRDefault="003B5484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6CEB48DC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95716FC" w14:textId="550916F6" w:rsidR="00E97F2D" w:rsidRPr="00755A56" w:rsidRDefault="00DE06FF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A969ED" w:rsidRPr="00755A56" w:rsidDel="00545430" w14:paraId="7A3FAAB5" w14:textId="77777777" w:rsidTr="00755A56">
        <w:tc>
          <w:tcPr>
            <w:tcW w:w="4135" w:type="dxa"/>
          </w:tcPr>
          <w:p w14:paraId="07F51DE8" w14:textId="77777777" w:rsidR="00A969ED" w:rsidRPr="00755A56" w:rsidRDefault="00A969ED" w:rsidP="00E97F2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61890E04" w14:textId="77777777" w:rsidR="00A969ED" w:rsidRDefault="00A969E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1EBAD42" w14:textId="77777777" w:rsidR="00A969ED" w:rsidRPr="00755A56" w:rsidRDefault="00A969E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96295D8" w14:textId="77777777" w:rsidR="00A969ED" w:rsidRDefault="00A969E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61B4347" w14:textId="77777777" w:rsidR="00A969ED" w:rsidRPr="00755A56" w:rsidRDefault="00A969E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EF0E365" w14:textId="77777777" w:rsidR="00A969ED" w:rsidRDefault="00A969E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A50630D" w14:textId="77777777" w:rsidR="00A969ED" w:rsidRPr="00755A56" w:rsidRDefault="00A969E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8F49688" w14:textId="77777777" w:rsidR="00A969ED" w:rsidRDefault="00A969E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F2D" w:rsidRPr="00755A56" w:rsidDel="00545430" w14:paraId="3E4B36C5" w14:textId="77777777" w:rsidTr="00755A56">
        <w:tc>
          <w:tcPr>
            <w:tcW w:w="4135" w:type="dxa"/>
          </w:tcPr>
          <w:p w14:paraId="6FE2B56E" w14:textId="29428378" w:rsidR="00E97F2D" w:rsidRPr="00755A56" w:rsidRDefault="00E97F2D" w:rsidP="00E97F2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4" w:type="dxa"/>
          </w:tcPr>
          <w:p w14:paraId="67572EC6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6AA5ED7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10509B7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9528061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D13ED58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0851639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CB24699" w14:textId="77777777" w:rsidR="00E97F2D" w:rsidRPr="00755A56" w:rsidRDefault="00E97F2D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769" w:rsidRPr="00755A56" w:rsidDel="00545430" w14:paraId="3F010A4F" w14:textId="77777777" w:rsidTr="00755A56">
        <w:tc>
          <w:tcPr>
            <w:tcW w:w="4135" w:type="dxa"/>
          </w:tcPr>
          <w:p w14:paraId="711A5A7F" w14:textId="25F549A0" w:rsidR="00AA5769" w:rsidRPr="00755A56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1B0EAB48" w14:textId="5333C928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CCDA76D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89CB1E7" w14:textId="43B72BDF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E61B253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502F7F7" w14:textId="4218C914" w:rsidR="00AA5769" w:rsidRPr="00755A56" w:rsidRDefault="000A342D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83,102</w:t>
            </w:r>
          </w:p>
        </w:tc>
        <w:tc>
          <w:tcPr>
            <w:tcW w:w="274" w:type="dxa"/>
          </w:tcPr>
          <w:p w14:paraId="2DEF8218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85E9182" w14:textId="4B96FFE4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6C5C"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AA5769" w:rsidRPr="00755A56" w:rsidDel="00545430" w14:paraId="3213D11F" w14:textId="77777777" w:rsidTr="00755A56">
        <w:tc>
          <w:tcPr>
            <w:tcW w:w="4135" w:type="dxa"/>
          </w:tcPr>
          <w:p w14:paraId="10DCD28B" w14:textId="3D4A4F67" w:rsidR="00AA5769" w:rsidRPr="00755A56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0285E588" w14:textId="04B8F02E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5C34D5F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07C33D9" w14:textId="651AD649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7DDB964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01DF596" w14:textId="62F326CE" w:rsidR="00AA5769" w:rsidRPr="00755A56" w:rsidRDefault="000A342D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2,843</w:t>
            </w:r>
          </w:p>
        </w:tc>
        <w:tc>
          <w:tcPr>
            <w:tcW w:w="274" w:type="dxa"/>
          </w:tcPr>
          <w:p w14:paraId="78636789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887F021" w14:textId="7AE3A3C5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6C5C"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AA5769" w:rsidRPr="00755A56" w:rsidDel="00545430" w14:paraId="4A46CC06" w14:textId="77777777" w:rsidTr="00755A56">
        <w:tc>
          <w:tcPr>
            <w:tcW w:w="4135" w:type="dxa"/>
          </w:tcPr>
          <w:p w14:paraId="51185898" w14:textId="6E528B2C" w:rsidR="00AA5769" w:rsidRPr="00755A56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9E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กำไร</w:t>
            </w:r>
            <w:r w:rsidRPr="00755A5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จากตราสารอนุพันธ์สุทธิ</w:t>
            </w:r>
          </w:p>
        </w:tc>
        <w:tc>
          <w:tcPr>
            <w:tcW w:w="1104" w:type="dxa"/>
          </w:tcPr>
          <w:p w14:paraId="2E0BA26D" w14:textId="45E2D6B9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F62F5F5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28280FB" w14:textId="519BAB46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39B1A3D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04A7612" w14:textId="33D207D4" w:rsidR="00AA5769" w:rsidRPr="00755A56" w:rsidRDefault="006C3F67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</w:tcPr>
          <w:p w14:paraId="33A05733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93DFE05" w14:textId="2E405571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AA5769" w:rsidRPr="00755A56" w:rsidDel="00545430" w14:paraId="6DE49142" w14:textId="77777777" w:rsidTr="00755A56">
        <w:tc>
          <w:tcPr>
            <w:tcW w:w="4135" w:type="dxa"/>
          </w:tcPr>
          <w:p w14:paraId="3003B10B" w14:textId="74A57EE5" w:rsidR="00AA5769" w:rsidRPr="00755A56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18ABB529" w14:textId="2A545206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E51A849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DB1A972" w14:textId="5C0686D4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3BE6BB4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B36CACE" w14:textId="701C74FA" w:rsidR="00AA5769" w:rsidRPr="00755A56" w:rsidRDefault="000A342D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1,757</w:t>
            </w:r>
          </w:p>
        </w:tc>
        <w:tc>
          <w:tcPr>
            <w:tcW w:w="274" w:type="dxa"/>
          </w:tcPr>
          <w:p w14:paraId="100F28B1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098B856" w14:textId="2468C0AD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AA5769" w:rsidRPr="00755A56" w:rsidDel="00545430" w14:paraId="079DA243" w14:textId="77777777" w:rsidTr="00755A56">
        <w:tc>
          <w:tcPr>
            <w:tcW w:w="4135" w:type="dxa"/>
          </w:tcPr>
          <w:p w14:paraId="59F8FD11" w14:textId="4566A83A" w:rsidR="00AA5769" w:rsidRPr="00755A56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401156A8" w14:textId="7FDB6959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43650EE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2CBBBDC" w14:textId="016F4A29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CF2DB70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BD91C79" w14:textId="689CE76E" w:rsidR="00AA5769" w:rsidRPr="00755A56" w:rsidRDefault="000A342D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11,912</w:t>
            </w:r>
          </w:p>
        </w:tc>
        <w:tc>
          <w:tcPr>
            <w:tcW w:w="274" w:type="dxa"/>
          </w:tcPr>
          <w:p w14:paraId="63261E0E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85BDF98" w14:textId="61B4675D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6C5C">
              <w:rPr>
                <w:rFonts w:ascii="Angsana New" w:hAnsi="Angsana New"/>
                <w:sz w:val="30"/>
                <w:szCs w:val="30"/>
              </w:rPr>
              <w:t>593</w:t>
            </w:r>
          </w:p>
        </w:tc>
      </w:tr>
      <w:tr w:rsidR="00AA5769" w:rsidRPr="00755A56" w:rsidDel="00545430" w14:paraId="00F21DF1" w14:textId="77777777" w:rsidTr="00755A56">
        <w:tc>
          <w:tcPr>
            <w:tcW w:w="4135" w:type="dxa"/>
          </w:tcPr>
          <w:p w14:paraId="72824EF8" w14:textId="63736065" w:rsidR="00AA5769" w:rsidRPr="00755A56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0C1C62ED" w14:textId="1F656BE0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80BE80D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BD21F47" w14:textId="257CC3E3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706B77F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7BA284E" w14:textId="27ED5CE3" w:rsidR="00AA5769" w:rsidRPr="00755A56" w:rsidRDefault="000A342D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74" w:type="dxa"/>
          </w:tcPr>
          <w:p w14:paraId="2BA8EF69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AF55608" w14:textId="580DD3D8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AA5769" w:rsidRPr="00755A56" w:rsidDel="00545430" w14:paraId="467E9566" w14:textId="77777777" w:rsidTr="00755A56">
        <w:tc>
          <w:tcPr>
            <w:tcW w:w="4135" w:type="dxa"/>
          </w:tcPr>
          <w:p w14:paraId="08BF7654" w14:textId="0136403A" w:rsidR="00AA5769" w:rsidRPr="00755A56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04" w:type="dxa"/>
          </w:tcPr>
          <w:p w14:paraId="342B255F" w14:textId="10E843A0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6457178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11EFF21" w14:textId="3E73AFC3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D2E7C9C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B6F74E3" w14:textId="0F50AF63" w:rsidR="00AA5769" w:rsidRPr="00755A56" w:rsidRDefault="000A342D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1,986</w:t>
            </w:r>
          </w:p>
        </w:tc>
        <w:tc>
          <w:tcPr>
            <w:tcW w:w="274" w:type="dxa"/>
          </w:tcPr>
          <w:p w14:paraId="7DE4315B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6466ADE" w14:textId="2584FB08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886</w:t>
            </w:r>
          </w:p>
        </w:tc>
      </w:tr>
      <w:tr w:rsidR="00AA5769" w:rsidRPr="00755A56" w:rsidDel="00545430" w14:paraId="32204ACA" w14:textId="77777777" w:rsidTr="00755A56">
        <w:tc>
          <w:tcPr>
            <w:tcW w:w="4135" w:type="dxa"/>
          </w:tcPr>
          <w:p w14:paraId="7D2B2254" w14:textId="1BE1E666" w:rsidR="00AA5769" w:rsidRPr="00755A56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7AD0E10E" w14:textId="3976FD09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A56CFB2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F6AB203" w14:textId="772A9814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B3BE878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4521318" w14:textId="6D249A43" w:rsidR="00AA5769" w:rsidRPr="00755A56" w:rsidRDefault="000A342D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274" w:type="dxa"/>
          </w:tcPr>
          <w:p w14:paraId="4BB34ED8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8E4871E" w14:textId="799F3B84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 w:hint="cs"/>
                <w:sz w:val="30"/>
                <w:szCs w:val="30"/>
              </w:rPr>
              <w:t>669</w:t>
            </w:r>
          </w:p>
        </w:tc>
      </w:tr>
      <w:tr w:rsidR="00AA5769" w:rsidRPr="00755A56" w:rsidDel="00545430" w14:paraId="378CC2B0" w14:textId="77777777" w:rsidTr="00755A56">
        <w:tc>
          <w:tcPr>
            <w:tcW w:w="4135" w:type="dxa"/>
          </w:tcPr>
          <w:p w14:paraId="658A1469" w14:textId="2E15BE79" w:rsidR="00AA5769" w:rsidRPr="00755A56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7D3DFDCC" w14:textId="24D606AE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E3E6C67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BD17778" w14:textId="38191D52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DE11E72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059CBD1" w14:textId="43C31975" w:rsidR="00AA5769" w:rsidRPr="00755A56" w:rsidRDefault="003B5484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1,142</w:t>
            </w:r>
          </w:p>
        </w:tc>
        <w:tc>
          <w:tcPr>
            <w:tcW w:w="274" w:type="dxa"/>
          </w:tcPr>
          <w:p w14:paraId="0FECC095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8A4DBB1" w14:textId="7860CCF4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894</w:t>
            </w:r>
          </w:p>
        </w:tc>
      </w:tr>
      <w:tr w:rsidR="00AA5769" w:rsidRPr="00755A56" w:rsidDel="00545430" w14:paraId="3C1CBBAB" w14:textId="77777777" w:rsidTr="00755A56">
        <w:tc>
          <w:tcPr>
            <w:tcW w:w="4135" w:type="dxa"/>
          </w:tcPr>
          <w:p w14:paraId="6C796B55" w14:textId="77777777" w:rsidR="00AA5769" w:rsidRPr="00755A56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09179B8F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9B78434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057B521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FCC7E96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3214B42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F510C1B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34A1537" w14:textId="77777777" w:rsidR="00AA5769" w:rsidRPr="00755A56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769" w:rsidRPr="00755A56" w:rsidDel="00545430" w14:paraId="6B3D577A" w14:textId="77777777" w:rsidTr="00755A56">
        <w:tc>
          <w:tcPr>
            <w:tcW w:w="4135" w:type="dxa"/>
          </w:tcPr>
          <w:p w14:paraId="37CA5604" w14:textId="2B51E58C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4" w:type="dxa"/>
          </w:tcPr>
          <w:p w14:paraId="6852B556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80394EF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C7575DB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1373503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DF9A7DB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DA94862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24AD0E9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769" w:rsidRPr="00755A56" w:rsidDel="00545430" w14:paraId="411A0E07" w14:textId="77777777" w:rsidTr="00755A56">
        <w:tc>
          <w:tcPr>
            <w:tcW w:w="4135" w:type="dxa"/>
          </w:tcPr>
          <w:p w14:paraId="27D22A0D" w14:textId="1F98EAED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44A3FC21" w14:textId="76A055F9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7,868</w:t>
            </w:r>
          </w:p>
        </w:tc>
        <w:tc>
          <w:tcPr>
            <w:tcW w:w="274" w:type="dxa"/>
          </w:tcPr>
          <w:p w14:paraId="620C5BCC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F2A8AD6" w14:textId="7C0CB50A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6C5C"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72" w:type="dxa"/>
          </w:tcPr>
          <w:p w14:paraId="6E1CF288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7912D7C" w14:textId="7CA75BBC" w:rsidR="00AA5769" w:rsidRPr="00D53868" w:rsidRDefault="000A342D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3,802</w:t>
            </w:r>
          </w:p>
        </w:tc>
        <w:tc>
          <w:tcPr>
            <w:tcW w:w="274" w:type="dxa"/>
          </w:tcPr>
          <w:p w14:paraId="478AE568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68FAE2F" w14:textId="70693D95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6C5C">
              <w:rPr>
                <w:rFonts w:ascii="Angsana New" w:hAnsi="Angsana New"/>
                <w:sz w:val="30"/>
                <w:szCs w:val="30"/>
              </w:rPr>
              <w:t>053</w:t>
            </w:r>
          </w:p>
        </w:tc>
      </w:tr>
      <w:tr w:rsidR="00AA5769" w:rsidRPr="00755A56" w:rsidDel="00545430" w14:paraId="6A71DAF9" w14:textId="77777777" w:rsidTr="00755A56">
        <w:tc>
          <w:tcPr>
            <w:tcW w:w="4135" w:type="dxa"/>
          </w:tcPr>
          <w:p w14:paraId="2FB7B509" w14:textId="2CEA782C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35A8E08E" w14:textId="17BC4D6C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2,710</w:t>
            </w:r>
          </w:p>
        </w:tc>
        <w:tc>
          <w:tcPr>
            <w:tcW w:w="274" w:type="dxa"/>
          </w:tcPr>
          <w:p w14:paraId="2ABB6999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2CEED64" w14:textId="0E8A2950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6C5C"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72" w:type="dxa"/>
          </w:tcPr>
          <w:p w14:paraId="07761B3B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8FF4A53" w14:textId="66AB80D5" w:rsidR="00AA5769" w:rsidRPr="00D53868" w:rsidRDefault="000A342D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4" w:type="dxa"/>
          </w:tcPr>
          <w:p w14:paraId="54D32C37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454208F" w14:textId="106C7BC3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  <w:tr w:rsidR="00AA5769" w:rsidRPr="00755A56" w:rsidDel="00545430" w14:paraId="1DD421C6" w14:textId="77777777" w:rsidTr="00755A56">
        <w:tc>
          <w:tcPr>
            <w:tcW w:w="4135" w:type="dxa"/>
          </w:tcPr>
          <w:p w14:paraId="233E3870" w14:textId="6E206AB7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2507D657" w14:textId="5AA9D25B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4" w:type="dxa"/>
          </w:tcPr>
          <w:p w14:paraId="38B67D2E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BED22AE" w14:textId="655F8C18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6358464D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C8DD0B0" w14:textId="5E39336A" w:rsidR="00AA5769" w:rsidRPr="00D53868" w:rsidRDefault="000A342D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4" w:type="dxa"/>
          </w:tcPr>
          <w:p w14:paraId="778BCC2C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924A4D3" w14:textId="2CD49A6B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A5769" w:rsidRPr="00755A56" w:rsidDel="00545430" w14:paraId="0EEA4E95" w14:textId="77777777" w:rsidTr="00755A56">
        <w:tc>
          <w:tcPr>
            <w:tcW w:w="4135" w:type="dxa"/>
          </w:tcPr>
          <w:p w14:paraId="2A4B3FEF" w14:textId="4D5D81DB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5360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23E06BA6" w14:textId="3FF7C77F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38E7F24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CB07EFD" w14:textId="0048C9F7" w:rsidR="00AA5769" w:rsidRPr="001F6C5C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A0493F0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CAC4AD5" w14:textId="29B005A6" w:rsidR="00AA5769" w:rsidRPr="00D53868" w:rsidRDefault="000A342D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274" w:type="dxa"/>
          </w:tcPr>
          <w:p w14:paraId="78BFB5C0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DAC8800" w14:textId="0F720559" w:rsidR="00AA5769" w:rsidRPr="001F6C5C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AA5769" w:rsidRPr="00755A56" w:rsidDel="00545430" w14:paraId="703E7CCE" w14:textId="77777777" w:rsidTr="00755A56">
        <w:tc>
          <w:tcPr>
            <w:tcW w:w="4135" w:type="dxa"/>
          </w:tcPr>
          <w:p w14:paraId="4C25312D" w14:textId="2846DFCD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49DC6C88" w14:textId="5304D496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4" w:type="dxa"/>
          </w:tcPr>
          <w:p w14:paraId="283C6770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058F8D9" w14:textId="464CB782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2" w:type="dxa"/>
          </w:tcPr>
          <w:p w14:paraId="604F6968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18BAD0C" w14:textId="77768815" w:rsidR="00AA5769" w:rsidRPr="00D53868" w:rsidRDefault="000A342D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4" w:type="dxa"/>
          </w:tcPr>
          <w:p w14:paraId="467A7F46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4717911" w14:textId="1F5B9E04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AA5769" w:rsidRPr="00755A56" w:rsidDel="00545430" w14:paraId="52F5BFEA" w14:textId="77777777" w:rsidTr="00755A56">
        <w:tc>
          <w:tcPr>
            <w:tcW w:w="4135" w:type="dxa"/>
          </w:tcPr>
          <w:p w14:paraId="09A60CC9" w14:textId="314DEF99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5360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42453E3B" w14:textId="7B5C4FB6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57134A6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2FDAEA2" w14:textId="024F4C5B" w:rsidR="00AA5769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292126BD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7D7E8BD" w14:textId="194F7B1A" w:rsidR="00AA5769" w:rsidRPr="00D53868" w:rsidRDefault="000A342D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10890D3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0A8B35D" w14:textId="3730E07A" w:rsidR="00AA5769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A5769" w:rsidRPr="00755A56" w:rsidDel="00545430" w14:paraId="7127BEDE" w14:textId="77777777" w:rsidTr="00755A56">
        <w:tc>
          <w:tcPr>
            <w:tcW w:w="4135" w:type="dxa"/>
          </w:tcPr>
          <w:p w14:paraId="4DCE4613" w14:textId="28DBAAFC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9ED">
              <w:rPr>
                <w:rFonts w:asciiTheme="majorBidi" w:hAnsiTheme="majorBidi" w:hint="cs"/>
                <w:sz w:val="30"/>
                <w:szCs w:val="30"/>
                <w:cs/>
              </w:rPr>
              <w:t>รายได้ที่รวมเข้า</w:t>
            </w:r>
            <w:r w:rsidRPr="00E25360">
              <w:rPr>
                <w:rFonts w:asciiTheme="majorBidi" w:hAnsiTheme="majorBidi" w:hint="cs"/>
                <w:sz w:val="30"/>
                <w:szCs w:val="30"/>
                <w:cs/>
              </w:rPr>
              <w:t>เป็นต้นทุนของสินทรัพย์ถาวร</w:t>
            </w:r>
            <w:r w:rsidRPr="00E25360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04" w:type="dxa"/>
          </w:tcPr>
          <w:p w14:paraId="7D632875" w14:textId="60C3F1FB" w:rsidR="00AA5769" w:rsidRPr="00D53868" w:rsidRDefault="003B5484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013FD60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9EC22DD" w14:textId="215DD6EB" w:rsidR="00AA5769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(71)</w:t>
            </w:r>
          </w:p>
        </w:tc>
        <w:tc>
          <w:tcPr>
            <w:tcW w:w="272" w:type="dxa"/>
          </w:tcPr>
          <w:p w14:paraId="73027410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02B8CB6" w14:textId="237B6BA2" w:rsidR="00AA5769" w:rsidRPr="00D53868" w:rsidRDefault="003B5484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1C2088B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BCEA1F2" w14:textId="4B7CB6CE" w:rsidR="00AA5769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(71)</w:t>
            </w:r>
          </w:p>
        </w:tc>
      </w:tr>
      <w:tr w:rsidR="00AA5769" w:rsidRPr="00D53868" w:rsidDel="00545430" w14:paraId="3A49A63B" w14:textId="77777777" w:rsidTr="00755A56">
        <w:tc>
          <w:tcPr>
            <w:tcW w:w="4135" w:type="dxa"/>
          </w:tcPr>
          <w:p w14:paraId="464B03E6" w14:textId="2F31B8BE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46E16EB0" w14:textId="77777777" w:rsidR="00AA5769" w:rsidRPr="00D53868" w:rsidRDefault="00AA5769" w:rsidP="00AA576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1603180" w14:textId="77777777" w:rsidR="00AA5769" w:rsidRPr="00D53868" w:rsidRDefault="00AA5769" w:rsidP="00AA576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257D3FD" w14:textId="77777777" w:rsidR="00AA5769" w:rsidRPr="00D53868" w:rsidRDefault="00AA5769" w:rsidP="00AA576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E6C7E9B" w14:textId="77777777" w:rsidR="00AA5769" w:rsidRPr="00D53868" w:rsidRDefault="00AA5769" w:rsidP="00AA576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341D727" w14:textId="77777777" w:rsidR="00AA5769" w:rsidRPr="00D53868" w:rsidRDefault="00AA5769" w:rsidP="00AA576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FE7BAA6" w14:textId="77777777" w:rsidR="00AA5769" w:rsidRPr="00D53868" w:rsidRDefault="00AA5769" w:rsidP="00AA576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7F05715" w14:textId="77777777" w:rsidR="00AA5769" w:rsidRPr="00D53868" w:rsidRDefault="00AA5769" w:rsidP="00AA576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769" w:rsidRPr="00755A56" w:rsidDel="00545430" w14:paraId="6541FD57" w14:textId="77777777" w:rsidTr="00755A56">
        <w:tc>
          <w:tcPr>
            <w:tcW w:w="4135" w:type="dxa"/>
          </w:tcPr>
          <w:p w14:paraId="0ABA67EA" w14:textId="2FA0EA58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04" w:type="dxa"/>
          </w:tcPr>
          <w:p w14:paraId="2C312405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43FAD81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9F017F6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AD41A00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5F63F7A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2EDFE1D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F3A93B9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769" w:rsidRPr="00755A56" w:rsidDel="00545430" w14:paraId="6ADFF574" w14:textId="77777777" w:rsidTr="00755A56">
        <w:tc>
          <w:tcPr>
            <w:tcW w:w="4135" w:type="dxa"/>
          </w:tcPr>
          <w:p w14:paraId="3514D34D" w14:textId="2CD84214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7AFB0437" w14:textId="4FA13C34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4,729</w:t>
            </w:r>
          </w:p>
        </w:tc>
        <w:tc>
          <w:tcPr>
            <w:tcW w:w="274" w:type="dxa"/>
          </w:tcPr>
          <w:p w14:paraId="0ADDAA9E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4E733F4" w14:textId="46C55536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6C5C"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272" w:type="dxa"/>
          </w:tcPr>
          <w:p w14:paraId="64C11F8F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FE49DF8" w14:textId="073F5F64" w:rsidR="00AA5769" w:rsidRPr="00D53868" w:rsidRDefault="008301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3,805</w:t>
            </w:r>
          </w:p>
        </w:tc>
        <w:tc>
          <w:tcPr>
            <w:tcW w:w="274" w:type="dxa"/>
          </w:tcPr>
          <w:p w14:paraId="608D17F2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FDC8B7D" w14:textId="0AC62359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6C5C">
              <w:rPr>
                <w:rFonts w:ascii="Angsana New" w:hAnsi="Angsana New"/>
                <w:sz w:val="30"/>
                <w:szCs w:val="30"/>
              </w:rPr>
              <w:t>906</w:t>
            </w:r>
          </w:p>
        </w:tc>
      </w:tr>
      <w:tr w:rsidR="00AA5769" w:rsidRPr="00755A56" w:rsidDel="00545430" w14:paraId="35A94D8A" w14:textId="77777777" w:rsidTr="00755A56">
        <w:tc>
          <w:tcPr>
            <w:tcW w:w="4135" w:type="dxa"/>
          </w:tcPr>
          <w:p w14:paraId="7577D20D" w14:textId="3B106B78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10C233A3" w14:textId="526C6F11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274" w:type="dxa"/>
          </w:tcPr>
          <w:p w14:paraId="0543B1E2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0BF163" w14:textId="1B62C785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6C5C"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272" w:type="dxa"/>
          </w:tcPr>
          <w:p w14:paraId="123824FB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EEF65A3" w14:textId="350D135C" w:rsidR="00AA5769" w:rsidRPr="00D53868" w:rsidRDefault="008301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274" w:type="dxa"/>
          </w:tcPr>
          <w:p w14:paraId="111AD763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DC5BB25" w14:textId="6E46D19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6C5C">
              <w:rPr>
                <w:rFonts w:ascii="Angsana New" w:hAnsi="Angsana New"/>
                <w:sz w:val="30"/>
                <w:szCs w:val="30"/>
              </w:rPr>
              <w:t>036</w:t>
            </w:r>
          </w:p>
        </w:tc>
      </w:tr>
      <w:tr w:rsidR="00AA5769" w:rsidRPr="00755A56" w:rsidDel="00545430" w14:paraId="22005E29" w14:textId="77777777" w:rsidTr="00755A56">
        <w:tc>
          <w:tcPr>
            <w:tcW w:w="4135" w:type="dxa"/>
          </w:tcPr>
          <w:p w14:paraId="17E55D11" w14:textId="60D187CB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3CCC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5530195C" w14:textId="24EDD2DE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3149C380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5DDE09C" w14:textId="61535288" w:rsidR="00AA5769" w:rsidRPr="001F6C5C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5BFEBC14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6822B66" w14:textId="4C9DF38A" w:rsidR="00AA5769" w:rsidRPr="00D53868" w:rsidRDefault="008301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1,127</w:t>
            </w:r>
          </w:p>
        </w:tc>
        <w:tc>
          <w:tcPr>
            <w:tcW w:w="274" w:type="dxa"/>
          </w:tcPr>
          <w:p w14:paraId="5AC7C39E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CA85CE4" w14:textId="5D028370" w:rsidR="00AA5769" w:rsidRPr="001F6C5C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962</w:t>
            </w:r>
          </w:p>
        </w:tc>
      </w:tr>
      <w:tr w:rsidR="00AA5769" w:rsidRPr="00755A56" w:rsidDel="00545430" w14:paraId="206FFBEC" w14:textId="77777777" w:rsidTr="00755A56">
        <w:tc>
          <w:tcPr>
            <w:tcW w:w="4135" w:type="dxa"/>
          </w:tcPr>
          <w:p w14:paraId="456F49A1" w14:textId="032041F0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5968913C" w14:textId="10F3794C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4" w:type="dxa"/>
          </w:tcPr>
          <w:p w14:paraId="1B988C48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4A65B2" w14:textId="739A29C8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72" w:type="dxa"/>
          </w:tcPr>
          <w:p w14:paraId="2F2C38B4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E881F77" w14:textId="04DFF516" w:rsidR="00AA5769" w:rsidRPr="00D53868" w:rsidRDefault="008301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4" w:type="dxa"/>
          </w:tcPr>
          <w:p w14:paraId="572BFC69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D7F1C5D" w14:textId="29DCCB62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AA5769" w:rsidRPr="00755A56" w:rsidDel="00545430" w14:paraId="31089F6F" w14:textId="77777777" w:rsidTr="00755A56">
        <w:tc>
          <w:tcPr>
            <w:tcW w:w="4135" w:type="dxa"/>
          </w:tcPr>
          <w:p w14:paraId="2E67E90C" w14:textId="32D93161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04" w:type="dxa"/>
          </w:tcPr>
          <w:p w14:paraId="6364419B" w14:textId="67810EA1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835C5C1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1F04CE9" w14:textId="7C41D5D6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5AC371A4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6EB891B" w14:textId="1EC9FBC0" w:rsidR="00AA5769" w:rsidRPr="00D53868" w:rsidRDefault="008301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4F79331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8D6BC76" w14:textId="167344D9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5769" w:rsidRPr="00755A56" w:rsidDel="00545430" w14:paraId="5CBDCA82" w14:textId="77777777" w:rsidTr="00755A56">
        <w:tc>
          <w:tcPr>
            <w:tcW w:w="4135" w:type="dxa"/>
          </w:tcPr>
          <w:p w14:paraId="3AD869EF" w14:textId="780EB258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1B64D656" w14:textId="1B684EED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274" w:type="dxa"/>
          </w:tcPr>
          <w:p w14:paraId="067F52EC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D9CEB9E" w14:textId="26EEFFD9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color w:val="000000"/>
                <w:sz w:val="30"/>
                <w:szCs w:val="30"/>
              </w:rPr>
              <w:t>203</w:t>
            </w:r>
          </w:p>
        </w:tc>
        <w:tc>
          <w:tcPr>
            <w:tcW w:w="272" w:type="dxa"/>
          </w:tcPr>
          <w:p w14:paraId="6807FBF7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55A1E55" w14:textId="739D412B" w:rsidR="00AA5769" w:rsidRPr="00D53868" w:rsidRDefault="008301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74" w:type="dxa"/>
          </w:tcPr>
          <w:p w14:paraId="3D4A5010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6EE3D97" w14:textId="4CB28C74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AA5769" w:rsidRPr="00755A56" w:rsidDel="00545430" w14:paraId="6CA0414E" w14:textId="77777777" w:rsidTr="008970EC">
        <w:tc>
          <w:tcPr>
            <w:tcW w:w="4135" w:type="dxa"/>
          </w:tcPr>
          <w:p w14:paraId="5EE7855E" w14:textId="510AF262" w:rsidR="00AA5769" w:rsidRPr="00D53868" w:rsidRDefault="00AA5769" w:rsidP="00A969ED">
            <w:pPr>
              <w:tabs>
                <w:tab w:val="clear" w:pos="3742"/>
                <w:tab w:val="left" w:pos="3735"/>
              </w:tabs>
              <w:spacing w:line="240" w:lineRule="auto"/>
              <w:ind w:left="250" w:right="-108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="00A969ED" w:rsidRPr="00A969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25E31" w:rsidRPr="00A969E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A969ED" w:rsidRPr="00A969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25E31" w:rsidRPr="00A969ED">
              <w:rPr>
                <w:rFonts w:asciiTheme="majorBidi" w:hAnsiTheme="majorBidi" w:cstheme="majorBidi" w:hint="cs"/>
                <w:sz w:val="30"/>
                <w:szCs w:val="30"/>
                <w:cs/>
              </w:rPr>
              <w:t>(รายได้)</w:t>
            </w:r>
            <w:r w:rsidR="00A969ED" w:rsidRPr="00A969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69ED">
              <w:rPr>
                <w:rFonts w:asciiTheme="majorBidi" w:hAnsiTheme="majorBidi" w:cstheme="majorBidi"/>
                <w:sz w:val="30"/>
                <w:szCs w:val="30"/>
                <w:cs/>
              </w:rPr>
              <w:t>ที่รวมเข้าเป็นต้นทุนของสินทรัพย์ถาวร</w:t>
            </w:r>
          </w:p>
        </w:tc>
        <w:tc>
          <w:tcPr>
            <w:tcW w:w="1104" w:type="dxa"/>
            <w:vAlign w:val="bottom"/>
          </w:tcPr>
          <w:p w14:paraId="72F45DFB" w14:textId="23E75B21" w:rsidR="00AA5769" w:rsidRPr="00D53868" w:rsidRDefault="003B5484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4" w:type="dxa"/>
            <w:vAlign w:val="bottom"/>
          </w:tcPr>
          <w:p w14:paraId="23C66989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0DCB7049" w14:textId="0355511D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218BB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1F6C5C">
              <w:rPr>
                <w:rFonts w:ascii="Angsana New" w:hAnsi="Angsana New"/>
                <w:color w:val="000000"/>
                <w:sz w:val="30"/>
                <w:szCs w:val="30"/>
              </w:rPr>
              <w:t>378</w:t>
            </w:r>
            <w:r w:rsidRPr="00A218B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509F46E2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096F25F2" w14:textId="33F102EB" w:rsidR="00AA5769" w:rsidRPr="00D53868" w:rsidRDefault="003B5484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4" w:type="dxa"/>
            <w:vAlign w:val="bottom"/>
          </w:tcPr>
          <w:p w14:paraId="080F603A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0EB4419" w14:textId="3EF10680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(392)</w:t>
            </w:r>
          </w:p>
        </w:tc>
      </w:tr>
      <w:tr w:rsidR="00A969ED" w:rsidRPr="00755A56" w:rsidDel="00545430" w14:paraId="384E239F" w14:textId="77777777" w:rsidTr="00755A56">
        <w:tc>
          <w:tcPr>
            <w:tcW w:w="4135" w:type="dxa"/>
          </w:tcPr>
          <w:p w14:paraId="48C47766" w14:textId="77777777" w:rsidR="00A969ED" w:rsidRPr="00A969ED" w:rsidRDefault="00A969ED" w:rsidP="00A969E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3425623E" w14:textId="77777777" w:rsidR="00A969ED" w:rsidRDefault="00A969ED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936A45D" w14:textId="77777777" w:rsidR="00A969ED" w:rsidRPr="00D53868" w:rsidRDefault="00A969ED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04C5455" w14:textId="77777777" w:rsidR="00A969ED" w:rsidRPr="00A218BB" w:rsidRDefault="00A969ED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</w:tcPr>
          <w:p w14:paraId="6B4C24D5" w14:textId="77777777" w:rsidR="00A969ED" w:rsidRPr="00D53868" w:rsidRDefault="00A969ED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32DE50E" w14:textId="77777777" w:rsidR="00A969ED" w:rsidRDefault="00A969ED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2B936A7" w14:textId="77777777" w:rsidR="00A969ED" w:rsidRPr="00D53868" w:rsidRDefault="00A969ED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672AC70" w14:textId="77777777" w:rsidR="00A969ED" w:rsidRDefault="00A969ED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769" w:rsidRPr="00755A56" w:rsidDel="00545430" w14:paraId="0AF8F8D8" w14:textId="77777777" w:rsidTr="00755A56">
        <w:tc>
          <w:tcPr>
            <w:tcW w:w="4135" w:type="dxa"/>
          </w:tcPr>
          <w:p w14:paraId="114C272B" w14:textId="4FD2AFD8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4" w:type="dxa"/>
          </w:tcPr>
          <w:p w14:paraId="318762FB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1ED002A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C2C21F3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41F472F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FAC318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51B54A6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48B318F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769" w:rsidRPr="00755A56" w:rsidDel="00545430" w14:paraId="35133717" w14:textId="77777777" w:rsidTr="00755A56">
        <w:tc>
          <w:tcPr>
            <w:tcW w:w="4135" w:type="dxa"/>
          </w:tcPr>
          <w:p w14:paraId="7C746635" w14:textId="3D354BD7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1881F784" w14:textId="1F67D081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143,468</w:t>
            </w:r>
          </w:p>
        </w:tc>
        <w:tc>
          <w:tcPr>
            <w:tcW w:w="274" w:type="dxa"/>
          </w:tcPr>
          <w:p w14:paraId="4D014AF5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5A58833" w14:textId="2419932D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color w:val="000000"/>
                <w:sz w:val="30"/>
                <w:szCs w:val="30"/>
              </w:rPr>
              <w:t>74</w:t>
            </w:r>
            <w:r w:rsidRPr="00A218B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F6C5C">
              <w:rPr>
                <w:rFonts w:ascii="Angsana New" w:hAnsi="Angsana New"/>
                <w:color w:val="000000"/>
                <w:sz w:val="30"/>
                <w:szCs w:val="30"/>
              </w:rPr>
              <w:t>936</w:t>
            </w:r>
          </w:p>
        </w:tc>
        <w:tc>
          <w:tcPr>
            <w:tcW w:w="272" w:type="dxa"/>
          </w:tcPr>
          <w:p w14:paraId="7A66D548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611134E" w14:textId="60A25999" w:rsidR="00AA5769" w:rsidRPr="00D53868" w:rsidRDefault="008301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137,433</w:t>
            </w:r>
          </w:p>
        </w:tc>
        <w:tc>
          <w:tcPr>
            <w:tcW w:w="274" w:type="dxa"/>
          </w:tcPr>
          <w:p w14:paraId="681E83C1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5B17CF2" w14:textId="31C14BBA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6C5C">
              <w:rPr>
                <w:rFonts w:ascii="Angsana New" w:hAnsi="Angsana New"/>
                <w:sz w:val="30"/>
                <w:szCs w:val="30"/>
              </w:rPr>
              <w:t>707</w:t>
            </w:r>
          </w:p>
        </w:tc>
      </w:tr>
      <w:tr w:rsidR="00AA5769" w:rsidRPr="00755A56" w:rsidDel="00545430" w14:paraId="6F78E8E0" w14:textId="77777777" w:rsidTr="00755A56">
        <w:tc>
          <w:tcPr>
            <w:tcW w:w="4135" w:type="dxa"/>
          </w:tcPr>
          <w:p w14:paraId="5D85A567" w14:textId="0C8AD22A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6B273A2E" w14:textId="25B0577A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28,810</w:t>
            </w:r>
          </w:p>
        </w:tc>
        <w:tc>
          <w:tcPr>
            <w:tcW w:w="274" w:type="dxa"/>
          </w:tcPr>
          <w:p w14:paraId="5AEFE7C7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09B9AE1" w14:textId="042FE32B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218B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F6C5C">
              <w:rPr>
                <w:rFonts w:ascii="Angsana New" w:hAnsi="Angsana New"/>
                <w:color w:val="000000"/>
                <w:sz w:val="30"/>
                <w:szCs w:val="30"/>
              </w:rPr>
              <w:t>389</w:t>
            </w:r>
          </w:p>
        </w:tc>
        <w:tc>
          <w:tcPr>
            <w:tcW w:w="272" w:type="dxa"/>
          </w:tcPr>
          <w:p w14:paraId="2C917E8F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4B0FF1A" w14:textId="2AE460A2" w:rsidR="00AA5769" w:rsidRPr="00D53868" w:rsidRDefault="008301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20,257</w:t>
            </w:r>
          </w:p>
        </w:tc>
        <w:tc>
          <w:tcPr>
            <w:tcW w:w="274" w:type="dxa"/>
          </w:tcPr>
          <w:p w14:paraId="75376966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9D36FE7" w14:textId="5F82E06E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6C5C">
              <w:rPr>
                <w:rFonts w:ascii="Angsana New" w:hAnsi="Angsana New"/>
                <w:sz w:val="30"/>
                <w:szCs w:val="30"/>
              </w:rPr>
              <w:t>499</w:t>
            </w:r>
          </w:p>
        </w:tc>
      </w:tr>
      <w:tr w:rsidR="00AA5769" w:rsidRPr="00755A56" w:rsidDel="00545430" w14:paraId="52FDEB92" w14:textId="77777777" w:rsidTr="00755A56">
        <w:tc>
          <w:tcPr>
            <w:tcW w:w="4135" w:type="dxa"/>
          </w:tcPr>
          <w:p w14:paraId="243459E3" w14:textId="1059861C" w:rsidR="00AA5769" w:rsidRPr="00A969ED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9ED">
              <w:rPr>
                <w:rFonts w:asciiTheme="majorBidi" w:hAnsiTheme="majorBidi" w:hint="cs"/>
                <w:sz w:val="30"/>
                <w:szCs w:val="30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1104" w:type="dxa"/>
          </w:tcPr>
          <w:p w14:paraId="07693196" w14:textId="7918B583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99FEBFB" w14:textId="77777777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72CE7A2" w14:textId="4A311047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69ED">
              <w:rPr>
                <w:rFonts w:ascii="Angsana New" w:hAnsi="Angsana New"/>
                <w:color w:val="000000"/>
                <w:sz w:val="30"/>
                <w:szCs w:val="30"/>
              </w:rPr>
              <w:t>1,778</w:t>
            </w:r>
          </w:p>
        </w:tc>
        <w:tc>
          <w:tcPr>
            <w:tcW w:w="272" w:type="dxa"/>
          </w:tcPr>
          <w:p w14:paraId="50BEF776" w14:textId="77777777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92839E4" w14:textId="165BF2AF" w:rsidR="00AA5769" w:rsidRPr="00A969ED" w:rsidRDefault="008301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741B95F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F712750" w14:textId="00FAAD5A" w:rsidR="00AA5769" w:rsidRPr="001F6C5C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1F6C5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6C5C">
              <w:rPr>
                <w:rFonts w:ascii="Angsana New" w:hAnsi="Angsana New"/>
                <w:sz w:val="30"/>
                <w:szCs w:val="30"/>
              </w:rPr>
              <w:t>861</w:t>
            </w:r>
          </w:p>
        </w:tc>
      </w:tr>
      <w:tr w:rsidR="00AA5769" w:rsidRPr="00755A56" w:rsidDel="00545430" w14:paraId="35442980" w14:textId="77777777" w:rsidTr="00755A56">
        <w:tc>
          <w:tcPr>
            <w:tcW w:w="4135" w:type="dxa"/>
          </w:tcPr>
          <w:p w14:paraId="4751CF55" w14:textId="01F1865A" w:rsidR="00AA5769" w:rsidRPr="00A969ED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9E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ขาดทุนจากตราสารอนุพันธ์สุทธิ</w:t>
            </w:r>
          </w:p>
        </w:tc>
        <w:tc>
          <w:tcPr>
            <w:tcW w:w="1104" w:type="dxa"/>
          </w:tcPr>
          <w:p w14:paraId="288BC6CC" w14:textId="43C008EA" w:rsidR="00AA5769" w:rsidRPr="00A969ED" w:rsidRDefault="006C3F67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(1,332)</w:t>
            </w:r>
          </w:p>
        </w:tc>
        <w:tc>
          <w:tcPr>
            <w:tcW w:w="274" w:type="dxa"/>
          </w:tcPr>
          <w:p w14:paraId="15564E90" w14:textId="77777777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B10A49C" w14:textId="227B800C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="Angsana New" w:hAnsi="Angsana New"/>
                <w:sz w:val="30"/>
                <w:szCs w:val="30"/>
              </w:rPr>
              <w:t>(70)</w:t>
            </w:r>
          </w:p>
        </w:tc>
        <w:tc>
          <w:tcPr>
            <w:tcW w:w="272" w:type="dxa"/>
          </w:tcPr>
          <w:p w14:paraId="3887B449" w14:textId="77777777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91C3687" w14:textId="1596D19F" w:rsidR="00AA5769" w:rsidRPr="00A969ED" w:rsidRDefault="006C3F67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(1,332)</w:t>
            </w:r>
          </w:p>
        </w:tc>
        <w:tc>
          <w:tcPr>
            <w:tcW w:w="274" w:type="dxa"/>
          </w:tcPr>
          <w:p w14:paraId="5A64A2FF" w14:textId="77777777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1CDF530" w14:textId="00D79F53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="Angsana New" w:hAnsi="Angsana New"/>
                <w:sz w:val="30"/>
                <w:szCs w:val="30"/>
              </w:rPr>
              <w:t>(70)</w:t>
            </w:r>
          </w:p>
        </w:tc>
      </w:tr>
      <w:tr w:rsidR="006C3F67" w:rsidRPr="006C3F67" w:rsidDel="00545430" w14:paraId="16BCBFF0" w14:textId="77777777" w:rsidTr="00647C6E">
        <w:tc>
          <w:tcPr>
            <w:tcW w:w="4135" w:type="dxa"/>
          </w:tcPr>
          <w:p w14:paraId="0138C23B" w14:textId="77777777" w:rsidR="00987B70" w:rsidRPr="00A969ED" w:rsidRDefault="00987B70" w:rsidP="00647C6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9ED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797FFA57" w14:textId="15FC7E96" w:rsidR="00987B70" w:rsidRPr="00A969ED" w:rsidRDefault="00987B70" w:rsidP="006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274" w:type="dxa"/>
          </w:tcPr>
          <w:p w14:paraId="3DB3E28E" w14:textId="77777777" w:rsidR="00987B70" w:rsidRPr="00A969ED" w:rsidRDefault="00987B70" w:rsidP="006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90725D9" w14:textId="77777777" w:rsidR="00987B70" w:rsidRPr="00A969ED" w:rsidRDefault="00987B70" w:rsidP="006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969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243BB83" w14:textId="77777777" w:rsidR="00987B70" w:rsidRPr="00A969ED" w:rsidRDefault="00987B70" w:rsidP="006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B7D8DF2" w14:textId="27A5B55E" w:rsidR="00987B70" w:rsidRPr="00A969ED" w:rsidRDefault="00830169" w:rsidP="006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274" w:type="dxa"/>
          </w:tcPr>
          <w:p w14:paraId="7ABB5254" w14:textId="77777777" w:rsidR="00987B70" w:rsidRPr="00A969ED" w:rsidRDefault="00987B70" w:rsidP="006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F526369" w14:textId="0F221D75" w:rsidR="00987B70" w:rsidRPr="00A969ED" w:rsidRDefault="00987B70" w:rsidP="006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A969E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769" w:rsidRPr="00755A56" w:rsidDel="00545430" w14:paraId="35BC394D" w14:textId="77777777" w:rsidTr="00755A56">
        <w:tc>
          <w:tcPr>
            <w:tcW w:w="4135" w:type="dxa"/>
          </w:tcPr>
          <w:p w14:paraId="551CB57F" w14:textId="10EF0F86" w:rsidR="00AA5769" w:rsidRPr="00A969ED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496BA779" w14:textId="05F29137" w:rsidR="00AA5769" w:rsidRPr="00A969ED" w:rsidRDefault="00987B70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4" w:type="dxa"/>
          </w:tcPr>
          <w:p w14:paraId="42049ABC" w14:textId="77777777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5B0E69A" w14:textId="46DDBA99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2" w:type="dxa"/>
          </w:tcPr>
          <w:p w14:paraId="2E8B86A6" w14:textId="77777777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9B96CF1" w14:textId="70BF8A4D" w:rsidR="00AA5769" w:rsidRPr="00A969ED" w:rsidRDefault="008301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4" w:type="dxa"/>
          </w:tcPr>
          <w:p w14:paraId="19951CD7" w14:textId="77777777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8801BEE" w14:textId="2F753FB4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AA5769" w:rsidRPr="00755A56" w:rsidDel="00545430" w14:paraId="1ADF645D" w14:textId="77777777" w:rsidTr="00755A56">
        <w:tc>
          <w:tcPr>
            <w:tcW w:w="4135" w:type="dxa"/>
          </w:tcPr>
          <w:p w14:paraId="756DFBE2" w14:textId="071A08A6" w:rsidR="00AA5769" w:rsidRPr="00A969ED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04" w:type="dxa"/>
          </w:tcPr>
          <w:p w14:paraId="1764FA46" w14:textId="207C006B" w:rsidR="00AA5769" w:rsidRPr="00A969ED" w:rsidRDefault="00987B70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74" w:type="dxa"/>
          </w:tcPr>
          <w:p w14:paraId="17E21BEF" w14:textId="77777777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85664C2" w14:textId="434C4C29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05644484" w14:textId="77777777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A52DDA" w14:textId="2A9D925D" w:rsidR="00AA5769" w:rsidRPr="00A969ED" w:rsidRDefault="008301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74" w:type="dxa"/>
          </w:tcPr>
          <w:p w14:paraId="45DD0359" w14:textId="77777777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AD6509D" w14:textId="4019B5A1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A5769" w:rsidRPr="00755A56" w:rsidDel="00545430" w14:paraId="141AF40F" w14:textId="77777777" w:rsidTr="00755A56">
        <w:tc>
          <w:tcPr>
            <w:tcW w:w="4135" w:type="dxa"/>
          </w:tcPr>
          <w:p w14:paraId="1B88CA62" w14:textId="6911AB4E" w:rsidR="00AA5769" w:rsidRPr="00A969ED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69C8E24C" w14:textId="48FC8A14" w:rsidR="00AA5769" w:rsidRPr="00A969ED" w:rsidRDefault="00987B70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4" w:type="dxa"/>
          </w:tcPr>
          <w:p w14:paraId="5A9E6F80" w14:textId="77777777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B285EF0" w14:textId="61128CCC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72" w:type="dxa"/>
          </w:tcPr>
          <w:p w14:paraId="26CEE412" w14:textId="77777777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A1059EF" w14:textId="224F1FCE" w:rsidR="00AA5769" w:rsidRPr="00A969ED" w:rsidRDefault="008301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4" w:type="dxa"/>
          </w:tcPr>
          <w:p w14:paraId="10570609" w14:textId="77777777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58F436F" w14:textId="3559C824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AA5769" w:rsidRPr="00755A56" w:rsidDel="00545430" w14:paraId="74145802" w14:textId="77777777" w:rsidTr="008970EC">
        <w:tc>
          <w:tcPr>
            <w:tcW w:w="4135" w:type="dxa"/>
          </w:tcPr>
          <w:p w14:paraId="6DFED0F9" w14:textId="132A2488" w:rsidR="00AA5769" w:rsidRPr="00A969ED" w:rsidRDefault="00AA5769" w:rsidP="00A969ED">
            <w:pPr>
              <w:tabs>
                <w:tab w:val="clear" w:pos="3742"/>
                <w:tab w:val="left" w:pos="3735"/>
              </w:tabs>
              <w:spacing w:line="240" w:lineRule="auto"/>
              <w:ind w:left="250" w:right="-108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="00A969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25E31" w:rsidRPr="00A969E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A969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25E31" w:rsidRPr="00A969ED">
              <w:rPr>
                <w:rFonts w:asciiTheme="majorBidi" w:hAnsiTheme="majorBidi" w:cstheme="majorBidi" w:hint="cs"/>
                <w:sz w:val="30"/>
                <w:szCs w:val="30"/>
                <w:cs/>
              </w:rPr>
              <w:t>(รายได้)</w:t>
            </w:r>
            <w:r w:rsidR="00A969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69ED">
              <w:rPr>
                <w:rFonts w:asciiTheme="majorBidi" w:hAnsiTheme="majorBidi" w:cstheme="majorBidi"/>
                <w:sz w:val="30"/>
                <w:szCs w:val="30"/>
                <w:cs/>
              </w:rPr>
              <w:t>ที่รวมเข้าเป็นต้นทุนของสินทรัพย์ถาวร</w:t>
            </w:r>
          </w:p>
        </w:tc>
        <w:tc>
          <w:tcPr>
            <w:tcW w:w="1104" w:type="dxa"/>
            <w:vAlign w:val="bottom"/>
          </w:tcPr>
          <w:p w14:paraId="63A3E022" w14:textId="2F804648" w:rsidR="00AA5769" w:rsidRPr="00A969ED" w:rsidRDefault="003B5484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  <w:vAlign w:val="bottom"/>
          </w:tcPr>
          <w:p w14:paraId="20DA65F9" w14:textId="77777777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7586D154" w14:textId="12521E17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5019757B" w14:textId="77777777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7BBCD429" w14:textId="6B42EA1E" w:rsidR="00AA5769" w:rsidRPr="00A969ED" w:rsidRDefault="003B5484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  <w:vAlign w:val="bottom"/>
          </w:tcPr>
          <w:p w14:paraId="162418FD" w14:textId="77777777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1DF7190" w14:textId="73F40325" w:rsidR="00AA5769" w:rsidRPr="00A969ED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AA5769" w:rsidRPr="00C63AC1" w:rsidDel="00545430" w14:paraId="646573EC" w14:textId="77777777" w:rsidTr="00755A56">
        <w:tc>
          <w:tcPr>
            <w:tcW w:w="4135" w:type="dxa"/>
          </w:tcPr>
          <w:p w14:paraId="76BD6146" w14:textId="77777777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5A49BA68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9810AE9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8C7266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50D8029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1FA54D9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B95EC43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195A19B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769" w:rsidRPr="00755A56" w:rsidDel="00545430" w14:paraId="051A14C1" w14:textId="77777777" w:rsidTr="00755A56">
        <w:tc>
          <w:tcPr>
            <w:tcW w:w="4135" w:type="dxa"/>
          </w:tcPr>
          <w:p w14:paraId="4C8B9C0F" w14:textId="549AE71C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4" w:type="dxa"/>
          </w:tcPr>
          <w:p w14:paraId="22EEBB1A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B8C8B25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9C2D4D9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26C4A78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F71BBED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943673C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9DC579E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769" w:rsidRPr="00755A56" w:rsidDel="00545430" w14:paraId="324FA123" w14:textId="77777777" w:rsidTr="00755A56">
        <w:tc>
          <w:tcPr>
            <w:tcW w:w="4135" w:type="dxa"/>
          </w:tcPr>
          <w:p w14:paraId="21FB87A0" w14:textId="33E58452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4" w:type="dxa"/>
          </w:tcPr>
          <w:p w14:paraId="498EB9F3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3807B4B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306A1D1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07ACA42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1AE1F37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FF067A1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4C485D8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769" w:rsidRPr="00755A56" w:rsidDel="00545430" w14:paraId="7A922FC8" w14:textId="77777777" w:rsidTr="00755A56">
        <w:tc>
          <w:tcPr>
            <w:tcW w:w="4135" w:type="dxa"/>
          </w:tcPr>
          <w:p w14:paraId="5424F5AB" w14:textId="554015E6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04" w:type="dxa"/>
          </w:tcPr>
          <w:p w14:paraId="28F174AB" w14:textId="5362F888" w:rsidR="00AA5769" w:rsidRPr="00D53868" w:rsidRDefault="004C38D4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74" w:type="dxa"/>
          </w:tcPr>
          <w:p w14:paraId="52158BE7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FA4F735" w14:textId="22AA8179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272" w:type="dxa"/>
          </w:tcPr>
          <w:p w14:paraId="16AC8160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EC0089" w14:textId="6544872C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4" w:type="dxa"/>
          </w:tcPr>
          <w:p w14:paraId="62DD7E9B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64EDD71" w14:textId="50787FC6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AA5769" w:rsidRPr="00755A56" w:rsidDel="00545430" w14:paraId="3345D17E" w14:textId="77777777" w:rsidTr="00755A56">
        <w:tc>
          <w:tcPr>
            <w:tcW w:w="4135" w:type="dxa"/>
          </w:tcPr>
          <w:p w14:paraId="1882A638" w14:textId="77777777" w:rsidR="00AA5769" w:rsidRPr="00D53868" w:rsidRDefault="00AA5769" w:rsidP="00AA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ผลประโยชน์หลังออกจากงานและ  </w:t>
            </w:r>
          </w:p>
          <w:p w14:paraId="071AF456" w14:textId="672F64D8" w:rsidR="00AA5769" w:rsidRPr="00D53868" w:rsidRDefault="00AA5769" w:rsidP="00AA576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301C3B78" w14:textId="16E56AA0" w:rsidR="00AA5769" w:rsidRPr="00D53868" w:rsidRDefault="004C38D4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4" w:type="dxa"/>
            <w:vAlign w:val="bottom"/>
          </w:tcPr>
          <w:p w14:paraId="46223539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2960A240" w14:textId="0235C398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2" w:type="dxa"/>
            <w:vAlign w:val="bottom"/>
          </w:tcPr>
          <w:p w14:paraId="7B3D4338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7848B09A" w14:textId="32E30F9F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  <w:vAlign w:val="bottom"/>
          </w:tcPr>
          <w:p w14:paraId="17AC0E7E" w14:textId="77777777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EB4A5B4" w14:textId="39CAB6B5" w:rsidR="00AA5769" w:rsidRPr="00D53868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A5769" w:rsidRPr="00755A56" w:rsidDel="00545430" w14:paraId="38A000DD" w14:textId="77777777" w:rsidTr="00755A56">
        <w:tc>
          <w:tcPr>
            <w:tcW w:w="4135" w:type="dxa"/>
          </w:tcPr>
          <w:p w14:paraId="409B76E1" w14:textId="6D4DE670" w:rsidR="00AA5769" w:rsidRPr="00D53868" w:rsidRDefault="00AA5769" w:rsidP="00AA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272C59A0" w14:textId="079FD32C" w:rsidR="00AA5769" w:rsidRPr="000656E9" w:rsidRDefault="004C38D4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274" w:type="dxa"/>
          </w:tcPr>
          <w:p w14:paraId="6B771854" w14:textId="77777777" w:rsidR="00AA5769" w:rsidRPr="000656E9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52ED3A1D" w14:textId="0D614535" w:rsidR="00AA5769" w:rsidRPr="000656E9" w:rsidRDefault="00AA5769" w:rsidP="00AA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56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72" w:type="dxa"/>
          </w:tcPr>
          <w:p w14:paraId="71DB3E14" w14:textId="77777777" w:rsidR="00AA5769" w:rsidRPr="000656E9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02E9736A" w14:textId="22843D0D" w:rsidR="00AA5769" w:rsidRPr="000656E9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74" w:type="dxa"/>
          </w:tcPr>
          <w:p w14:paraId="50FD5D95" w14:textId="77777777" w:rsidR="00AA5769" w:rsidRPr="000656E9" w:rsidRDefault="00AA5769" w:rsidP="00AA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22FC0030" w14:textId="37B07037" w:rsidR="00AA5769" w:rsidRPr="000656E9" w:rsidRDefault="00AA5769" w:rsidP="00AA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56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</w:tr>
    </w:tbl>
    <w:p w14:paraId="7295B2AB" w14:textId="77777777" w:rsidR="006A183A" w:rsidRDefault="006A1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0"/>
        <w:gridCol w:w="1158"/>
        <w:gridCol w:w="236"/>
        <w:gridCol w:w="1200"/>
        <w:gridCol w:w="236"/>
        <w:gridCol w:w="1115"/>
        <w:gridCol w:w="236"/>
        <w:gridCol w:w="1181"/>
      </w:tblGrid>
      <w:tr w:rsidR="00C63AC1" w:rsidRPr="00755A56" w14:paraId="1E25B386" w14:textId="77777777" w:rsidTr="003F7927">
        <w:trPr>
          <w:tblHeader/>
        </w:trPr>
        <w:tc>
          <w:tcPr>
            <w:tcW w:w="4120" w:type="dxa"/>
          </w:tcPr>
          <w:p w14:paraId="33B0D66B" w14:textId="45A39B9C" w:rsidR="00C63AC1" w:rsidRPr="00755A56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5A5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</w:t>
            </w:r>
          </w:p>
        </w:tc>
        <w:tc>
          <w:tcPr>
            <w:tcW w:w="2594" w:type="dxa"/>
            <w:gridSpan w:val="3"/>
          </w:tcPr>
          <w:p w14:paraId="221E84C4" w14:textId="77777777" w:rsidR="00C63AC1" w:rsidRPr="00755A56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7D80808" w14:textId="77777777" w:rsidR="00C63AC1" w:rsidRPr="00755A56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2" w:type="dxa"/>
            <w:gridSpan w:val="3"/>
          </w:tcPr>
          <w:p w14:paraId="05B8D08F" w14:textId="77777777" w:rsidR="00C63AC1" w:rsidRPr="00755A56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63AC1" w:rsidRPr="00755A56" w14:paraId="2A580C36" w14:textId="77777777" w:rsidTr="003F7927">
        <w:trPr>
          <w:tblHeader/>
        </w:trPr>
        <w:tc>
          <w:tcPr>
            <w:tcW w:w="4120" w:type="dxa"/>
          </w:tcPr>
          <w:p w14:paraId="2764F0A6" w14:textId="30959833" w:rsidR="00C63AC1" w:rsidRPr="00C63AC1" w:rsidRDefault="00C63AC1" w:rsidP="00C63AC1">
            <w:pPr>
              <w:ind w:left="250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C63AC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C63AC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63AC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C63AC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63AC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158" w:type="dxa"/>
          </w:tcPr>
          <w:p w14:paraId="6670E964" w14:textId="476C56C3" w:rsidR="00C63AC1" w:rsidRPr="00755A56" w:rsidRDefault="00F53D00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4B6A069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D349205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4D2944C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D8FF037" w14:textId="322E7E18" w:rsidR="00C63AC1" w:rsidRPr="00755A56" w:rsidRDefault="00F53D00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55FF4831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D817451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63AC1" w:rsidRPr="00755A56" w14:paraId="0E297B80" w14:textId="77777777" w:rsidTr="003F7927">
        <w:trPr>
          <w:tblHeader/>
        </w:trPr>
        <w:tc>
          <w:tcPr>
            <w:tcW w:w="4120" w:type="dxa"/>
          </w:tcPr>
          <w:p w14:paraId="0ED943B8" w14:textId="3FFB7CB6" w:rsidR="00C63AC1" w:rsidRPr="00755A56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56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8" w:type="dxa"/>
          </w:tcPr>
          <w:p w14:paraId="4007A3FD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02AF8F5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B9D6C87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1594040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802AADC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9619FCA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13BCCB8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63AC1" w:rsidRPr="00755A56" w14:paraId="278B7B55" w14:textId="77777777" w:rsidTr="003F7927">
        <w:trPr>
          <w:tblHeader/>
        </w:trPr>
        <w:tc>
          <w:tcPr>
            <w:tcW w:w="4120" w:type="dxa"/>
          </w:tcPr>
          <w:p w14:paraId="68738A01" w14:textId="46A04A32" w:rsidR="00C63AC1" w:rsidRPr="00755A56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2" w:type="dxa"/>
            <w:gridSpan w:val="7"/>
          </w:tcPr>
          <w:p w14:paraId="33824485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3AC1" w:rsidRPr="00D53868" w14:paraId="203ACADA" w14:textId="77777777" w:rsidTr="003F7927">
        <w:tc>
          <w:tcPr>
            <w:tcW w:w="4120" w:type="dxa"/>
          </w:tcPr>
          <w:p w14:paraId="2D073DA1" w14:textId="4205A4AD" w:rsidR="00C63AC1" w:rsidRPr="00D53868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58" w:type="dxa"/>
            <w:vAlign w:val="bottom"/>
          </w:tcPr>
          <w:p w14:paraId="09D4037D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967627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83F824C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7766610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4366673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6054688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36FB9E0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D53868" w14:paraId="3805B20A" w14:textId="77777777" w:rsidTr="003F7927">
        <w:tc>
          <w:tcPr>
            <w:tcW w:w="4120" w:type="dxa"/>
          </w:tcPr>
          <w:p w14:paraId="0A84C612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8" w:type="dxa"/>
          </w:tcPr>
          <w:p w14:paraId="22AF4ED9" w14:textId="7299F0DA" w:rsidR="00C63AC1" w:rsidRPr="00D53868" w:rsidRDefault="00942BE7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36" w:type="dxa"/>
          </w:tcPr>
          <w:p w14:paraId="3A70980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C85ED90" w14:textId="77777777" w:rsidR="00C63AC1" w:rsidRPr="00D53868" w:rsidRDefault="00C63AC1" w:rsidP="00D95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2,063</w:t>
            </w:r>
          </w:p>
        </w:tc>
        <w:tc>
          <w:tcPr>
            <w:tcW w:w="236" w:type="dxa"/>
          </w:tcPr>
          <w:p w14:paraId="08F761B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56B7581" w14:textId="57068982" w:rsidR="00C63AC1" w:rsidRPr="00D53868" w:rsidRDefault="002E7ED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E7EDB">
              <w:rPr>
                <w:rFonts w:asciiTheme="majorBidi" w:hAnsiTheme="majorBidi" w:cstheme="majorBidi" w:hint="cs"/>
                <w:sz w:val="30"/>
                <w:szCs w:val="30"/>
              </w:rPr>
              <w:t>522</w:t>
            </w:r>
          </w:p>
        </w:tc>
        <w:tc>
          <w:tcPr>
            <w:tcW w:w="236" w:type="dxa"/>
          </w:tcPr>
          <w:p w14:paraId="5687A42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CB1B1F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2,011</w:t>
            </w:r>
          </w:p>
        </w:tc>
      </w:tr>
      <w:tr w:rsidR="00C63AC1" w:rsidRPr="00D53868" w14:paraId="1E04E982" w14:textId="77777777" w:rsidTr="003F7927">
        <w:tc>
          <w:tcPr>
            <w:tcW w:w="4120" w:type="dxa"/>
          </w:tcPr>
          <w:p w14:paraId="4D8C0AE4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</w:tcPr>
          <w:p w14:paraId="108A9DD4" w14:textId="16B9DBC6" w:rsidR="00C63AC1" w:rsidRPr="00D53868" w:rsidRDefault="00942BE7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D58F0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BDDD90A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DC1D0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F51E7C4" w14:textId="1FF0F8C2" w:rsidR="00C63AC1" w:rsidRPr="00D53868" w:rsidRDefault="006A183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14,176</w:t>
            </w:r>
          </w:p>
        </w:tc>
        <w:tc>
          <w:tcPr>
            <w:tcW w:w="236" w:type="dxa"/>
          </w:tcPr>
          <w:p w14:paraId="5434FE5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00EACB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12,785</w:t>
            </w:r>
          </w:p>
        </w:tc>
      </w:tr>
      <w:tr w:rsidR="00C63AC1" w:rsidRPr="00D53868" w14:paraId="44E2A381" w14:textId="77777777" w:rsidTr="003F7927">
        <w:tc>
          <w:tcPr>
            <w:tcW w:w="4120" w:type="dxa"/>
          </w:tcPr>
          <w:p w14:paraId="3D7EF1D3" w14:textId="77777777" w:rsidR="00C63AC1" w:rsidRPr="00D53868" w:rsidRDefault="00C63AC1" w:rsidP="00C63AC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8" w:type="dxa"/>
          </w:tcPr>
          <w:p w14:paraId="4A0FFE13" w14:textId="27E35D47" w:rsidR="00C63AC1" w:rsidRPr="00D53868" w:rsidRDefault="006A183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2,481</w:t>
            </w:r>
          </w:p>
        </w:tc>
        <w:tc>
          <w:tcPr>
            <w:tcW w:w="236" w:type="dxa"/>
          </w:tcPr>
          <w:p w14:paraId="6292F13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A3DEFA1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1,764</w:t>
            </w:r>
          </w:p>
        </w:tc>
        <w:tc>
          <w:tcPr>
            <w:tcW w:w="236" w:type="dxa"/>
          </w:tcPr>
          <w:p w14:paraId="751EC2F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82B3309" w14:textId="2CD2B0C7" w:rsidR="00C63AC1" w:rsidRPr="00D53868" w:rsidRDefault="006A183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  <w:tc>
          <w:tcPr>
            <w:tcW w:w="236" w:type="dxa"/>
          </w:tcPr>
          <w:p w14:paraId="6C51B2E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549A243" w14:textId="77777777" w:rsidR="00C63AC1" w:rsidRPr="00D53868" w:rsidRDefault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</w:tr>
      <w:tr w:rsidR="00C63AC1" w:rsidRPr="00D53868" w:rsidDel="00545430" w14:paraId="209227E5" w14:textId="77777777" w:rsidTr="003F7927">
        <w:tc>
          <w:tcPr>
            <w:tcW w:w="4120" w:type="dxa"/>
          </w:tcPr>
          <w:p w14:paraId="45A76A6C" w14:textId="77777777" w:rsidR="00C63AC1" w:rsidRPr="00D53868" w:rsidRDefault="00C63AC1" w:rsidP="00C63AC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8" w:type="dxa"/>
          </w:tcPr>
          <w:p w14:paraId="42AA93EA" w14:textId="68992D9A" w:rsidR="00C63AC1" w:rsidRPr="00D53868" w:rsidRDefault="006A183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236" w:type="dxa"/>
          </w:tcPr>
          <w:p w14:paraId="24F95A5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D0A94E5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236" w:type="dxa"/>
          </w:tcPr>
          <w:p w14:paraId="69FEC2E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D87C3C0" w14:textId="07C42085" w:rsidR="00C63AC1" w:rsidRPr="00D53868" w:rsidRDefault="006A183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36" w:type="dxa"/>
          </w:tcPr>
          <w:p w14:paraId="0C6D808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FE99F5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</w:tr>
      <w:tr w:rsidR="00C63AC1" w:rsidRPr="00D53868" w14:paraId="71CB3B5E" w14:textId="77777777" w:rsidTr="003F7927">
        <w:tc>
          <w:tcPr>
            <w:tcW w:w="4120" w:type="dxa"/>
          </w:tcPr>
          <w:p w14:paraId="22112F85" w14:textId="77777777" w:rsidR="00C63AC1" w:rsidRPr="00D53868" w:rsidRDefault="00C63AC1" w:rsidP="00C63AC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0858C50E" w14:textId="5F702416" w:rsidR="00C63AC1" w:rsidRPr="00D53868" w:rsidRDefault="006A183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20,121</w:t>
            </w:r>
          </w:p>
        </w:tc>
        <w:tc>
          <w:tcPr>
            <w:tcW w:w="236" w:type="dxa"/>
          </w:tcPr>
          <w:p w14:paraId="508C655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5192189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13,402</w:t>
            </w:r>
          </w:p>
        </w:tc>
        <w:tc>
          <w:tcPr>
            <w:tcW w:w="236" w:type="dxa"/>
          </w:tcPr>
          <w:p w14:paraId="2028579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6B42480" w14:textId="46108325" w:rsidR="00C63AC1" w:rsidRPr="00D53868" w:rsidRDefault="006A183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19,365</w:t>
            </w:r>
          </w:p>
        </w:tc>
        <w:tc>
          <w:tcPr>
            <w:tcW w:w="236" w:type="dxa"/>
          </w:tcPr>
          <w:p w14:paraId="07E91FA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56F819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12,528</w:t>
            </w:r>
          </w:p>
        </w:tc>
      </w:tr>
      <w:tr w:rsidR="00C63AC1" w:rsidRPr="00D53868" w14:paraId="225A54ED" w14:textId="77777777" w:rsidTr="003F7927">
        <w:tc>
          <w:tcPr>
            <w:tcW w:w="4120" w:type="dxa"/>
          </w:tcPr>
          <w:p w14:paraId="1CB18A39" w14:textId="77777777" w:rsidR="00C63AC1" w:rsidRPr="00D53868" w:rsidRDefault="00C63AC1" w:rsidP="00C63AC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21076F6" w14:textId="7BEA04AD" w:rsidR="00C63AC1" w:rsidRPr="00D53868" w:rsidRDefault="006A183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24,024</w:t>
            </w:r>
          </w:p>
        </w:tc>
        <w:tc>
          <w:tcPr>
            <w:tcW w:w="236" w:type="dxa"/>
          </w:tcPr>
          <w:p w14:paraId="2CB0956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D61838B" w14:textId="77777777" w:rsidR="00C63AC1" w:rsidRPr="002164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18,070</w:t>
            </w:r>
          </w:p>
        </w:tc>
        <w:tc>
          <w:tcPr>
            <w:tcW w:w="236" w:type="dxa"/>
          </w:tcPr>
          <w:p w14:paraId="7100122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AC57E3F" w14:textId="4FDC0EF2" w:rsidR="00C63AC1" w:rsidRPr="00D53868" w:rsidRDefault="006A183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35,430</w:t>
            </w:r>
          </w:p>
        </w:tc>
        <w:tc>
          <w:tcPr>
            <w:tcW w:w="236" w:type="dxa"/>
          </w:tcPr>
          <w:p w14:paraId="7588F82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22A4ABA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28,398</w:t>
            </w:r>
          </w:p>
        </w:tc>
      </w:tr>
      <w:tr w:rsidR="00D53868" w:rsidRPr="00755A56" w14:paraId="28EAB719" w14:textId="77777777" w:rsidTr="003F7927">
        <w:tc>
          <w:tcPr>
            <w:tcW w:w="4120" w:type="dxa"/>
          </w:tcPr>
          <w:p w14:paraId="52DCF941" w14:textId="48B2CD4D" w:rsidR="00546A03" w:rsidRPr="00755A56" w:rsidRDefault="00546A03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2531539" w14:textId="77777777" w:rsidR="00D53868" w:rsidRPr="00755A56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61E0AE" w14:textId="77777777" w:rsidR="00D53868" w:rsidRPr="00755A56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DF55D29" w14:textId="77777777" w:rsidR="00D53868" w:rsidRPr="00755A56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03D897" w14:textId="77777777" w:rsidR="00D53868" w:rsidRPr="00755A56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</w:tcPr>
          <w:p w14:paraId="23990BDF" w14:textId="77777777" w:rsidR="00D53868" w:rsidRPr="00755A56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693CF5" w14:textId="77777777" w:rsidR="00D53868" w:rsidRPr="00755A56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D545FC3" w14:textId="77777777" w:rsidR="00D53868" w:rsidRPr="00755A56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3AC1" w:rsidRPr="00755A56" w14:paraId="221DC242" w14:textId="77777777" w:rsidTr="003F7927">
        <w:tc>
          <w:tcPr>
            <w:tcW w:w="4120" w:type="dxa"/>
          </w:tcPr>
          <w:p w14:paraId="7322B70B" w14:textId="17B101AA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58" w:type="dxa"/>
          </w:tcPr>
          <w:p w14:paraId="15D51E2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F198A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E7A0F2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A3B51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26610B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9AFCA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4DBDF9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3AC1" w:rsidRPr="00755A56" w14:paraId="53A177B3" w14:textId="77777777" w:rsidTr="003F7927">
        <w:tc>
          <w:tcPr>
            <w:tcW w:w="4120" w:type="dxa"/>
          </w:tcPr>
          <w:p w14:paraId="6AB21100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8" w:type="dxa"/>
          </w:tcPr>
          <w:p w14:paraId="4C432197" w14:textId="5F9B9CE0" w:rsidR="00C63AC1" w:rsidRPr="00D53868" w:rsidRDefault="002E7ED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E7EDB">
              <w:rPr>
                <w:rFonts w:asciiTheme="majorBidi" w:hAnsiTheme="majorBidi" w:cstheme="majorBidi" w:hint="cs"/>
                <w:sz w:val="30"/>
                <w:szCs w:val="30"/>
              </w:rPr>
              <w:t>282</w:t>
            </w:r>
          </w:p>
        </w:tc>
        <w:tc>
          <w:tcPr>
            <w:tcW w:w="236" w:type="dxa"/>
          </w:tcPr>
          <w:p w14:paraId="466C699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81C51A6" w14:textId="77777777" w:rsidR="00C63AC1" w:rsidRPr="00D53868" w:rsidRDefault="00C63AC1" w:rsidP="002E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36" w:type="dxa"/>
          </w:tcPr>
          <w:p w14:paraId="01752E3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779BBF6" w14:textId="157B4970" w:rsidR="00C63AC1" w:rsidRPr="00D53868" w:rsidRDefault="006A1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36" w:type="dxa"/>
          </w:tcPr>
          <w:p w14:paraId="642C7BA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99065E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</w:tr>
      <w:tr w:rsidR="00C63AC1" w:rsidRPr="00755A56" w14:paraId="48A68451" w14:textId="77777777" w:rsidTr="003F7927">
        <w:tc>
          <w:tcPr>
            <w:tcW w:w="4120" w:type="dxa"/>
          </w:tcPr>
          <w:p w14:paraId="7479FDBE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</w:tcPr>
          <w:p w14:paraId="07085B90" w14:textId="4D9F8155" w:rsidR="00C63AC1" w:rsidRPr="00D53868" w:rsidRDefault="006A183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6AD486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0BF6DE3" w14:textId="77777777" w:rsidR="00C63AC1" w:rsidRPr="00D53868" w:rsidRDefault="00C63AC1" w:rsidP="002E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E7687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A9F969D" w14:textId="290F093B" w:rsidR="00C63AC1" w:rsidRPr="00D53868" w:rsidRDefault="006A183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11,172</w:t>
            </w:r>
          </w:p>
        </w:tc>
        <w:tc>
          <w:tcPr>
            <w:tcW w:w="236" w:type="dxa"/>
          </w:tcPr>
          <w:p w14:paraId="6761E8C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22B77F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3,267</w:t>
            </w:r>
          </w:p>
        </w:tc>
      </w:tr>
      <w:tr w:rsidR="00C63AC1" w:rsidRPr="00755A56" w14:paraId="303B979B" w14:textId="77777777" w:rsidTr="003F7927">
        <w:tc>
          <w:tcPr>
            <w:tcW w:w="4120" w:type="dxa"/>
          </w:tcPr>
          <w:p w14:paraId="372EF0BE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8" w:type="dxa"/>
          </w:tcPr>
          <w:p w14:paraId="1ED67048" w14:textId="364189BF" w:rsidR="00C63AC1" w:rsidRPr="00D53868" w:rsidRDefault="002E7ED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E7EDB">
              <w:rPr>
                <w:rFonts w:asciiTheme="majorBidi" w:hAnsiTheme="majorBidi" w:cstheme="majorBidi" w:hint="cs"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239E4A0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A8AE083" w14:textId="77777777" w:rsidR="00C63AC1" w:rsidRPr="00D53868" w:rsidRDefault="00C63AC1" w:rsidP="002E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0CD3BFA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26B6C9D" w14:textId="33BDDAA0" w:rsidR="00C63AC1" w:rsidRPr="00D53868" w:rsidRDefault="006A183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5E3296C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5D0398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C63AC1" w:rsidRPr="00755A56" w14:paraId="1C70A557" w14:textId="77777777" w:rsidTr="003F7927">
        <w:tc>
          <w:tcPr>
            <w:tcW w:w="4120" w:type="dxa"/>
          </w:tcPr>
          <w:p w14:paraId="7933EB8C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8" w:type="dxa"/>
          </w:tcPr>
          <w:p w14:paraId="57E05CAF" w14:textId="1708B114" w:rsidR="00C63AC1" w:rsidRPr="00D53868" w:rsidRDefault="002E7ED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E7EDB">
              <w:rPr>
                <w:rFonts w:asciiTheme="majorBidi" w:hAnsiTheme="majorBidi" w:cstheme="majorBidi" w:hint="cs"/>
                <w:sz w:val="30"/>
                <w:szCs w:val="30"/>
              </w:rPr>
              <w:t>104</w:t>
            </w:r>
          </w:p>
        </w:tc>
        <w:tc>
          <w:tcPr>
            <w:tcW w:w="236" w:type="dxa"/>
          </w:tcPr>
          <w:p w14:paraId="5550851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D0F4D5B" w14:textId="77777777" w:rsidR="00C63AC1" w:rsidRPr="00D53868" w:rsidRDefault="00C63AC1" w:rsidP="002E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1F1748C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B505814" w14:textId="5DC17398" w:rsidR="00C63AC1" w:rsidRPr="00D53868" w:rsidRDefault="006A183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36" w:type="dxa"/>
          </w:tcPr>
          <w:p w14:paraId="344FEA4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8DB9F0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C63AC1" w:rsidRPr="00755A56" w14:paraId="2068FDCE" w14:textId="77777777" w:rsidTr="003F7927">
        <w:tc>
          <w:tcPr>
            <w:tcW w:w="4120" w:type="dxa"/>
          </w:tcPr>
          <w:p w14:paraId="2883AD55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5E9D6E98" w14:textId="50A60B49" w:rsidR="00C63AC1" w:rsidRPr="00D53868" w:rsidRDefault="002E7ED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E7EDB">
              <w:rPr>
                <w:rFonts w:asciiTheme="majorBidi" w:hAnsiTheme="majorBidi" w:cstheme="majorBidi" w:hint="cs"/>
                <w:sz w:val="30"/>
                <w:szCs w:val="30"/>
              </w:rPr>
              <w:t>333</w:t>
            </w:r>
          </w:p>
        </w:tc>
        <w:tc>
          <w:tcPr>
            <w:tcW w:w="236" w:type="dxa"/>
          </w:tcPr>
          <w:p w14:paraId="58A8997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713E7FB" w14:textId="77777777" w:rsidR="00C63AC1" w:rsidRPr="00D53868" w:rsidRDefault="00C63AC1" w:rsidP="002E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236" w:type="dxa"/>
          </w:tcPr>
          <w:p w14:paraId="31B7772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662ED61" w14:textId="17D2BEB7" w:rsidR="00C63AC1" w:rsidRPr="00D53868" w:rsidRDefault="006A183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236" w:type="dxa"/>
          </w:tcPr>
          <w:p w14:paraId="7C3996C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8592EE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C63AC1" w:rsidRPr="00755A56" w14:paraId="45134C2A" w14:textId="77777777" w:rsidTr="003F7927">
        <w:tc>
          <w:tcPr>
            <w:tcW w:w="4120" w:type="dxa"/>
          </w:tcPr>
          <w:p w14:paraId="76DD8FEA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2CE6FA2C" w14:textId="53305A3C" w:rsidR="00C63AC1" w:rsidRPr="00D53868" w:rsidRDefault="002E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7E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36" w:type="dxa"/>
          </w:tcPr>
          <w:p w14:paraId="34182EB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EC42BCC" w14:textId="77777777" w:rsidR="00C63AC1" w:rsidRPr="00D95828" w:rsidRDefault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236" w:type="dxa"/>
          </w:tcPr>
          <w:p w14:paraId="66D0EF5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787C0D8A" w14:textId="3FCF6851" w:rsidR="00C63AC1" w:rsidRPr="00D53868" w:rsidRDefault="006A183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11,790</w:t>
            </w:r>
          </w:p>
        </w:tc>
        <w:tc>
          <w:tcPr>
            <w:tcW w:w="236" w:type="dxa"/>
          </w:tcPr>
          <w:p w14:paraId="4A2054E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565FFC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4,005</w:t>
            </w:r>
          </w:p>
        </w:tc>
      </w:tr>
      <w:tr w:rsidR="00C63AC1" w:rsidRPr="00D53868" w14:paraId="3FA5DB1E" w14:textId="77777777" w:rsidTr="003F7927">
        <w:tc>
          <w:tcPr>
            <w:tcW w:w="4120" w:type="dxa"/>
          </w:tcPr>
          <w:p w14:paraId="78FC8D9C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0BD19E9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BE100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2D7A8C9A" w14:textId="77777777" w:rsidR="00C63AC1" w:rsidRPr="002E7EDB" w:rsidRDefault="00C63AC1" w:rsidP="002E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0CD8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6F89AF3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0140F3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C98DEB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33A46BBC" w14:textId="77777777" w:rsidTr="003F7927">
        <w:tc>
          <w:tcPr>
            <w:tcW w:w="4120" w:type="dxa"/>
          </w:tcPr>
          <w:p w14:paraId="6F08C371" w14:textId="77B3946C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สินทรัพย์หมุนเวียน</w:t>
            </w:r>
          </w:p>
        </w:tc>
        <w:tc>
          <w:tcPr>
            <w:tcW w:w="1158" w:type="dxa"/>
          </w:tcPr>
          <w:p w14:paraId="3E3EB5F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6D8B98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43513060" w14:textId="77777777" w:rsidR="00C63AC1" w:rsidRPr="002E7EDB" w:rsidRDefault="00C63AC1" w:rsidP="002E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B9BAA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C3A621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6D2333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4903D8E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36C6C4A2" w14:textId="77777777" w:rsidTr="003F7927">
        <w:tc>
          <w:tcPr>
            <w:tcW w:w="4120" w:type="dxa"/>
          </w:tcPr>
          <w:p w14:paraId="36983F2C" w14:textId="69E8F404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09BC483D" w14:textId="5BB44960" w:rsidR="00C63AC1" w:rsidRPr="00D53868" w:rsidRDefault="002E7EDB" w:rsidP="00897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E7EDB">
              <w:rPr>
                <w:rFonts w:asciiTheme="majorBidi" w:hAnsiTheme="majorBidi" w:cstheme="majorBidi" w:hint="cs"/>
                <w:sz w:val="30"/>
                <w:szCs w:val="30"/>
              </w:rPr>
              <w:t>99</w:t>
            </w:r>
          </w:p>
        </w:tc>
        <w:tc>
          <w:tcPr>
            <w:tcW w:w="236" w:type="dxa"/>
          </w:tcPr>
          <w:p w14:paraId="172C0A0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F8A6FEA" w14:textId="7ACDE9AF" w:rsidR="00C63AC1" w:rsidRPr="002E7EDB" w:rsidRDefault="00C63AC1" w:rsidP="002E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36" w:type="dxa"/>
          </w:tcPr>
          <w:p w14:paraId="4CF419A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B891DF8" w14:textId="103688D1" w:rsidR="00C63AC1" w:rsidRPr="00D53868" w:rsidRDefault="002E7ED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7EDB">
              <w:rPr>
                <w:rFonts w:asciiTheme="majorBidi" w:hAnsiTheme="majorBidi" w:cstheme="majorBidi" w:hint="cs"/>
                <w:sz w:val="30"/>
                <w:szCs w:val="30"/>
              </w:rPr>
              <w:t>99</w:t>
            </w:r>
          </w:p>
        </w:tc>
        <w:tc>
          <w:tcPr>
            <w:tcW w:w="236" w:type="dxa"/>
          </w:tcPr>
          <w:p w14:paraId="664F880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423A6E8" w14:textId="488AE5F8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C63AC1" w:rsidRPr="00755A56" w14:paraId="76C06954" w14:textId="77777777" w:rsidTr="003F7927">
        <w:tc>
          <w:tcPr>
            <w:tcW w:w="4120" w:type="dxa"/>
          </w:tcPr>
          <w:p w14:paraId="3CE63A9A" w14:textId="28E63198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7630D32" w14:textId="7B8BF1FF" w:rsidR="00C63AC1" w:rsidRPr="00D53868" w:rsidRDefault="002E7EDB" w:rsidP="00897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7E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36" w:type="dxa"/>
          </w:tcPr>
          <w:p w14:paraId="5DFE1C8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899D11E" w14:textId="13A53DA1" w:rsidR="00C63AC1" w:rsidRPr="00D95828" w:rsidRDefault="00C63AC1" w:rsidP="002E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36" w:type="dxa"/>
          </w:tcPr>
          <w:p w14:paraId="3FF856D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52797EC" w14:textId="35CCF58C" w:rsidR="00C63AC1" w:rsidRPr="00D53868" w:rsidRDefault="002E7ED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7E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36" w:type="dxa"/>
          </w:tcPr>
          <w:p w14:paraId="4AFC063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187186A" w14:textId="4539F77F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</w:tr>
      <w:tr w:rsidR="00C63AC1" w:rsidRPr="00D53868" w14:paraId="6C72303B" w14:textId="77777777" w:rsidTr="003F7927">
        <w:tc>
          <w:tcPr>
            <w:tcW w:w="4120" w:type="dxa"/>
          </w:tcPr>
          <w:p w14:paraId="076E85B0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60B582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409D6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05E2D009" w14:textId="77777777" w:rsidR="00C63AC1" w:rsidRPr="002E7EDB" w:rsidRDefault="00C63AC1" w:rsidP="002E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53A07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840D69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75505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01992D7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6C9FAB31" w14:textId="77777777" w:rsidTr="003F7927">
        <w:tc>
          <w:tcPr>
            <w:tcW w:w="4120" w:type="dxa"/>
          </w:tcPr>
          <w:p w14:paraId="7342DBE8" w14:textId="6CA611A3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58" w:type="dxa"/>
          </w:tcPr>
          <w:p w14:paraId="66FB53DB" w14:textId="68D135B1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2CCED1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1AAFB6B0" w14:textId="77777777" w:rsidR="00C63AC1" w:rsidRPr="002E7EDB" w:rsidRDefault="00C63AC1" w:rsidP="002E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004E0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0BE8FC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9E9D5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0506B02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0A6A038B" w14:textId="77777777" w:rsidTr="003F7927">
        <w:tc>
          <w:tcPr>
            <w:tcW w:w="4120" w:type="dxa"/>
          </w:tcPr>
          <w:p w14:paraId="44776266" w14:textId="1B55A955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306B69A" w14:textId="136D234B" w:rsidR="00C63AC1" w:rsidRPr="00D53868" w:rsidRDefault="006A183A" w:rsidP="00897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97F9B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8542EDD" w14:textId="02C950F3" w:rsidR="00C63AC1" w:rsidRPr="00B70127" w:rsidRDefault="00C63AC1" w:rsidP="002E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701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96830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92DFDA8" w14:textId="1EC625FC" w:rsidR="00C63AC1" w:rsidRPr="00D53868" w:rsidRDefault="006A183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2,898</w:t>
            </w:r>
          </w:p>
        </w:tc>
        <w:tc>
          <w:tcPr>
            <w:tcW w:w="236" w:type="dxa"/>
          </w:tcPr>
          <w:p w14:paraId="54690CF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D225D81" w14:textId="112EB06B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2,829</w:t>
            </w:r>
          </w:p>
        </w:tc>
      </w:tr>
      <w:tr w:rsidR="00C63AC1" w:rsidRPr="00755A56" w14:paraId="56F4320D" w14:textId="77777777" w:rsidTr="003F7927">
        <w:tc>
          <w:tcPr>
            <w:tcW w:w="4120" w:type="dxa"/>
          </w:tcPr>
          <w:p w14:paraId="2016B1A2" w14:textId="0518B492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21A947EE" w14:textId="5CEFA326" w:rsidR="00C63AC1" w:rsidRPr="00D53868" w:rsidRDefault="006A183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39322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B45E0F5" w14:textId="47B9A7EA" w:rsidR="00C63AC1" w:rsidRPr="00D95828" w:rsidRDefault="00C63AC1" w:rsidP="002E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D3C1F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60C3F119" w14:textId="573730BA" w:rsidR="00C63AC1" w:rsidRPr="00D53868" w:rsidRDefault="006A183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2,898</w:t>
            </w:r>
          </w:p>
        </w:tc>
        <w:tc>
          <w:tcPr>
            <w:tcW w:w="236" w:type="dxa"/>
          </w:tcPr>
          <w:p w14:paraId="58052EE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9E590E3" w14:textId="7EBCF2FC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2,829</w:t>
            </w:r>
          </w:p>
        </w:tc>
      </w:tr>
      <w:tr w:rsidR="008D590F" w:rsidRPr="00D53868" w14:paraId="3BA836F5" w14:textId="77777777" w:rsidTr="003F7927">
        <w:tc>
          <w:tcPr>
            <w:tcW w:w="4120" w:type="dxa"/>
          </w:tcPr>
          <w:p w14:paraId="796DDDFA" w14:textId="77777777" w:rsidR="008D590F" w:rsidRDefault="008D590F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F4D8560" w14:textId="77777777" w:rsidR="006A183A" w:rsidRDefault="006A183A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AFA8085" w14:textId="77777777" w:rsidR="006A183A" w:rsidRDefault="006A183A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5707804" w14:textId="6C029AD3" w:rsidR="006A183A" w:rsidRPr="00D53868" w:rsidRDefault="006A183A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</w:tcPr>
          <w:p w14:paraId="26B92D03" w14:textId="77777777" w:rsidR="008D590F" w:rsidRPr="00D53868" w:rsidRDefault="008D590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0093B9" w14:textId="77777777" w:rsidR="008D590F" w:rsidRPr="00D53868" w:rsidRDefault="008D590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162FEC90" w14:textId="77777777" w:rsidR="008D590F" w:rsidRPr="00D53868" w:rsidRDefault="008D590F" w:rsidP="002E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93074F" w14:textId="77777777" w:rsidR="008D590F" w:rsidRPr="00D53868" w:rsidRDefault="008D590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6E8C47F9" w14:textId="77777777" w:rsidR="008D590F" w:rsidRPr="00D53868" w:rsidRDefault="008D590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6B21957" w14:textId="77777777" w:rsidR="008D590F" w:rsidRPr="00D53868" w:rsidRDefault="008D590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4982D813" w14:textId="77777777" w:rsidR="008D590F" w:rsidRPr="00D53868" w:rsidRDefault="008D590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142986DC" w14:textId="77777777" w:rsidTr="003F7927">
        <w:tc>
          <w:tcPr>
            <w:tcW w:w="4120" w:type="dxa"/>
          </w:tcPr>
          <w:p w14:paraId="3D511872" w14:textId="51B870D1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58" w:type="dxa"/>
          </w:tcPr>
          <w:p w14:paraId="6B239F29" w14:textId="39E232AC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9DC84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50182FDE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F131B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20CF9B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6D3EEB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6B78CBA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6DD10F7D" w14:textId="77777777" w:rsidTr="003F7927">
        <w:tc>
          <w:tcPr>
            <w:tcW w:w="4120" w:type="dxa"/>
          </w:tcPr>
          <w:p w14:paraId="4806FDAF" w14:textId="084C2E2B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</w:tcPr>
          <w:p w14:paraId="4F3F0E8C" w14:textId="422D0337" w:rsidR="00C63AC1" w:rsidRPr="00B70127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1DE0E2" w14:textId="77777777" w:rsidR="00C63AC1" w:rsidRPr="00B70127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24917A4" w14:textId="0004E909" w:rsidR="00C63AC1" w:rsidRPr="00B701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7012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91CCAB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09A9E89" w14:textId="535185C3" w:rsidR="00C63AC1" w:rsidRPr="00D53868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101,673</w:t>
            </w:r>
          </w:p>
        </w:tc>
        <w:tc>
          <w:tcPr>
            <w:tcW w:w="236" w:type="dxa"/>
          </w:tcPr>
          <w:p w14:paraId="66C0BA7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0ABF73FB" w14:textId="10D92B80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103,088</w:t>
            </w:r>
          </w:p>
        </w:tc>
      </w:tr>
      <w:tr w:rsidR="00C63AC1" w:rsidRPr="00755A56" w14:paraId="63B6F5FE" w14:textId="77777777" w:rsidTr="003F7927">
        <w:tc>
          <w:tcPr>
            <w:tcW w:w="4120" w:type="dxa"/>
          </w:tcPr>
          <w:p w14:paraId="02770E7C" w14:textId="77777777" w:rsidR="00C63AC1" w:rsidRPr="00D53868" w:rsidRDefault="00C63AC1" w:rsidP="0012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C7360EC" w14:textId="1538E16E" w:rsidR="00C63AC1" w:rsidRPr="00D53868" w:rsidRDefault="0086497B" w:rsidP="00121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236" w:type="dxa"/>
          </w:tcPr>
          <w:p w14:paraId="615A0837" w14:textId="77777777" w:rsidR="00C63AC1" w:rsidRPr="00D53868" w:rsidRDefault="00C63AC1" w:rsidP="00121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5FA0597" w14:textId="0A9DD8B2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1E136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3B54300" w14:textId="77777777" w:rsidR="00C63AC1" w:rsidRPr="00D53868" w:rsidRDefault="00C63AC1" w:rsidP="00121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BD84C57" w14:textId="6EE85A4E" w:rsidR="00C63AC1" w:rsidRPr="0086497B" w:rsidRDefault="0086497B" w:rsidP="00121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97B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236" w:type="dxa"/>
          </w:tcPr>
          <w:p w14:paraId="03F56A78" w14:textId="77777777" w:rsidR="00C63AC1" w:rsidRPr="00D53868" w:rsidRDefault="00C63AC1" w:rsidP="00121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9022E4B" w14:textId="355B50D7" w:rsidR="00C63AC1" w:rsidRPr="00D53868" w:rsidRDefault="00C63AC1" w:rsidP="00121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</w:tr>
      <w:tr w:rsidR="0096698D" w:rsidRPr="00755A56" w14:paraId="57B40775" w14:textId="77777777" w:rsidTr="003F7927">
        <w:tc>
          <w:tcPr>
            <w:tcW w:w="4120" w:type="dxa"/>
          </w:tcPr>
          <w:p w14:paraId="167F86BF" w14:textId="1936747E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356105CF" w14:textId="44B4976E" w:rsidR="00C63AC1" w:rsidRPr="00D53868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236" w:type="dxa"/>
          </w:tcPr>
          <w:p w14:paraId="6628A76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40ABB02D" w14:textId="565FF640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1E1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592954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376747A" w14:textId="73FDCEDC" w:rsidR="00C63AC1" w:rsidRPr="00D53868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102,478</w:t>
            </w:r>
          </w:p>
        </w:tc>
        <w:tc>
          <w:tcPr>
            <w:tcW w:w="236" w:type="dxa"/>
          </w:tcPr>
          <w:p w14:paraId="625F4D6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D2A3805" w14:textId="352BE5B9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103,850</w:t>
            </w:r>
          </w:p>
        </w:tc>
      </w:tr>
      <w:tr w:rsidR="0096698D" w:rsidRPr="00755A56" w14:paraId="5873496E" w14:textId="77777777" w:rsidTr="003F7927">
        <w:tc>
          <w:tcPr>
            <w:tcW w:w="4120" w:type="dxa"/>
          </w:tcPr>
          <w:p w14:paraId="08F22BF7" w14:textId="0636B770" w:rsidR="0096698D" w:rsidRPr="0096698D" w:rsidRDefault="0096698D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698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6698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4D8D45B9" w14:textId="5F22264F" w:rsidR="0096698D" w:rsidRPr="0096698D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B89D61" w14:textId="77777777" w:rsidR="0096698D" w:rsidRPr="0096698D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87A5D8B" w14:textId="250009D5" w:rsidR="0096698D" w:rsidRPr="0096698D" w:rsidRDefault="0096698D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1E13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9636606" w14:textId="77777777" w:rsidR="0096698D" w:rsidRPr="0096698D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54DEDC9" w14:textId="6AF5D16B" w:rsidR="0096698D" w:rsidRPr="0096698D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A830BB" w14:textId="77777777" w:rsidR="0096698D" w:rsidRPr="0096698D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4624163" w14:textId="37F79C61" w:rsidR="0096698D" w:rsidRPr="0096698D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1E13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698D" w:rsidRPr="00755A56" w14:paraId="12A791D2" w14:textId="77777777" w:rsidTr="003F7927">
        <w:tc>
          <w:tcPr>
            <w:tcW w:w="4120" w:type="dxa"/>
          </w:tcPr>
          <w:p w14:paraId="4BBC33DE" w14:textId="1C73129C" w:rsidR="0096698D" w:rsidRPr="00D53868" w:rsidRDefault="0096698D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0E1EB00E" w14:textId="5748C47D" w:rsidR="0096698D" w:rsidRPr="00D53868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236" w:type="dxa"/>
          </w:tcPr>
          <w:p w14:paraId="4A54CBD9" w14:textId="77777777" w:rsidR="0096698D" w:rsidRPr="00D53868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321D179A" w14:textId="52F506EF" w:rsidR="0096698D" w:rsidRPr="00D53868" w:rsidRDefault="0096698D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E1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36" w:type="dxa"/>
          </w:tcPr>
          <w:p w14:paraId="211F4BA2" w14:textId="77777777" w:rsidR="0096698D" w:rsidRPr="00D53868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8A553C7" w14:textId="5B838913" w:rsidR="0096698D" w:rsidRPr="00D53868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102,478</w:t>
            </w:r>
          </w:p>
        </w:tc>
        <w:tc>
          <w:tcPr>
            <w:tcW w:w="236" w:type="dxa"/>
          </w:tcPr>
          <w:p w14:paraId="098BCF8A" w14:textId="77777777" w:rsidR="0096698D" w:rsidRPr="00D53868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3A5973B" w14:textId="362AAB94" w:rsidR="0096698D" w:rsidRPr="00D53868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103,79</w:t>
            </w:r>
            <w:r w:rsidR="001E1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C63AC1" w:rsidRPr="00D53868" w14:paraId="34C4DAC0" w14:textId="77777777" w:rsidTr="003F7927">
        <w:tc>
          <w:tcPr>
            <w:tcW w:w="4120" w:type="dxa"/>
          </w:tcPr>
          <w:p w14:paraId="4F7B4647" w14:textId="71656456" w:rsidR="003F7927" w:rsidRPr="00D53868" w:rsidRDefault="003F7927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4743F6F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565840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72859E8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20B46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00B4E4C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6B868B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5B966C4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1F66448F" w14:textId="77777777" w:rsidTr="003F7927">
        <w:tc>
          <w:tcPr>
            <w:tcW w:w="4120" w:type="dxa"/>
          </w:tcPr>
          <w:p w14:paraId="7DF73086" w14:textId="36A28969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58" w:type="dxa"/>
          </w:tcPr>
          <w:p w14:paraId="0F0D7CA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373721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4EEC1C3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03579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2447ED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8C209E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2702543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559D2D6A" w14:textId="77777777" w:rsidTr="003F7927">
        <w:tc>
          <w:tcPr>
            <w:tcW w:w="4120" w:type="dxa"/>
          </w:tcPr>
          <w:p w14:paraId="15821683" w14:textId="70C3800D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8" w:type="dxa"/>
          </w:tcPr>
          <w:p w14:paraId="3AA65564" w14:textId="39AA6549" w:rsidR="00C63AC1" w:rsidRPr="00D53868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48,816</w:t>
            </w:r>
          </w:p>
        </w:tc>
        <w:tc>
          <w:tcPr>
            <w:tcW w:w="236" w:type="dxa"/>
          </w:tcPr>
          <w:p w14:paraId="1A26A0D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56F524D5" w14:textId="171465F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47,288</w:t>
            </w:r>
          </w:p>
        </w:tc>
        <w:tc>
          <w:tcPr>
            <w:tcW w:w="236" w:type="dxa"/>
          </w:tcPr>
          <w:p w14:paraId="1592D93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3DA40B04" w14:textId="638F8514" w:rsidR="00C63AC1" w:rsidRPr="0086497B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97B">
              <w:rPr>
                <w:rFonts w:asciiTheme="majorBidi" w:hAnsiTheme="majorBidi" w:cstheme="majorBidi"/>
                <w:sz w:val="30"/>
                <w:szCs w:val="30"/>
              </w:rPr>
              <w:t>48,683</w:t>
            </w:r>
          </w:p>
        </w:tc>
        <w:tc>
          <w:tcPr>
            <w:tcW w:w="236" w:type="dxa"/>
          </w:tcPr>
          <w:p w14:paraId="594771D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24E739B2" w14:textId="0498764C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47,164</w:t>
            </w:r>
          </w:p>
        </w:tc>
      </w:tr>
      <w:tr w:rsidR="00C63AC1" w:rsidRPr="00755A56" w14:paraId="71D25DE0" w14:textId="77777777" w:rsidTr="003F7927">
        <w:tc>
          <w:tcPr>
            <w:tcW w:w="4120" w:type="dxa"/>
          </w:tcPr>
          <w:p w14:paraId="1D2041D3" w14:textId="2E684C31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</w:tcPr>
          <w:p w14:paraId="798A0501" w14:textId="58FC6DDF" w:rsidR="00C63AC1" w:rsidRPr="00D53868" w:rsidRDefault="0086497B" w:rsidP="002E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EEF0E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6F9C7301" w14:textId="723FCA5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F4EA3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1C94B51" w14:textId="69338089" w:rsidR="00C63AC1" w:rsidRPr="0086497B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97B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36" w:type="dxa"/>
          </w:tcPr>
          <w:p w14:paraId="325B436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7234E216" w14:textId="144263F1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</w:tr>
      <w:tr w:rsidR="00C63AC1" w:rsidRPr="00755A56" w14:paraId="44FF03A7" w14:textId="77777777" w:rsidTr="003F7927">
        <w:tc>
          <w:tcPr>
            <w:tcW w:w="4120" w:type="dxa"/>
          </w:tcPr>
          <w:p w14:paraId="15941EA2" w14:textId="063BFB8F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8" w:type="dxa"/>
          </w:tcPr>
          <w:p w14:paraId="6E67EE69" w14:textId="7EA71FE5" w:rsidR="00C63AC1" w:rsidRPr="00D53868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36" w:type="dxa"/>
          </w:tcPr>
          <w:p w14:paraId="24322FE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3463766C" w14:textId="462E40EA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236" w:type="dxa"/>
          </w:tcPr>
          <w:p w14:paraId="66C2E31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D8F3C6D" w14:textId="0B041F0D" w:rsidR="00C63AC1" w:rsidRPr="0086497B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97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5B0E159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465EFC39" w14:textId="777D3209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C63AC1" w:rsidRPr="00755A56" w14:paraId="629938A8" w14:textId="77777777" w:rsidTr="003F7927">
        <w:tc>
          <w:tcPr>
            <w:tcW w:w="4120" w:type="dxa"/>
          </w:tcPr>
          <w:p w14:paraId="69BFFC6C" w14:textId="2B1F7F8A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8" w:type="dxa"/>
          </w:tcPr>
          <w:p w14:paraId="05439D2B" w14:textId="7652AE17" w:rsidR="00C63AC1" w:rsidRPr="00D53868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36" w:type="dxa"/>
          </w:tcPr>
          <w:p w14:paraId="0DF13D9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7AD54BFB" w14:textId="726CAA4B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36" w:type="dxa"/>
          </w:tcPr>
          <w:p w14:paraId="63D0D2D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D36840F" w14:textId="70C4FD31" w:rsidR="00C63AC1" w:rsidRPr="0086497B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97B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36" w:type="dxa"/>
          </w:tcPr>
          <w:p w14:paraId="0F75257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1C2C17C9" w14:textId="4DCE054B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C63AC1" w:rsidRPr="00755A56" w14:paraId="262F6181" w14:textId="77777777" w:rsidTr="003F7927">
        <w:tc>
          <w:tcPr>
            <w:tcW w:w="4120" w:type="dxa"/>
          </w:tcPr>
          <w:p w14:paraId="7AE56E04" w14:textId="02BC5886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4EBA93DA" w14:textId="4A230CF1" w:rsidR="00C63AC1" w:rsidRPr="00D53868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6,751</w:t>
            </w:r>
          </w:p>
        </w:tc>
        <w:tc>
          <w:tcPr>
            <w:tcW w:w="236" w:type="dxa"/>
          </w:tcPr>
          <w:p w14:paraId="66C7017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7B9001F3" w14:textId="0E9CCB2C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3,121</w:t>
            </w:r>
          </w:p>
        </w:tc>
        <w:tc>
          <w:tcPr>
            <w:tcW w:w="236" w:type="dxa"/>
          </w:tcPr>
          <w:p w14:paraId="5EA7D1A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72379D7" w14:textId="6ECBB243" w:rsidR="00C63AC1" w:rsidRPr="0086497B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97B">
              <w:rPr>
                <w:rFonts w:asciiTheme="majorBidi" w:hAnsiTheme="majorBidi" w:cstheme="majorBidi"/>
                <w:sz w:val="30"/>
                <w:szCs w:val="30"/>
              </w:rPr>
              <w:t>4,906</w:t>
            </w:r>
          </w:p>
        </w:tc>
        <w:tc>
          <w:tcPr>
            <w:tcW w:w="236" w:type="dxa"/>
          </w:tcPr>
          <w:p w14:paraId="57061C7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07E3E79" w14:textId="302B1D32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2,207</w:t>
            </w:r>
          </w:p>
        </w:tc>
      </w:tr>
      <w:tr w:rsidR="00C63AC1" w:rsidRPr="00755A56" w14:paraId="48C8FF4E" w14:textId="77777777" w:rsidTr="003F7927">
        <w:tc>
          <w:tcPr>
            <w:tcW w:w="4120" w:type="dxa"/>
          </w:tcPr>
          <w:p w14:paraId="5415BFC3" w14:textId="61F726E1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16A905A" w14:textId="6F8DDDA3" w:rsidR="00C63AC1" w:rsidRPr="00D53868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56,201</w:t>
            </w:r>
          </w:p>
        </w:tc>
        <w:tc>
          <w:tcPr>
            <w:tcW w:w="236" w:type="dxa"/>
          </w:tcPr>
          <w:p w14:paraId="5030B7D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809A990" w14:textId="619B73E2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50,883</w:t>
            </w:r>
          </w:p>
        </w:tc>
        <w:tc>
          <w:tcPr>
            <w:tcW w:w="236" w:type="dxa"/>
          </w:tcPr>
          <w:p w14:paraId="25BB002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1202E31E" w14:textId="23DA5D74" w:rsidR="00C63AC1" w:rsidRPr="00D53868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53,811</w:t>
            </w:r>
          </w:p>
        </w:tc>
        <w:tc>
          <w:tcPr>
            <w:tcW w:w="236" w:type="dxa"/>
          </w:tcPr>
          <w:p w14:paraId="13CFB9C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23171D3A" w14:textId="23B97F64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49,586</w:t>
            </w:r>
          </w:p>
        </w:tc>
      </w:tr>
      <w:tr w:rsidR="00C63AC1" w:rsidRPr="004762B8" w14:paraId="49AE1D4C" w14:textId="77777777" w:rsidTr="003F7927">
        <w:tc>
          <w:tcPr>
            <w:tcW w:w="4120" w:type="dxa"/>
          </w:tcPr>
          <w:p w14:paraId="31640702" w14:textId="77777777" w:rsidR="00C63AC1" w:rsidRPr="004762B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656DA5E0" w14:textId="77777777" w:rsidR="00C63AC1" w:rsidRPr="004762B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816D86" w14:textId="77777777" w:rsidR="00C63AC1" w:rsidRPr="004762B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12537DC8" w14:textId="77777777" w:rsidR="00C63AC1" w:rsidRPr="004762B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D1BCD" w14:textId="77777777" w:rsidR="00C63AC1" w:rsidRPr="004762B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19F05F84" w14:textId="77777777" w:rsidR="00C63AC1" w:rsidRPr="004762B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58D0ED7" w14:textId="77777777" w:rsidR="00C63AC1" w:rsidRPr="004762B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7F7F174F" w14:textId="77777777" w:rsidR="00C63AC1" w:rsidRPr="004762B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5D7FBC4A" w14:textId="77777777" w:rsidTr="003F7927">
        <w:tc>
          <w:tcPr>
            <w:tcW w:w="4120" w:type="dxa"/>
          </w:tcPr>
          <w:p w14:paraId="11DE33BC" w14:textId="51C8D453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58" w:type="dxa"/>
          </w:tcPr>
          <w:p w14:paraId="14736AE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AD8A47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542B2C52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0289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93325A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A37E22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0CEC3A2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6A1FD408" w14:textId="77777777" w:rsidTr="003F7927">
        <w:tc>
          <w:tcPr>
            <w:tcW w:w="4120" w:type="dxa"/>
          </w:tcPr>
          <w:p w14:paraId="5E4159F5" w14:textId="62163635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8" w:type="dxa"/>
          </w:tcPr>
          <w:p w14:paraId="0C25035E" w14:textId="66D3A80B" w:rsidR="00C63AC1" w:rsidRPr="00D53868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36" w:type="dxa"/>
          </w:tcPr>
          <w:p w14:paraId="02FEEE3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09047464" w14:textId="092A8066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36" w:type="dxa"/>
          </w:tcPr>
          <w:p w14:paraId="0AF1E8B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D796A6B" w14:textId="2DBCD170" w:rsidR="00C63AC1" w:rsidRPr="006530B9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30B9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36" w:type="dxa"/>
          </w:tcPr>
          <w:p w14:paraId="35F4736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7DFCE666" w14:textId="3E8C872C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C63AC1" w:rsidRPr="00755A56" w14:paraId="658E4C74" w14:textId="77777777" w:rsidTr="003F7927">
        <w:tc>
          <w:tcPr>
            <w:tcW w:w="4120" w:type="dxa"/>
          </w:tcPr>
          <w:p w14:paraId="0E6B4E98" w14:textId="1F17EA5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</w:tcPr>
          <w:p w14:paraId="45B2D57D" w14:textId="60E29279" w:rsidR="00C63AC1" w:rsidRPr="00D53868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B5060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53B64BA2" w14:textId="7385CA2B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806C2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0C10581" w14:textId="4F3DED51" w:rsidR="00C63AC1" w:rsidRPr="006530B9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30B9">
              <w:rPr>
                <w:rFonts w:asciiTheme="majorBidi" w:hAnsiTheme="majorBidi" w:cstheme="majorBidi"/>
                <w:sz w:val="30"/>
                <w:szCs w:val="30"/>
              </w:rPr>
              <w:t>2,087</w:t>
            </w:r>
          </w:p>
        </w:tc>
        <w:tc>
          <w:tcPr>
            <w:tcW w:w="236" w:type="dxa"/>
          </w:tcPr>
          <w:p w14:paraId="47FD05B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50D063B7" w14:textId="6EA9C728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1,504</w:t>
            </w:r>
          </w:p>
        </w:tc>
      </w:tr>
      <w:tr w:rsidR="00C63AC1" w:rsidRPr="00755A56" w14:paraId="502A61B6" w14:textId="77777777" w:rsidTr="003F7927">
        <w:tc>
          <w:tcPr>
            <w:tcW w:w="4120" w:type="dxa"/>
          </w:tcPr>
          <w:p w14:paraId="6AD9060F" w14:textId="04F36F8B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8" w:type="dxa"/>
          </w:tcPr>
          <w:p w14:paraId="22CA61AA" w14:textId="6F1A1C0C" w:rsidR="00C63AC1" w:rsidRPr="00D53868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911861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4052A15C" w14:textId="0A0AD49B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D05214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08DBBA34" w14:textId="15C62D6C" w:rsidR="00C63AC1" w:rsidRPr="006530B9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30B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08322F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71E097BF" w14:textId="5C8AFF1F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63AC1" w:rsidRPr="00755A56" w14:paraId="67912511" w14:textId="77777777" w:rsidTr="003F7927">
        <w:tc>
          <w:tcPr>
            <w:tcW w:w="4120" w:type="dxa"/>
          </w:tcPr>
          <w:p w14:paraId="47C2A82F" w14:textId="4647D96A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8" w:type="dxa"/>
          </w:tcPr>
          <w:p w14:paraId="11BAF828" w14:textId="066F8FA7" w:rsidR="00C63AC1" w:rsidRPr="00D53868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36" w:type="dxa"/>
          </w:tcPr>
          <w:p w14:paraId="4CCECB4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34595E33" w14:textId="4D6C81FC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36" w:type="dxa"/>
          </w:tcPr>
          <w:p w14:paraId="637FAA9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33C01116" w14:textId="38860C7B" w:rsidR="00C63AC1" w:rsidRPr="006530B9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30B9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14:paraId="6A5C559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734CE243" w14:textId="56C38F84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C63AC1" w:rsidRPr="00755A56" w14:paraId="3FBF17AD" w14:textId="77777777" w:rsidTr="003F7927">
        <w:tc>
          <w:tcPr>
            <w:tcW w:w="4120" w:type="dxa"/>
          </w:tcPr>
          <w:p w14:paraId="44A8A2E5" w14:textId="20FC2955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47E027C" w14:textId="1BCB2E84" w:rsidR="00C63AC1" w:rsidRPr="00D53868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236" w:type="dxa"/>
          </w:tcPr>
          <w:p w14:paraId="413219F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A1B57E0" w14:textId="04CA616C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36" w:type="dxa"/>
          </w:tcPr>
          <w:p w14:paraId="4606EDD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2E007B0" w14:textId="244C17D5" w:rsidR="00C63AC1" w:rsidRPr="006530B9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30B9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236" w:type="dxa"/>
          </w:tcPr>
          <w:p w14:paraId="37939A9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49E80C7" w14:textId="630820E8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C63AC1" w:rsidRPr="00755A56" w14:paraId="137C0847" w14:textId="77777777" w:rsidTr="003F7927">
        <w:tc>
          <w:tcPr>
            <w:tcW w:w="4120" w:type="dxa"/>
          </w:tcPr>
          <w:p w14:paraId="4B997F85" w14:textId="1856403F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5ABDE17D" w14:textId="6F59BC10" w:rsidR="00C63AC1" w:rsidRPr="00D53868" w:rsidRDefault="0086497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236" w:type="dxa"/>
          </w:tcPr>
          <w:p w14:paraId="41805FE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4EB5B62" w14:textId="3FEB6A0F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36" w:type="dxa"/>
          </w:tcPr>
          <w:p w14:paraId="041DA93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00F1DBD5" w14:textId="0D848137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2,710</w:t>
            </w:r>
          </w:p>
        </w:tc>
        <w:tc>
          <w:tcPr>
            <w:tcW w:w="236" w:type="dxa"/>
          </w:tcPr>
          <w:p w14:paraId="598B31F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C09151E" w14:textId="45508BA1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2,039</w:t>
            </w:r>
          </w:p>
        </w:tc>
      </w:tr>
      <w:tr w:rsidR="00C63AC1" w:rsidRPr="004762B8" w14:paraId="3E9B0AFE" w14:textId="77777777" w:rsidTr="003F7927">
        <w:tc>
          <w:tcPr>
            <w:tcW w:w="4120" w:type="dxa"/>
          </w:tcPr>
          <w:p w14:paraId="4BAF1B1B" w14:textId="1DD7CCF3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17AFC66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5C0F4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FC2DBCD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72C7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63F2187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9A1666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FE2106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53C962DD" w14:textId="77777777" w:rsidTr="003F7927">
        <w:trPr>
          <w:trHeight w:val="341"/>
        </w:trPr>
        <w:tc>
          <w:tcPr>
            <w:tcW w:w="4120" w:type="dxa"/>
            <w:shd w:val="clear" w:color="auto" w:fill="auto"/>
          </w:tcPr>
          <w:p w14:paraId="6D1E3D5D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หนี้สินหมุนเวียน</w:t>
            </w:r>
          </w:p>
        </w:tc>
        <w:tc>
          <w:tcPr>
            <w:tcW w:w="1158" w:type="dxa"/>
            <w:shd w:val="clear" w:color="auto" w:fill="auto"/>
          </w:tcPr>
          <w:p w14:paraId="3C250B93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39EABA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CEEEA16" w14:textId="77777777" w:rsidR="00C63AC1" w:rsidRPr="00D53868" w:rsidRDefault="00C63AC1" w:rsidP="0021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974C66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B5AA903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12CEA0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C8DB79A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3AC1" w:rsidRPr="00755A56" w14:paraId="6B663D92" w14:textId="77777777" w:rsidTr="003F7927">
        <w:tc>
          <w:tcPr>
            <w:tcW w:w="4120" w:type="dxa"/>
            <w:shd w:val="clear" w:color="auto" w:fill="auto"/>
          </w:tcPr>
          <w:p w14:paraId="6FE2A2E8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64908A53" w14:textId="30E46764" w:rsidR="00C63AC1" w:rsidRPr="00D53868" w:rsidRDefault="002E7ED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E7EDB">
              <w:rPr>
                <w:rFonts w:asciiTheme="majorBidi" w:hAnsiTheme="majorBidi" w:cstheme="majorBidi" w:hint="cs"/>
                <w:sz w:val="30"/>
                <w:szCs w:val="30"/>
              </w:rPr>
              <w:t>533</w:t>
            </w:r>
          </w:p>
        </w:tc>
        <w:tc>
          <w:tcPr>
            <w:tcW w:w="236" w:type="dxa"/>
            <w:shd w:val="clear" w:color="auto" w:fill="auto"/>
          </w:tcPr>
          <w:p w14:paraId="18178FA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5AEF0363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36" w:type="dxa"/>
            <w:shd w:val="clear" w:color="auto" w:fill="auto"/>
          </w:tcPr>
          <w:p w14:paraId="1E61C14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273FE814" w14:textId="5E334380" w:rsidR="00C63AC1" w:rsidRPr="00D53868" w:rsidRDefault="002E7ED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E7EDB">
              <w:rPr>
                <w:rFonts w:asciiTheme="majorBidi" w:hAnsiTheme="majorBidi" w:cstheme="majorBidi" w:hint="cs"/>
                <w:sz w:val="30"/>
                <w:szCs w:val="30"/>
              </w:rPr>
              <w:t>533</w:t>
            </w:r>
          </w:p>
        </w:tc>
        <w:tc>
          <w:tcPr>
            <w:tcW w:w="236" w:type="dxa"/>
            <w:shd w:val="clear" w:color="auto" w:fill="auto"/>
          </w:tcPr>
          <w:p w14:paraId="59B71EB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6121DE9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C63AC1" w:rsidRPr="00755A56" w:rsidDel="00C4573B" w14:paraId="583648EA" w14:textId="77777777" w:rsidTr="003F7927">
        <w:trPr>
          <w:trHeight w:val="233"/>
        </w:trPr>
        <w:tc>
          <w:tcPr>
            <w:tcW w:w="4120" w:type="dxa"/>
            <w:shd w:val="clear" w:color="auto" w:fill="auto"/>
          </w:tcPr>
          <w:p w14:paraId="4C54F2A3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D46EE" w14:textId="05724868" w:rsidR="00C63AC1" w:rsidRPr="00D53868" w:rsidRDefault="002E7ED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7E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236" w:type="dxa"/>
            <w:shd w:val="clear" w:color="auto" w:fill="auto"/>
          </w:tcPr>
          <w:p w14:paraId="36C711FF" w14:textId="77777777" w:rsidR="00C63AC1" w:rsidRPr="00D53868" w:rsidDel="00C4573B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A2F18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36" w:type="dxa"/>
            <w:shd w:val="clear" w:color="auto" w:fill="auto"/>
          </w:tcPr>
          <w:p w14:paraId="37BD5BD3" w14:textId="77777777" w:rsidR="00C63AC1" w:rsidRPr="00D53868" w:rsidDel="00C4573B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878A7" w14:textId="737B50BE" w:rsidR="00C63AC1" w:rsidRPr="00D53868" w:rsidRDefault="002E7ED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7E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236" w:type="dxa"/>
            <w:shd w:val="clear" w:color="auto" w:fill="auto"/>
          </w:tcPr>
          <w:p w14:paraId="06B9980E" w14:textId="77777777" w:rsidR="00C63AC1" w:rsidRPr="00D53868" w:rsidDel="00C4573B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B0E7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</w:tr>
      <w:tr w:rsidR="00C63AC1" w:rsidRPr="004762B8" w:rsidDel="00C4573B" w14:paraId="5E933F27" w14:textId="77777777" w:rsidTr="003F7927">
        <w:trPr>
          <w:trHeight w:val="233"/>
        </w:trPr>
        <w:tc>
          <w:tcPr>
            <w:tcW w:w="4120" w:type="dxa"/>
            <w:shd w:val="clear" w:color="auto" w:fill="auto"/>
          </w:tcPr>
          <w:p w14:paraId="058E5B75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4157549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54404D" w14:textId="77777777" w:rsidR="00C63AC1" w:rsidRPr="00D53868" w:rsidDel="00C4573B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1133ACF5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7EE476" w14:textId="77777777" w:rsidR="00C63AC1" w:rsidRPr="00D53868" w:rsidDel="00C4573B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4D0F31D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F82766" w14:textId="77777777" w:rsidR="00C63AC1" w:rsidRPr="00D53868" w:rsidDel="00C4573B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7D0C5E8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529163C9" w14:textId="77777777" w:rsidTr="003F7927">
        <w:tc>
          <w:tcPr>
            <w:tcW w:w="4120" w:type="dxa"/>
            <w:shd w:val="clear" w:color="auto" w:fill="auto"/>
          </w:tcPr>
          <w:p w14:paraId="129FFFDB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เจ้าหนี้ผู้รับเหมาก่อสร้าง</w:t>
            </w: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58" w:type="dxa"/>
            <w:shd w:val="clear" w:color="auto" w:fill="auto"/>
          </w:tcPr>
          <w:p w14:paraId="1F27300E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6B451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746E33D" w14:textId="77777777" w:rsidR="00C63AC1" w:rsidRPr="00D53868" w:rsidRDefault="00C63AC1" w:rsidP="0021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932"/>
              </w:tabs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88917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341A18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7DE985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18691B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3AC1" w:rsidRPr="00755A56" w14:paraId="74B75344" w14:textId="77777777" w:rsidTr="003F7927">
        <w:tc>
          <w:tcPr>
            <w:tcW w:w="4120" w:type="dxa"/>
            <w:shd w:val="clear" w:color="auto" w:fill="auto"/>
          </w:tcPr>
          <w:p w14:paraId="2EAE0058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  <w:shd w:val="clear" w:color="auto" w:fill="auto"/>
          </w:tcPr>
          <w:p w14:paraId="64500024" w14:textId="2F5DDDBE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224C8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ADFB781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8FBA7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BF2132B" w14:textId="4A7BD4F3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1,349</w:t>
            </w:r>
          </w:p>
        </w:tc>
        <w:tc>
          <w:tcPr>
            <w:tcW w:w="236" w:type="dxa"/>
            <w:shd w:val="clear" w:color="auto" w:fill="auto"/>
          </w:tcPr>
          <w:p w14:paraId="40D636A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4FBA35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1,135</w:t>
            </w:r>
          </w:p>
        </w:tc>
      </w:tr>
      <w:tr w:rsidR="00C63AC1" w:rsidRPr="00755A56" w14:paraId="6E8DDB83" w14:textId="77777777" w:rsidTr="003F7927">
        <w:tc>
          <w:tcPr>
            <w:tcW w:w="4120" w:type="dxa"/>
            <w:shd w:val="clear" w:color="auto" w:fill="auto"/>
          </w:tcPr>
          <w:p w14:paraId="38025D4D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8" w:type="dxa"/>
            <w:shd w:val="clear" w:color="auto" w:fill="auto"/>
          </w:tcPr>
          <w:p w14:paraId="4DC227B7" w14:textId="7A4F696E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2C7A820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2DB2B9E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5D254DE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B295F6A" w14:textId="5D9046CB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14:paraId="7D3E6BE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5EBF5E3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C63AC1" w:rsidRPr="00755A56" w14:paraId="23BB0837" w14:textId="77777777" w:rsidTr="003F7927">
        <w:tc>
          <w:tcPr>
            <w:tcW w:w="4120" w:type="dxa"/>
            <w:shd w:val="clear" w:color="auto" w:fill="auto"/>
          </w:tcPr>
          <w:p w14:paraId="532B1CA3" w14:textId="77777777" w:rsidR="00C63AC1" w:rsidRPr="00D53868" w:rsidRDefault="00C63AC1" w:rsidP="00C63AC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37F6705B" w14:textId="538C9540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441366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54D154CD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DAF239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42F495D8" w14:textId="02F8D276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C25586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FBD7EE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63AC1" w:rsidRPr="00755A56" w14:paraId="75210F09" w14:textId="77777777" w:rsidTr="003F7927">
        <w:tc>
          <w:tcPr>
            <w:tcW w:w="4120" w:type="dxa"/>
            <w:shd w:val="clear" w:color="auto" w:fill="auto"/>
          </w:tcPr>
          <w:p w14:paraId="5936EFC9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9C8A3" w14:textId="54D5543C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45B2EE2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73F4E" w14:textId="77777777" w:rsidR="00C63AC1" w:rsidRPr="002164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236" w:type="dxa"/>
            <w:shd w:val="clear" w:color="auto" w:fill="auto"/>
          </w:tcPr>
          <w:p w14:paraId="1FF49E2E" w14:textId="77777777" w:rsidR="00C63AC1" w:rsidRPr="00216427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51485" w14:textId="2A7508C3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1,371</w:t>
            </w:r>
          </w:p>
        </w:tc>
        <w:tc>
          <w:tcPr>
            <w:tcW w:w="236" w:type="dxa"/>
            <w:shd w:val="clear" w:color="auto" w:fill="auto"/>
          </w:tcPr>
          <w:p w14:paraId="6ED0E29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0D3F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1,195</w:t>
            </w:r>
          </w:p>
        </w:tc>
      </w:tr>
      <w:tr w:rsidR="00C63AC1" w:rsidRPr="00755A56" w14:paraId="080D2124" w14:textId="77777777" w:rsidTr="003F7927">
        <w:trPr>
          <w:trHeight w:val="159"/>
        </w:trPr>
        <w:tc>
          <w:tcPr>
            <w:tcW w:w="4120" w:type="dxa"/>
            <w:shd w:val="clear" w:color="auto" w:fill="auto"/>
          </w:tcPr>
          <w:p w14:paraId="4809B268" w14:textId="47C14387" w:rsidR="003F7927" w:rsidRPr="00D53868" w:rsidRDefault="003F7927" w:rsidP="0073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shd w:val="clear" w:color="auto" w:fill="auto"/>
          </w:tcPr>
          <w:p w14:paraId="370E0F4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6D0C4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F7CF8CD" w14:textId="6824621A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61B7B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7D2199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2C601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B702376" w14:textId="59BAA3A2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1C5C" w:rsidRPr="00755A56" w14:paraId="039BCF2B" w14:textId="77777777" w:rsidTr="003F7927">
        <w:trPr>
          <w:trHeight w:val="159"/>
        </w:trPr>
        <w:tc>
          <w:tcPr>
            <w:tcW w:w="4120" w:type="dxa"/>
            <w:shd w:val="clear" w:color="auto" w:fill="auto"/>
          </w:tcPr>
          <w:p w14:paraId="000E5661" w14:textId="1766605A" w:rsidR="00D31C5C" w:rsidRPr="00D53868" w:rsidRDefault="00D31C5C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8" w:type="dxa"/>
            <w:shd w:val="clear" w:color="auto" w:fill="auto"/>
          </w:tcPr>
          <w:p w14:paraId="41148A86" w14:textId="77777777" w:rsidR="00D31C5C" w:rsidRPr="00D53868" w:rsidRDefault="00D31C5C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1314DE" w14:textId="77777777" w:rsidR="00D31C5C" w:rsidRPr="00D53868" w:rsidRDefault="00D31C5C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3145621" w14:textId="77777777" w:rsidR="00D31C5C" w:rsidRPr="00D53868" w:rsidRDefault="00D31C5C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38DC6D" w14:textId="77777777" w:rsidR="00D31C5C" w:rsidRPr="00D53868" w:rsidRDefault="00D31C5C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366CEA0F" w14:textId="77777777" w:rsidR="00D31C5C" w:rsidRPr="00D53868" w:rsidRDefault="00D31C5C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B5C1E97" w14:textId="77777777" w:rsidR="00D31C5C" w:rsidRPr="00D53868" w:rsidRDefault="00D31C5C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680E31DD" w14:textId="77777777" w:rsidR="00D31C5C" w:rsidRPr="00D53868" w:rsidRDefault="00D31C5C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3AC1" w:rsidRPr="00755A56" w14:paraId="247D39BA" w14:textId="77777777" w:rsidTr="003F7927">
        <w:trPr>
          <w:trHeight w:val="159"/>
        </w:trPr>
        <w:tc>
          <w:tcPr>
            <w:tcW w:w="4120" w:type="dxa"/>
            <w:shd w:val="clear" w:color="auto" w:fill="auto"/>
          </w:tcPr>
          <w:p w14:paraId="500301F2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8" w:type="dxa"/>
            <w:shd w:val="clear" w:color="auto" w:fill="auto"/>
          </w:tcPr>
          <w:p w14:paraId="1E6E8180" w14:textId="454456BE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36" w:type="dxa"/>
            <w:shd w:val="clear" w:color="auto" w:fill="auto"/>
          </w:tcPr>
          <w:p w14:paraId="106AC42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AF3A591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36" w:type="dxa"/>
            <w:shd w:val="clear" w:color="auto" w:fill="auto"/>
          </w:tcPr>
          <w:p w14:paraId="20239B9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115E4A0" w14:textId="2F99DEA9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236" w:type="dxa"/>
            <w:shd w:val="clear" w:color="auto" w:fill="auto"/>
          </w:tcPr>
          <w:p w14:paraId="0FF09B0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C7736C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</w:tr>
      <w:tr w:rsidR="00C63AC1" w:rsidRPr="00755A56" w14:paraId="07674B7A" w14:textId="77777777" w:rsidTr="003F7927">
        <w:trPr>
          <w:trHeight w:val="159"/>
        </w:trPr>
        <w:tc>
          <w:tcPr>
            <w:tcW w:w="4120" w:type="dxa"/>
            <w:shd w:val="clear" w:color="auto" w:fill="auto"/>
          </w:tcPr>
          <w:p w14:paraId="731C4858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  <w:shd w:val="clear" w:color="auto" w:fill="auto"/>
          </w:tcPr>
          <w:p w14:paraId="1F104584" w14:textId="69C09834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47A20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D1F0463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F825C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FCD2425" w14:textId="791B30AA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36" w:type="dxa"/>
            <w:shd w:val="clear" w:color="auto" w:fill="auto"/>
          </w:tcPr>
          <w:p w14:paraId="5BF080C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48903E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C63AC1" w:rsidRPr="00755A56" w:rsidDel="000008D6" w14:paraId="6544F67B" w14:textId="77777777" w:rsidTr="003F7927">
        <w:trPr>
          <w:trHeight w:val="166"/>
        </w:trPr>
        <w:tc>
          <w:tcPr>
            <w:tcW w:w="4120" w:type="dxa"/>
            <w:shd w:val="clear" w:color="auto" w:fill="auto"/>
          </w:tcPr>
          <w:p w14:paraId="20C72E49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8" w:type="dxa"/>
            <w:shd w:val="clear" w:color="auto" w:fill="auto"/>
          </w:tcPr>
          <w:p w14:paraId="14476B62" w14:textId="1C9BF349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2EF3F4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F5C6FB8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836E4A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0CED8E7E" w14:textId="2326F13B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802C6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03325F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3AC1" w:rsidRPr="00755A56" w:rsidDel="000008D6" w14:paraId="65FE575C" w14:textId="77777777" w:rsidTr="003F7927">
        <w:trPr>
          <w:trHeight w:val="166"/>
        </w:trPr>
        <w:tc>
          <w:tcPr>
            <w:tcW w:w="4120" w:type="dxa"/>
            <w:shd w:val="clear" w:color="auto" w:fill="auto"/>
          </w:tcPr>
          <w:p w14:paraId="21B0C6E5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8" w:type="dxa"/>
            <w:shd w:val="clear" w:color="auto" w:fill="auto"/>
          </w:tcPr>
          <w:p w14:paraId="15CAFC7C" w14:textId="5D7A6BC9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2744EAD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9F283D1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07B79B8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9D56EA5" w14:textId="2801277F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C026E0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444FF2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63AC1" w:rsidRPr="00755A56" w14:paraId="384A0DDE" w14:textId="77777777" w:rsidTr="003F7927">
        <w:trPr>
          <w:trHeight w:val="166"/>
        </w:trPr>
        <w:tc>
          <w:tcPr>
            <w:tcW w:w="4120" w:type="dxa"/>
            <w:shd w:val="clear" w:color="auto" w:fill="auto"/>
          </w:tcPr>
          <w:p w14:paraId="696A417B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2C5EFC74" w14:textId="72174CF6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36" w:type="dxa"/>
            <w:shd w:val="clear" w:color="auto" w:fill="auto"/>
          </w:tcPr>
          <w:p w14:paraId="5307AFC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68EF43A0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3E02454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8280A01" w14:textId="47ECE554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36" w:type="dxa"/>
            <w:shd w:val="clear" w:color="auto" w:fill="auto"/>
          </w:tcPr>
          <w:p w14:paraId="3314D36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4100019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C63AC1" w:rsidRPr="00755A56" w14:paraId="20DE38A3" w14:textId="77777777" w:rsidTr="003F7927">
        <w:trPr>
          <w:trHeight w:val="166"/>
        </w:trPr>
        <w:tc>
          <w:tcPr>
            <w:tcW w:w="4120" w:type="dxa"/>
            <w:shd w:val="clear" w:color="auto" w:fill="auto"/>
          </w:tcPr>
          <w:p w14:paraId="0C02DBD6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86094" w14:textId="63D4D8F0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</w:t>
            </w:r>
          </w:p>
        </w:tc>
        <w:tc>
          <w:tcPr>
            <w:tcW w:w="236" w:type="dxa"/>
            <w:shd w:val="clear" w:color="auto" w:fill="auto"/>
          </w:tcPr>
          <w:p w14:paraId="105E04AE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644CE" w14:textId="77777777" w:rsidR="00C63AC1" w:rsidRPr="002164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236" w:type="dxa"/>
            <w:shd w:val="clear" w:color="auto" w:fill="auto"/>
          </w:tcPr>
          <w:p w14:paraId="79EA5226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E684E" w14:textId="1044CE21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236" w:type="dxa"/>
            <w:shd w:val="clear" w:color="auto" w:fill="auto"/>
          </w:tcPr>
          <w:p w14:paraId="19D4437E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DF35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1,202</w:t>
            </w:r>
          </w:p>
        </w:tc>
      </w:tr>
      <w:tr w:rsidR="00C63AC1" w:rsidRPr="00755A56" w14:paraId="55696D27" w14:textId="77777777" w:rsidTr="003F7927">
        <w:trPr>
          <w:trHeight w:val="166"/>
        </w:trPr>
        <w:tc>
          <w:tcPr>
            <w:tcW w:w="4120" w:type="dxa"/>
            <w:shd w:val="clear" w:color="auto" w:fill="auto"/>
          </w:tcPr>
          <w:p w14:paraId="082F96D1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shd w:val="clear" w:color="auto" w:fill="auto"/>
          </w:tcPr>
          <w:p w14:paraId="24B97BFC" w14:textId="77777777" w:rsidR="00C63AC1" w:rsidRPr="00755A56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AD644E4" w14:textId="77777777" w:rsidR="00C63AC1" w:rsidRPr="00755A56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091DD093" w14:textId="77777777" w:rsidR="00C63AC1" w:rsidRPr="002164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D740B0" w14:textId="77777777" w:rsidR="00C63AC1" w:rsidRPr="00755A56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</w:tcPr>
          <w:p w14:paraId="77D97CFF" w14:textId="77777777" w:rsidR="00C63AC1" w:rsidRPr="00755A56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9D3367" w14:textId="77777777" w:rsidR="00C63AC1" w:rsidRPr="00755A56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42C9DE7E" w14:textId="77777777" w:rsidR="00C63AC1" w:rsidRPr="00755A56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63AC1" w:rsidRPr="00755A56" w14:paraId="7AA55DC4" w14:textId="77777777" w:rsidTr="003F7927">
        <w:trPr>
          <w:trHeight w:val="166"/>
        </w:trPr>
        <w:tc>
          <w:tcPr>
            <w:tcW w:w="4120" w:type="dxa"/>
            <w:shd w:val="clear" w:color="auto" w:fill="auto"/>
          </w:tcPr>
          <w:p w14:paraId="488D41CA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58" w:type="dxa"/>
            <w:shd w:val="clear" w:color="auto" w:fill="auto"/>
          </w:tcPr>
          <w:p w14:paraId="6E21CD4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CE0AE5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84B9D8" w14:textId="77777777" w:rsidR="00C63AC1" w:rsidRPr="002164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DA9EB0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C068C4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410898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3F35F8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48F0265E" w14:textId="77777777" w:rsidTr="003F7927">
        <w:trPr>
          <w:trHeight w:val="166"/>
        </w:trPr>
        <w:tc>
          <w:tcPr>
            <w:tcW w:w="4120" w:type="dxa"/>
            <w:shd w:val="clear" w:color="auto" w:fill="auto"/>
          </w:tcPr>
          <w:p w14:paraId="350B2C3A" w14:textId="7B577398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08AC8903" w14:textId="3AA48A9A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10E6B2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96F13C1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55ABD4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02ADC042" w14:textId="2042D386" w:rsidR="00C63AC1" w:rsidRPr="00D53868" w:rsidRDefault="00590925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2,217</w:t>
            </w:r>
          </w:p>
        </w:tc>
        <w:tc>
          <w:tcPr>
            <w:tcW w:w="236" w:type="dxa"/>
            <w:shd w:val="clear" w:color="auto" w:fill="auto"/>
          </w:tcPr>
          <w:p w14:paraId="5EB54817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6B9B895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10,089</w:t>
            </w:r>
          </w:p>
        </w:tc>
      </w:tr>
      <w:tr w:rsidR="00C63AC1" w:rsidRPr="00755A56" w14:paraId="11E490D4" w14:textId="77777777" w:rsidTr="003F7927">
        <w:trPr>
          <w:trHeight w:val="166"/>
        </w:trPr>
        <w:tc>
          <w:tcPr>
            <w:tcW w:w="4120" w:type="dxa"/>
            <w:shd w:val="clear" w:color="auto" w:fill="auto"/>
          </w:tcPr>
          <w:p w14:paraId="3FFCCFAC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7C60F" w14:textId="5565FBC7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361FB8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B8966" w14:textId="77777777" w:rsidR="00C63AC1" w:rsidRPr="002164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82C055" w14:textId="77777777" w:rsidR="00C63AC1" w:rsidRPr="00216427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95225" w14:textId="36AB3CCC" w:rsidR="00C63AC1" w:rsidRPr="00D53868" w:rsidRDefault="00590925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2,217</w:t>
            </w:r>
          </w:p>
        </w:tc>
        <w:tc>
          <w:tcPr>
            <w:tcW w:w="236" w:type="dxa"/>
            <w:shd w:val="clear" w:color="auto" w:fill="auto"/>
          </w:tcPr>
          <w:p w14:paraId="0D714A68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0400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10,089</w:t>
            </w:r>
          </w:p>
        </w:tc>
      </w:tr>
      <w:tr w:rsidR="00C63AC1" w:rsidRPr="00755A56" w14:paraId="2C625DC2" w14:textId="77777777" w:rsidTr="003F7927">
        <w:trPr>
          <w:trHeight w:val="166"/>
        </w:trPr>
        <w:tc>
          <w:tcPr>
            <w:tcW w:w="4120" w:type="dxa"/>
            <w:shd w:val="clear" w:color="auto" w:fill="auto"/>
          </w:tcPr>
          <w:p w14:paraId="0894D169" w14:textId="6EFA1F46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shd w:val="clear" w:color="auto" w:fill="auto"/>
          </w:tcPr>
          <w:p w14:paraId="50326C0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6836CB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6E0ADE30" w14:textId="77777777" w:rsidR="00C63AC1" w:rsidRPr="002164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FACC7A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</w:tcPr>
          <w:p w14:paraId="7D8333A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620EAC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25D9B78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147D6BFB" w14:textId="77777777" w:rsidTr="003F7927">
        <w:trPr>
          <w:trHeight w:val="166"/>
        </w:trPr>
        <w:tc>
          <w:tcPr>
            <w:tcW w:w="4120" w:type="dxa"/>
            <w:shd w:val="clear" w:color="auto" w:fill="auto"/>
          </w:tcPr>
          <w:p w14:paraId="54B3994B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58" w:type="dxa"/>
            <w:shd w:val="clear" w:color="auto" w:fill="auto"/>
          </w:tcPr>
          <w:p w14:paraId="090CA67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5B035D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F9CE259" w14:textId="77777777" w:rsidR="00C63AC1" w:rsidRPr="002164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A448D2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98A8DF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75D363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A3B6AC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5B7A9297" w14:textId="77777777" w:rsidTr="003F7927">
        <w:trPr>
          <w:trHeight w:val="166"/>
        </w:trPr>
        <w:tc>
          <w:tcPr>
            <w:tcW w:w="4120" w:type="dxa"/>
            <w:shd w:val="clear" w:color="auto" w:fill="auto"/>
          </w:tcPr>
          <w:p w14:paraId="6D21AF65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  <w:shd w:val="clear" w:color="auto" w:fill="auto"/>
          </w:tcPr>
          <w:p w14:paraId="4052B692" w14:textId="4478E639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32C2B3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66427B0" w14:textId="77777777" w:rsidR="00C63AC1" w:rsidRPr="002164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5382E5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DD1840D" w14:textId="5AEC9CA7" w:rsidR="00C63AC1" w:rsidRPr="00D53868" w:rsidRDefault="00590925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110,152</w:t>
            </w:r>
          </w:p>
        </w:tc>
        <w:tc>
          <w:tcPr>
            <w:tcW w:w="236" w:type="dxa"/>
            <w:shd w:val="clear" w:color="auto" w:fill="auto"/>
          </w:tcPr>
          <w:p w14:paraId="79C3C01C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65ADE6C2" w14:textId="30C5EA0E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68,042</w:t>
            </w:r>
          </w:p>
        </w:tc>
      </w:tr>
      <w:tr w:rsidR="00C63AC1" w:rsidRPr="00755A56" w14:paraId="7AF5F042" w14:textId="77777777" w:rsidTr="003F7927">
        <w:trPr>
          <w:trHeight w:val="166"/>
        </w:trPr>
        <w:tc>
          <w:tcPr>
            <w:tcW w:w="4120" w:type="dxa"/>
            <w:shd w:val="clear" w:color="auto" w:fill="auto"/>
          </w:tcPr>
          <w:p w14:paraId="08569D33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7DD9680B" w14:textId="6D24E5E1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7968E2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4B95563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16427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16427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550D5BAE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C82FC32" w14:textId="4242889C" w:rsidR="00C63AC1" w:rsidRPr="002E7EDB" w:rsidRDefault="00590925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E7E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121023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801DFD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55,600</w:t>
            </w:r>
          </w:p>
        </w:tc>
      </w:tr>
      <w:tr w:rsidR="001E1360" w:rsidRPr="00755A56" w14:paraId="26E1E12C" w14:textId="77777777" w:rsidTr="003F7927">
        <w:trPr>
          <w:trHeight w:val="166"/>
        </w:trPr>
        <w:tc>
          <w:tcPr>
            <w:tcW w:w="4120" w:type="dxa"/>
            <w:shd w:val="clear" w:color="auto" w:fill="auto"/>
          </w:tcPr>
          <w:p w14:paraId="480EFF33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shd w:val="clear" w:color="auto" w:fill="auto"/>
          </w:tcPr>
          <w:p w14:paraId="02611EAC" w14:textId="3B93EC63" w:rsidR="00C63AC1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E26979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2F5419E" w14:textId="77777777" w:rsidR="00C63AC1" w:rsidRPr="002164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55,600</w:t>
            </w:r>
          </w:p>
        </w:tc>
        <w:tc>
          <w:tcPr>
            <w:tcW w:w="236" w:type="dxa"/>
            <w:shd w:val="clear" w:color="auto" w:fill="auto"/>
          </w:tcPr>
          <w:p w14:paraId="35E32224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5A18D73" w14:textId="2692B212" w:rsidR="00C63AC1" w:rsidRPr="00D53868" w:rsidRDefault="00590925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110,152</w:t>
            </w:r>
          </w:p>
        </w:tc>
        <w:tc>
          <w:tcPr>
            <w:tcW w:w="236" w:type="dxa"/>
            <w:shd w:val="clear" w:color="auto" w:fill="auto"/>
          </w:tcPr>
          <w:p w14:paraId="01BC74D5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5DAD31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123,642</w:t>
            </w:r>
          </w:p>
        </w:tc>
      </w:tr>
      <w:tr w:rsidR="001E1360" w:rsidRPr="001E1360" w14:paraId="79EF2149" w14:textId="77777777" w:rsidTr="003F7927">
        <w:trPr>
          <w:trHeight w:val="166"/>
        </w:trPr>
        <w:tc>
          <w:tcPr>
            <w:tcW w:w="4120" w:type="dxa"/>
            <w:shd w:val="clear" w:color="auto" w:fill="auto"/>
          </w:tcPr>
          <w:p w14:paraId="79FA3F94" w14:textId="3706BD5E" w:rsidR="001E1360" w:rsidRPr="001E1360" w:rsidRDefault="001E1360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E13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10660DAD" w14:textId="34E07159" w:rsidR="001E1360" w:rsidRPr="001E1360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275188" w14:textId="77777777" w:rsidR="001E1360" w:rsidRPr="001E1360" w:rsidDel="00C4573B" w:rsidRDefault="001E1360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D6FA447" w14:textId="29FFE760" w:rsidR="001E1360" w:rsidRPr="001E1360" w:rsidRDefault="001E1360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FDF169" w14:textId="77777777" w:rsidR="001E1360" w:rsidRPr="001E1360" w:rsidDel="00C4573B" w:rsidRDefault="001E1360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4F233D22" w14:textId="3E4D9267" w:rsidR="001E1360" w:rsidRPr="001E1360" w:rsidRDefault="00590925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(17,582)</w:t>
            </w:r>
          </w:p>
        </w:tc>
        <w:tc>
          <w:tcPr>
            <w:tcW w:w="236" w:type="dxa"/>
            <w:shd w:val="clear" w:color="auto" w:fill="auto"/>
          </w:tcPr>
          <w:p w14:paraId="15ED2216" w14:textId="77777777" w:rsidR="001E1360" w:rsidRPr="001E1360" w:rsidDel="00C4573B" w:rsidRDefault="001E1360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45416C93" w14:textId="143E1A54" w:rsidR="001E1360" w:rsidRPr="001E1360" w:rsidRDefault="005E7EB3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1360">
              <w:rPr>
                <w:rFonts w:asciiTheme="majorBidi" w:hAnsiTheme="majorBidi" w:cstheme="majorBidi"/>
                <w:sz w:val="30"/>
                <w:szCs w:val="30"/>
              </w:rPr>
              <w:t>16,645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E1360" w:rsidRPr="00755A56" w14:paraId="7CA33BE9" w14:textId="77777777" w:rsidTr="003F7927">
        <w:trPr>
          <w:trHeight w:val="166"/>
        </w:trPr>
        <w:tc>
          <w:tcPr>
            <w:tcW w:w="4120" w:type="dxa"/>
            <w:shd w:val="clear" w:color="auto" w:fill="auto"/>
          </w:tcPr>
          <w:p w14:paraId="3FC94D5D" w14:textId="77777777" w:rsidR="001E1360" w:rsidRPr="00D53868" w:rsidRDefault="001E1360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A9BD62" w14:textId="216945F1" w:rsidR="001E1360" w:rsidRPr="00D53868" w:rsidRDefault="006530B9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D30EDA" w14:textId="77777777" w:rsidR="001E1360" w:rsidRPr="00D53868" w:rsidDel="00C4573B" w:rsidRDefault="001E1360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D8827" w14:textId="690EA651" w:rsidR="001E1360" w:rsidRPr="00216427" w:rsidRDefault="001E1360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55,600</w:t>
            </w:r>
          </w:p>
        </w:tc>
        <w:tc>
          <w:tcPr>
            <w:tcW w:w="236" w:type="dxa"/>
            <w:shd w:val="clear" w:color="auto" w:fill="auto"/>
          </w:tcPr>
          <w:p w14:paraId="448D1A88" w14:textId="77777777" w:rsidR="001E1360" w:rsidRPr="00D53868" w:rsidDel="00C4573B" w:rsidRDefault="001E1360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FAF7E" w14:textId="47E3F2FB" w:rsidR="001E1360" w:rsidRPr="00D53868" w:rsidRDefault="00590925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92,570</w:t>
            </w:r>
          </w:p>
        </w:tc>
        <w:tc>
          <w:tcPr>
            <w:tcW w:w="236" w:type="dxa"/>
            <w:shd w:val="clear" w:color="auto" w:fill="auto"/>
          </w:tcPr>
          <w:p w14:paraId="4A3C57AE" w14:textId="77777777" w:rsidR="001E1360" w:rsidRPr="00D53868" w:rsidDel="00C4573B" w:rsidRDefault="001E1360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C7F10" w14:textId="3F7FF246" w:rsidR="001E1360" w:rsidRPr="00D53868" w:rsidRDefault="001E1360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106,997</w:t>
            </w:r>
          </w:p>
        </w:tc>
      </w:tr>
    </w:tbl>
    <w:p w14:paraId="203838DB" w14:textId="60B5F667" w:rsidR="00D61ACE" w:rsidRDefault="00D61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8584051" w14:textId="344A8D73" w:rsidR="007319A5" w:rsidRDefault="007319A5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B21433B" w14:textId="77777777" w:rsidR="007319A5" w:rsidRDefault="007319A5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AE8F28" w14:textId="16FECF02" w:rsidR="00392039" w:rsidRDefault="00C9272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 </w:t>
      </w:r>
    </w:p>
    <w:p w14:paraId="6B740E73" w14:textId="77777777" w:rsidR="00755A56" w:rsidRPr="00755A56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D766F8" w14:textId="1ACE6564" w:rsidR="00C9272E" w:rsidRDefault="00C9272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F65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53D00" w:rsidRPr="005F657F">
        <w:rPr>
          <w:rFonts w:ascii="Angsana New" w:hAnsi="Angsana New"/>
          <w:sz w:val="30"/>
          <w:szCs w:val="30"/>
        </w:rPr>
        <w:t xml:space="preserve">30 </w:t>
      </w:r>
      <w:r w:rsidR="00F53D00" w:rsidRPr="005F657F">
        <w:rPr>
          <w:rFonts w:ascii="Angsana New" w:hAnsi="Angsana New" w:hint="cs"/>
          <w:sz w:val="30"/>
          <w:szCs w:val="30"/>
          <w:cs/>
        </w:rPr>
        <w:t>มิถุนายน</w:t>
      </w:r>
      <w:r w:rsidRPr="005F657F">
        <w:rPr>
          <w:rFonts w:ascii="Angsana New" w:hAnsi="Angsana New"/>
          <w:sz w:val="30"/>
          <w:szCs w:val="30"/>
        </w:rPr>
        <w:t xml:space="preserve"> </w:t>
      </w:r>
      <w:r w:rsidRPr="005F657F">
        <w:rPr>
          <w:rFonts w:asciiTheme="majorBidi" w:hAnsiTheme="majorBidi" w:cstheme="majorBidi"/>
          <w:sz w:val="30"/>
          <w:szCs w:val="30"/>
        </w:rPr>
        <w:t>2565</w:t>
      </w:r>
      <w:r w:rsidRPr="00F2242F">
        <w:rPr>
          <w:rFonts w:asciiTheme="majorBidi" w:hAnsiTheme="majorBidi" w:cstheme="majorBidi"/>
          <w:sz w:val="30"/>
          <w:szCs w:val="30"/>
        </w:rPr>
        <w:t xml:space="preserve"> </w:t>
      </w:r>
      <w:r w:rsidR="00F2242F" w:rsidRPr="00F2242F">
        <w:rPr>
          <w:rFonts w:asciiTheme="majorBidi" w:hAnsiTheme="majorBidi" w:cstheme="majorBidi" w:hint="cs"/>
          <w:sz w:val="30"/>
          <w:szCs w:val="30"/>
          <w:cs/>
        </w:rPr>
        <w:t xml:space="preserve">การเปลี่ยนแปลงที่มีสาระสำคัญของสัญญาที่ทำกับกิจการที่เกี่ยวข้องกัน มีดังนี้ </w:t>
      </w:r>
    </w:p>
    <w:p w14:paraId="7B146B4A" w14:textId="5964FE67" w:rsidR="002F5AB5" w:rsidRDefault="002F5AB5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808D76" w14:textId="41235489" w:rsidR="002F5AB5" w:rsidRPr="00D03DA0" w:rsidRDefault="002F5AB5" w:rsidP="002F5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D03DA0">
        <w:rPr>
          <w:rFonts w:ascii="Angsana New" w:hAnsi="Angsana New" w:hint="cs"/>
          <w:i/>
          <w:iCs/>
          <w:sz w:val="30"/>
          <w:szCs w:val="30"/>
          <w:cs/>
        </w:rPr>
        <w:t>สัญญาซื้อขายผลิตภัณฑ์โอเลฟินส์</w:t>
      </w:r>
    </w:p>
    <w:p w14:paraId="0A449216" w14:textId="5CD59151" w:rsidR="00620BAE" w:rsidRDefault="002F5AB5" w:rsidP="00002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03DA0">
        <w:rPr>
          <w:rFonts w:ascii="Angsana New" w:hAnsi="Angsana New"/>
          <w:sz w:val="30"/>
          <w:szCs w:val="30"/>
          <w:cs/>
        </w:rPr>
        <w:t xml:space="preserve">บริษัทมีสัญญาซื้อขายเอทิลีนรวมจำนวน </w:t>
      </w:r>
      <w:r w:rsidRPr="00D03DA0">
        <w:rPr>
          <w:rFonts w:ascii="Angsana New" w:hAnsi="Angsana New"/>
          <w:sz w:val="30"/>
          <w:szCs w:val="30"/>
        </w:rPr>
        <w:t>4</w:t>
      </w:r>
      <w:r w:rsidRPr="00D03DA0">
        <w:rPr>
          <w:rFonts w:ascii="Angsana New" w:hAnsi="Angsana New" w:hint="cs"/>
          <w:sz w:val="30"/>
          <w:szCs w:val="30"/>
          <w:cs/>
        </w:rPr>
        <w:t xml:space="preserve"> ฉบับ กับกิจการที่เกี่ยวข้องกัน </w:t>
      </w:r>
      <w:r w:rsidRPr="00D03DA0">
        <w:rPr>
          <w:rFonts w:ascii="Angsana New" w:hAnsi="Angsana New"/>
          <w:sz w:val="30"/>
          <w:szCs w:val="30"/>
        </w:rPr>
        <w:t>3</w:t>
      </w:r>
      <w:r w:rsidRPr="00D03DA0">
        <w:rPr>
          <w:rFonts w:ascii="Angsana New" w:hAnsi="Angsana New" w:hint="cs"/>
          <w:sz w:val="30"/>
          <w:szCs w:val="30"/>
          <w:cs/>
        </w:rPr>
        <w:t xml:space="preserve"> แห่ง โดยตามสัญญาแต่ละฉบับกำหนดราคาขายอ้างอิงจากราคาเอทิลีนในตลาดโลก สัญญา </w:t>
      </w:r>
      <w:r w:rsidR="00B11865">
        <w:rPr>
          <w:rFonts w:ascii="Angsana New" w:hAnsi="Angsana New"/>
          <w:sz w:val="30"/>
          <w:szCs w:val="30"/>
        </w:rPr>
        <w:t>2</w:t>
      </w:r>
      <w:r w:rsidRPr="00D03DA0">
        <w:rPr>
          <w:rFonts w:ascii="Angsana New" w:hAnsi="Angsana New"/>
          <w:sz w:val="30"/>
          <w:szCs w:val="30"/>
        </w:rPr>
        <w:t xml:space="preserve"> </w:t>
      </w:r>
      <w:r w:rsidRPr="00D03DA0">
        <w:rPr>
          <w:rFonts w:ascii="Angsana New" w:hAnsi="Angsana New" w:hint="cs"/>
          <w:sz w:val="30"/>
          <w:szCs w:val="30"/>
          <w:cs/>
        </w:rPr>
        <w:t xml:space="preserve">ฉบับมีระยะเวลาตั้งแต่ </w:t>
      </w:r>
      <w:r w:rsidRPr="00D03DA0">
        <w:rPr>
          <w:rFonts w:ascii="Angsana New" w:hAnsi="Angsana New"/>
          <w:sz w:val="30"/>
          <w:szCs w:val="30"/>
        </w:rPr>
        <w:t>10</w:t>
      </w:r>
      <w:r w:rsidRPr="00D03DA0">
        <w:rPr>
          <w:rFonts w:ascii="Angsana New" w:hAnsi="Angsana New" w:hint="cs"/>
          <w:sz w:val="30"/>
          <w:szCs w:val="30"/>
          <w:cs/>
        </w:rPr>
        <w:t xml:space="preserve"> ปี ถึง </w:t>
      </w:r>
      <w:r w:rsidRPr="00D03DA0">
        <w:rPr>
          <w:rFonts w:ascii="Angsana New" w:hAnsi="Angsana New"/>
          <w:sz w:val="30"/>
          <w:szCs w:val="30"/>
        </w:rPr>
        <w:t>21</w:t>
      </w:r>
      <w:r w:rsidRPr="00D03DA0">
        <w:rPr>
          <w:rFonts w:ascii="Angsana New" w:hAnsi="Angsana New" w:hint="cs"/>
          <w:sz w:val="30"/>
          <w:szCs w:val="30"/>
          <w:cs/>
        </w:rPr>
        <w:t xml:space="preserve"> ปี  นับจากวันที่ที่มีผลบังคับตามที่ระบุไว้ในแต่ละสัญญา และจะมีผลสิ้นสุดในช่วงเดือนธันวาคม </w:t>
      </w:r>
      <w:r w:rsidRPr="00D03DA0">
        <w:rPr>
          <w:rFonts w:ascii="Angsana New" w:hAnsi="Angsana New"/>
          <w:sz w:val="30"/>
          <w:szCs w:val="30"/>
        </w:rPr>
        <w:t>2570</w:t>
      </w:r>
      <w:r w:rsidRPr="00D03DA0">
        <w:rPr>
          <w:rFonts w:ascii="Angsana New" w:hAnsi="Angsana New" w:hint="cs"/>
          <w:sz w:val="30"/>
          <w:szCs w:val="30"/>
          <w:cs/>
        </w:rPr>
        <w:t xml:space="preserve"> ถึงเดือนธันวาคม </w:t>
      </w:r>
      <w:r w:rsidRPr="00D03DA0">
        <w:rPr>
          <w:rFonts w:ascii="Angsana New" w:hAnsi="Angsana New"/>
          <w:sz w:val="30"/>
          <w:szCs w:val="30"/>
        </w:rPr>
        <w:t xml:space="preserve">2574 </w:t>
      </w:r>
      <w:r w:rsidRPr="00D03DA0">
        <w:rPr>
          <w:rFonts w:ascii="Angsana New" w:hAnsi="Angsana New" w:hint="cs"/>
          <w:sz w:val="30"/>
          <w:szCs w:val="30"/>
          <w:cs/>
        </w:rPr>
        <w:t xml:space="preserve">และอีก </w:t>
      </w:r>
      <w:r w:rsidRPr="00D03DA0">
        <w:rPr>
          <w:rFonts w:ascii="Angsana New" w:hAnsi="Angsana New"/>
          <w:sz w:val="30"/>
          <w:szCs w:val="30"/>
        </w:rPr>
        <w:t xml:space="preserve">2 </w:t>
      </w:r>
      <w:r w:rsidRPr="00D03DA0">
        <w:rPr>
          <w:rFonts w:ascii="Angsana New" w:hAnsi="Angsana New" w:hint="cs"/>
          <w:sz w:val="30"/>
          <w:szCs w:val="30"/>
          <w:cs/>
        </w:rPr>
        <w:t xml:space="preserve">ฉบับมีระยะเวลา </w:t>
      </w:r>
      <w:r w:rsidRPr="00D03DA0">
        <w:rPr>
          <w:rFonts w:ascii="Angsana New" w:hAnsi="Angsana New"/>
          <w:sz w:val="30"/>
          <w:szCs w:val="30"/>
        </w:rPr>
        <w:t xml:space="preserve">10 </w:t>
      </w:r>
      <w:r w:rsidRPr="00D03DA0">
        <w:rPr>
          <w:rFonts w:ascii="Angsana New" w:hAnsi="Angsana New" w:hint="cs"/>
          <w:sz w:val="30"/>
          <w:szCs w:val="30"/>
          <w:cs/>
        </w:rPr>
        <w:t xml:space="preserve">ปี และ </w:t>
      </w:r>
      <w:r w:rsidRPr="00D03DA0">
        <w:rPr>
          <w:rFonts w:ascii="Angsana New" w:hAnsi="Angsana New"/>
          <w:sz w:val="30"/>
          <w:szCs w:val="30"/>
        </w:rPr>
        <w:t xml:space="preserve">15 </w:t>
      </w:r>
      <w:r w:rsidRPr="00D03DA0">
        <w:rPr>
          <w:rFonts w:ascii="Angsana New" w:hAnsi="Angsana New" w:hint="cs"/>
          <w:sz w:val="30"/>
          <w:szCs w:val="30"/>
          <w:cs/>
        </w:rPr>
        <w:t>ปี นับจากวันที่โรงงานสามารถเริ่มดำเนินการผลิตเชิงพาณิชย์</w:t>
      </w:r>
      <w:r w:rsidRPr="00D03DA0">
        <w:rPr>
          <w:rFonts w:ascii="Angsana New" w:hAnsi="Angsana New"/>
          <w:sz w:val="30"/>
          <w:szCs w:val="30"/>
        </w:rPr>
        <w:tab/>
      </w:r>
    </w:p>
    <w:p w14:paraId="5BD1A27A" w14:textId="77777777" w:rsidR="00002EEF" w:rsidRPr="00D03DA0" w:rsidRDefault="00002EEF" w:rsidP="00897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8A8030C" w14:textId="56D97DD3" w:rsidR="002F5AB5" w:rsidRPr="00D03DA0" w:rsidRDefault="002F5AB5" w:rsidP="002F5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D03DA0">
        <w:rPr>
          <w:rFonts w:ascii="Angsana New" w:hAnsi="Angsana New"/>
          <w:i/>
          <w:iCs/>
          <w:sz w:val="30"/>
          <w:szCs w:val="30"/>
          <w:cs/>
        </w:rPr>
        <w:t>สัญญาซื้อขายสาธารณูปการและบริการอื่นๆ</w:t>
      </w:r>
    </w:p>
    <w:p w14:paraId="39EA5528" w14:textId="0834B9DB" w:rsidR="002F5AB5" w:rsidRDefault="002F5AB5" w:rsidP="00002EEF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03DA0">
        <w:rPr>
          <w:rFonts w:ascii="Angsana New" w:hAnsi="Angsana New"/>
          <w:sz w:val="30"/>
          <w:szCs w:val="30"/>
          <w:cs/>
        </w:rPr>
        <w:t>บริษัท</w:t>
      </w:r>
      <w:r w:rsidRPr="002E7EDB">
        <w:rPr>
          <w:rFonts w:ascii="Angsana New" w:hAnsi="Angsana New"/>
          <w:sz w:val="30"/>
          <w:szCs w:val="30"/>
          <w:cs/>
        </w:rPr>
        <w:t>และ</w:t>
      </w:r>
      <w:r w:rsidR="00C92C18" w:rsidRPr="002E7EDB">
        <w:rPr>
          <w:rFonts w:ascii="Angsana New" w:hAnsi="Angsana New" w:hint="cs"/>
          <w:sz w:val="30"/>
          <w:szCs w:val="30"/>
          <w:cs/>
        </w:rPr>
        <w:t>บริษัทย่อย</w:t>
      </w:r>
      <w:r w:rsidRPr="002E7EDB">
        <w:rPr>
          <w:rFonts w:ascii="Angsana New" w:hAnsi="Angsana New"/>
          <w:sz w:val="30"/>
          <w:szCs w:val="30"/>
          <w:cs/>
        </w:rPr>
        <w:t>หลายแห่งมีสัญญาซื้อขายไฟฟ้า</w:t>
      </w:r>
      <w:r w:rsidRPr="00D03DA0">
        <w:rPr>
          <w:rFonts w:ascii="Angsana New" w:hAnsi="Angsana New" w:cs="Times New Roman"/>
          <w:sz w:val="30"/>
          <w:szCs w:val="30"/>
          <w:rtl/>
          <w:lang w:bidi="ar-SA"/>
        </w:rPr>
        <w:t xml:space="preserve"> </w:t>
      </w:r>
      <w:r w:rsidRPr="00D03DA0">
        <w:rPr>
          <w:rFonts w:ascii="Angsana New" w:hAnsi="Angsana New"/>
          <w:sz w:val="30"/>
          <w:szCs w:val="30"/>
          <w:cs/>
        </w:rPr>
        <w:t xml:space="preserve">ไอน้ำและน้ำเพื่อการอุตสาหกรรมจำนวนหลายฉบับกับกิจการที่เกี่ยวข้องกัน </w:t>
      </w:r>
      <w:r w:rsidRPr="00D03DA0">
        <w:rPr>
          <w:rFonts w:ascii="Angsana New" w:hAnsi="Angsana New"/>
          <w:sz w:val="30"/>
          <w:szCs w:val="30"/>
        </w:rPr>
        <w:t xml:space="preserve">2 </w:t>
      </w:r>
      <w:r w:rsidRPr="00D03DA0">
        <w:rPr>
          <w:rFonts w:ascii="Angsana New" w:hAnsi="Angsana New" w:hint="cs"/>
          <w:sz w:val="30"/>
          <w:szCs w:val="30"/>
          <w:cs/>
        </w:rPr>
        <w:t>แห่ง สัญญามีระยะเวลาตั้งแต่</w:t>
      </w:r>
      <w:r w:rsidRPr="00D03DA0">
        <w:rPr>
          <w:rFonts w:ascii="Angsana New" w:hAnsi="Angsana New" w:cs="Times New Roman" w:hint="cs"/>
          <w:sz w:val="30"/>
          <w:szCs w:val="30"/>
          <w:rtl/>
          <w:lang w:bidi="ar-SA"/>
        </w:rPr>
        <w:t xml:space="preserve"> </w:t>
      </w:r>
      <w:r w:rsidRPr="00D03DA0">
        <w:rPr>
          <w:rFonts w:ascii="Angsana New" w:hAnsi="Angsana New"/>
          <w:sz w:val="30"/>
          <w:szCs w:val="30"/>
        </w:rPr>
        <w:t>1</w:t>
      </w:r>
      <w:r w:rsidRPr="00D03DA0">
        <w:rPr>
          <w:rFonts w:ascii="Angsana New" w:hAnsi="Angsana New" w:cs="Times New Roman" w:hint="cs"/>
          <w:sz w:val="30"/>
          <w:szCs w:val="30"/>
          <w:rtl/>
          <w:lang w:bidi="ar-SA"/>
        </w:rPr>
        <w:t xml:space="preserve"> </w:t>
      </w:r>
      <w:r w:rsidRPr="00D03DA0">
        <w:rPr>
          <w:rFonts w:ascii="Angsana New" w:hAnsi="Angsana New" w:hint="cs"/>
          <w:sz w:val="30"/>
          <w:szCs w:val="30"/>
          <w:cs/>
        </w:rPr>
        <w:t>ปี</w:t>
      </w:r>
      <w:r w:rsidRPr="00D03DA0">
        <w:rPr>
          <w:rFonts w:ascii="Angsana New" w:hAnsi="Angsana New" w:cs="Times New Roman" w:hint="cs"/>
          <w:sz w:val="30"/>
          <w:szCs w:val="30"/>
          <w:rtl/>
          <w:lang w:bidi="ar-SA"/>
        </w:rPr>
        <w:t xml:space="preserve"> </w:t>
      </w:r>
      <w:r w:rsidRPr="00D03DA0">
        <w:rPr>
          <w:rFonts w:ascii="Angsana New" w:hAnsi="Angsana New" w:hint="cs"/>
          <w:sz w:val="30"/>
          <w:szCs w:val="30"/>
          <w:cs/>
        </w:rPr>
        <w:t>ถึง</w:t>
      </w:r>
      <w:r w:rsidRPr="00D03DA0">
        <w:rPr>
          <w:rFonts w:ascii="Angsana New" w:hAnsi="Angsana New" w:cs="Times New Roman" w:hint="cs"/>
          <w:sz w:val="30"/>
          <w:szCs w:val="30"/>
          <w:rtl/>
          <w:lang w:bidi="ar-SA"/>
        </w:rPr>
        <w:t xml:space="preserve"> </w:t>
      </w:r>
      <w:r w:rsidRPr="00D03DA0">
        <w:rPr>
          <w:rFonts w:ascii="Angsana New" w:hAnsi="Angsana New"/>
          <w:sz w:val="30"/>
          <w:szCs w:val="30"/>
        </w:rPr>
        <w:t>25</w:t>
      </w:r>
      <w:r w:rsidRPr="00D03DA0">
        <w:rPr>
          <w:rFonts w:ascii="Angsana New" w:hAnsi="Angsana New" w:cs="Times New Roman" w:hint="cs"/>
          <w:sz w:val="30"/>
          <w:szCs w:val="30"/>
          <w:rtl/>
          <w:lang w:bidi="ar-SA"/>
        </w:rPr>
        <w:t xml:space="preserve"> </w:t>
      </w:r>
      <w:r w:rsidRPr="00D03DA0">
        <w:rPr>
          <w:rFonts w:ascii="Angsana New" w:hAnsi="Angsana New" w:hint="cs"/>
          <w:sz w:val="30"/>
          <w:szCs w:val="30"/>
          <w:cs/>
        </w:rPr>
        <w:t>ปี</w:t>
      </w:r>
      <w:r w:rsidRPr="00D03DA0">
        <w:rPr>
          <w:rFonts w:ascii="Angsana New" w:hAnsi="Angsana New" w:cs="Times New Roman" w:hint="cs"/>
          <w:sz w:val="30"/>
          <w:szCs w:val="30"/>
          <w:rtl/>
          <w:lang w:bidi="ar-SA"/>
        </w:rPr>
        <w:t xml:space="preserve"> </w:t>
      </w:r>
      <w:r w:rsidRPr="00D03DA0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</w:t>
      </w:r>
      <w:r w:rsidRPr="00D03DA0">
        <w:rPr>
          <w:rFonts w:ascii="Angsana New" w:hAnsi="Angsana New" w:hint="cs"/>
          <w:spacing w:val="-2"/>
          <w:sz w:val="30"/>
          <w:szCs w:val="30"/>
          <w:cs/>
        </w:rPr>
        <w:t>ตามที่ระบุไว้ในแต่ละสัญญา</w:t>
      </w:r>
      <w:r w:rsidRPr="00D03DA0">
        <w:rPr>
          <w:rFonts w:ascii="Angsana New" w:hAnsi="Angsana New" w:cs="Times New Roman" w:hint="cs"/>
          <w:spacing w:val="-2"/>
          <w:sz w:val="30"/>
          <w:szCs w:val="30"/>
          <w:rtl/>
          <w:lang w:bidi="ar-SA"/>
        </w:rPr>
        <w:t xml:space="preserve"> </w:t>
      </w:r>
      <w:r w:rsidRPr="00D03DA0">
        <w:rPr>
          <w:rFonts w:ascii="Angsana New" w:hAnsi="Angsana New" w:hint="cs"/>
          <w:spacing w:val="-2"/>
          <w:sz w:val="30"/>
          <w:szCs w:val="30"/>
          <w:cs/>
        </w:rPr>
        <w:t>และจะมีผลสิ้นสุดในช่วงเดือน</w:t>
      </w:r>
      <w:r w:rsidR="004A3BC6" w:rsidRPr="00D03DA0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4A3BC6" w:rsidRPr="00D03DA0">
        <w:rPr>
          <w:rFonts w:ascii="Angsana New" w:hAnsi="Angsana New" w:cstheme="minorBidi" w:hint="cs"/>
          <w:spacing w:val="-2"/>
          <w:sz w:val="30"/>
          <w:szCs w:val="38"/>
          <w:cs/>
        </w:rPr>
        <w:t xml:space="preserve"> </w:t>
      </w:r>
      <w:r w:rsidRPr="00D03DA0">
        <w:rPr>
          <w:rFonts w:ascii="Angsana New" w:hAnsi="Angsana New"/>
          <w:spacing w:val="-2"/>
          <w:sz w:val="30"/>
          <w:szCs w:val="30"/>
        </w:rPr>
        <w:t>256</w:t>
      </w:r>
      <w:r w:rsidR="004A3BC6" w:rsidRPr="00D03DA0">
        <w:rPr>
          <w:rFonts w:ascii="Angsana New" w:hAnsi="Angsana New"/>
          <w:spacing w:val="-2"/>
          <w:sz w:val="30"/>
          <w:szCs w:val="30"/>
        </w:rPr>
        <w:t>5</w:t>
      </w:r>
      <w:r w:rsidRPr="00D03DA0">
        <w:rPr>
          <w:rFonts w:ascii="Angsana New" w:hAnsi="Angsana New" w:cs="Times New Roman" w:hint="cs"/>
          <w:spacing w:val="-2"/>
          <w:sz w:val="30"/>
          <w:szCs w:val="30"/>
          <w:rtl/>
          <w:lang w:bidi="ar-SA"/>
        </w:rPr>
        <w:t xml:space="preserve"> </w:t>
      </w:r>
      <w:r w:rsidRPr="00D03DA0">
        <w:rPr>
          <w:rFonts w:ascii="Angsana New" w:hAnsi="Angsana New" w:hint="cs"/>
          <w:spacing w:val="-2"/>
          <w:sz w:val="30"/>
          <w:szCs w:val="30"/>
          <w:cs/>
        </w:rPr>
        <w:t xml:space="preserve">ถึงเดือนมิถุนายน </w:t>
      </w:r>
      <w:r w:rsidRPr="00D03DA0">
        <w:rPr>
          <w:rFonts w:ascii="Angsana New" w:hAnsi="Angsana New"/>
          <w:spacing w:val="-2"/>
          <w:sz w:val="30"/>
          <w:szCs w:val="30"/>
        </w:rPr>
        <w:t>2588</w:t>
      </w:r>
      <w:r w:rsidRPr="00D03DA0">
        <w:rPr>
          <w:rFonts w:ascii="Angsana New" w:hAnsi="Angsana New" w:cs="Times New Roman" w:hint="cs"/>
          <w:spacing w:val="-2"/>
          <w:sz w:val="30"/>
          <w:szCs w:val="30"/>
          <w:rtl/>
          <w:lang w:bidi="ar-SA"/>
        </w:rPr>
        <w:t xml:space="preserve"> </w:t>
      </w:r>
      <w:r w:rsidR="004A3BC6" w:rsidRPr="00D03DA0">
        <w:rPr>
          <w:rFonts w:ascii="Angsana New" w:hAnsi="Angsana New" w:hint="cs"/>
          <w:sz w:val="30"/>
          <w:szCs w:val="30"/>
          <w:cs/>
        </w:rPr>
        <w:t>และสัญญาอีกฉบับจะมีผลบังคับต่อเนื่องโดยอัตโนมัติ</w:t>
      </w:r>
      <w:r w:rsidR="004A3BC6" w:rsidRPr="00D03DA0">
        <w:rPr>
          <w:rFonts w:ascii="Angsana New" w:hAnsi="Angsana New"/>
          <w:sz w:val="30"/>
          <w:szCs w:val="30"/>
          <w:cs/>
        </w:rPr>
        <w:t xml:space="preserve"> </w:t>
      </w:r>
      <w:r w:rsidR="004A3BC6" w:rsidRPr="00D03DA0">
        <w:rPr>
          <w:rFonts w:ascii="Angsana New" w:hAnsi="Angsana New" w:hint="cs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01519461" w14:textId="77777777" w:rsidR="00002EEF" w:rsidRPr="00D03DA0" w:rsidRDefault="00002EEF" w:rsidP="008970EC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5736B8F9" w14:textId="77777777" w:rsidR="00002EEF" w:rsidRPr="00D95828" w:rsidRDefault="00002EEF" w:rsidP="008970EC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8970EC">
        <w:rPr>
          <w:rFonts w:ascii="Angsana New" w:hAnsi="Angsana New"/>
          <w:sz w:val="30"/>
          <w:szCs w:val="30"/>
          <w:cs/>
        </w:rPr>
        <w:t xml:space="preserve">บริษัทมีสัญญาบริการถังเก็บผลิตภัณฑ์และสาธารณูปโภคที่เกี่ยวข้องและการจัดส่งผลิตภัณฑ์ให้กับกิจการที่เกี่ยวข้องกัน สัญญามีระยะเวลา </w:t>
      </w:r>
      <w:r w:rsidRPr="008970EC">
        <w:rPr>
          <w:rFonts w:ascii="Angsana New" w:hAnsi="Angsana New"/>
          <w:sz w:val="30"/>
          <w:szCs w:val="30"/>
        </w:rPr>
        <w:t>10</w:t>
      </w:r>
      <w:r w:rsidRPr="008970EC">
        <w:rPr>
          <w:rFonts w:ascii="Angsana New" w:hAnsi="Angsana New"/>
          <w:sz w:val="30"/>
          <w:szCs w:val="30"/>
          <w:cs/>
        </w:rPr>
        <w:t xml:space="preserve"> ปี ถึง </w:t>
      </w:r>
      <w:r w:rsidRPr="008970EC">
        <w:rPr>
          <w:rFonts w:ascii="Angsana New" w:hAnsi="Angsana New"/>
          <w:sz w:val="30"/>
          <w:szCs w:val="30"/>
        </w:rPr>
        <w:t>20</w:t>
      </w:r>
      <w:r w:rsidRPr="008970EC">
        <w:rPr>
          <w:rFonts w:ascii="Angsana New" w:hAnsi="Angsana New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และจะมีผลสิ้นสุดในช่วงเดือนธันวาคม </w:t>
      </w:r>
      <w:r w:rsidRPr="008970EC">
        <w:rPr>
          <w:rFonts w:ascii="Angsana New" w:hAnsi="Angsana New"/>
          <w:sz w:val="30"/>
          <w:szCs w:val="30"/>
        </w:rPr>
        <w:t>2574</w:t>
      </w:r>
      <w:r w:rsidRPr="008970EC">
        <w:rPr>
          <w:rFonts w:ascii="Angsana New" w:hAnsi="Angsana New"/>
          <w:sz w:val="30"/>
          <w:szCs w:val="30"/>
          <w:cs/>
        </w:rPr>
        <w:t xml:space="preserve"> ถึงเดือนมีนาคม </w:t>
      </w:r>
      <w:r w:rsidRPr="008970EC">
        <w:rPr>
          <w:rFonts w:ascii="Angsana New" w:hAnsi="Angsana New"/>
          <w:sz w:val="30"/>
          <w:szCs w:val="30"/>
        </w:rPr>
        <w:t>2582</w:t>
      </w:r>
      <w:r w:rsidRPr="008970EC">
        <w:rPr>
          <w:rFonts w:ascii="Angsana New" w:hAnsi="Angsana New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0C413E2C" w14:textId="3DFACD0A" w:rsidR="00002EEF" w:rsidRDefault="00002EEF" w:rsidP="002C7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215608" w14:textId="4C738F3D" w:rsidR="002C7AAA" w:rsidRDefault="002C7AAA" w:rsidP="002C7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D03DA0">
        <w:rPr>
          <w:rFonts w:ascii="Angsana New" w:hAnsi="Angsana New"/>
          <w:i/>
          <w:iCs/>
          <w:sz w:val="30"/>
          <w:szCs w:val="30"/>
          <w:cs/>
        </w:rPr>
        <w:t>สัญญาซื้อขายวัตถุดิบและก๊าซเชื้อเพลิง</w:t>
      </w:r>
    </w:p>
    <w:p w14:paraId="72CA233D" w14:textId="77777777" w:rsidR="00002EEF" w:rsidRPr="008970EC" w:rsidRDefault="00002EEF" w:rsidP="00002EEF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8970EC">
        <w:rPr>
          <w:rFonts w:ascii="Angsana New" w:hAnsi="Angsana New"/>
          <w:sz w:val="30"/>
          <w:szCs w:val="30"/>
          <w:cs/>
        </w:rPr>
        <w:t xml:space="preserve">บริษัทมีสัญญาซื้อขายก๊าซธรรมชาติกับบริษัทใหญ่ โดยตามสัญญากำหนดราคาขายอ้างอิงจากราคาเนื้อก๊าซตามเงื่อนไขที่กำหนดในสัญญา สัญญามีระยะเวลา </w:t>
      </w:r>
      <w:r w:rsidRPr="008970EC">
        <w:rPr>
          <w:rFonts w:ascii="Angsana New" w:hAnsi="Angsana New"/>
          <w:sz w:val="30"/>
          <w:szCs w:val="30"/>
        </w:rPr>
        <w:t xml:space="preserve">25 </w:t>
      </w:r>
      <w:r w:rsidRPr="008970EC">
        <w:rPr>
          <w:rFonts w:ascii="Angsana New" w:hAnsi="Angsana New"/>
          <w:sz w:val="30"/>
          <w:szCs w:val="30"/>
          <w:cs/>
        </w:rPr>
        <w:t>ปี นับจากวันที่ที่มีผลบังคับตามที่ระบุไว้ในสัญญาและจะมีผลสิ้นสุดในเดือนมีนาคม</w:t>
      </w:r>
      <w:r w:rsidRPr="008970EC">
        <w:rPr>
          <w:rFonts w:ascii="Angsana New" w:hAnsi="Angsana New"/>
          <w:sz w:val="30"/>
          <w:szCs w:val="30"/>
        </w:rPr>
        <w:t xml:space="preserve"> 2590</w:t>
      </w:r>
    </w:p>
    <w:p w14:paraId="4FB6DC7C" w14:textId="77777777" w:rsidR="00002EEF" w:rsidRPr="008970EC" w:rsidRDefault="00002EEF" w:rsidP="00002EEF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5356EAB" w14:textId="77777777" w:rsidR="00002EEF" w:rsidRDefault="00002EEF" w:rsidP="00002EEF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8970EC">
        <w:rPr>
          <w:rFonts w:ascii="Angsana New" w:hAnsi="Angsana New"/>
          <w:sz w:val="30"/>
          <w:szCs w:val="30"/>
          <w:cs/>
        </w:rPr>
        <w:t xml:space="preserve">บริษัททำสัญญาซื้อขายก๊าซธรรมชาติจำนวน </w:t>
      </w:r>
      <w:r w:rsidRPr="008970EC">
        <w:rPr>
          <w:rFonts w:ascii="Angsana New" w:hAnsi="Angsana New"/>
          <w:sz w:val="30"/>
          <w:szCs w:val="30"/>
        </w:rPr>
        <w:t xml:space="preserve">2 </w:t>
      </w:r>
      <w:r w:rsidRPr="008970EC">
        <w:rPr>
          <w:rFonts w:ascii="Angsana New" w:hAnsi="Angsana New"/>
          <w:sz w:val="30"/>
          <w:szCs w:val="30"/>
          <w:cs/>
        </w:rPr>
        <w:t xml:space="preserve">ฉบับกับบริษัทใหญ่ โดยราคาซื้อขายตามสัญญาขึ้นอยู่กับราคาเนื้อก๊าซตามเงื่อนไขที่กำหนดในแต่ละสัญญาและดัชนีราคาผู้ผลิตในประเทศไทยแบ่งตามกิจการการผลิต </w:t>
      </w:r>
      <w:r w:rsidRPr="008970EC">
        <w:rPr>
          <w:rFonts w:ascii="Angsana New" w:hAnsi="Angsana New"/>
          <w:sz w:val="30"/>
          <w:szCs w:val="30"/>
        </w:rPr>
        <w:t>(CPA)</w:t>
      </w:r>
      <w:r w:rsidRPr="008970EC">
        <w:rPr>
          <w:rFonts w:ascii="Angsana New" w:hAnsi="Angsana New"/>
          <w:sz w:val="30"/>
          <w:szCs w:val="30"/>
          <w:cs/>
        </w:rPr>
        <w:t xml:space="preserve"> สัญญามีระยะเวลาตั้งแต่ </w:t>
      </w:r>
      <w:r w:rsidRPr="008970EC">
        <w:rPr>
          <w:rFonts w:ascii="Angsana New" w:hAnsi="Angsana New"/>
          <w:sz w:val="30"/>
          <w:szCs w:val="30"/>
        </w:rPr>
        <w:t xml:space="preserve">3 </w:t>
      </w:r>
      <w:r w:rsidRPr="008970EC">
        <w:rPr>
          <w:rFonts w:ascii="Angsana New" w:hAnsi="Angsana New"/>
          <w:sz w:val="30"/>
          <w:szCs w:val="30"/>
          <w:cs/>
        </w:rPr>
        <w:t xml:space="preserve">ปี </w:t>
      </w:r>
      <w:r w:rsidRPr="008970EC">
        <w:rPr>
          <w:rFonts w:ascii="Angsana New" w:hAnsi="Angsana New"/>
          <w:sz w:val="30"/>
          <w:szCs w:val="30"/>
        </w:rPr>
        <w:t xml:space="preserve">9 </w:t>
      </w:r>
      <w:r w:rsidRPr="008970EC">
        <w:rPr>
          <w:rFonts w:ascii="Angsana New" w:hAnsi="Angsana New"/>
          <w:sz w:val="30"/>
          <w:szCs w:val="30"/>
          <w:cs/>
        </w:rPr>
        <w:t xml:space="preserve">เดือน ถึง </w:t>
      </w:r>
      <w:r w:rsidRPr="008970EC">
        <w:rPr>
          <w:rFonts w:ascii="Angsana New" w:hAnsi="Angsana New"/>
          <w:sz w:val="30"/>
          <w:szCs w:val="30"/>
        </w:rPr>
        <w:t>10</w:t>
      </w:r>
      <w:r w:rsidRPr="008970EC">
        <w:rPr>
          <w:rFonts w:ascii="Angsana New" w:hAnsi="Angsana New"/>
          <w:sz w:val="30"/>
          <w:szCs w:val="30"/>
          <w:cs/>
        </w:rPr>
        <w:t xml:space="preserve"> ปี นับจากวันที่ที่มีผลบังคับตามที่ระบุไว้ในแต่ละสัญญา และจะมีผลสิ้นสุดในเดือนธันวาคม </w:t>
      </w:r>
      <w:r w:rsidRPr="008970EC">
        <w:rPr>
          <w:rFonts w:ascii="Angsana New" w:hAnsi="Angsana New"/>
          <w:sz w:val="30"/>
          <w:szCs w:val="30"/>
        </w:rPr>
        <w:t>2568</w:t>
      </w:r>
      <w:r w:rsidRPr="008970EC">
        <w:rPr>
          <w:rFonts w:ascii="Angsana New" w:hAnsi="Angsana New"/>
          <w:sz w:val="30"/>
          <w:szCs w:val="30"/>
          <w:cs/>
        </w:rPr>
        <w:t xml:space="preserve"> และเดือนธันวาคม</w:t>
      </w:r>
      <w:r w:rsidRPr="008970EC">
        <w:rPr>
          <w:rFonts w:ascii="Angsana New" w:hAnsi="Angsana New"/>
          <w:sz w:val="30"/>
          <w:szCs w:val="30"/>
        </w:rPr>
        <w:t xml:space="preserve"> 2572</w:t>
      </w:r>
    </w:p>
    <w:p w14:paraId="53FD4319" w14:textId="36925747" w:rsidR="00167988" w:rsidRDefault="00167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801B7AD" w14:textId="69CAA979" w:rsidR="005E0B36" w:rsidRPr="002E7EDB" w:rsidRDefault="005E0B36" w:rsidP="008970EC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E7EDB">
        <w:rPr>
          <w:rFonts w:ascii="Angsana New" w:hAnsi="Angsana New"/>
          <w:sz w:val="30"/>
          <w:szCs w:val="30"/>
          <w:cs/>
        </w:rPr>
        <w:lastRenderedPageBreak/>
        <w:t>บริษัทและ</w:t>
      </w:r>
      <w:r w:rsidR="00C92C18" w:rsidRPr="008970EC">
        <w:rPr>
          <w:rFonts w:ascii="Angsana New" w:hAnsi="Angsana New"/>
          <w:sz w:val="30"/>
          <w:szCs w:val="30"/>
          <w:cs/>
        </w:rPr>
        <w:t>บริษัทย่อย</w:t>
      </w:r>
      <w:r w:rsidRPr="002E7EDB">
        <w:rPr>
          <w:rFonts w:ascii="Angsana New" w:hAnsi="Angsana New"/>
          <w:sz w:val="30"/>
          <w:szCs w:val="30"/>
          <w:cs/>
        </w:rPr>
        <w:t xml:space="preserve"> </w:t>
      </w:r>
      <w:r w:rsidRPr="002E7EDB">
        <w:rPr>
          <w:rFonts w:ascii="Angsana New" w:hAnsi="Angsana New"/>
          <w:sz w:val="30"/>
          <w:szCs w:val="30"/>
        </w:rPr>
        <w:t xml:space="preserve">2 </w:t>
      </w:r>
      <w:r w:rsidRPr="002E7EDB">
        <w:rPr>
          <w:rFonts w:ascii="Angsana New" w:hAnsi="Angsana New" w:hint="cs"/>
          <w:sz w:val="30"/>
          <w:szCs w:val="30"/>
          <w:cs/>
        </w:rPr>
        <w:t>แห่ง ได้ทำสัญญาซื้อขายก๊าซธรรมชาติจำนวนหลายฉบับกับบริษัทใหญ่ โดยกำหนดราคาซื้อขายอ้างอิงจากราคาน้ำมันเตา และดัชนีราคาผู้ผลิตในประเทศไทยในหมวดสินค้าสำเร็จรูป (</w:t>
      </w:r>
      <w:r w:rsidRPr="002E7EDB">
        <w:rPr>
          <w:rFonts w:ascii="Angsana New" w:hAnsi="Angsana New"/>
          <w:sz w:val="30"/>
          <w:szCs w:val="30"/>
        </w:rPr>
        <w:t>PPI)</w:t>
      </w:r>
      <w:r w:rsidRPr="002E7EDB">
        <w:rPr>
          <w:rFonts w:ascii="Angsana New" w:hAnsi="Angsana New" w:hint="cs"/>
          <w:sz w:val="30"/>
          <w:szCs w:val="30"/>
          <w:cs/>
        </w:rPr>
        <w:t xml:space="preserve"> ซึ่งสัญญามีระยะเวลาตั้งแต่ </w:t>
      </w:r>
      <w:r w:rsidRPr="002E7EDB">
        <w:rPr>
          <w:rFonts w:ascii="Angsana New" w:hAnsi="Angsana New"/>
          <w:sz w:val="30"/>
          <w:szCs w:val="30"/>
        </w:rPr>
        <w:t xml:space="preserve">1 </w:t>
      </w:r>
      <w:r w:rsidRPr="002E7EDB">
        <w:rPr>
          <w:rFonts w:ascii="Angsana New" w:hAnsi="Angsana New" w:hint="cs"/>
          <w:sz w:val="30"/>
          <w:szCs w:val="30"/>
          <w:cs/>
        </w:rPr>
        <w:t xml:space="preserve">ปี ถึง </w:t>
      </w:r>
      <w:r w:rsidRPr="002E7EDB">
        <w:rPr>
          <w:rFonts w:ascii="Angsana New" w:hAnsi="Angsana New"/>
          <w:sz w:val="30"/>
          <w:szCs w:val="30"/>
        </w:rPr>
        <w:t xml:space="preserve">15 </w:t>
      </w:r>
      <w:r w:rsidRPr="002E7EDB">
        <w:rPr>
          <w:rFonts w:ascii="Angsana New" w:hAnsi="Angsana New" w:hint="cs"/>
          <w:sz w:val="30"/>
          <w:szCs w:val="30"/>
          <w:cs/>
        </w:rPr>
        <w:t xml:space="preserve">ปี นับจากวันที่ที่มีผลบังคับตามที่ระบุไว้ในแต่ละสัญญาและจะมีผลสิ้นสุดในช่วงเดือนมีนาคม </w:t>
      </w:r>
      <w:r w:rsidRPr="002E7EDB">
        <w:rPr>
          <w:rFonts w:ascii="Angsana New" w:hAnsi="Angsana New"/>
          <w:sz w:val="30"/>
          <w:szCs w:val="30"/>
        </w:rPr>
        <w:t xml:space="preserve">2566 </w:t>
      </w:r>
      <w:r w:rsidRPr="002E7EDB">
        <w:rPr>
          <w:rFonts w:ascii="Angsana New" w:hAnsi="Angsana New" w:hint="cs"/>
          <w:sz w:val="30"/>
          <w:szCs w:val="30"/>
          <w:cs/>
        </w:rPr>
        <w:t xml:space="preserve">ถึงเดือนธันวาคม </w:t>
      </w:r>
      <w:r w:rsidRPr="002E7EDB">
        <w:rPr>
          <w:rFonts w:ascii="Angsana New" w:hAnsi="Angsana New"/>
          <w:sz w:val="30"/>
          <w:szCs w:val="30"/>
        </w:rPr>
        <w:t>2572</w:t>
      </w:r>
    </w:p>
    <w:p w14:paraId="4BB7D623" w14:textId="669ED979" w:rsidR="00002EEF" w:rsidRPr="002E7EDB" w:rsidRDefault="00002EEF" w:rsidP="008970EC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39DFA1A" w14:textId="77777777" w:rsidR="00002EEF" w:rsidRPr="008970EC" w:rsidRDefault="00002EEF" w:rsidP="00002E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8970EC">
        <w:rPr>
          <w:rFonts w:ascii="Angsana New" w:hAnsi="Angsana New"/>
          <w:i/>
          <w:iCs/>
          <w:sz w:val="30"/>
          <w:szCs w:val="30"/>
          <w:cs/>
          <w:lang w:eastAsia="ja-JP"/>
        </w:rPr>
        <w:t>สัญญาป้องกันความเสี่ยงของราคาน้ำมันดิบคงเหลือ</w:t>
      </w:r>
    </w:p>
    <w:p w14:paraId="6E909447" w14:textId="58EB3EB9" w:rsidR="00002EEF" w:rsidRPr="008970EC" w:rsidRDefault="00002EEF" w:rsidP="00002E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970EC">
        <w:rPr>
          <w:rFonts w:ascii="Angsana New" w:hAnsi="Angsana New"/>
          <w:sz w:val="30"/>
          <w:szCs w:val="30"/>
          <w:cs/>
        </w:rPr>
        <w:t xml:space="preserve">บริษัทได้ทำสัญญาป้องกันความเสี่ยงของราคาน้ำมันดิบคงเหลือจำนวนหลายสัญญากับกิจการที่เกี่ยวข้องกันแห่งหนึ่ง เพื่อป้องกันความเสี่ยงด้านราคา โดย ณ วันที่ </w:t>
      </w:r>
      <w:r w:rsidRPr="008970EC">
        <w:rPr>
          <w:rFonts w:ascii="Angsana New" w:hAnsi="Angsana New"/>
          <w:sz w:val="30"/>
          <w:szCs w:val="30"/>
        </w:rPr>
        <w:t xml:space="preserve">30 </w:t>
      </w:r>
      <w:r w:rsidRPr="008970EC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8970EC">
        <w:rPr>
          <w:rFonts w:ascii="Angsana New" w:hAnsi="Angsana New"/>
          <w:sz w:val="30"/>
          <w:szCs w:val="30"/>
        </w:rPr>
        <w:t>2565</w:t>
      </w:r>
      <w:r w:rsidRPr="008970EC">
        <w:rPr>
          <w:rFonts w:ascii="Angsana New" w:hAnsi="Angsana New"/>
          <w:sz w:val="30"/>
          <w:szCs w:val="30"/>
          <w:cs/>
        </w:rPr>
        <w:t xml:space="preserve"> บริษัทมีปริมาณน้ำมันภายใต้สัญญาดังกล่าวจำนวน </w:t>
      </w:r>
      <w:r w:rsidRPr="008970EC">
        <w:rPr>
          <w:rFonts w:ascii="Angsana New" w:hAnsi="Angsana New"/>
          <w:sz w:val="30"/>
          <w:szCs w:val="30"/>
        </w:rPr>
        <w:t>200,000</w:t>
      </w:r>
      <w:r w:rsidRPr="008970EC">
        <w:rPr>
          <w:rFonts w:ascii="Angsana New" w:hAnsi="Angsana New"/>
          <w:sz w:val="30"/>
          <w:szCs w:val="30"/>
          <w:cs/>
        </w:rPr>
        <w:t xml:space="preserve"> บาร์เรล</w:t>
      </w:r>
    </w:p>
    <w:p w14:paraId="53D2148D" w14:textId="3D6B3ACB" w:rsidR="00002EEF" w:rsidRPr="008970EC" w:rsidRDefault="00002EEF" w:rsidP="00002E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BDA4CAC" w14:textId="77777777" w:rsidR="00002EEF" w:rsidRPr="008970EC" w:rsidRDefault="00002EEF" w:rsidP="00002E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8970EC">
        <w:rPr>
          <w:rFonts w:ascii="Angsana New" w:hAnsi="Angsana New"/>
          <w:i/>
          <w:iCs/>
          <w:sz w:val="30"/>
          <w:szCs w:val="30"/>
          <w:cs/>
          <w:lang w:eastAsia="ja-JP"/>
        </w:rPr>
        <w:t xml:space="preserve">สัญญาซื้อขายผลิตภัณฑ์อะโรเมติกส์ </w:t>
      </w:r>
    </w:p>
    <w:p w14:paraId="50BC1B5B" w14:textId="7EC79557" w:rsidR="00002EEF" w:rsidRPr="00D95828" w:rsidRDefault="00002EEF" w:rsidP="00002EEF">
      <w:pPr>
        <w:spacing w:line="240" w:lineRule="auto"/>
        <w:ind w:left="539" w:right="-45" w:firstLine="6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8970EC">
        <w:rPr>
          <w:rFonts w:ascii="Angsana New" w:hAnsi="Angsana New"/>
          <w:spacing w:val="-2"/>
          <w:sz w:val="30"/>
          <w:szCs w:val="30"/>
          <w:cs/>
        </w:rPr>
        <w:t>บริษัทได้ร่วมลงนามในบันทึกหัวข้อสัญญาเกี่ยวกับ</w:t>
      </w:r>
      <w:r w:rsidRPr="008970EC">
        <w:rPr>
          <w:rFonts w:ascii="Angsana New" w:hAnsi="Angsana New"/>
          <w:spacing w:val="-8"/>
          <w:sz w:val="30"/>
          <w:szCs w:val="30"/>
          <w:cs/>
        </w:rPr>
        <w:t>หลักการของสัญญาซื้อขายวัตถุดิบและผลิตภัณฑ์หลายฉบับ</w:t>
      </w:r>
      <w:r w:rsidR="00C92C18" w:rsidRPr="001E154A">
        <w:rPr>
          <w:rFonts w:ascii="Angsana New" w:hAnsi="Angsana New"/>
          <w:spacing w:val="-8"/>
          <w:sz w:val="30"/>
          <w:szCs w:val="30"/>
          <w:cs/>
        </w:rPr>
        <w:t>กับ</w:t>
      </w:r>
      <w:r w:rsidR="007A0DED">
        <w:rPr>
          <w:rFonts w:ascii="Angsana New" w:hAnsi="Angsana New" w:hint="cs"/>
          <w:spacing w:val="-8"/>
          <w:sz w:val="30"/>
          <w:szCs w:val="30"/>
          <w:cs/>
        </w:rPr>
        <w:t>กิจการ</w:t>
      </w:r>
      <w:r w:rsidR="00C92C18" w:rsidRPr="001E154A">
        <w:rPr>
          <w:rFonts w:ascii="Angsana New" w:hAnsi="Angsana New"/>
          <w:spacing w:val="-8"/>
          <w:sz w:val="30"/>
          <w:szCs w:val="30"/>
          <w:cs/>
        </w:rPr>
        <w:t>ที่เกี่ยวข้องกันหลายแห่ง</w:t>
      </w:r>
      <w:r w:rsidRPr="008970EC">
        <w:rPr>
          <w:rFonts w:ascii="Angsana New" w:hAnsi="Angsana New"/>
          <w:spacing w:val="-8"/>
          <w:sz w:val="30"/>
          <w:szCs w:val="30"/>
          <w:cs/>
        </w:rPr>
        <w:t xml:space="preserve"> ราคาซื้อขายวัตถุดิบและผลิตภัณฑ์ดังกล่าวจะเป็นไปตาม</w:t>
      </w:r>
      <w:r w:rsidRPr="008970EC">
        <w:rPr>
          <w:rFonts w:ascii="Angsana New" w:hAnsi="Angsana New"/>
          <w:spacing w:val="2"/>
          <w:sz w:val="30"/>
          <w:szCs w:val="30"/>
          <w:cs/>
        </w:rPr>
        <w:t xml:space="preserve">ข้อตกลงในสัญญา สัญญาดังกล่าวจะมีผลใช้บังคับเป็นระยะเวลาตั้งแต่ </w:t>
      </w:r>
      <w:r w:rsidRPr="008970EC">
        <w:rPr>
          <w:rFonts w:ascii="Angsana New" w:hAnsi="Angsana New"/>
          <w:spacing w:val="2"/>
          <w:sz w:val="30"/>
          <w:szCs w:val="30"/>
        </w:rPr>
        <w:t xml:space="preserve">1 </w:t>
      </w:r>
      <w:r w:rsidRPr="008970EC">
        <w:rPr>
          <w:rFonts w:ascii="Angsana New" w:hAnsi="Angsana New"/>
          <w:spacing w:val="2"/>
          <w:sz w:val="30"/>
          <w:szCs w:val="30"/>
          <w:cs/>
        </w:rPr>
        <w:t xml:space="preserve">ปี ถึง </w:t>
      </w:r>
      <w:r w:rsidRPr="008970EC">
        <w:rPr>
          <w:rFonts w:ascii="Angsana New" w:hAnsi="Angsana New"/>
          <w:spacing w:val="2"/>
          <w:sz w:val="30"/>
          <w:szCs w:val="30"/>
        </w:rPr>
        <w:t>11</w:t>
      </w:r>
      <w:r w:rsidRPr="008970EC">
        <w:rPr>
          <w:rFonts w:ascii="Angsana New" w:hAnsi="Angsana New"/>
          <w:spacing w:val="2"/>
          <w:sz w:val="30"/>
          <w:szCs w:val="30"/>
          <w:cs/>
        </w:rPr>
        <w:t xml:space="preserve"> ปี </w:t>
      </w:r>
      <w:r w:rsidRPr="008970EC">
        <w:rPr>
          <w:rFonts w:ascii="Angsana New" w:hAnsi="Angsana New"/>
          <w:spacing w:val="2"/>
          <w:sz w:val="30"/>
          <w:szCs w:val="30"/>
        </w:rPr>
        <w:t xml:space="preserve">9 </w:t>
      </w:r>
      <w:r w:rsidRPr="008970EC">
        <w:rPr>
          <w:rFonts w:ascii="Angsana New" w:hAnsi="Angsana New"/>
          <w:spacing w:val="2"/>
          <w:sz w:val="30"/>
          <w:szCs w:val="30"/>
          <w:cs/>
        </w:rPr>
        <w:t>เดือน นับจากวันที่ที่มี</w:t>
      </w:r>
      <w:r w:rsidRPr="008970EC">
        <w:rPr>
          <w:rFonts w:ascii="Angsana New" w:hAnsi="Angsana New"/>
          <w:spacing w:val="-2"/>
          <w:sz w:val="30"/>
          <w:szCs w:val="30"/>
          <w:cs/>
        </w:rPr>
        <w:t xml:space="preserve">ผลบังคับตามที่ระบุไว้ในแต่ละสัญญา และจะมีผลสิ้นสุดในช่วงเดือนธันวาคม </w:t>
      </w:r>
      <w:r w:rsidRPr="008970EC">
        <w:rPr>
          <w:rFonts w:ascii="Angsana New" w:hAnsi="Angsana New"/>
          <w:spacing w:val="-2"/>
          <w:sz w:val="30"/>
          <w:szCs w:val="30"/>
        </w:rPr>
        <w:t xml:space="preserve">2565 </w:t>
      </w:r>
      <w:r w:rsidRPr="008970EC">
        <w:rPr>
          <w:rFonts w:ascii="Angsana New" w:hAnsi="Angsana New"/>
          <w:spacing w:val="-2"/>
          <w:sz w:val="30"/>
          <w:szCs w:val="30"/>
          <w:cs/>
        </w:rPr>
        <w:t xml:space="preserve">ถึงเดือนธันวาคม </w:t>
      </w:r>
      <w:r w:rsidRPr="008970EC">
        <w:rPr>
          <w:rFonts w:ascii="Angsana New" w:hAnsi="Angsana New"/>
          <w:spacing w:val="-2"/>
          <w:sz w:val="30"/>
          <w:szCs w:val="30"/>
        </w:rPr>
        <w:t>2569</w:t>
      </w:r>
      <w:r w:rsidRPr="008970E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70EC">
        <w:rPr>
          <w:rFonts w:ascii="Angsana New" w:hAnsi="Angsana New"/>
          <w:spacing w:val="-2"/>
          <w:sz w:val="30"/>
          <w:szCs w:val="30"/>
          <w:cs/>
          <w:lang w:val="th-TH"/>
        </w:rPr>
        <w:t>และ</w:t>
      </w:r>
      <w:r w:rsidRPr="008970EC">
        <w:rPr>
          <w:rFonts w:ascii="Angsana New" w:hAnsi="Angsana New"/>
          <w:spacing w:val="-4"/>
          <w:sz w:val="30"/>
          <w:szCs w:val="30"/>
          <w:cs/>
          <w:lang w:val="th-TH"/>
        </w:rPr>
        <w:t>สัญญาฉบับอื่น ๆ จะมีผลบังคับต่อเนื่องโดยอัตโนมัติ ยกเว้นจะมีการบอกเลิกสัญญาล่วงหน้าเป็นลายลักษณ์อักษร</w:t>
      </w:r>
      <w:r w:rsidRPr="008970EC">
        <w:rPr>
          <w:rFonts w:ascii="Angsana New" w:hAnsi="Angsana New"/>
          <w:spacing w:val="-2"/>
          <w:sz w:val="30"/>
          <w:szCs w:val="30"/>
          <w:cs/>
          <w:lang w:val="th-TH"/>
        </w:rPr>
        <w:t>โดยคู่สัญญาฝ่ายใดฝ่ายหนึ่ง</w:t>
      </w:r>
    </w:p>
    <w:p w14:paraId="703E2B82" w14:textId="77777777" w:rsidR="00002EEF" w:rsidRPr="00D95828" w:rsidRDefault="00002EEF" w:rsidP="008970EC">
      <w:pPr>
        <w:spacing w:line="240" w:lineRule="auto"/>
        <w:ind w:left="539" w:right="-45" w:firstLine="6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</w:p>
    <w:p w14:paraId="5B7246BA" w14:textId="77777777" w:rsidR="00002EEF" w:rsidRPr="00D95828" w:rsidRDefault="00002EEF" w:rsidP="00002EEF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8970EC">
        <w:rPr>
          <w:rFonts w:ascii="Angsana New" w:hAnsi="Angsana New"/>
          <w:i/>
          <w:iCs/>
          <w:sz w:val="30"/>
          <w:szCs w:val="30"/>
          <w:cs/>
        </w:rPr>
        <w:t>สัญญาเงินให้กู้ยืมและสัญญาเงินกู้ยืม</w:t>
      </w:r>
    </w:p>
    <w:p w14:paraId="4A103126" w14:textId="77777777" w:rsidR="00002EEF" w:rsidRPr="006A3E49" w:rsidRDefault="00002EEF" w:rsidP="008970EC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8970EC">
        <w:rPr>
          <w:rFonts w:ascii="Angsana New" w:hAnsi="Angsana New"/>
          <w:sz w:val="30"/>
          <w:szCs w:val="30"/>
          <w:cs/>
        </w:rPr>
        <w:t xml:space="preserve">บริษัทมีสัญญาเงินให้กู้ยืมระยะสั้น โดยการใช้บริการโอนเงินระหว่างบัญชีผ่านระบบ </w:t>
      </w:r>
      <w:r w:rsidRPr="008970EC">
        <w:rPr>
          <w:rFonts w:ascii="Angsana New" w:hAnsi="Angsana New"/>
          <w:sz w:val="30"/>
          <w:szCs w:val="30"/>
        </w:rPr>
        <w:t>Liquidity Management System (“</w:t>
      </w:r>
      <w:r w:rsidRPr="008970EC">
        <w:rPr>
          <w:rFonts w:ascii="Angsana New" w:hAnsi="Angsana New"/>
          <w:sz w:val="30"/>
          <w:szCs w:val="30"/>
          <w:cs/>
        </w:rPr>
        <w:t xml:space="preserve">ระบบ </w:t>
      </w:r>
      <w:r w:rsidRPr="008970EC">
        <w:rPr>
          <w:rFonts w:ascii="Angsana New" w:hAnsi="Angsana New"/>
          <w:sz w:val="30"/>
          <w:szCs w:val="30"/>
        </w:rPr>
        <w:t xml:space="preserve">LMS”) </w:t>
      </w:r>
      <w:r w:rsidRPr="008970EC">
        <w:rPr>
          <w:rFonts w:ascii="Angsana New" w:hAnsi="Angsana New"/>
          <w:sz w:val="30"/>
          <w:szCs w:val="30"/>
          <w:cs/>
        </w:rPr>
        <w:t>ซึ่งไม่มีหลักประกันอายุสัญญา</w:t>
      </w:r>
      <w:r w:rsidRPr="008970EC">
        <w:rPr>
          <w:rFonts w:ascii="Angsana New" w:hAnsi="Angsana New"/>
          <w:sz w:val="30"/>
          <w:szCs w:val="30"/>
        </w:rPr>
        <w:t xml:space="preserve"> 3 </w:t>
      </w:r>
      <w:r w:rsidRPr="008970EC">
        <w:rPr>
          <w:rFonts w:ascii="Angsana New" w:hAnsi="Angsana New"/>
          <w:sz w:val="30"/>
          <w:szCs w:val="30"/>
          <w:cs/>
        </w:rPr>
        <w:t xml:space="preserve">ปี แก่กิจการที่เกี่ยวข้องกัน </w:t>
      </w:r>
      <w:r w:rsidRPr="008970EC">
        <w:rPr>
          <w:rFonts w:ascii="Angsana New" w:hAnsi="Angsana New"/>
          <w:sz w:val="30"/>
          <w:szCs w:val="30"/>
        </w:rPr>
        <w:t>9</w:t>
      </w:r>
      <w:r w:rsidRPr="008970EC">
        <w:rPr>
          <w:rFonts w:ascii="Angsana New" w:hAnsi="Angsana New"/>
          <w:sz w:val="30"/>
          <w:szCs w:val="30"/>
          <w:cs/>
        </w:rPr>
        <w:t xml:space="preserve"> แห่ง โดยมีวงเงินกู้</w:t>
      </w:r>
      <w:r w:rsidRPr="008970EC">
        <w:rPr>
          <w:rFonts w:ascii="Angsana New" w:hAnsi="Angsana New"/>
          <w:sz w:val="30"/>
          <w:szCs w:val="30"/>
        </w:rPr>
        <w:t xml:space="preserve"> 3,500 </w:t>
      </w:r>
      <w:r w:rsidRPr="008970EC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Pr="008970EC">
        <w:rPr>
          <w:rFonts w:ascii="Angsana New" w:hAnsi="Angsana New"/>
          <w:spacing w:val="2"/>
          <w:sz w:val="30"/>
          <w:szCs w:val="30"/>
        </w:rPr>
        <w:t xml:space="preserve"> 3,000 </w:t>
      </w:r>
      <w:r w:rsidRPr="008970EC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Pr="008970EC">
        <w:rPr>
          <w:rFonts w:ascii="Angsana New" w:hAnsi="Angsana New"/>
          <w:spacing w:val="2"/>
          <w:sz w:val="30"/>
          <w:szCs w:val="30"/>
        </w:rPr>
        <w:t xml:space="preserve"> 1,500</w:t>
      </w:r>
      <w:r w:rsidRPr="008970EC">
        <w:rPr>
          <w:rFonts w:ascii="Angsana New" w:hAnsi="Angsana New"/>
          <w:spacing w:val="2"/>
          <w:sz w:val="30"/>
          <w:szCs w:val="30"/>
          <w:cs/>
        </w:rPr>
        <w:t xml:space="preserve"> ล้านบาท</w:t>
      </w:r>
      <w:r w:rsidRPr="008970EC">
        <w:rPr>
          <w:rFonts w:ascii="Angsana New" w:hAnsi="Angsana New"/>
          <w:spacing w:val="2"/>
          <w:sz w:val="30"/>
          <w:szCs w:val="30"/>
        </w:rPr>
        <w:t xml:space="preserve"> 800</w:t>
      </w:r>
      <w:r w:rsidRPr="008970EC">
        <w:rPr>
          <w:rFonts w:ascii="Angsana New" w:hAnsi="Angsana New"/>
          <w:spacing w:val="2"/>
          <w:sz w:val="30"/>
          <w:szCs w:val="30"/>
          <w:cs/>
        </w:rPr>
        <w:t xml:space="preserve"> ล้านบาท</w:t>
      </w:r>
      <w:r w:rsidRPr="008970EC">
        <w:rPr>
          <w:rFonts w:ascii="Angsana New" w:hAnsi="Angsana New"/>
          <w:spacing w:val="2"/>
          <w:sz w:val="30"/>
          <w:szCs w:val="30"/>
        </w:rPr>
        <w:t xml:space="preserve"> 500</w:t>
      </w:r>
      <w:r w:rsidRPr="008970EC">
        <w:rPr>
          <w:rFonts w:ascii="Angsana New" w:hAnsi="Angsana New"/>
          <w:spacing w:val="2"/>
          <w:sz w:val="30"/>
          <w:szCs w:val="30"/>
          <w:cs/>
        </w:rPr>
        <w:t xml:space="preserve"> ล้านบาท</w:t>
      </w:r>
      <w:r w:rsidRPr="008970EC">
        <w:rPr>
          <w:rFonts w:ascii="Angsana New" w:hAnsi="Angsana New"/>
          <w:spacing w:val="2"/>
          <w:sz w:val="30"/>
          <w:szCs w:val="30"/>
        </w:rPr>
        <w:t xml:space="preserve"> 300 </w:t>
      </w:r>
      <w:r w:rsidRPr="008970EC">
        <w:rPr>
          <w:rFonts w:ascii="Angsana New" w:hAnsi="Angsana New"/>
          <w:spacing w:val="2"/>
          <w:sz w:val="30"/>
          <w:szCs w:val="30"/>
          <w:cs/>
        </w:rPr>
        <w:t xml:space="preserve">ล้านบาท </w:t>
      </w:r>
      <w:r w:rsidRPr="008970EC">
        <w:rPr>
          <w:rFonts w:ascii="Angsana New" w:hAnsi="Angsana New"/>
          <w:spacing w:val="2"/>
          <w:sz w:val="30"/>
          <w:szCs w:val="30"/>
        </w:rPr>
        <w:t>200</w:t>
      </w:r>
      <w:r w:rsidRPr="008970EC">
        <w:rPr>
          <w:rFonts w:ascii="Angsana New" w:hAnsi="Angsana New"/>
          <w:spacing w:val="2"/>
          <w:sz w:val="30"/>
          <w:szCs w:val="30"/>
          <w:cs/>
        </w:rPr>
        <w:t xml:space="preserve"> ล้านบาท </w:t>
      </w:r>
      <w:r w:rsidRPr="008970EC">
        <w:rPr>
          <w:rFonts w:ascii="Angsana New" w:hAnsi="Angsana New"/>
          <w:spacing w:val="2"/>
          <w:sz w:val="30"/>
          <w:szCs w:val="30"/>
        </w:rPr>
        <w:t>100</w:t>
      </w:r>
      <w:r w:rsidRPr="008970EC">
        <w:rPr>
          <w:rFonts w:ascii="Angsana New" w:hAnsi="Angsana New"/>
          <w:spacing w:val="2"/>
          <w:sz w:val="30"/>
          <w:szCs w:val="30"/>
          <w:cs/>
        </w:rPr>
        <w:t xml:space="preserve"> ล้านบาท และ </w:t>
      </w:r>
      <w:r w:rsidRPr="008970EC">
        <w:rPr>
          <w:rFonts w:ascii="Angsana New" w:hAnsi="Angsana New"/>
          <w:spacing w:val="2"/>
          <w:sz w:val="30"/>
          <w:szCs w:val="30"/>
        </w:rPr>
        <w:t xml:space="preserve">20 </w:t>
      </w:r>
      <w:r w:rsidRPr="008970EC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Pr="008970EC">
        <w:rPr>
          <w:rFonts w:ascii="Angsana New" w:hAnsi="Angsana New"/>
          <w:spacing w:val="4"/>
          <w:sz w:val="30"/>
          <w:szCs w:val="30"/>
          <w:cs/>
        </w:rPr>
        <w:t xml:space="preserve"> เงินให้กู้ยืมดังกล่าวมีอัตราดอกเบี้ยเท่ากับอัตราดอกเบี้ยตามภาวะตลาดเงินโดยอ้างอิง </w:t>
      </w:r>
      <w:r w:rsidRPr="008970EC">
        <w:rPr>
          <w:rFonts w:ascii="Angsana New" w:hAnsi="Angsana New"/>
          <w:spacing w:val="4"/>
          <w:sz w:val="30"/>
          <w:szCs w:val="30"/>
        </w:rPr>
        <w:t xml:space="preserve">BIBOR O/N </w:t>
      </w:r>
      <w:r w:rsidRPr="008970EC">
        <w:rPr>
          <w:rFonts w:ascii="Angsana New" w:hAnsi="Angsana New"/>
          <w:spacing w:val="4"/>
          <w:sz w:val="30"/>
          <w:szCs w:val="30"/>
          <w:cs/>
        </w:rPr>
        <w:t>บวก</w:t>
      </w:r>
      <w:r w:rsidRPr="008970EC">
        <w:rPr>
          <w:rFonts w:ascii="Angsana New" w:hAnsi="Angsana New"/>
          <w:spacing w:val="2"/>
          <w:sz w:val="30"/>
          <w:szCs w:val="30"/>
          <w:cs/>
        </w:rPr>
        <w:t>ส่วนต่างอัตราดอกเบี้ย</w:t>
      </w:r>
    </w:p>
    <w:p w14:paraId="7C00AD9D" w14:textId="77777777" w:rsidR="00002EEF" w:rsidRPr="00D95828" w:rsidRDefault="00002EEF" w:rsidP="008970E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  <w:highlight w:val="yellow"/>
        </w:rPr>
      </w:pPr>
    </w:p>
    <w:p w14:paraId="28AC0774" w14:textId="176B7194" w:rsidR="00EF55A0" w:rsidRDefault="00EF55A0" w:rsidP="00002EEF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6"/>
          <w:sz w:val="30"/>
          <w:szCs w:val="30"/>
          <w:cs/>
        </w:rPr>
        <w:t xml:space="preserve">บริษัทมีสัญญาเงินให้กู้ยืมระยะยาวซึ่งมีหลักประกัน อายุสัญญา </w:t>
      </w:r>
      <w:r>
        <w:rPr>
          <w:rFonts w:ascii="Angsana New" w:hAnsi="Angsana New"/>
          <w:spacing w:val="6"/>
          <w:sz w:val="30"/>
          <w:szCs w:val="30"/>
        </w:rPr>
        <w:t>7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ปี แก่กิจการที่เกี่ยวข้องกันแห่งหนึ่ง โดยมี</w:t>
      </w:r>
      <w:r>
        <w:rPr>
          <w:rFonts w:ascii="Angsana New" w:hAnsi="Angsana New"/>
          <w:sz w:val="30"/>
          <w:szCs w:val="30"/>
          <w:cs/>
        </w:rPr>
        <w:t xml:space="preserve">วงเงินกู้ </w:t>
      </w:r>
      <w:r>
        <w:rPr>
          <w:rFonts w:ascii="Angsana New" w:hAnsi="Angsana New"/>
          <w:sz w:val="30"/>
          <w:szCs w:val="30"/>
        </w:rPr>
        <w:t>7.90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ล้านเหรียญสหรัฐอเมริกา เงินให้กู้ยืมดังกล่าวมีอัตราดอกเบี้ยคงที่</w:t>
      </w:r>
    </w:p>
    <w:p w14:paraId="0FF10506" w14:textId="77777777" w:rsidR="00002EEF" w:rsidRPr="00D95828" w:rsidRDefault="00002EEF" w:rsidP="008970EC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120F97A" w14:textId="34D3BF9A" w:rsidR="00002EEF" w:rsidRPr="008970EC" w:rsidRDefault="00002EEF" w:rsidP="00002E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8970EC">
        <w:rPr>
          <w:rFonts w:ascii="Angsana New" w:hAnsi="Angsana New"/>
          <w:spacing w:val="-8"/>
          <w:sz w:val="30"/>
          <w:szCs w:val="30"/>
          <w:cs/>
        </w:rPr>
        <w:t xml:space="preserve">บริษัทมีสัญญาเงินกู้ยืมระยะยาวซึ่งไม่มีหลักประกัน อายุสัญญา </w:t>
      </w:r>
      <w:r w:rsidRPr="008970EC">
        <w:rPr>
          <w:rFonts w:ascii="Angsana New" w:hAnsi="Angsana New"/>
          <w:spacing w:val="-8"/>
          <w:sz w:val="30"/>
          <w:szCs w:val="30"/>
        </w:rPr>
        <w:t xml:space="preserve">10 </w:t>
      </w:r>
      <w:r w:rsidRPr="008970EC">
        <w:rPr>
          <w:rFonts w:ascii="Angsana New" w:hAnsi="Angsana New"/>
          <w:spacing w:val="-8"/>
          <w:sz w:val="30"/>
          <w:szCs w:val="30"/>
          <w:cs/>
        </w:rPr>
        <w:t xml:space="preserve">ปี จากกิจการที่เกี่ยวข้องกันแห่งหนึ่ง โดยมีวงเงินกู้ </w:t>
      </w:r>
      <w:r w:rsidRPr="008970EC">
        <w:rPr>
          <w:rFonts w:ascii="Angsana New" w:hAnsi="Angsana New"/>
          <w:spacing w:val="-8"/>
          <w:sz w:val="30"/>
          <w:szCs w:val="30"/>
        </w:rPr>
        <w:t xml:space="preserve">994.09 </w:t>
      </w:r>
      <w:r w:rsidRPr="008970EC">
        <w:rPr>
          <w:rFonts w:ascii="Angsana New" w:hAnsi="Angsana New"/>
          <w:spacing w:val="-8"/>
          <w:sz w:val="30"/>
          <w:szCs w:val="30"/>
          <w:cs/>
        </w:rPr>
        <w:t>ล้านเหรียญสหรัฐอเมริกา เงินกู้ยืมดังกล่าวมีอัตราดอกเบี้ยคงที่</w:t>
      </w:r>
    </w:p>
    <w:p w14:paraId="3A6A3476" w14:textId="77777777" w:rsidR="00002EEF" w:rsidRPr="008970EC" w:rsidRDefault="00002EEF" w:rsidP="008970E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90F681B" w14:textId="77777777" w:rsidR="00002EEF" w:rsidRPr="008970EC" w:rsidRDefault="00002EEF" w:rsidP="008970E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8970EC">
        <w:rPr>
          <w:rFonts w:ascii="Angsana New" w:hAnsi="Angsana New"/>
          <w:spacing w:val="-8"/>
          <w:sz w:val="30"/>
          <w:szCs w:val="30"/>
          <w:cs/>
        </w:rPr>
        <w:t xml:space="preserve">บริษัทมีสัญญาเงินกู้ยืมระยะยาวซึ่งไม่มีหลักประกัน อายุสัญญา </w:t>
      </w:r>
      <w:r w:rsidRPr="008970EC">
        <w:rPr>
          <w:rFonts w:ascii="Angsana New" w:hAnsi="Angsana New"/>
          <w:spacing w:val="-8"/>
          <w:sz w:val="30"/>
          <w:szCs w:val="30"/>
        </w:rPr>
        <w:t>30</w:t>
      </w:r>
      <w:r w:rsidRPr="008970EC">
        <w:rPr>
          <w:rFonts w:ascii="Angsana New" w:hAnsi="Angsana New"/>
          <w:spacing w:val="-8"/>
          <w:sz w:val="30"/>
          <w:szCs w:val="30"/>
          <w:cs/>
        </w:rPr>
        <w:t xml:space="preserve"> ปี จากกิจการที่เกี่ยวข้องกันแห่งหนึ่ง โดยมีวงเงินกู้ </w:t>
      </w:r>
      <w:r w:rsidRPr="008970EC">
        <w:rPr>
          <w:rFonts w:ascii="Angsana New" w:hAnsi="Angsana New"/>
          <w:spacing w:val="-8"/>
          <w:sz w:val="30"/>
          <w:szCs w:val="30"/>
        </w:rPr>
        <w:t>298</w:t>
      </w:r>
      <w:r w:rsidRPr="008970EC">
        <w:rPr>
          <w:rFonts w:ascii="Angsana New" w:hAnsi="Angsana New"/>
          <w:spacing w:val="-8"/>
          <w:sz w:val="30"/>
          <w:szCs w:val="30"/>
          <w:cs/>
        </w:rPr>
        <w:t>.</w:t>
      </w:r>
      <w:r w:rsidRPr="008970EC">
        <w:rPr>
          <w:rFonts w:ascii="Angsana New" w:hAnsi="Angsana New"/>
          <w:spacing w:val="-8"/>
          <w:sz w:val="30"/>
          <w:szCs w:val="30"/>
        </w:rPr>
        <w:t>28</w:t>
      </w:r>
      <w:r w:rsidRPr="008970EC">
        <w:rPr>
          <w:rFonts w:ascii="Angsana New" w:hAnsi="Angsana New"/>
          <w:spacing w:val="-8"/>
          <w:sz w:val="30"/>
          <w:szCs w:val="30"/>
          <w:cs/>
        </w:rPr>
        <w:t xml:space="preserve"> ล้านเหรียญสหรัฐอเมริกา เงินกู้ยืมดังกล่าวมีอัตราดอกเบี้ยคงที่</w:t>
      </w:r>
    </w:p>
    <w:p w14:paraId="489AA1D7" w14:textId="77777777" w:rsidR="00002EEF" w:rsidRDefault="00002EEF" w:rsidP="00002E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8970EC">
        <w:rPr>
          <w:rFonts w:ascii="Angsana New" w:hAnsi="Angsana New"/>
          <w:spacing w:val="-8"/>
          <w:sz w:val="30"/>
          <w:szCs w:val="30"/>
          <w:cs/>
        </w:rPr>
        <w:lastRenderedPageBreak/>
        <w:t>บริษัททำสัญญาเงินกู้ยืมเงินระยะสั้นระหว่างกัน (</w:t>
      </w:r>
      <w:r w:rsidRPr="008970EC">
        <w:rPr>
          <w:rFonts w:ascii="Angsana New" w:hAnsi="Angsana New"/>
          <w:spacing w:val="-8"/>
          <w:sz w:val="30"/>
          <w:szCs w:val="30"/>
        </w:rPr>
        <w:t xml:space="preserve">Inter-Company Borrowing &amp; Lending : ICBL) </w:t>
      </w:r>
      <w:r w:rsidRPr="008970EC">
        <w:rPr>
          <w:rFonts w:ascii="Angsana New" w:hAnsi="Angsana New"/>
          <w:spacing w:val="-8"/>
          <w:sz w:val="30"/>
          <w:szCs w:val="30"/>
          <w:cs/>
        </w:rPr>
        <w:t xml:space="preserve">กับกิจการที่เกี่ยวข้องกัน ซึ่งเป็นวงเงินสินเชื่อระยะสั้นชนิดไม่ผูกพันและไม่มีหลักประกันอายุสัญญา </w:t>
      </w:r>
      <w:r w:rsidRPr="008970EC">
        <w:rPr>
          <w:rFonts w:ascii="Angsana New" w:hAnsi="Angsana New"/>
          <w:spacing w:val="-8"/>
          <w:sz w:val="30"/>
          <w:szCs w:val="30"/>
        </w:rPr>
        <w:t xml:space="preserve">3 </w:t>
      </w:r>
      <w:r w:rsidRPr="008970EC">
        <w:rPr>
          <w:rFonts w:ascii="Angsana New" w:hAnsi="Angsana New"/>
          <w:spacing w:val="-8"/>
          <w:sz w:val="30"/>
          <w:szCs w:val="30"/>
          <w:cs/>
        </w:rPr>
        <w:t xml:space="preserve">ปี ซึ่งจะมีผลสิ้นสุดในวันที่ </w:t>
      </w:r>
      <w:r w:rsidRPr="008970EC">
        <w:rPr>
          <w:rFonts w:ascii="Angsana New" w:hAnsi="Angsana New"/>
          <w:spacing w:val="-8"/>
          <w:sz w:val="30"/>
          <w:szCs w:val="30"/>
        </w:rPr>
        <w:t xml:space="preserve">20 </w:t>
      </w:r>
      <w:r w:rsidRPr="008970EC">
        <w:rPr>
          <w:rFonts w:ascii="Angsana New" w:hAnsi="Angsana New"/>
          <w:spacing w:val="-8"/>
          <w:sz w:val="30"/>
          <w:szCs w:val="30"/>
          <w:cs/>
        </w:rPr>
        <w:t xml:space="preserve">กุมภาพันธ์ </w:t>
      </w:r>
      <w:r w:rsidRPr="008970EC">
        <w:rPr>
          <w:rFonts w:ascii="Angsana New" w:hAnsi="Angsana New"/>
          <w:spacing w:val="-8"/>
          <w:sz w:val="30"/>
          <w:szCs w:val="30"/>
        </w:rPr>
        <w:t xml:space="preserve">2568 </w:t>
      </w:r>
      <w:r w:rsidRPr="008970EC">
        <w:rPr>
          <w:rFonts w:ascii="Angsana New" w:hAnsi="Angsana New"/>
          <w:spacing w:val="-8"/>
          <w:sz w:val="30"/>
          <w:szCs w:val="30"/>
          <w:cs/>
        </w:rPr>
        <w:t xml:space="preserve">โดยมีวงเงินกู้ยืม </w:t>
      </w:r>
      <w:r w:rsidRPr="008970EC">
        <w:rPr>
          <w:rFonts w:ascii="Angsana New" w:hAnsi="Angsana New"/>
          <w:spacing w:val="-8"/>
          <w:sz w:val="30"/>
          <w:szCs w:val="30"/>
        </w:rPr>
        <w:t xml:space="preserve">300 </w:t>
      </w:r>
      <w:r w:rsidRPr="008970EC">
        <w:rPr>
          <w:rFonts w:ascii="Angsana New" w:hAnsi="Angsana New"/>
          <w:spacing w:val="-8"/>
          <w:sz w:val="30"/>
          <w:szCs w:val="30"/>
          <w:cs/>
        </w:rPr>
        <w:t xml:space="preserve">ล้านบาทและวงเงินให้กู้ยืม </w:t>
      </w:r>
      <w:r w:rsidRPr="008970EC">
        <w:rPr>
          <w:rFonts w:ascii="Angsana New" w:hAnsi="Angsana New"/>
          <w:spacing w:val="-8"/>
          <w:sz w:val="30"/>
          <w:szCs w:val="30"/>
        </w:rPr>
        <w:t xml:space="preserve">300 </w:t>
      </w:r>
      <w:r w:rsidRPr="008970EC">
        <w:rPr>
          <w:rFonts w:ascii="Angsana New" w:hAnsi="Angsana New"/>
          <w:spacing w:val="-8"/>
          <w:sz w:val="30"/>
          <w:szCs w:val="30"/>
          <w:cs/>
        </w:rPr>
        <w:t xml:space="preserve">ล้านบาท เงินกู้ยืมและเงินให้กู้ยืมดังกล่าวมีอัตราดอกเบี้ยอ้างอิงตามตลาด โดยใช้อัตราดอกเบี้ยเงินกู้ยืมระยะสั้น </w:t>
      </w:r>
      <w:r w:rsidRPr="008970EC">
        <w:rPr>
          <w:rFonts w:ascii="Angsana New" w:hAnsi="Angsana New"/>
          <w:spacing w:val="-8"/>
          <w:sz w:val="30"/>
          <w:szCs w:val="30"/>
        </w:rPr>
        <w:t xml:space="preserve">BIBOR </w:t>
      </w:r>
      <w:r w:rsidRPr="008970EC">
        <w:rPr>
          <w:rFonts w:ascii="Angsana New" w:hAnsi="Angsana New"/>
          <w:spacing w:val="-8"/>
          <w:sz w:val="30"/>
          <w:szCs w:val="30"/>
          <w:cs/>
        </w:rPr>
        <w:t>บวกส่วนต่างอัตราดอกเบี้ย โดยคำนึงถึงผลตอบแทนเงินลงทุนระยะสั้น 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53F093EE" w14:textId="77777777" w:rsidR="006F4514" w:rsidRPr="008970EC" w:rsidRDefault="006F4514" w:rsidP="00755A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25003709" w14:textId="3157255F" w:rsidR="00B63C41" w:rsidRPr="00755A56" w:rsidRDefault="00B63C41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3CE23288" w14:textId="77777777" w:rsidR="002D4059" w:rsidRPr="00A969ED" w:rsidRDefault="002D4059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rPr>
          <w:rFonts w:asciiTheme="majorBidi" w:hAnsiTheme="majorBidi" w:cstheme="majorBidi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06"/>
        <w:gridCol w:w="1079"/>
        <w:gridCol w:w="11"/>
        <w:gridCol w:w="241"/>
        <w:gridCol w:w="19"/>
        <w:gridCol w:w="1100"/>
        <w:gridCol w:w="256"/>
        <w:gridCol w:w="1072"/>
        <w:gridCol w:w="277"/>
        <w:gridCol w:w="1063"/>
        <w:gridCol w:w="9"/>
      </w:tblGrid>
      <w:tr w:rsidR="006C242D" w:rsidRPr="00755A56" w14:paraId="54007C54" w14:textId="77777777" w:rsidTr="008970EC">
        <w:tc>
          <w:tcPr>
            <w:tcW w:w="1828" w:type="pct"/>
          </w:tcPr>
          <w:p w14:paraId="7BA57861" w14:textId="74D5A0B9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1" w:type="pct"/>
          </w:tcPr>
          <w:p w14:paraId="178EEE43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5"/>
          </w:tcPr>
          <w:p w14:paraId="16080C9D" w14:textId="7ADD5190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4DD8A1C0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pct"/>
            <w:gridSpan w:val="4"/>
          </w:tcPr>
          <w:p w14:paraId="0AC21DDE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242D" w:rsidRPr="00755A56" w14:paraId="7EF49C54" w14:textId="77777777" w:rsidTr="008970EC">
        <w:tc>
          <w:tcPr>
            <w:tcW w:w="1828" w:type="pct"/>
          </w:tcPr>
          <w:p w14:paraId="57D37715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1" w:type="pct"/>
          </w:tcPr>
          <w:p w14:paraId="6A0CA35A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68C4AF3" w14:textId="339D2FDB" w:rsidR="006C242D" w:rsidRPr="00755A56" w:rsidRDefault="00F53D00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gridSpan w:val="3"/>
          </w:tcPr>
          <w:p w14:paraId="2F2442D1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D240D0A" w14:textId="7F1BE575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" w:type="pct"/>
          </w:tcPr>
          <w:p w14:paraId="0B150C8E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18F67D9" w14:textId="5A731968" w:rsidR="006C242D" w:rsidRPr="00755A56" w:rsidRDefault="00F53D00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D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53D00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358FB584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14:paraId="65335FF1" w14:textId="79F73C6B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C242D" w:rsidRPr="00755A56" w14:paraId="16626A73" w14:textId="77777777" w:rsidTr="008970EC">
        <w:tc>
          <w:tcPr>
            <w:tcW w:w="1828" w:type="pct"/>
          </w:tcPr>
          <w:p w14:paraId="31AE8293" w14:textId="4283CFBE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1" w:type="pct"/>
          </w:tcPr>
          <w:p w14:paraId="1751120A" w14:textId="365BF452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7" w:type="pct"/>
          </w:tcPr>
          <w:p w14:paraId="0ED41600" w14:textId="47FB9D5C" w:rsidR="006C242D" w:rsidRPr="00755A56" w:rsidRDefault="00FF06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242D" w:rsidRPr="00755A5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  <w:gridSpan w:val="3"/>
          </w:tcPr>
          <w:p w14:paraId="795CB43F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47BC234" w14:textId="3F58700E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4AD645B1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93C7A6F" w14:textId="53928AD2" w:rsidR="006C242D" w:rsidRPr="00755A56" w:rsidRDefault="00FF06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242D" w:rsidRPr="00755A5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4031B3B7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14:paraId="4DC84095" w14:textId="3CE04CBB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242D" w:rsidRPr="00755A56" w14:paraId="546867EA" w14:textId="77777777" w:rsidTr="008970EC">
        <w:tc>
          <w:tcPr>
            <w:tcW w:w="1828" w:type="pct"/>
          </w:tcPr>
          <w:p w14:paraId="589A7AD8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1" w:type="pct"/>
          </w:tcPr>
          <w:p w14:paraId="24912342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1" w:type="pct"/>
            <w:gridSpan w:val="10"/>
          </w:tcPr>
          <w:p w14:paraId="39678BBB" w14:textId="6C52F375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C242D" w:rsidRPr="00755A56" w14:paraId="3B08C4EE" w14:textId="77777777" w:rsidTr="008970EC">
        <w:tc>
          <w:tcPr>
            <w:tcW w:w="1828" w:type="pct"/>
            <w:shd w:val="clear" w:color="auto" w:fill="auto"/>
          </w:tcPr>
          <w:p w14:paraId="446753D3" w14:textId="53B4431E" w:rsidR="006C242D" w:rsidRPr="00755A56" w:rsidRDefault="006C242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1" w:type="pct"/>
          </w:tcPr>
          <w:p w14:paraId="4A73BCAD" w14:textId="38A3C795" w:rsidR="006C242D" w:rsidRPr="00755A56" w:rsidRDefault="00AD212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77" w:type="pct"/>
            <w:shd w:val="clear" w:color="auto" w:fill="auto"/>
          </w:tcPr>
          <w:p w14:paraId="4B079AFF" w14:textId="767E742C" w:rsidR="006C242D" w:rsidRPr="00755A56" w:rsidRDefault="00DC526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24,024</w:t>
            </w:r>
          </w:p>
        </w:tc>
        <w:tc>
          <w:tcPr>
            <w:tcW w:w="145" w:type="pct"/>
            <w:gridSpan w:val="3"/>
          </w:tcPr>
          <w:p w14:paraId="7DD1FE34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11FB5C" w14:textId="160C724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18,070</w:t>
            </w:r>
          </w:p>
        </w:tc>
        <w:tc>
          <w:tcPr>
            <w:tcW w:w="137" w:type="pct"/>
            <w:shd w:val="clear" w:color="auto" w:fill="auto"/>
          </w:tcPr>
          <w:p w14:paraId="58E4FCF8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3C99C5E" w14:textId="1EB7BAE8" w:rsidR="006C242D" w:rsidRPr="00755A56" w:rsidRDefault="00DC526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35,430</w:t>
            </w:r>
          </w:p>
        </w:tc>
        <w:tc>
          <w:tcPr>
            <w:tcW w:w="148" w:type="pct"/>
            <w:shd w:val="clear" w:color="auto" w:fill="auto"/>
          </w:tcPr>
          <w:p w14:paraId="4880C007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0E53AC61" w14:textId="389F35F2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28,398</w:t>
            </w:r>
          </w:p>
        </w:tc>
      </w:tr>
      <w:tr w:rsidR="006C242D" w:rsidRPr="00755A56" w14:paraId="3C1D5F86" w14:textId="77777777" w:rsidTr="008970EC">
        <w:tc>
          <w:tcPr>
            <w:tcW w:w="1828" w:type="pct"/>
            <w:shd w:val="clear" w:color="auto" w:fill="auto"/>
          </w:tcPr>
          <w:p w14:paraId="5A77A112" w14:textId="457FC817" w:rsidR="006C242D" w:rsidRPr="00755A56" w:rsidRDefault="006C242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1" w:type="pct"/>
          </w:tcPr>
          <w:p w14:paraId="672B9A80" w14:textId="619C58A3" w:rsidR="006C242D" w:rsidRPr="00755A56" w:rsidRDefault="006C242D" w:rsidP="0006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A6B1BBC" w14:textId="11699504" w:rsidR="006C242D" w:rsidRPr="00755A56" w:rsidRDefault="00DC526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40,353</w:t>
            </w:r>
          </w:p>
        </w:tc>
        <w:tc>
          <w:tcPr>
            <w:tcW w:w="145" w:type="pct"/>
            <w:gridSpan w:val="3"/>
          </w:tcPr>
          <w:p w14:paraId="3A13E03A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78DDE40" w14:textId="7AD51E6C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32,619</w:t>
            </w:r>
          </w:p>
        </w:tc>
        <w:tc>
          <w:tcPr>
            <w:tcW w:w="137" w:type="pct"/>
            <w:shd w:val="clear" w:color="auto" w:fill="auto"/>
          </w:tcPr>
          <w:p w14:paraId="0893F42D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F0B1B4B" w14:textId="0AD15D8B" w:rsidR="006C242D" w:rsidRPr="00755A56" w:rsidRDefault="00DC526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5,106</w:t>
            </w:r>
          </w:p>
        </w:tc>
        <w:tc>
          <w:tcPr>
            <w:tcW w:w="148" w:type="pct"/>
            <w:shd w:val="clear" w:color="auto" w:fill="auto"/>
          </w:tcPr>
          <w:p w14:paraId="5822E7E2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26A88F" w14:textId="4E65BB52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3,965</w:t>
            </w:r>
          </w:p>
        </w:tc>
      </w:tr>
      <w:tr w:rsidR="006C242D" w:rsidRPr="00755A56" w14:paraId="2A04451B" w14:textId="77777777" w:rsidTr="008970EC">
        <w:tc>
          <w:tcPr>
            <w:tcW w:w="1828" w:type="pct"/>
            <w:shd w:val="clear" w:color="auto" w:fill="auto"/>
          </w:tcPr>
          <w:p w14:paraId="4221A5EA" w14:textId="00DBEC29" w:rsidR="006C242D" w:rsidRPr="00755A56" w:rsidRDefault="006C242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1" w:type="pct"/>
          </w:tcPr>
          <w:p w14:paraId="1FE6D4E1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5819187" w14:textId="5D477A17" w:rsidR="006C242D" w:rsidRPr="00755A56" w:rsidRDefault="00DC526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64,377</w:t>
            </w:r>
          </w:p>
        </w:tc>
        <w:tc>
          <w:tcPr>
            <w:tcW w:w="145" w:type="pct"/>
            <w:gridSpan w:val="3"/>
          </w:tcPr>
          <w:p w14:paraId="06B8E76D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E92EBFA" w14:textId="5CFCFBF6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50,689</w:t>
            </w:r>
          </w:p>
        </w:tc>
        <w:tc>
          <w:tcPr>
            <w:tcW w:w="137" w:type="pct"/>
            <w:shd w:val="clear" w:color="auto" w:fill="auto"/>
          </w:tcPr>
          <w:p w14:paraId="6573DC8A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28E08AC0" w14:textId="56E6A77E" w:rsidR="006C242D" w:rsidRPr="00755A56" w:rsidRDefault="00DC526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40,536</w:t>
            </w:r>
          </w:p>
        </w:tc>
        <w:tc>
          <w:tcPr>
            <w:tcW w:w="148" w:type="pct"/>
            <w:shd w:val="clear" w:color="auto" w:fill="auto"/>
          </w:tcPr>
          <w:p w14:paraId="4937C1D0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132F23" w14:textId="2FD0274F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32,363</w:t>
            </w:r>
          </w:p>
        </w:tc>
      </w:tr>
      <w:tr w:rsidR="006C242D" w:rsidRPr="00755A56" w14:paraId="4119F9B2" w14:textId="77777777" w:rsidTr="008970EC">
        <w:tc>
          <w:tcPr>
            <w:tcW w:w="1828" w:type="pct"/>
            <w:shd w:val="clear" w:color="auto" w:fill="auto"/>
          </w:tcPr>
          <w:p w14:paraId="4A310B71" w14:textId="77777777" w:rsidR="00215FD4" w:rsidRDefault="006C242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="00D60C6A" w:rsidRPr="00755A5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</w:t>
            </w:r>
          </w:p>
          <w:p w14:paraId="4A3F86DD" w14:textId="5342F154" w:rsidR="006C242D" w:rsidRPr="00755A56" w:rsidRDefault="00D60C6A" w:rsidP="0021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3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431" w:type="pct"/>
          </w:tcPr>
          <w:p w14:paraId="0225A9A6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A0537" w14:textId="7222B46A" w:rsidR="006C242D" w:rsidRPr="00755A56" w:rsidRDefault="00DC526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  <w:tc>
          <w:tcPr>
            <w:tcW w:w="145" w:type="pct"/>
            <w:gridSpan w:val="3"/>
          </w:tcPr>
          <w:p w14:paraId="21D70CDD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40B51F8" w14:textId="77777777" w:rsidR="0051770E" w:rsidRPr="00755A56" w:rsidRDefault="005177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154AD5" w14:textId="2567A400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(149)</w:t>
            </w:r>
          </w:p>
        </w:tc>
        <w:tc>
          <w:tcPr>
            <w:tcW w:w="137" w:type="pct"/>
            <w:shd w:val="clear" w:color="auto" w:fill="auto"/>
          </w:tcPr>
          <w:p w14:paraId="15E4B156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3EF90" w14:textId="07447F7E" w:rsidR="006C242D" w:rsidRPr="00755A56" w:rsidRDefault="00DC526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8" w:type="pct"/>
            <w:shd w:val="clear" w:color="auto" w:fill="auto"/>
          </w:tcPr>
          <w:p w14:paraId="57BA0715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FCA65A" w14:textId="77777777" w:rsidR="0051770E" w:rsidRPr="00755A56" w:rsidRDefault="005177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AE8B12" w14:textId="115452E4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6C242D" w:rsidRPr="00755A56" w14:paraId="5C7ED337" w14:textId="77777777" w:rsidTr="008970EC">
        <w:tc>
          <w:tcPr>
            <w:tcW w:w="1828" w:type="pct"/>
            <w:shd w:val="clear" w:color="auto" w:fill="auto"/>
          </w:tcPr>
          <w:p w14:paraId="2990A492" w14:textId="2020B575" w:rsidR="006C242D" w:rsidRPr="00755A56" w:rsidRDefault="00FA3816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55A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1" w:type="pct"/>
          </w:tcPr>
          <w:p w14:paraId="2D0649DC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C4813" w14:textId="6D6916B2" w:rsidR="006C242D" w:rsidRPr="00755A56" w:rsidRDefault="00DC526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64,236</w:t>
            </w:r>
          </w:p>
        </w:tc>
        <w:tc>
          <w:tcPr>
            <w:tcW w:w="145" w:type="pct"/>
            <w:gridSpan w:val="3"/>
          </w:tcPr>
          <w:p w14:paraId="3A75E1DC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7669069" w14:textId="6A6C4EDB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50,540</w:t>
            </w:r>
          </w:p>
        </w:tc>
        <w:tc>
          <w:tcPr>
            <w:tcW w:w="137" w:type="pct"/>
            <w:shd w:val="clear" w:color="auto" w:fill="auto"/>
          </w:tcPr>
          <w:p w14:paraId="14BEDDAB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AB492" w14:textId="6B7262C3" w:rsidR="006C242D" w:rsidRPr="00755A56" w:rsidRDefault="00DC526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40,517</w:t>
            </w:r>
          </w:p>
        </w:tc>
        <w:tc>
          <w:tcPr>
            <w:tcW w:w="148" w:type="pct"/>
            <w:shd w:val="clear" w:color="auto" w:fill="auto"/>
          </w:tcPr>
          <w:p w14:paraId="41FE41DF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1D32A" w14:textId="6CFD341B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32,344</w:t>
            </w:r>
          </w:p>
        </w:tc>
      </w:tr>
      <w:tr w:rsidR="00002EEF" w:rsidRPr="00755A56" w14:paraId="3E736375" w14:textId="77777777" w:rsidTr="008970EC">
        <w:tc>
          <w:tcPr>
            <w:tcW w:w="1828" w:type="pct"/>
            <w:shd w:val="clear" w:color="auto" w:fill="auto"/>
          </w:tcPr>
          <w:p w14:paraId="3FE3092B" w14:textId="77777777" w:rsidR="00002EEF" w:rsidRPr="00755A56" w:rsidRDefault="00002EE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1" w:type="pct"/>
          </w:tcPr>
          <w:p w14:paraId="03E39902" w14:textId="77777777" w:rsidR="00002EEF" w:rsidRPr="00755A56" w:rsidRDefault="00002EE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4D7181CC" w14:textId="77777777" w:rsidR="00002EEF" w:rsidRDefault="00002EE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3"/>
          </w:tcPr>
          <w:p w14:paraId="168D3F10" w14:textId="77777777" w:rsidR="00002EEF" w:rsidRPr="00755A56" w:rsidRDefault="00002EE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43B8F505" w14:textId="77777777" w:rsidR="00002EEF" w:rsidRPr="00755A56" w:rsidRDefault="00002EE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299CA11A" w14:textId="77777777" w:rsidR="00002EEF" w:rsidRPr="00755A56" w:rsidRDefault="00002EE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78DD2594" w14:textId="77777777" w:rsidR="00002EEF" w:rsidRDefault="00002EE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6F79560" w14:textId="77777777" w:rsidR="00002EEF" w:rsidRPr="00755A56" w:rsidRDefault="00002EE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2A7264" w14:textId="77777777" w:rsidR="00002EEF" w:rsidRPr="00755A56" w:rsidRDefault="00002EE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4C69" w:rsidRPr="00755A56" w14:paraId="39A7763D" w14:textId="77777777" w:rsidTr="008970EC">
        <w:tc>
          <w:tcPr>
            <w:tcW w:w="1828" w:type="pct"/>
            <w:shd w:val="clear" w:color="auto" w:fill="auto"/>
          </w:tcPr>
          <w:p w14:paraId="0EA3F088" w14:textId="25471C78" w:rsidR="005D4C69" w:rsidRPr="00755A56" w:rsidRDefault="00CD1FF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1" w:type="pct"/>
          </w:tcPr>
          <w:p w14:paraId="424F5105" w14:textId="77777777" w:rsidR="005D4C69" w:rsidRPr="00755A56" w:rsidRDefault="005D4C6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7E40ED2" w14:textId="77777777" w:rsidR="005D4C69" w:rsidRPr="00755A56" w:rsidRDefault="005D4C6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3"/>
          </w:tcPr>
          <w:p w14:paraId="03197E9C" w14:textId="77777777" w:rsidR="005D4C69" w:rsidRPr="00755A56" w:rsidRDefault="005D4C6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41AE4F1" w14:textId="77777777" w:rsidR="005D4C69" w:rsidRPr="00755A56" w:rsidRDefault="005D4C6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16CDA2DC" w14:textId="77777777" w:rsidR="005D4C69" w:rsidRPr="00755A56" w:rsidRDefault="005D4C6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9ED89F5" w14:textId="77777777" w:rsidR="005D4C69" w:rsidRPr="00755A56" w:rsidRDefault="005D4C6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8D267DD" w14:textId="77777777" w:rsidR="005D4C69" w:rsidRPr="00755A56" w:rsidRDefault="005D4C6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1AE76201" w14:textId="77777777" w:rsidR="005D4C69" w:rsidRPr="00755A56" w:rsidRDefault="005D4C6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0BCD" w:rsidRPr="00755A56" w14:paraId="1BFFBB91" w14:textId="77777777" w:rsidTr="008970EC">
        <w:tc>
          <w:tcPr>
            <w:tcW w:w="1828" w:type="pct"/>
            <w:shd w:val="clear" w:color="auto" w:fill="auto"/>
          </w:tcPr>
          <w:p w14:paraId="2E00626B" w14:textId="665D842C" w:rsidR="00C00BCD" w:rsidRPr="00755A56" w:rsidRDefault="00C00BC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1" w:type="pct"/>
          </w:tcPr>
          <w:p w14:paraId="5FCC63D5" w14:textId="77777777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F1ECEBA" w14:textId="1A03DDDF" w:rsidR="00C00BCD" w:rsidRPr="00755A56" w:rsidRDefault="00DC526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23,949</w:t>
            </w:r>
          </w:p>
        </w:tc>
        <w:tc>
          <w:tcPr>
            <w:tcW w:w="145" w:type="pct"/>
            <w:gridSpan w:val="3"/>
          </w:tcPr>
          <w:p w14:paraId="1BED8213" w14:textId="77777777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1A3D7D7" w14:textId="0B3558D9" w:rsidR="00C00BCD" w:rsidRPr="00755A56" w:rsidRDefault="00FF06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D47DD3" w:rsidRPr="00755A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137" w:type="pct"/>
            <w:shd w:val="clear" w:color="auto" w:fill="auto"/>
          </w:tcPr>
          <w:p w14:paraId="059C0AC8" w14:textId="77777777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E564C8F" w14:textId="137159D3" w:rsidR="00C00BCD" w:rsidRPr="00755A56" w:rsidRDefault="00DC526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35,430</w:t>
            </w:r>
          </w:p>
        </w:tc>
        <w:tc>
          <w:tcPr>
            <w:tcW w:w="148" w:type="pct"/>
            <w:shd w:val="clear" w:color="auto" w:fill="auto"/>
          </w:tcPr>
          <w:p w14:paraId="5FC3EE3C" w14:textId="77777777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7A975E0B" w14:textId="08E2B4C2" w:rsidR="00C00BCD" w:rsidRPr="00755A56" w:rsidRDefault="00534EE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28,397</w:t>
            </w:r>
          </w:p>
        </w:tc>
      </w:tr>
      <w:tr w:rsidR="00C00BCD" w:rsidRPr="00755A56" w14:paraId="10CB97AF" w14:textId="77777777" w:rsidTr="008970EC">
        <w:tc>
          <w:tcPr>
            <w:tcW w:w="1828" w:type="pct"/>
            <w:shd w:val="clear" w:color="auto" w:fill="auto"/>
          </w:tcPr>
          <w:p w14:paraId="3CCB6EFC" w14:textId="0B89EBC8" w:rsidR="00C00BCD" w:rsidRPr="00755A56" w:rsidRDefault="0010104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31" w:type="pct"/>
          </w:tcPr>
          <w:p w14:paraId="636D940F" w14:textId="77777777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DD5ED78" w14:textId="77777777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3"/>
          </w:tcPr>
          <w:p w14:paraId="130415A0" w14:textId="77777777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EBE4683" w14:textId="18141725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04A3C997" w14:textId="77777777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A794999" w14:textId="77777777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A093EB6" w14:textId="77777777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0FB79493" w14:textId="6A807EBC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3938" w:rsidRPr="00755A56" w14:paraId="0C38CD7C" w14:textId="77777777" w:rsidTr="008970EC">
        <w:tc>
          <w:tcPr>
            <w:tcW w:w="1828" w:type="pct"/>
            <w:shd w:val="clear" w:color="auto" w:fill="auto"/>
          </w:tcPr>
          <w:p w14:paraId="114613E1" w14:textId="30180A34" w:rsidR="00E63938" w:rsidRPr="00755A56" w:rsidRDefault="00E6393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1" w:type="pct"/>
          </w:tcPr>
          <w:p w14:paraId="48756492" w14:textId="77777777" w:rsidR="00E63938" w:rsidRPr="00755A56" w:rsidRDefault="00E639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AA019F7" w14:textId="00E4514A" w:rsidR="00E63938" w:rsidRPr="00755A56" w:rsidRDefault="00DC526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5" w:type="pct"/>
            <w:gridSpan w:val="3"/>
          </w:tcPr>
          <w:p w14:paraId="4B110C45" w14:textId="77777777" w:rsidR="00E63938" w:rsidRPr="00755A56" w:rsidRDefault="00E639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810905A" w14:textId="0ADD93C7" w:rsidR="00E63938" w:rsidRPr="00755A56" w:rsidRDefault="00FF06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37" w:type="pct"/>
            <w:shd w:val="clear" w:color="auto" w:fill="auto"/>
          </w:tcPr>
          <w:p w14:paraId="5E7EAC01" w14:textId="77777777" w:rsidR="00E63938" w:rsidRPr="00755A56" w:rsidRDefault="00E639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C997E00" w14:textId="7E8FA52D" w:rsidR="00E63938" w:rsidRPr="00755A56" w:rsidRDefault="00DC526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783A575" w14:textId="77777777" w:rsidR="00E63938" w:rsidRPr="00755A56" w:rsidRDefault="00E639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406F6314" w14:textId="7C3D2B73" w:rsidR="00E63938" w:rsidRPr="00755A56" w:rsidRDefault="00534EE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C5267" w:rsidRPr="00755A56" w14:paraId="1310B529" w14:textId="77777777" w:rsidTr="008970EC">
        <w:tc>
          <w:tcPr>
            <w:tcW w:w="1828" w:type="pct"/>
            <w:shd w:val="clear" w:color="auto" w:fill="auto"/>
          </w:tcPr>
          <w:p w14:paraId="1FADA9AE" w14:textId="254C2889" w:rsidR="00DC5267" w:rsidRPr="00755A56" w:rsidRDefault="00DC5267" w:rsidP="00D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1" w:type="pct"/>
          </w:tcPr>
          <w:p w14:paraId="64534CA7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AB097B4" w14:textId="520F2E3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  <w:gridSpan w:val="3"/>
          </w:tcPr>
          <w:p w14:paraId="13B8C9F5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3286F42" w14:textId="5D2CC7A1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7" w:type="pct"/>
            <w:shd w:val="clear" w:color="auto" w:fill="auto"/>
          </w:tcPr>
          <w:p w14:paraId="3140F3BF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23D3A5C7" w14:textId="520F918A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98B9066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4A2F4902" w14:textId="51B8C4BA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5267" w:rsidRPr="00755A56" w14:paraId="1D190C7B" w14:textId="77777777" w:rsidTr="008970EC">
        <w:tc>
          <w:tcPr>
            <w:tcW w:w="1828" w:type="pct"/>
            <w:shd w:val="clear" w:color="auto" w:fill="auto"/>
          </w:tcPr>
          <w:p w14:paraId="3256CD07" w14:textId="75BBD9B9" w:rsidR="00DC5267" w:rsidRPr="00755A56" w:rsidRDefault="00DC5267" w:rsidP="00D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1" w:type="pct"/>
          </w:tcPr>
          <w:p w14:paraId="47046587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EB7B9AC" w14:textId="7681D19C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  <w:gridSpan w:val="3"/>
          </w:tcPr>
          <w:p w14:paraId="395AB5DB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7FF5924" w14:textId="19F357C3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7" w:type="pct"/>
            <w:shd w:val="clear" w:color="auto" w:fill="auto"/>
          </w:tcPr>
          <w:p w14:paraId="4A0B97F7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9D1A90F" w14:textId="3A4F3C18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B4F857B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74C0A223" w14:textId="385FE76A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5267" w:rsidRPr="00755A56" w14:paraId="2A77B56E" w14:textId="77777777" w:rsidTr="008970EC">
        <w:tc>
          <w:tcPr>
            <w:tcW w:w="1828" w:type="pct"/>
            <w:shd w:val="clear" w:color="auto" w:fill="auto"/>
          </w:tcPr>
          <w:p w14:paraId="1721A6E2" w14:textId="429C72C3" w:rsidR="00DC5267" w:rsidRPr="00755A56" w:rsidRDefault="00DC5267" w:rsidP="00D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1" w:type="pct"/>
          </w:tcPr>
          <w:p w14:paraId="010BD76A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E53B089" w14:textId="6D5354D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  <w:gridSpan w:val="3"/>
          </w:tcPr>
          <w:p w14:paraId="2BA845FF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1921EDA" w14:textId="277A9960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DB67B86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CAD6D91" w14:textId="0CC1254F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4511BC3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A2B147" w14:textId="523DB129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5267" w:rsidRPr="00755A56" w14:paraId="363A2F53" w14:textId="77777777" w:rsidTr="008970EC">
        <w:tc>
          <w:tcPr>
            <w:tcW w:w="1828" w:type="pct"/>
            <w:shd w:val="clear" w:color="auto" w:fill="auto"/>
          </w:tcPr>
          <w:p w14:paraId="4AE0737D" w14:textId="3C418F91" w:rsidR="00DC5267" w:rsidRPr="00755A56" w:rsidRDefault="00DC5267" w:rsidP="00D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1" w:type="pct"/>
          </w:tcPr>
          <w:p w14:paraId="1FBB6565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D8524" w14:textId="3AC928BA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24,024</w:t>
            </w:r>
          </w:p>
        </w:tc>
        <w:tc>
          <w:tcPr>
            <w:tcW w:w="145" w:type="pct"/>
            <w:gridSpan w:val="3"/>
          </w:tcPr>
          <w:p w14:paraId="3459B1C9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00641A9" w14:textId="43E3A90D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18,070</w:t>
            </w:r>
          </w:p>
        </w:tc>
        <w:tc>
          <w:tcPr>
            <w:tcW w:w="137" w:type="pct"/>
            <w:shd w:val="clear" w:color="auto" w:fill="auto"/>
          </w:tcPr>
          <w:p w14:paraId="3B11E1D6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1A8E2" w14:textId="3634A4B8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35,430</w:t>
            </w:r>
          </w:p>
        </w:tc>
        <w:tc>
          <w:tcPr>
            <w:tcW w:w="148" w:type="pct"/>
            <w:shd w:val="clear" w:color="auto" w:fill="auto"/>
          </w:tcPr>
          <w:p w14:paraId="1888AD49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C926D" w14:textId="23FC952C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28,398</w:t>
            </w:r>
          </w:p>
        </w:tc>
      </w:tr>
      <w:tr w:rsidR="00002EEF" w:rsidRPr="00755A56" w14:paraId="393EE271" w14:textId="77777777" w:rsidTr="008970EC">
        <w:tc>
          <w:tcPr>
            <w:tcW w:w="1828" w:type="pct"/>
            <w:shd w:val="clear" w:color="auto" w:fill="auto"/>
          </w:tcPr>
          <w:p w14:paraId="293319B5" w14:textId="77777777" w:rsidR="00002EEF" w:rsidRPr="00755A56" w:rsidRDefault="00002EEF" w:rsidP="00D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1" w:type="pct"/>
          </w:tcPr>
          <w:p w14:paraId="286DF246" w14:textId="77777777" w:rsidR="00002EEF" w:rsidRPr="00755A56" w:rsidRDefault="00002EEF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1CF41FC7" w14:textId="77777777" w:rsidR="00002EEF" w:rsidRDefault="00002EEF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3"/>
          </w:tcPr>
          <w:p w14:paraId="5C73DF8C" w14:textId="77777777" w:rsidR="00002EEF" w:rsidRPr="00755A56" w:rsidRDefault="00002EEF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453D7EC" w14:textId="77777777" w:rsidR="00002EEF" w:rsidRPr="00755A56" w:rsidRDefault="00002EEF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7F8F5F4F" w14:textId="77777777" w:rsidR="00002EEF" w:rsidRPr="00755A56" w:rsidRDefault="00002EEF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3A484D17" w14:textId="77777777" w:rsidR="00002EEF" w:rsidRDefault="00002EEF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2C23AB5" w14:textId="77777777" w:rsidR="00002EEF" w:rsidRPr="00755A56" w:rsidRDefault="00002EEF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52F2F0" w14:textId="77777777" w:rsidR="00002EEF" w:rsidRPr="00755A56" w:rsidRDefault="00002EEF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5828" w:rsidRPr="00755A56" w14:paraId="17F503FC" w14:textId="77777777" w:rsidTr="008970EC">
        <w:tc>
          <w:tcPr>
            <w:tcW w:w="1828" w:type="pct"/>
            <w:shd w:val="clear" w:color="auto" w:fill="auto"/>
          </w:tcPr>
          <w:p w14:paraId="11E818B3" w14:textId="77777777" w:rsidR="00D95828" w:rsidRPr="00755A56" w:rsidRDefault="00D95828" w:rsidP="00D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1" w:type="pct"/>
          </w:tcPr>
          <w:p w14:paraId="100837D6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652D80C" w14:textId="77777777" w:rsidR="00D95828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3"/>
          </w:tcPr>
          <w:p w14:paraId="53370CE4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01F65A14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62EA5D2C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4054BC2" w14:textId="77777777" w:rsidR="00D95828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A383C19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0A667722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5828" w:rsidRPr="00755A56" w14:paraId="5F9B6210" w14:textId="77777777" w:rsidTr="008970EC">
        <w:tc>
          <w:tcPr>
            <w:tcW w:w="1828" w:type="pct"/>
            <w:shd w:val="clear" w:color="auto" w:fill="auto"/>
          </w:tcPr>
          <w:p w14:paraId="421ED720" w14:textId="77777777" w:rsidR="00D95828" w:rsidRPr="00755A56" w:rsidRDefault="00D95828" w:rsidP="00D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1" w:type="pct"/>
          </w:tcPr>
          <w:p w14:paraId="342FCE40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9084F1C" w14:textId="77777777" w:rsidR="00D95828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3"/>
          </w:tcPr>
          <w:p w14:paraId="3ECFA131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3E679B3C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27BB1CBF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04A9DF5" w14:textId="77777777" w:rsidR="00D95828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99AA049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1C03FA05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5828" w:rsidRPr="00755A56" w14:paraId="0295C281" w14:textId="77777777" w:rsidTr="008970EC">
        <w:tc>
          <w:tcPr>
            <w:tcW w:w="1828" w:type="pct"/>
            <w:shd w:val="clear" w:color="auto" w:fill="auto"/>
          </w:tcPr>
          <w:p w14:paraId="2A78C0DF" w14:textId="77777777" w:rsidR="00D95828" w:rsidRPr="00755A56" w:rsidRDefault="00D95828" w:rsidP="00D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1" w:type="pct"/>
          </w:tcPr>
          <w:p w14:paraId="758BF51D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5474C07" w14:textId="77777777" w:rsidR="00D95828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3"/>
          </w:tcPr>
          <w:p w14:paraId="6B3C70FF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08C7D948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75E74F55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5DB6837" w14:textId="77777777" w:rsidR="00D95828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D39D509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7EAE5F95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5828" w:rsidRPr="00755A56" w14:paraId="0238B8BA" w14:textId="77777777" w:rsidTr="008970EC">
        <w:tc>
          <w:tcPr>
            <w:tcW w:w="1828" w:type="pct"/>
            <w:shd w:val="clear" w:color="auto" w:fill="auto"/>
          </w:tcPr>
          <w:p w14:paraId="63EA1C64" w14:textId="77777777" w:rsidR="00D95828" w:rsidRPr="00755A56" w:rsidRDefault="00D95828" w:rsidP="00D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1" w:type="pct"/>
          </w:tcPr>
          <w:p w14:paraId="275014FA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6417CD5" w14:textId="77777777" w:rsidR="00D95828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3"/>
          </w:tcPr>
          <w:p w14:paraId="595ED231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5B28156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4C188A6C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4832454" w14:textId="77777777" w:rsidR="00D95828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6159537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550A2BA2" w14:textId="77777777" w:rsidR="00D95828" w:rsidRPr="00755A56" w:rsidRDefault="00D95828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7459" w:rsidRPr="00755A56" w14:paraId="30E699B7" w14:textId="77777777" w:rsidTr="006A2FDC">
        <w:tc>
          <w:tcPr>
            <w:tcW w:w="1828" w:type="pct"/>
          </w:tcPr>
          <w:p w14:paraId="3DCB256C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1" w:type="pct"/>
          </w:tcPr>
          <w:p w14:paraId="356784F0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5"/>
          </w:tcPr>
          <w:p w14:paraId="5F63C9D2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124266F1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pct"/>
            <w:gridSpan w:val="4"/>
          </w:tcPr>
          <w:p w14:paraId="1873E360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7459" w:rsidRPr="00755A56" w14:paraId="4AE810D7" w14:textId="77777777" w:rsidTr="006A2FDC">
        <w:tc>
          <w:tcPr>
            <w:tcW w:w="1828" w:type="pct"/>
          </w:tcPr>
          <w:p w14:paraId="19A3D208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1" w:type="pct"/>
          </w:tcPr>
          <w:p w14:paraId="3CBD3A7F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279FFD1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gridSpan w:val="3"/>
          </w:tcPr>
          <w:p w14:paraId="5D57BB0F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9B008E4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" w:type="pct"/>
          </w:tcPr>
          <w:p w14:paraId="4151CF85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A930019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D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53D00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7477B6AA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14:paraId="2FA79411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67459" w:rsidRPr="00755A56" w14:paraId="50B9806A" w14:textId="77777777" w:rsidTr="006A2FDC">
        <w:tc>
          <w:tcPr>
            <w:tcW w:w="1828" w:type="pct"/>
          </w:tcPr>
          <w:p w14:paraId="43DAD894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1" w:type="pct"/>
          </w:tcPr>
          <w:p w14:paraId="3DB382C1" w14:textId="0A1B6E88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AABE98D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  <w:gridSpan w:val="3"/>
          </w:tcPr>
          <w:p w14:paraId="202B8BFC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1A5FA25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177A2EBE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55FE592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0AF6F4DF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14:paraId="3F1CD8E4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67459" w:rsidRPr="00755A56" w14:paraId="6738D39F" w14:textId="77777777" w:rsidTr="006A2FDC">
        <w:tc>
          <w:tcPr>
            <w:tcW w:w="1828" w:type="pct"/>
          </w:tcPr>
          <w:p w14:paraId="77803753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1" w:type="pct"/>
          </w:tcPr>
          <w:p w14:paraId="0CD75CAC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1" w:type="pct"/>
            <w:gridSpan w:val="10"/>
          </w:tcPr>
          <w:p w14:paraId="3D0AED27" w14:textId="77777777" w:rsidR="00F67459" w:rsidRPr="00755A56" w:rsidRDefault="00F67459" w:rsidP="006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3212" w:rsidRPr="00755A56" w14:paraId="58E321F0" w14:textId="77777777" w:rsidTr="008970EC">
        <w:trPr>
          <w:gridAfter w:val="1"/>
          <w:wAfter w:w="5" w:type="pct"/>
        </w:trPr>
        <w:tc>
          <w:tcPr>
            <w:tcW w:w="1828" w:type="pct"/>
            <w:shd w:val="clear" w:color="auto" w:fill="auto"/>
          </w:tcPr>
          <w:p w14:paraId="6CA9BC88" w14:textId="58C9E73B" w:rsidR="00DC5267" w:rsidRPr="00755A56" w:rsidRDefault="00DC5267" w:rsidP="00D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1" w:type="pct"/>
          </w:tcPr>
          <w:p w14:paraId="46B298B4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4C990F6D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6F1A0DD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1EB51714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2443171C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CDA5388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EC35164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61619A8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3212" w:rsidRPr="00755A56" w14:paraId="023F76D6" w14:textId="77777777" w:rsidTr="008970EC">
        <w:trPr>
          <w:gridAfter w:val="1"/>
          <w:wAfter w:w="5" w:type="pct"/>
        </w:trPr>
        <w:tc>
          <w:tcPr>
            <w:tcW w:w="1828" w:type="pct"/>
            <w:shd w:val="clear" w:color="auto" w:fill="auto"/>
          </w:tcPr>
          <w:p w14:paraId="5EC6E6EA" w14:textId="2D6C1ACA" w:rsidR="00DC5267" w:rsidRPr="00755A56" w:rsidRDefault="00DC5267" w:rsidP="00D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1" w:type="pct"/>
          </w:tcPr>
          <w:p w14:paraId="0F95842A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75FBFAF9" w14:textId="2EDCE5AB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38,759</w:t>
            </w:r>
          </w:p>
        </w:tc>
        <w:tc>
          <w:tcPr>
            <w:tcW w:w="129" w:type="pct"/>
          </w:tcPr>
          <w:p w14:paraId="5ED819BE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23606E75" w14:textId="5745C712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31,357</w:t>
            </w:r>
          </w:p>
        </w:tc>
        <w:tc>
          <w:tcPr>
            <w:tcW w:w="137" w:type="pct"/>
            <w:shd w:val="clear" w:color="auto" w:fill="auto"/>
          </w:tcPr>
          <w:p w14:paraId="457A4F94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04BA8C7" w14:textId="7E197110" w:rsidR="00DC5267" w:rsidRPr="00755A56" w:rsidRDefault="007A031D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5,086</w:t>
            </w:r>
          </w:p>
        </w:tc>
        <w:tc>
          <w:tcPr>
            <w:tcW w:w="148" w:type="pct"/>
            <w:shd w:val="clear" w:color="auto" w:fill="auto"/>
          </w:tcPr>
          <w:p w14:paraId="71967CC2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53D0D99" w14:textId="4717BA35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3,615</w:t>
            </w:r>
          </w:p>
        </w:tc>
      </w:tr>
      <w:tr w:rsidR="00713212" w:rsidRPr="00755A56" w14:paraId="4A3FA347" w14:textId="77777777" w:rsidTr="008970EC">
        <w:trPr>
          <w:gridAfter w:val="1"/>
          <w:wAfter w:w="5" w:type="pct"/>
        </w:trPr>
        <w:tc>
          <w:tcPr>
            <w:tcW w:w="1828" w:type="pct"/>
            <w:shd w:val="clear" w:color="auto" w:fill="auto"/>
          </w:tcPr>
          <w:p w14:paraId="1C99E136" w14:textId="77777777" w:rsidR="00DC5267" w:rsidRPr="00755A56" w:rsidRDefault="00DC5267" w:rsidP="00D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31" w:type="pct"/>
          </w:tcPr>
          <w:p w14:paraId="5661931B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78555F60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E38EDA4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6901B1E0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0111BD9D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20A3DE58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9959330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0A3C66C7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3212" w:rsidRPr="00755A56" w14:paraId="60FC0C28" w14:textId="77777777" w:rsidTr="008970EC">
        <w:trPr>
          <w:gridAfter w:val="1"/>
          <w:wAfter w:w="5" w:type="pct"/>
        </w:trPr>
        <w:tc>
          <w:tcPr>
            <w:tcW w:w="1828" w:type="pct"/>
            <w:shd w:val="clear" w:color="auto" w:fill="auto"/>
          </w:tcPr>
          <w:p w14:paraId="0667C379" w14:textId="77777777" w:rsidR="00DC5267" w:rsidRPr="00755A56" w:rsidRDefault="00DC5267" w:rsidP="00D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1" w:type="pct"/>
          </w:tcPr>
          <w:p w14:paraId="55C2A2EA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26F0E06C" w14:textId="3815586E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1,129</w:t>
            </w:r>
          </w:p>
        </w:tc>
        <w:tc>
          <w:tcPr>
            <w:tcW w:w="129" w:type="pct"/>
          </w:tcPr>
          <w:p w14:paraId="01DE5AEB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4A528804" w14:textId="32A4CED4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1,074</w:t>
            </w:r>
          </w:p>
        </w:tc>
        <w:tc>
          <w:tcPr>
            <w:tcW w:w="137" w:type="pct"/>
            <w:shd w:val="clear" w:color="auto" w:fill="auto"/>
          </w:tcPr>
          <w:p w14:paraId="5B38E675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0EE01A7" w14:textId="31136D19" w:rsidR="00DC5267" w:rsidRPr="00755A56" w:rsidRDefault="007A031D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35C233C4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7648C6B5" w14:textId="539959E9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</w:tr>
      <w:tr w:rsidR="00713212" w:rsidRPr="00755A56" w14:paraId="43DCC7CF" w14:textId="77777777" w:rsidTr="008970EC">
        <w:trPr>
          <w:gridAfter w:val="1"/>
          <w:wAfter w:w="5" w:type="pct"/>
        </w:trPr>
        <w:tc>
          <w:tcPr>
            <w:tcW w:w="1828" w:type="pct"/>
            <w:shd w:val="clear" w:color="auto" w:fill="auto"/>
          </w:tcPr>
          <w:p w14:paraId="406B44DB" w14:textId="77777777" w:rsidR="00DC5267" w:rsidRPr="00755A56" w:rsidRDefault="00DC5267" w:rsidP="00D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1" w:type="pct"/>
          </w:tcPr>
          <w:p w14:paraId="6E3D55BB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420ECE69" w14:textId="751808A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129" w:type="pct"/>
          </w:tcPr>
          <w:p w14:paraId="4D116624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2F883E4F" w14:textId="27821415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37" w:type="pct"/>
            <w:shd w:val="clear" w:color="auto" w:fill="auto"/>
          </w:tcPr>
          <w:p w14:paraId="18CB1E44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354C7B5" w14:textId="514D27E1" w:rsidR="00DC5267" w:rsidRPr="00755A56" w:rsidRDefault="007A031D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67E3CA7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3E99A99" w14:textId="2282811A" w:rsidR="00DC5267" w:rsidRPr="00AF67EA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F67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3212" w:rsidRPr="00755A56" w14:paraId="3135E038" w14:textId="77777777" w:rsidTr="008970EC">
        <w:trPr>
          <w:gridAfter w:val="1"/>
          <w:wAfter w:w="5" w:type="pct"/>
        </w:trPr>
        <w:tc>
          <w:tcPr>
            <w:tcW w:w="1828" w:type="pct"/>
            <w:shd w:val="clear" w:color="auto" w:fill="auto"/>
          </w:tcPr>
          <w:p w14:paraId="07EA1D14" w14:textId="77777777" w:rsidR="00DC5267" w:rsidRPr="00755A56" w:rsidRDefault="00DC5267" w:rsidP="00D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1" w:type="pct"/>
          </w:tcPr>
          <w:p w14:paraId="3B6A49AE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779961A3" w14:textId="411C049B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29" w:type="pct"/>
          </w:tcPr>
          <w:p w14:paraId="5243AAB7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08F91C1B" w14:textId="0E100FFA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37" w:type="pct"/>
            <w:shd w:val="clear" w:color="auto" w:fill="auto"/>
          </w:tcPr>
          <w:p w14:paraId="57B7E151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44BD264" w14:textId="17FFCDBD" w:rsidR="00DC5267" w:rsidRPr="00755A56" w:rsidRDefault="007A031D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BD32ABC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F1B310E" w14:textId="039F8450" w:rsidR="00DC5267" w:rsidRPr="00AF67EA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F67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3212" w:rsidRPr="00755A56" w14:paraId="5E4E3D94" w14:textId="77777777" w:rsidTr="008970EC">
        <w:trPr>
          <w:gridAfter w:val="1"/>
          <w:wAfter w:w="5" w:type="pct"/>
        </w:trPr>
        <w:tc>
          <w:tcPr>
            <w:tcW w:w="1828" w:type="pct"/>
            <w:shd w:val="clear" w:color="auto" w:fill="auto"/>
          </w:tcPr>
          <w:p w14:paraId="7AE7A107" w14:textId="77777777" w:rsidR="00DC5267" w:rsidRPr="00755A56" w:rsidRDefault="00DC5267" w:rsidP="00D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1" w:type="pct"/>
          </w:tcPr>
          <w:p w14:paraId="23197DD5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FD2AA0" w14:textId="383B431D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29" w:type="pct"/>
          </w:tcPr>
          <w:p w14:paraId="4258F239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14:paraId="69515417" w14:textId="36B6090C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37" w:type="pct"/>
            <w:shd w:val="clear" w:color="auto" w:fill="auto"/>
          </w:tcPr>
          <w:p w14:paraId="7013D8F5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447730B4" w14:textId="37419A0A" w:rsidR="00DC5267" w:rsidRPr="00755A56" w:rsidRDefault="007A031D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8" w:type="pct"/>
            <w:shd w:val="clear" w:color="auto" w:fill="auto"/>
          </w:tcPr>
          <w:p w14:paraId="2B94536A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7450E42B" w14:textId="33FACA2E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713212" w:rsidRPr="00755A56" w14:paraId="3EFF1EDF" w14:textId="77777777" w:rsidTr="008970EC">
        <w:trPr>
          <w:gridAfter w:val="1"/>
          <w:wAfter w:w="5" w:type="pct"/>
        </w:trPr>
        <w:tc>
          <w:tcPr>
            <w:tcW w:w="1828" w:type="pct"/>
            <w:shd w:val="clear" w:color="auto" w:fill="auto"/>
          </w:tcPr>
          <w:p w14:paraId="7A9D4F9F" w14:textId="77777777" w:rsidR="00DC5267" w:rsidRPr="00755A56" w:rsidRDefault="00DC5267" w:rsidP="00D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1" w:type="pct"/>
          </w:tcPr>
          <w:p w14:paraId="00048672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48A6644F" w14:textId="56FD833C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40,353</w:t>
            </w:r>
          </w:p>
        </w:tc>
        <w:tc>
          <w:tcPr>
            <w:tcW w:w="129" w:type="pct"/>
          </w:tcPr>
          <w:p w14:paraId="3262FA93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1A33B2DF" w14:textId="36E850A9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32,619</w:t>
            </w:r>
          </w:p>
        </w:tc>
        <w:tc>
          <w:tcPr>
            <w:tcW w:w="137" w:type="pct"/>
            <w:shd w:val="clear" w:color="auto" w:fill="auto"/>
          </w:tcPr>
          <w:p w14:paraId="4C61C3D7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DA2FD19" w14:textId="602200EF" w:rsidR="00DC5267" w:rsidRPr="00755A56" w:rsidRDefault="007A031D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5,106</w:t>
            </w:r>
          </w:p>
        </w:tc>
        <w:tc>
          <w:tcPr>
            <w:tcW w:w="148" w:type="pct"/>
            <w:shd w:val="clear" w:color="auto" w:fill="auto"/>
          </w:tcPr>
          <w:p w14:paraId="50D49ACC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07436179" w14:textId="5CEB69A8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3,965</w:t>
            </w:r>
          </w:p>
        </w:tc>
      </w:tr>
      <w:tr w:rsidR="00713212" w:rsidRPr="00755A56" w14:paraId="3053D9E5" w14:textId="77777777" w:rsidTr="008970EC">
        <w:trPr>
          <w:gridAfter w:val="1"/>
          <w:wAfter w:w="5" w:type="pct"/>
        </w:trPr>
        <w:tc>
          <w:tcPr>
            <w:tcW w:w="1828" w:type="pct"/>
            <w:shd w:val="clear" w:color="auto" w:fill="auto"/>
          </w:tcPr>
          <w:p w14:paraId="5C502887" w14:textId="089EF0D0" w:rsidR="00DC5267" w:rsidRPr="00755A56" w:rsidRDefault="00DC5267" w:rsidP="00D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3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31" w:type="pct"/>
          </w:tcPr>
          <w:p w14:paraId="0A2FA2E1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8516D" w14:textId="0136838E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  <w:tc>
          <w:tcPr>
            <w:tcW w:w="129" w:type="pct"/>
          </w:tcPr>
          <w:p w14:paraId="68A8AB92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14:paraId="29CAEC3D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D59EB9" w14:textId="170E1E5B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(149)</w:t>
            </w:r>
          </w:p>
        </w:tc>
        <w:tc>
          <w:tcPr>
            <w:tcW w:w="137" w:type="pct"/>
            <w:shd w:val="clear" w:color="auto" w:fill="auto"/>
          </w:tcPr>
          <w:p w14:paraId="663712BF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706AC" w14:textId="793508E6" w:rsidR="00DC5267" w:rsidRPr="00755A56" w:rsidRDefault="007A031D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8" w:type="pct"/>
            <w:shd w:val="clear" w:color="auto" w:fill="auto"/>
          </w:tcPr>
          <w:p w14:paraId="7927D3CA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07F4EE63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6A0522" w14:textId="396169F3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713212" w:rsidRPr="00755A56" w14:paraId="0329F58A" w14:textId="77777777" w:rsidTr="008970EC">
        <w:trPr>
          <w:gridAfter w:val="1"/>
          <w:wAfter w:w="5" w:type="pct"/>
        </w:trPr>
        <w:tc>
          <w:tcPr>
            <w:tcW w:w="1828" w:type="pct"/>
            <w:shd w:val="clear" w:color="auto" w:fill="auto"/>
          </w:tcPr>
          <w:p w14:paraId="1BDAF94A" w14:textId="77777777" w:rsidR="00DC5267" w:rsidRPr="00755A56" w:rsidRDefault="00DC5267" w:rsidP="00D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1" w:type="pct"/>
          </w:tcPr>
          <w:p w14:paraId="3A9A5038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440FF" w14:textId="120F14DB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64,236</w:t>
            </w:r>
          </w:p>
        </w:tc>
        <w:tc>
          <w:tcPr>
            <w:tcW w:w="129" w:type="pct"/>
          </w:tcPr>
          <w:p w14:paraId="373E4982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96D604" w14:textId="4A50E6FF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50,540</w:t>
            </w:r>
          </w:p>
        </w:tc>
        <w:tc>
          <w:tcPr>
            <w:tcW w:w="137" w:type="pct"/>
            <w:shd w:val="clear" w:color="auto" w:fill="auto"/>
          </w:tcPr>
          <w:p w14:paraId="149D56D6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8FB1F" w14:textId="2945760F" w:rsidR="00DC5267" w:rsidRPr="00755A56" w:rsidRDefault="007A031D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40,517</w:t>
            </w:r>
          </w:p>
        </w:tc>
        <w:tc>
          <w:tcPr>
            <w:tcW w:w="148" w:type="pct"/>
            <w:shd w:val="clear" w:color="auto" w:fill="auto"/>
          </w:tcPr>
          <w:p w14:paraId="2066DAFC" w14:textId="77777777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BBFCE" w14:textId="647F54EC" w:rsidR="00DC5267" w:rsidRPr="00755A56" w:rsidRDefault="00DC5267" w:rsidP="00DC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32,344</w:t>
            </w:r>
          </w:p>
        </w:tc>
      </w:tr>
    </w:tbl>
    <w:p w14:paraId="4A9EEC32" w14:textId="77777777" w:rsidR="00002EEF" w:rsidRDefault="00002EEF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p w14:paraId="6A1353F2" w14:textId="4ED4892A" w:rsidR="00170DD7" w:rsidRPr="00474A4B" w:rsidRDefault="00E66ED8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474A4B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474A4B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74A4B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474A4B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813D79" w:rsidRPr="00474A4B">
        <w:rPr>
          <w:rFonts w:asciiTheme="majorBidi" w:hAnsiTheme="majorBidi" w:cstheme="majorBidi"/>
          <w:sz w:val="30"/>
          <w:szCs w:val="30"/>
        </w:rPr>
        <w:t>7</w:t>
      </w:r>
      <w:r w:rsidRPr="00474A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4A4B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813D79" w:rsidRPr="00474A4B">
        <w:rPr>
          <w:rFonts w:asciiTheme="majorBidi" w:hAnsiTheme="majorBidi" w:cstheme="majorBidi"/>
          <w:sz w:val="30"/>
          <w:szCs w:val="30"/>
        </w:rPr>
        <w:t>135</w:t>
      </w:r>
      <w:r w:rsidRPr="00474A4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2CF16721" w14:textId="16E6AA24" w:rsidR="00B61540" w:rsidRPr="00474A4B" w:rsidRDefault="00B6154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F504ADE" w14:textId="175FAB76" w:rsidR="00DF71B1" w:rsidRPr="00755A56" w:rsidRDefault="00DF71B1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</w:t>
      </w:r>
      <w:r w:rsidR="00BB06DE" w:rsidRPr="00755A56">
        <w:rPr>
          <w:rFonts w:asciiTheme="majorBidi" w:hAnsiTheme="majorBidi" w:cstheme="majorBidi" w:hint="cs"/>
          <w:b/>
          <w:bCs/>
          <w:sz w:val="30"/>
          <w:szCs w:val="30"/>
          <w:cs/>
        </w:rPr>
        <w:t>ย่อย</w:t>
      </w:r>
      <w:r w:rsidR="004762B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82185" w:rsidRPr="00F82185">
        <w:rPr>
          <w:rFonts w:asciiTheme="majorBidi" w:hAnsiTheme="majorBidi" w:hint="cs"/>
          <w:b/>
          <w:bCs/>
          <w:sz w:val="30"/>
          <w:szCs w:val="30"/>
          <w:cs/>
        </w:rPr>
        <w:t>การร่วมค้า</w:t>
      </w:r>
      <w:r w:rsidR="00F82185" w:rsidRPr="00F82185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F82185" w:rsidRPr="00F82185">
        <w:rPr>
          <w:rFonts w:asciiTheme="majorBidi" w:hAnsiTheme="majorBidi" w:hint="cs"/>
          <w:b/>
          <w:bCs/>
          <w:sz w:val="30"/>
          <w:szCs w:val="30"/>
          <w:cs/>
        </w:rPr>
        <w:t>และบริษัทร่วม</w:t>
      </w:r>
    </w:p>
    <w:p w14:paraId="7FDD34D6" w14:textId="77777777" w:rsidR="0005396A" w:rsidRPr="00755A56" w:rsidRDefault="0005396A" w:rsidP="00755A56">
      <w:pPr>
        <w:tabs>
          <w:tab w:val="clear" w:pos="454"/>
          <w:tab w:val="left" w:pos="-3402"/>
          <w:tab w:val="left" w:pos="-3261"/>
          <w:tab w:val="left" w:pos="-311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57"/>
        <w:gridCol w:w="884"/>
        <w:gridCol w:w="1444"/>
        <w:gridCol w:w="238"/>
        <w:gridCol w:w="1377"/>
      </w:tblGrid>
      <w:tr w:rsidR="00B341EF" w:rsidRPr="00755A56" w14:paraId="20695BCF" w14:textId="77777777" w:rsidTr="00C00750">
        <w:trPr>
          <w:tblHeader/>
        </w:trPr>
        <w:tc>
          <w:tcPr>
            <w:tcW w:w="2809" w:type="pct"/>
          </w:tcPr>
          <w:p w14:paraId="2D46B71A" w14:textId="77777777" w:rsidR="002856AE" w:rsidRPr="00755A56" w:rsidRDefault="002856A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55A5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92D60C7" w14:textId="6332A64F" w:rsidR="00FD5668" w:rsidRPr="00755A56" w:rsidRDefault="002856A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657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C43EE" w:rsidRPr="005F657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F657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F657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C43EE" w:rsidRPr="005F65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C43EE" w:rsidRPr="005F65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5F657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F65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491" w:type="pct"/>
          </w:tcPr>
          <w:p w14:paraId="66E74115" w14:textId="77777777" w:rsidR="00FD5668" w:rsidRPr="00755A56" w:rsidRDefault="00FD566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  <w:vAlign w:val="bottom"/>
          </w:tcPr>
          <w:p w14:paraId="116796A6" w14:textId="6D5948DE" w:rsidR="00FD5668" w:rsidRPr="00755A56" w:rsidRDefault="00FD566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4E0B08F0" w14:textId="77777777" w:rsidR="00FD5668" w:rsidRPr="00755A56" w:rsidRDefault="00FD566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</w:tcPr>
          <w:p w14:paraId="1862C697" w14:textId="14B358BC" w:rsidR="00FD5668" w:rsidRPr="00755A56" w:rsidRDefault="00FD566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A46A5C" w:rsidRPr="00755A56">
              <w:rPr>
                <w:b/>
                <w:bCs/>
                <w:sz w:val="30"/>
                <w:szCs w:val="30"/>
              </w:rPr>
              <w:br/>
            </w:r>
            <w:r w:rsidR="004A29F5" w:rsidRPr="00755A56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F725D" w:rsidRPr="00755A56" w14:paraId="53F77095" w14:textId="77777777" w:rsidTr="00C00750">
        <w:trPr>
          <w:trHeight w:val="344"/>
          <w:tblHeader/>
        </w:trPr>
        <w:tc>
          <w:tcPr>
            <w:tcW w:w="2809" w:type="pct"/>
          </w:tcPr>
          <w:p w14:paraId="26DD0372" w14:textId="77777777" w:rsidR="00FF725D" w:rsidRPr="00755A56" w:rsidRDefault="00FF725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51D902B3" w14:textId="77777777" w:rsidR="00FF725D" w:rsidRPr="00755A56" w:rsidRDefault="00FF725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9" w:type="pct"/>
            <w:gridSpan w:val="3"/>
          </w:tcPr>
          <w:p w14:paraId="11E9DE07" w14:textId="689097B3" w:rsidR="00FF725D" w:rsidRPr="00755A56" w:rsidRDefault="00FF725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341EF" w:rsidRPr="00755A56" w14:paraId="765C834E" w14:textId="77777777" w:rsidTr="000A5740">
        <w:trPr>
          <w:trHeight w:val="344"/>
        </w:trPr>
        <w:tc>
          <w:tcPr>
            <w:tcW w:w="2809" w:type="pct"/>
          </w:tcPr>
          <w:p w14:paraId="04F3DC95" w14:textId="77777777" w:rsidR="00FF725D" w:rsidRPr="00755A56" w:rsidRDefault="00FF725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1" w:type="pct"/>
          </w:tcPr>
          <w:p w14:paraId="54ACD0CB" w14:textId="77777777" w:rsidR="00FF725D" w:rsidRPr="00755A56" w:rsidRDefault="00FF725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2AB1B28D" w14:textId="77777777" w:rsidR="00FF725D" w:rsidRPr="00755A56" w:rsidRDefault="00FF725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E1BA5E2" w14:textId="77777777" w:rsidR="00FF725D" w:rsidRPr="00755A56" w:rsidRDefault="00FF725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05B7C711" w14:textId="77777777" w:rsidR="00FF725D" w:rsidRPr="00755A56" w:rsidRDefault="00FF725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132" w:rsidRPr="00755A56" w14:paraId="7184932A" w14:textId="77777777" w:rsidTr="000A5740">
        <w:tc>
          <w:tcPr>
            <w:tcW w:w="2809" w:type="pct"/>
          </w:tcPr>
          <w:p w14:paraId="3813BEDC" w14:textId="0661B305" w:rsidR="00E30132" w:rsidRPr="00755A56" w:rsidRDefault="00E3013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 จีซี</w:t>
            </w:r>
            <w:r w:rsidRPr="00755A5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>เวนเจอร์ส</w:t>
            </w:r>
            <w:r w:rsidRPr="00755A5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91" w:type="pct"/>
          </w:tcPr>
          <w:p w14:paraId="688DBD02" w14:textId="77777777" w:rsidR="00E30132" w:rsidRPr="00755A56" w:rsidRDefault="00E30132" w:rsidP="00755A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2098F3AF" w14:textId="1DF09FA6" w:rsidR="00E30132" w:rsidRPr="00755A56" w:rsidRDefault="000C2238" w:rsidP="00755A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26C94104" w14:textId="77777777" w:rsidR="00E30132" w:rsidRPr="00755A56" w:rsidRDefault="00E3013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11CFF206" w14:textId="68F0B2EF" w:rsidR="00E30132" w:rsidRPr="00755A56" w:rsidRDefault="002E7EDB" w:rsidP="00AF67E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7ED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526</w:t>
            </w:r>
          </w:p>
        </w:tc>
      </w:tr>
      <w:tr w:rsidR="000C2238" w:rsidRPr="00755A56" w14:paraId="548F058B" w14:textId="77777777" w:rsidTr="000A5740">
        <w:tc>
          <w:tcPr>
            <w:tcW w:w="2809" w:type="pct"/>
          </w:tcPr>
          <w:p w14:paraId="737E5B8C" w14:textId="2EE6183B" w:rsidR="000C2238" w:rsidRPr="00755A56" w:rsidRDefault="000C223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C2238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</w:t>
            </w:r>
            <w:r w:rsidRPr="000C22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2238">
              <w:rPr>
                <w:rFonts w:asciiTheme="majorBidi" w:hAnsiTheme="majorBidi" w:hint="cs"/>
                <w:sz w:val="30"/>
                <w:szCs w:val="30"/>
                <w:cs/>
              </w:rPr>
              <w:t>เอ็นวิคโค</w:t>
            </w:r>
            <w:r w:rsidRPr="000C22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223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91" w:type="pct"/>
          </w:tcPr>
          <w:p w14:paraId="518AFFA5" w14:textId="77777777" w:rsidR="000C2238" w:rsidRPr="00755A56" w:rsidRDefault="000C2238" w:rsidP="00755A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5C7E4B76" w14:textId="3329774D" w:rsidR="000C2238" w:rsidRPr="00755A56" w:rsidRDefault="000C2238" w:rsidP="00755A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7421C4A2" w14:textId="77777777" w:rsidR="000C2238" w:rsidRPr="00755A56" w:rsidRDefault="000C22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4E8161BA" w14:textId="160C9AB5" w:rsidR="000C2238" w:rsidRPr="00755A56" w:rsidRDefault="002E7EDB" w:rsidP="00AF67E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7ED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38</w:t>
            </w:r>
          </w:p>
        </w:tc>
      </w:tr>
      <w:tr w:rsidR="00E30132" w:rsidRPr="00755A56" w14:paraId="4ECC73D8" w14:textId="77777777" w:rsidTr="000A5740">
        <w:tc>
          <w:tcPr>
            <w:tcW w:w="2809" w:type="pct"/>
          </w:tcPr>
          <w:p w14:paraId="782E4563" w14:textId="14D96ADE" w:rsidR="00E30132" w:rsidRPr="00755A56" w:rsidRDefault="00E3013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 xml:space="preserve">เพิ่มทุนใน </w:t>
            </w:r>
            <w:r w:rsidRPr="00755A56">
              <w:rPr>
                <w:rFonts w:asciiTheme="majorBidi" w:hAnsiTheme="majorBidi"/>
                <w:sz w:val="30"/>
                <w:szCs w:val="30"/>
              </w:rPr>
              <w:t>PTTGC America Corporation</w:t>
            </w:r>
          </w:p>
        </w:tc>
        <w:tc>
          <w:tcPr>
            <w:tcW w:w="491" w:type="pct"/>
          </w:tcPr>
          <w:p w14:paraId="2228E0CD" w14:textId="77777777" w:rsidR="00E30132" w:rsidRPr="00755A56" w:rsidRDefault="00E30132" w:rsidP="00755A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1544D970" w14:textId="58D29033" w:rsidR="00E30132" w:rsidRPr="00755A56" w:rsidRDefault="000C2238" w:rsidP="00755A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0D5663AD" w14:textId="77777777" w:rsidR="00E30132" w:rsidRPr="00755A56" w:rsidRDefault="00E3013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463A89FC" w14:textId="5918A738" w:rsidR="00E30132" w:rsidRPr="00755A56" w:rsidRDefault="002E7EDB" w:rsidP="00AF67E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7ED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39</w:t>
            </w:r>
          </w:p>
        </w:tc>
      </w:tr>
      <w:tr w:rsidR="00D30A93" w:rsidRPr="00755A56" w14:paraId="502354CB" w14:textId="77777777" w:rsidTr="000A5740">
        <w:tc>
          <w:tcPr>
            <w:tcW w:w="2809" w:type="pct"/>
          </w:tcPr>
          <w:p w14:paraId="697E8F16" w14:textId="38A5930A" w:rsidR="00D30A93" w:rsidRPr="00755A56" w:rsidRDefault="000C223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 xml:space="preserve">เพิ่มทุนใน </w:t>
            </w:r>
            <w:r w:rsidRPr="00755A56">
              <w:rPr>
                <w:rFonts w:asciiTheme="majorBidi" w:hAnsiTheme="majorBidi"/>
                <w:sz w:val="30"/>
                <w:szCs w:val="30"/>
              </w:rPr>
              <w:t xml:space="preserve">PTTGC </w:t>
            </w:r>
            <w:r>
              <w:rPr>
                <w:rFonts w:asciiTheme="majorBidi" w:hAnsiTheme="majorBidi"/>
                <w:sz w:val="30"/>
                <w:szCs w:val="30"/>
              </w:rPr>
              <w:t>International Private Limited</w:t>
            </w:r>
          </w:p>
        </w:tc>
        <w:tc>
          <w:tcPr>
            <w:tcW w:w="491" w:type="pct"/>
          </w:tcPr>
          <w:p w14:paraId="37442C2A" w14:textId="77777777" w:rsidR="00D30A93" w:rsidRPr="00755A56" w:rsidRDefault="00D30A93" w:rsidP="00755A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4D5F13AF" w14:textId="20F2DC75" w:rsidR="00D30A93" w:rsidRPr="00755A56" w:rsidRDefault="000C2238" w:rsidP="00755A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538304E7" w14:textId="77777777" w:rsidR="00D30A93" w:rsidRPr="00755A56" w:rsidRDefault="00D30A9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645FF412" w14:textId="1FFC6338" w:rsidR="00D30A93" w:rsidRPr="00755A56" w:rsidRDefault="002E7EDB" w:rsidP="00AF67E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7ED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552</w:t>
            </w:r>
          </w:p>
        </w:tc>
      </w:tr>
      <w:tr w:rsidR="009C321F" w:rsidRPr="00755A56" w14:paraId="3FF44E35" w14:textId="77777777" w:rsidTr="000A5740">
        <w:tc>
          <w:tcPr>
            <w:tcW w:w="2809" w:type="pct"/>
          </w:tcPr>
          <w:p w14:paraId="0915ECFD" w14:textId="2E74206B" w:rsidR="00431A3C" w:rsidRPr="00F04A2D" w:rsidRDefault="00431A3C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29315677" w14:textId="77777777" w:rsidR="009C321F" w:rsidRPr="00755A56" w:rsidRDefault="009C321F" w:rsidP="00755A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pct"/>
          </w:tcPr>
          <w:p w14:paraId="64CEE1AE" w14:textId="77777777" w:rsidR="009C321F" w:rsidRPr="00755A56" w:rsidRDefault="009C321F" w:rsidP="00755A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2" w:type="pct"/>
          </w:tcPr>
          <w:p w14:paraId="6FB4B0DE" w14:textId="77777777" w:rsidR="009C321F" w:rsidRPr="00755A56" w:rsidRDefault="009C321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pct"/>
          </w:tcPr>
          <w:p w14:paraId="01F21AA1" w14:textId="77777777" w:rsidR="009C321F" w:rsidRPr="00755A56" w:rsidRDefault="009C321F" w:rsidP="00AF67E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0C2238" w:rsidRPr="00755A56" w14:paraId="7C009918" w14:textId="77777777" w:rsidTr="000A5740">
        <w:tc>
          <w:tcPr>
            <w:tcW w:w="2809" w:type="pct"/>
          </w:tcPr>
          <w:p w14:paraId="3E741B0B" w14:textId="7CFE647F" w:rsidR="000C2238" w:rsidRPr="00F04A2D" w:rsidRDefault="000C223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C2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91" w:type="pct"/>
          </w:tcPr>
          <w:p w14:paraId="073E47B9" w14:textId="77777777" w:rsidR="000C2238" w:rsidRPr="00755A56" w:rsidRDefault="000C2238" w:rsidP="00755A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pct"/>
          </w:tcPr>
          <w:p w14:paraId="7B5225B2" w14:textId="77777777" w:rsidR="000C2238" w:rsidRPr="00755A56" w:rsidRDefault="000C2238" w:rsidP="00755A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2" w:type="pct"/>
          </w:tcPr>
          <w:p w14:paraId="197D2549" w14:textId="77777777" w:rsidR="000C2238" w:rsidRPr="00755A56" w:rsidRDefault="000C22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pct"/>
          </w:tcPr>
          <w:p w14:paraId="710C32AA" w14:textId="77777777" w:rsidR="000C2238" w:rsidRPr="00755A56" w:rsidRDefault="000C2238" w:rsidP="00AF67E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0C2238" w:rsidRPr="00755A56" w14:paraId="16CB6F62" w14:textId="77777777" w:rsidTr="000A5740">
        <w:tc>
          <w:tcPr>
            <w:tcW w:w="2809" w:type="pct"/>
          </w:tcPr>
          <w:p w14:paraId="42D06324" w14:textId="75F2D50A" w:rsidR="000C2238" w:rsidRPr="000C2238" w:rsidRDefault="000C2238" w:rsidP="000C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2238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</w:t>
            </w:r>
            <w:r w:rsidRPr="000C2238">
              <w:rPr>
                <w:rFonts w:asciiTheme="majorBidi" w:hAnsiTheme="majorBidi"/>
                <w:sz w:val="30"/>
                <w:szCs w:val="30"/>
                <w:cs/>
              </w:rPr>
              <w:t>บริษัท จีจีซี เคทิส ไบโออินดัสเทรียล จำกัด</w:t>
            </w:r>
          </w:p>
        </w:tc>
        <w:tc>
          <w:tcPr>
            <w:tcW w:w="491" w:type="pct"/>
          </w:tcPr>
          <w:p w14:paraId="4F784175" w14:textId="77777777" w:rsidR="000C2238" w:rsidRPr="00755A56" w:rsidRDefault="000C2238" w:rsidP="00755A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pct"/>
          </w:tcPr>
          <w:p w14:paraId="5373F620" w14:textId="07F28726" w:rsidR="000C2238" w:rsidRPr="00431A3C" w:rsidRDefault="00431A3C" w:rsidP="00755A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132" w:type="pct"/>
          </w:tcPr>
          <w:p w14:paraId="22B6148D" w14:textId="77777777" w:rsidR="000C2238" w:rsidRPr="00431A3C" w:rsidRDefault="000C22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3E3F206B" w14:textId="5846D91A" w:rsidR="000C2238" w:rsidRPr="00431A3C" w:rsidRDefault="00002EEF" w:rsidP="00AF67E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C2238" w:rsidRPr="00755A56" w14:paraId="56C0B199" w14:textId="77777777" w:rsidTr="000A5740">
        <w:tc>
          <w:tcPr>
            <w:tcW w:w="2809" w:type="pct"/>
          </w:tcPr>
          <w:p w14:paraId="1658A02E" w14:textId="3E377AE6" w:rsidR="000C2238" w:rsidRPr="00F04A2D" w:rsidRDefault="000C223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6105C9CB" w14:textId="77777777" w:rsidR="000C2238" w:rsidRPr="00755A56" w:rsidRDefault="000C2238" w:rsidP="00755A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pct"/>
          </w:tcPr>
          <w:p w14:paraId="361B5CB8" w14:textId="77777777" w:rsidR="000C2238" w:rsidRPr="00431A3C" w:rsidRDefault="000C2238" w:rsidP="00755A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52C0CEDE" w14:textId="77777777" w:rsidR="000C2238" w:rsidRPr="00431A3C" w:rsidRDefault="000C22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49CCF430" w14:textId="77777777" w:rsidR="000C2238" w:rsidRPr="00431A3C" w:rsidRDefault="000C2238" w:rsidP="00AF67E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460C8" w:rsidRPr="00755A56" w14:paraId="5EF776AB" w14:textId="77777777" w:rsidTr="000A5740">
        <w:tc>
          <w:tcPr>
            <w:tcW w:w="2809" w:type="pct"/>
          </w:tcPr>
          <w:p w14:paraId="0B198237" w14:textId="67EB1430" w:rsidR="000460C8" w:rsidRPr="00755A56" w:rsidRDefault="00F17DBA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A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491" w:type="pct"/>
          </w:tcPr>
          <w:p w14:paraId="6CA52310" w14:textId="77777777" w:rsidR="000460C8" w:rsidRPr="00755A56" w:rsidRDefault="000460C8" w:rsidP="00755A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163F07AA" w14:textId="77777777" w:rsidR="000460C8" w:rsidRPr="00755A56" w:rsidRDefault="000460C8" w:rsidP="00755A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0B15B923" w14:textId="77777777" w:rsidR="000460C8" w:rsidRPr="00755A56" w:rsidRDefault="000460C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5B6C25EA" w14:textId="77777777" w:rsidR="000460C8" w:rsidRPr="00755A56" w:rsidRDefault="000460C8" w:rsidP="00AF67E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16D2B" w:rsidRPr="00755A56" w14:paraId="3AF3CF87" w14:textId="77777777" w:rsidTr="000A5740">
        <w:tc>
          <w:tcPr>
            <w:tcW w:w="2809" w:type="pct"/>
          </w:tcPr>
          <w:p w14:paraId="7F26E415" w14:textId="5EB0AE4D" w:rsidR="00D16D2B" w:rsidRPr="00755A56" w:rsidRDefault="00D16D2B" w:rsidP="00D1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2238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</w:t>
            </w:r>
            <w:r w:rsidRPr="00431A3C">
              <w:rPr>
                <w:rFonts w:asciiTheme="majorBidi" w:hAnsiTheme="majorBidi" w:hint="cs"/>
                <w:sz w:val="30"/>
                <w:szCs w:val="30"/>
                <w:cs/>
              </w:rPr>
              <w:t>บริษัท คุราเร่</w:t>
            </w:r>
            <w:r w:rsidRPr="00431A3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A3C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431A3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A3C">
              <w:rPr>
                <w:rFonts w:asciiTheme="majorBidi" w:hAnsiTheme="majorBidi" w:hint="cs"/>
                <w:sz w:val="30"/>
                <w:szCs w:val="30"/>
                <w:cs/>
              </w:rPr>
              <w:t>แอดวานซ์</w:t>
            </w:r>
            <w:r w:rsidRPr="00431A3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A3C">
              <w:rPr>
                <w:rFonts w:asciiTheme="majorBidi" w:hAnsiTheme="majorBidi" w:hint="cs"/>
                <w:sz w:val="30"/>
                <w:szCs w:val="30"/>
                <w:cs/>
              </w:rPr>
              <w:t>แมททีเรียลส์</w:t>
            </w:r>
            <w:r w:rsidRPr="00431A3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A3C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91" w:type="pct"/>
          </w:tcPr>
          <w:p w14:paraId="1208E322" w14:textId="77777777" w:rsidR="00D16D2B" w:rsidRPr="00755A56" w:rsidRDefault="00D16D2B" w:rsidP="00D16D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79FE393C" w14:textId="3B1BA760" w:rsidR="00D16D2B" w:rsidRPr="00755A56" w:rsidRDefault="00D16D2B" w:rsidP="00D16D2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32" w:type="pct"/>
          </w:tcPr>
          <w:p w14:paraId="28E6A13E" w14:textId="77777777" w:rsidR="00D16D2B" w:rsidRPr="00755A56" w:rsidRDefault="00D16D2B" w:rsidP="00D16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32C49779" w14:textId="2EF0DAD4" w:rsidR="00D16D2B" w:rsidRPr="00755A56" w:rsidRDefault="00D16D2B" w:rsidP="00D16D2B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</w:tr>
      <w:tr w:rsidR="00D16D2B" w:rsidRPr="00755A56" w14:paraId="613DF64C" w14:textId="77777777" w:rsidTr="000A5740">
        <w:tc>
          <w:tcPr>
            <w:tcW w:w="2809" w:type="pct"/>
          </w:tcPr>
          <w:p w14:paraId="0BECBB63" w14:textId="1456DBF9" w:rsidR="00D16D2B" w:rsidRPr="00755A56" w:rsidRDefault="00D16D2B" w:rsidP="00D1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>ซื้อเงินลงทุนเพิ่มในบริษัท วีนิไทย</w:t>
            </w:r>
            <w:r w:rsidRPr="00755A5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755A56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755A5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491" w:type="pct"/>
          </w:tcPr>
          <w:p w14:paraId="13DD89FA" w14:textId="77777777" w:rsidR="00D16D2B" w:rsidRPr="00755A56" w:rsidRDefault="00D16D2B" w:rsidP="00D16D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3502FA76" w14:textId="36DA0779" w:rsidR="00D16D2B" w:rsidRPr="00755A56" w:rsidRDefault="00D16D2B" w:rsidP="00D16D2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5,934</w:t>
            </w:r>
          </w:p>
        </w:tc>
        <w:tc>
          <w:tcPr>
            <w:tcW w:w="132" w:type="pct"/>
          </w:tcPr>
          <w:p w14:paraId="4E4F5503" w14:textId="77777777" w:rsidR="00D16D2B" w:rsidRPr="00755A56" w:rsidRDefault="00D16D2B" w:rsidP="00D16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547D2D41" w14:textId="759BE885" w:rsidR="00D16D2B" w:rsidRPr="00755A56" w:rsidRDefault="00D16D2B" w:rsidP="00D16D2B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5,934</w:t>
            </w:r>
          </w:p>
        </w:tc>
      </w:tr>
      <w:tr w:rsidR="00D16D2B" w:rsidRPr="00755A56" w14:paraId="6BC4F695" w14:textId="77777777" w:rsidTr="000A5740">
        <w:tc>
          <w:tcPr>
            <w:tcW w:w="2809" w:type="pct"/>
          </w:tcPr>
          <w:p w14:paraId="1A358404" w14:textId="0C66445E" w:rsidR="00D16D2B" w:rsidRPr="00755A56" w:rsidRDefault="00D16D2B" w:rsidP="00D1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>ขายเงินลงทุนใน</w:t>
            </w:r>
            <w:r w:rsidRPr="00755A56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ไทยอีสเทิร์น ท้อปซีดส์ </w:t>
            </w:r>
            <w:r w:rsidRPr="00755A56">
              <w:rPr>
                <w:rFonts w:asciiTheme="majorBidi" w:hAnsiTheme="majorBidi"/>
                <w:sz w:val="30"/>
                <w:szCs w:val="30"/>
                <w:cs/>
              </w:rPr>
              <w:t>ออยล์</w:t>
            </w:r>
            <w:r w:rsidRPr="00755A5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91" w:type="pct"/>
          </w:tcPr>
          <w:p w14:paraId="12164175" w14:textId="77777777" w:rsidR="00D16D2B" w:rsidRPr="00755A56" w:rsidRDefault="00D16D2B" w:rsidP="00D16D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7AD9DB39" w14:textId="23C793E4" w:rsidR="00D16D2B" w:rsidRPr="00755A56" w:rsidRDefault="00D16D2B" w:rsidP="00D16D2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12BC22FB" w14:textId="79AF1B77" w:rsidR="00D16D2B" w:rsidRPr="00755A56" w:rsidRDefault="00D16D2B" w:rsidP="00D16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5696A1AB" w14:textId="3A816214" w:rsidR="00D16D2B" w:rsidRPr="00755A56" w:rsidRDefault="00D16D2B" w:rsidP="00D16D2B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2DA165B5" w14:textId="77777777" w:rsidR="00431A3C" w:rsidRDefault="00431A3C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0162B7" w14:textId="623A4056" w:rsidR="009C321F" w:rsidRDefault="00480562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การเปลี่ยนแปลงของเงินลงทุนในบริษัทย่อย</w:t>
      </w:r>
      <w:r w:rsidR="00431A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การร่วมค้า </w:t>
      </w:r>
      <w:r w:rsidR="00E30132" w:rsidRPr="00755A5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</w:t>
      </w:r>
      <w:r w:rsidR="00340F33" w:rsidRPr="00755A5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บริษัทร่วม</w:t>
      </w:r>
    </w:p>
    <w:p w14:paraId="375D3426" w14:textId="77777777" w:rsidR="00755A56" w:rsidRPr="00755A56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80E7DE" w14:textId="094C134F" w:rsidR="00755A56" w:rsidRPr="00755A56" w:rsidRDefault="00B47139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755A56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755A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i/>
          <w:iCs/>
          <w:sz w:val="30"/>
          <w:szCs w:val="30"/>
          <w:cs/>
        </w:rPr>
        <w:t>จีซี</w:t>
      </w:r>
      <w:r w:rsidRPr="00755A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i/>
          <w:iCs/>
          <w:sz w:val="30"/>
          <w:szCs w:val="30"/>
          <w:cs/>
        </w:rPr>
        <w:t>เวนเจอร์ส</w:t>
      </w:r>
      <w:r w:rsidRPr="00755A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413590DE" w14:textId="3103A8F7" w:rsidR="00431A3C" w:rsidRDefault="00431A3C" w:rsidP="00431A3C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431A3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ในระหว่างงวดหกเดือนสิ้นสุดวันที่ </w:t>
      </w:r>
      <w:r w:rsidRPr="00431A3C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431A3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มิถุนายน </w:t>
      </w:r>
      <w:r w:rsidRPr="00431A3C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431A3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จีซี เวนเจอร์ส จำกัด ซึ่งเป็นบริษัทย่อย ได้เรียกชำระค่าหุ้นเพิ่มทุนตามมติที่ประชุมวิสามัญผู้ถือหุ้นประจำปี </w:t>
      </w:r>
      <w:r w:rsidRPr="00431A3C">
        <w:rPr>
          <w:rFonts w:ascii="Angsana New" w:hAnsi="Angsana New"/>
          <w:spacing w:val="-6"/>
          <w:sz w:val="30"/>
          <w:szCs w:val="30"/>
          <w:lang w:val="en-US"/>
        </w:rPr>
        <w:t xml:space="preserve">2564 </w:t>
      </w:r>
      <w:r w:rsidRPr="00431A3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ของบริษัทย่อยเมื่อวันที่ </w:t>
      </w:r>
      <w:r w:rsidRPr="00431A3C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431A3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Pr="00431A3C">
        <w:rPr>
          <w:rFonts w:ascii="Angsana New" w:hAnsi="Angsana New"/>
          <w:spacing w:val="-6"/>
          <w:sz w:val="30"/>
          <w:szCs w:val="30"/>
          <w:lang w:val="en-US"/>
        </w:rPr>
        <w:t xml:space="preserve">2564 </w:t>
      </w:r>
      <w:r w:rsidRPr="00431A3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และตามมติที่ประชุมสามัญผู้ถือหุ้นประจำปี </w:t>
      </w:r>
      <w:r w:rsidRPr="00431A3C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431A3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ของบริษัทย่อยเมื่อวันที่ </w:t>
      </w:r>
      <w:r w:rsidRPr="00431A3C">
        <w:rPr>
          <w:rFonts w:ascii="Angsana New" w:hAnsi="Angsana New"/>
          <w:spacing w:val="-6"/>
          <w:sz w:val="30"/>
          <w:szCs w:val="30"/>
          <w:lang w:val="en-US"/>
        </w:rPr>
        <w:t xml:space="preserve">23 </w:t>
      </w:r>
      <w:r w:rsidRPr="00431A3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431A3C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431A3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เพื่อลงทุนด้าน </w:t>
      </w:r>
      <w:r w:rsidRPr="00431A3C">
        <w:rPr>
          <w:rFonts w:ascii="Angsana New" w:hAnsi="Angsana New"/>
          <w:spacing w:val="-6"/>
          <w:sz w:val="30"/>
          <w:szCs w:val="30"/>
          <w:lang w:val="en-US"/>
        </w:rPr>
        <w:t xml:space="preserve">Corporate Venture Capital (CVC) </w:t>
      </w:r>
      <w:r w:rsidRPr="00431A3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เป็นจำนวนเงินรวม </w:t>
      </w:r>
      <w:r w:rsidRPr="00431A3C">
        <w:rPr>
          <w:rFonts w:ascii="Angsana New" w:hAnsi="Angsana New"/>
          <w:spacing w:val="-6"/>
          <w:sz w:val="30"/>
          <w:szCs w:val="30"/>
          <w:lang w:val="en-US"/>
        </w:rPr>
        <w:t xml:space="preserve">526.39 </w:t>
      </w:r>
      <w:r w:rsidRPr="00431A3C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ซึ่งบริษัท</w:t>
      </w:r>
      <w:r w:rsidR="00522456" w:rsidRPr="00431A3C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</w:t>
      </w:r>
      <w:r w:rsidR="0052245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จ่าย</w:t>
      </w:r>
      <w:r w:rsidRPr="00431A3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ชำระเงินค่าหุ้นเต็มจำนวนแล้วในระหว่างงวดหกเดือนสิ้นสุดวันที่ </w:t>
      </w:r>
      <w:r w:rsidRPr="00431A3C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431A3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มิถุนายน </w:t>
      </w:r>
      <w:r w:rsidRPr="00431A3C">
        <w:rPr>
          <w:rFonts w:ascii="Angsana New" w:hAnsi="Angsana New"/>
          <w:spacing w:val="-6"/>
          <w:sz w:val="30"/>
          <w:szCs w:val="30"/>
          <w:lang w:val="en-US"/>
        </w:rPr>
        <w:t>2565</w:t>
      </w:r>
    </w:p>
    <w:p w14:paraId="0BF28019" w14:textId="77777777" w:rsidR="0009459B" w:rsidRPr="00431A3C" w:rsidRDefault="0009459B" w:rsidP="00431A3C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38D478B2" w14:textId="7128F494" w:rsidR="00755A56" w:rsidRDefault="0009459B" w:rsidP="00755A5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09459B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09459B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09459B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เอ็นวิคโค</w:t>
      </w:r>
      <w:r w:rsidRPr="0009459B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09459B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1EF6FF4D" w14:textId="7475E27F" w:rsidR="0009459B" w:rsidRPr="0009459B" w:rsidRDefault="0009459B" w:rsidP="0009459B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09459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09459B">
        <w:rPr>
          <w:rFonts w:ascii="Angsana New" w:hAnsi="Angsana New"/>
          <w:spacing w:val="-6"/>
          <w:sz w:val="30"/>
          <w:szCs w:val="30"/>
          <w:lang w:val="en-US"/>
        </w:rPr>
        <w:t xml:space="preserve">16 </w:t>
      </w:r>
      <w:r w:rsidRPr="0009459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09459B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09459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เอ็นวิคโค จำกัด ซึ่งเป็นบริษัทย่อย ได้เรียกชำระค่าหุ้นเพิ่มทุนตามมติที่ประชุมคณะกรรมการของบริษัทย่อยเมื่อวันที่ </w:t>
      </w:r>
      <w:r w:rsidRPr="0009459B">
        <w:rPr>
          <w:rFonts w:ascii="Angsana New" w:hAnsi="Angsana New"/>
          <w:spacing w:val="-6"/>
          <w:sz w:val="30"/>
          <w:szCs w:val="30"/>
          <w:lang w:val="en-US"/>
        </w:rPr>
        <w:t xml:space="preserve">23 </w:t>
      </w:r>
      <w:r w:rsidRPr="0009459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Pr="0009459B">
        <w:rPr>
          <w:rFonts w:ascii="Angsana New" w:hAnsi="Angsana New"/>
          <w:spacing w:val="-6"/>
          <w:sz w:val="30"/>
          <w:szCs w:val="30"/>
          <w:lang w:val="en-US"/>
        </w:rPr>
        <w:t>2563</w:t>
      </w:r>
      <w:r w:rsidRPr="0009459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เพื่อดำเนินงานโครงการพลาสติกรีไซเคิล เป็นจำนวนเงินรวม </w:t>
      </w:r>
      <w:r w:rsidRPr="0009459B">
        <w:rPr>
          <w:rFonts w:ascii="Angsana New" w:hAnsi="Angsana New"/>
          <w:spacing w:val="-6"/>
          <w:sz w:val="30"/>
          <w:szCs w:val="30"/>
          <w:lang w:val="en-US"/>
        </w:rPr>
        <w:t>37.80</w:t>
      </w:r>
      <w:r w:rsidRPr="0009459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ซึ่งบริษัท</w:t>
      </w:r>
      <w:r w:rsidR="0052245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ได้จ่าย</w:t>
      </w:r>
      <w:r w:rsidRPr="0009459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ชำระเงินค่าหุ้นเต็มจำนวนแล้วในเดือนเมษายน </w:t>
      </w:r>
      <w:r w:rsidRPr="0009459B">
        <w:rPr>
          <w:rFonts w:ascii="Angsana New" w:hAnsi="Angsana New"/>
          <w:spacing w:val="-6"/>
          <w:sz w:val="30"/>
          <w:szCs w:val="30"/>
          <w:lang w:val="en-US"/>
        </w:rPr>
        <w:t>2565</w:t>
      </w:r>
    </w:p>
    <w:p w14:paraId="22CD238C" w14:textId="77777777" w:rsidR="00A969ED" w:rsidRDefault="00A969ED" w:rsidP="00755A5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2E424982" w14:textId="2ADE075C" w:rsidR="00B47139" w:rsidRPr="00755A56" w:rsidRDefault="00B47139" w:rsidP="00755A5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55A56">
        <w:rPr>
          <w:rFonts w:ascii="Angsana New" w:hAnsi="Angsana New"/>
          <w:i/>
          <w:iCs/>
          <w:sz w:val="30"/>
          <w:szCs w:val="30"/>
          <w:lang w:val="en-US"/>
        </w:rPr>
        <w:t>PTTGC America Corporation</w:t>
      </w:r>
    </w:p>
    <w:p w14:paraId="42E55B62" w14:textId="697F0903" w:rsidR="00B47139" w:rsidRDefault="00E30132" w:rsidP="00755A5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755A56">
        <w:rPr>
          <w:rFonts w:ascii="Angsana New" w:hAnsi="Angsana New"/>
          <w:sz w:val="30"/>
          <w:szCs w:val="30"/>
          <w:lang w:val="en-US"/>
        </w:rPr>
        <w:t>2</w:t>
      </w:r>
      <w:r w:rsidR="003E4DE2" w:rsidRPr="003E4DE2">
        <w:rPr>
          <w:rFonts w:ascii="Angsana New" w:hAnsi="Angsana New" w:hint="cs"/>
          <w:sz w:val="30"/>
          <w:szCs w:val="30"/>
          <w:lang w:val="en-US" w:bidi="th-TH"/>
        </w:rPr>
        <w:t>3</w:t>
      </w:r>
      <w:r w:rsidRPr="00755A56">
        <w:rPr>
          <w:rFonts w:ascii="Angsana New" w:hAnsi="Angsana New"/>
          <w:sz w:val="30"/>
          <w:szCs w:val="30"/>
          <w:lang w:val="en-US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กุมภาพันธ์ </w:t>
      </w:r>
      <w:r w:rsidRPr="00755A56">
        <w:rPr>
          <w:rFonts w:ascii="Angsana New" w:hAnsi="Angsana New"/>
          <w:sz w:val="30"/>
          <w:szCs w:val="30"/>
          <w:lang w:val="en-US"/>
        </w:rPr>
        <w:t xml:space="preserve">2565 PTTGC America Corporation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 ได้เรียกชำระค่าหุ้นเพิ่มทุนตามมติที่ประชุมคณะกรรมการของบริษัทย่อยเมื่อวันที่</w:t>
      </w:r>
      <w:r w:rsidRPr="00755A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55A56">
        <w:rPr>
          <w:rFonts w:ascii="Angsana New" w:hAnsi="Angsana New"/>
          <w:sz w:val="30"/>
          <w:szCs w:val="30"/>
          <w:lang w:val="en-US"/>
        </w:rPr>
        <w:t xml:space="preserve">18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กุมภาพันธ์ </w:t>
      </w:r>
      <w:r w:rsidRPr="00755A56">
        <w:rPr>
          <w:rFonts w:ascii="Angsana New" w:hAnsi="Angsana New"/>
          <w:sz w:val="30"/>
          <w:szCs w:val="30"/>
          <w:lang w:val="en-US"/>
        </w:rPr>
        <w:t xml:space="preserve">2565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>เพื่อนำเงินดังกล่าวไปลงทุนในโครงการ</w:t>
      </w:r>
      <w:r w:rsidRPr="00755A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55A56">
        <w:rPr>
          <w:rFonts w:ascii="Angsana New" w:hAnsi="Angsana New"/>
          <w:sz w:val="30"/>
          <w:szCs w:val="30"/>
          <w:lang w:val="en-US"/>
        </w:rPr>
        <w:t xml:space="preserve">US Petrochemical Complex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เป็นจำนวนเงินรวม</w:t>
      </w:r>
      <w:r w:rsidRPr="00755A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55A56">
        <w:rPr>
          <w:rFonts w:ascii="Angsana New" w:hAnsi="Angsana New"/>
          <w:sz w:val="30"/>
          <w:szCs w:val="30"/>
          <w:lang w:val="en-US"/>
        </w:rPr>
        <w:t xml:space="preserve">1.18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>ล้านเหรียญสหรัฐอเมริกา</w:t>
      </w:r>
      <w:r w:rsidRPr="00755A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>หรือเทียบเท่าเป็นเงินบาทจำนวนเงิน</w:t>
      </w:r>
      <w:r w:rsidRPr="00755A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55A56">
        <w:rPr>
          <w:rFonts w:ascii="Angsana New" w:hAnsi="Angsana New"/>
          <w:sz w:val="30"/>
          <w:szCs w:val="30"/>
          <w:lang w:val="en-US"/>
        </w:rPr>
        <w:t xml:space="preserve">38.60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755A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</w:t>
      </w:r>
      <w:r w:rsidR="00522456" w:rsidRPr="00755A56">
        <w:rPr>
          <w:rFonts w:ascii="Angsana New" w:hAnsi="Angsana New" w:hint="cs"/>
          <w:sz w:val="30"/>
          <w:szCs w:val="30"/>
          <w:cs/>
          <w:lang w:val="en-US" w:bidi="th-TH"/>
        </w:rPr>
        <w:t>ได้</w:t>
      </w:r>
      <w:r w:rsidR="00522456">
        <w:rPr>
          <w:rFonts w:ascii="Angsana New" w:hAnsi="Angsana New" w:hint="cs"/>
          <w:sz w:val="30"/>
          <w:szCs w:val="30"/>
          <w:cs/>
          <w:lang w:val="en-US" w:bidi="th-TH"/>
        </w:rPr>
        <w:t>จ่าย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 xml:space="preserve">ชำระเงินค่าหุ้นเต็มจำนวนแล้วในเดือนกุมภาพันธ์ </w:t>
      </w:r>
      <w:r w:rsidRPr="00755A56">
        <w:rPr>
          <w:rFonts w:ascii="Angsana New" w:hAnsi="Angsana New"/>
          <w:sz w:val="30"/>
          <w:szCs w:val="30"/>
          <w:lang w:val="en-US"/>
        </w:rPr>
        <w:t>2565</w:t>
      </w:r>
    </w:p>
    <w:p w14:paraId="56E7A54E" w14:textId="46538D94" w:rsidR="00D95828" w:rsidRDefault="00D95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lang w:bidi="ar-SA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59A78E16" w14:textId="7D7A464B" w:rsidR="00755A56" w:rsidRPr="0009459B" w:rsidRDefault="0009459B" w:rsidP="00755A5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9459B">
        <w:rPr>
          <w:rFonts w:ascii="Angsana New" w:hAnsi="Angsana New"/>
          <w:i/>
          <w:iCs/>
          <w:sz w:val="30"/>
          <w:szCs w:val="30"/>
          <w:lang w:val="en-US"/>
        </w:rPr>
        <w:lastRenderedPageBreak/>
        <w:t>PTTGC International Private Limited</w:t>
      </w:r>
    </w:p>
    <w:p w14:paraId="1A43261D" w14:textId="323A1F38" w:rsidR="0009459B" w:rsidRDefault="0009459B" w:rsidP="0009459B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9459B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22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09459B">
        <w:rPr>
          <w:rFonts w:ascii="Angsana New" w:hAnsi="Angsana New"/>
          <w:sz w:val="30"/>
          <w:szCs w:val="30"/>
          <w:lang w:val="en-US" w:bidi="th-TH"/>
        </w:rPr>
        <w:t>2565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PTTGC International Private Limited (“GC Inter”)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ซึ่งเป็นบริษัทย่อย ได้เรียกชำระค่าหุ้นเพิ่มทุนตามมติที่ประชุมคณะกรรมการของบริษัทย่อยเมื่อวันที่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16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2565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เพื่อนำเงินดังกล่าวไปลงทุนใน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PTTGC International (Netherlands) B.V. (“GC Inter B.V.”)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ซึ่งเป็นบริษัทย่อยที่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GC Inter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ถือหุ้นอยู่ร้อยละ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100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เป็นจำนวนเงินรวม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14.81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ล้านยูโร หรือเทียบเท่าเป็นเงินบาทจำนวนเงิน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552.06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>ล้านบาท ซึ่ง</w:t>
      </w:r>
      <w:r w:rsidR="00522456">
        <w:rPr>
          <w:rFonts w:ascii="Angsana New" w:hAnsi="Angsana New" w:hint="cs"/>
          <w:sz w:val="30"/>
          <w:szCs w:val="30"/>
          <w:cs/>
          <w:lang w:val="en-US" w:bidi="th-TH"/>
        </w:rPr>
        <w:t>บริษัทได้จ่าย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>ชำระเงิน</w:t>
      </w:r>
      <w:r w:rsidR="00BB5685">
        <w:rPr>
          <w:rFonts w:ascii="Angsana New" w:hAnsi="Angsana New"/>
          <w:sz w:val="30"/>
          <w:szCs w:val="30"/>
          <w:lang w:val="en-US"/>
        </w:rPr>
        <w:br/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ค่าหุ้นเต็มจำนวนแล้วในเดือนมิถุนายน </w:t>
      </w:r>
      <w:r w:rsidRPr="0009459B">
        <w:rPr>
          <w:rFonts w:ascii="Angsana New" w:hAnsi="Angsana New"/>
          <w:sz w:val="30"/>
          <w:szCs w:val="30"/>
          <w:lang w:val="en-US" w:bidi="th-TH"/>
        </w:rPr>
        <w:t>2565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 โดย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 GC Inter B.V.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 ได้นำเงินดังกล่าวไปใช้ในการเข้าทำธุรกรรมซื้อหุ้นสามัญเพิ่มเติมในบริษัท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Vencorex Holding SAS (“Vencorex”)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อีกร้อยละ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9.18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 Perstorp Holding AB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95828">
        <w:rPr>
          <w:rFonts w:ascii="Angsana New" w:hAnsi="Angsana New"/>
          <w:sz w:val="30"/>
          <w:szCs w:val="30"/>
          <w:cs/>
          <w:lang w:val="en-US"/>
        </w:rPr>
        <w:br/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มีผลให้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GC Inter B.V.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มีสัดส่วนการถือหุ้นใน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Vencorex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เพิ่มขึ้นจากเดิมที่ถืออยู่ร้อยละ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90.82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เป็นร้อยละ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100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 GC Inter B.V.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ได้ทำการลงนามในสัญญาซื้อขายหุ้นและดำเนินการชำระเงินค่าหุ้นแล้วเสร็จเมื่อวันที่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A969ED">
        <w:rPr>
          <w:rFonts w:ascii="Angsana New" w:hAnsi="Angsana New"/>
          <w:sz w:val="30"/>
          <w:szCs w:val="30"/>
          <w:lang w:val="en-US" w:bidi="th-TH"/>
        </w:rPr>
        <w:t xml:space="preserve">2565 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>กลุ่มบริษัทรับรู้ส่วนได้เสียที่ไม่มีอำนาจควบคุมลดลง</w:t>
      </w:r>
      <w:r w:rsidR="008F6447" w:rsidRPr="00A969ED">
        <w:rPr>
          <w:rFonts w:ascii="Angsana New" w:hAnsi="Angsana New" w:hint="cs"/>
          <w:sz w:val="30"/>
          <w:szCs w:val="30"/>
          <w:cs/>
          <w:lang w:val="en-US" w:bidi="th-TH"/>
        </w:rPr>
        <w:t>เป็น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B47FF8">
        <w:rPr>
          <w:rFonts w:ascii="Angsana New" w:hAnsi="Angsana New" w:hint="cs"/>
          <w:sz w:val="30"/>
          <w:szCs w:val="30"/>
          <w:cs/>
          <w:lang w:val="en-US" w:bidi="th-TH"/>
        </w:rPr>
        <w:t>เงิน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969ED">
        <w:rPr>
          <w:rFonts w:ascii="Angsana New" w:hAnsi="Angsana New"/>
          <w:sz w:val="30"/>
          <w:szCs w:val="30"/>
          <w:lang w:val="en-US" w:bidi="th-TH"/>
        </w:rPr>
        <w:t xml:space="preserve">464.55 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2B0C9C" w:rsidRPr="002B0C9C">
        <w:rPr>
          <w:rFonts w:ascii="Angsana New" w:hAnsi="Angsana New" w:hint="cs"/>
          <w:sz w:val="30"/>
          <w:szCs w:val="30"/>
          <w:cs/>
          <w:lang w:val="en-US" w:bidi="th-TH"/>
        </w:rPr>
        <w:t>ส่วนต่างจากการเปลี่ยนแปลงสัดส่วนการถือหุ้นในเงินลงทุน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 xml:space="preserve">เป็นจำนวนเงิน </w:t>
      </w:r>
      <w:r w:rsidRPr="00A969ED">
        <w:rPr>
          <w:rFonts w:ascii="Angsana New" w:hAnsi="Angsana New"/>
          <w:sz w:val="30"/>
          <w:szCs w:val="30"/>
          <w:lang w:val="en-US" w:bidi="th-TH"/>
        </w:rPr>
        <w:t xml:space="preserve">941.91 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>ล้านบาท และสำรองการแปลงค่างบการเงินเพิ่มขึ้น</w:t>
      </w:r>
      <w:r w:rsidR="008F6447" w:rsidRPr="00A969ED">
        <w:rPr>
          <w:rFonts w:ascii="Angsana New" w:hAnsi="Angsana New" w:hint="cs"/>
          <w:sz w:val="30"/>
          <w:szCs w:val="30"/>
          <w:cs/>
          <w:lang w:val="en-US" w:bidi="th-TH"/>
        </w:rPr>
        <w:t>เป็น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B47FF8">
        <w:rPr>
          <w:rFonts w:ascii="Angsana New" w:hAnsi="Angsana New" w:hint="cs"/>
          <w:sz w:val="30"/>
          <w:szCs w:val="30"/>
          <w:cs/>
          <w:lang w:val="en-US" w:bidi="th-TH"/>
        </w:rPr>
        <w:t>เงิน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969ED">
        <w:rPr>
          <w:rFonts w:ascii="Angsana New" w:hAnsi="Angsana New"/>
          <w:sz w:val="30"/>
          <w:szCs w:val="30"/>
          <w:lang w:val="en-US" w:bidi="th-TH"/>
        </w:rPr>
        <w:t xml:space="preserve">120.37 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B0178F">
        <w:rPr>
          <w:rFonts w:ascii="Angsana New" w:hAnsi="Angsana New" w:hint="cs"/>
          <w:sz w:val="30"/>
          <w:szCs w:val="30"/>
          <w:cs/>
          <w:lang w:val="en-US" w:bidi="th-TH"/>
        </w:rPr>
        <w:t>ไปยังส่วนของผู้ถือหุ้นของกลุ่มบริษัท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 xml:space="preserve"> ซึ่งเกิดจากการเปลี่ยนแปลงส่วนของเจ้าของในบริษัท </w:t>
      </w:r>
      <w:r w:rsidRPr="00A969ED">
        <w:rPr>
          <w:rFonts w:ascii="Angsana New" w:hAnsi="Angsana New"/>
          <w:sz w:val="30"/>
          <w:szCs w:val="30"/>
          <w:lang w:val="en-US" w:bidi="th-TH"/>
        </w:rPr>
        <w:t>Vencorex</w:t>
      </w:r>
    </w:p>
    <w:p w14:paraId="49DE0EE2" w14:textId="77777777" w:rsidR="00D16D2B" w:rsidRPr="008970EC" w:rsidRDefault="00D16D2B" w:rsidP="002E7EDB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0D36A93A" w14:textId="77777777" w:rsidR="00D16D2B" w:rsidRPr="00D16D2B" w:rsidRDefault="00D16D2B" w:rsidP="00D16D2B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D16D2B">
        <w:rPr>
          <w:rFonts w:ascii="Angsana New" w:hAnsi="Angsana New"/>
          <w:i/>
          <w:iCs/>
          <w:sz w:val="30"/>
          <w:szCs w:val="30"/>
          <w:cs/>
          <w:lang w:val="en-US"/>
        </w:rPr>
        <w:t>บริษัท จีจีซี เคทิส ไบโออินดัสเทรียล จำกัด</w:t>
      </w:r>
    </w:p>
    <w:p w14:paraId="0506DA99" w14:textId="7ACC7B43" w:rsidR="00D16D2B" w:rsidRDefault="00D16D2B" w:rsidP="00D16D2B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 xml:space="preserve">8 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D16D2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 จีจีซี เคทิส ไบโออินดัสเทรียล จำกัด 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ซึ่งเป็นบริษัทร่วมค้าทางอ้อมของกลุ่มบริษัท </w:t>
      </w:r>
      <w:r w:rsidRPr="00D16D2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ได้เรียกชำระค่าหุ้นจากการเพิ่มทุนจากบริษัท จีจีซี ไบโอเคมิคอล จำกัด 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ซึ่งเป็นบริษัทย่อยของบริษัท </w:t>
      </w:r>
      <w:r w:rsidRPr="00D16D2B">
        <w:rPr>
          <w:rFonts w:ascii="Angsana New" w:hAnsi="Angsana New"/>
          <w:spacing w:val="-6"/>
          <w:sz w:val="30"/>
          <w:szCs w:val="30"/>
          <w:cs/>
          <w:lang w:val="en-US"/>
        </w:rPr>
        <w:t>จำนวน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 xml:space="preserve"> 3,575,000 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มูลค่าหุ้นละ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บาท เป็นจำนวนเงินรวม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 xml:space="preserve">53.63 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ซึ่งบริษัท</w:t>
      </w:r>
      <w:r w:rsidR="0052245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ย่อย</w:t>
      </w:r>
      <w:r w:rsidR="00522456"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</w:t>
      </w:r>
      <w:r w:rsidR="0052245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จ่าย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ชำระเงินค่าหุ้นเต็มจำนวนแล้วในเดือนพฤษภาคม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2565</w:t>
      </w:r>
    </w:p>
    <w:p w14:paraId="36582DC6" w14:textId="77777777" w:rsidR="005D642F" w:rsidRPr="002E7EDB" w:rsidRDefault="005D642F" w:rsidP="002E7EDB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24"/>
          <w:szCs w:val="24"/>
          <w:lang w:val="en-US"/>
        </w:rPr>
      </w:pPr>
    </w:p>
    <w:p w14:paraId="4E77D74C" w14:textId="0D39E985" w:rsidR="00D16D2B" w:rsidRPr="00D16D2B" w:rsidRDefault="00D16D2B" w:rsidP="00D16D2B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D16D2B">
        <w:rPr>
          <w:rFonts w:ascii="Angsana New" w:hAnsi="Angsana New" w:hint="cs"/>
          <w:i/>
          <w:iCs/>
          <w:sz w:val="30"/>
          <w:szCs w:val="30"/>
          <w:cs/>
          <w:lang w:bidi="th-TH"/>
        </w:rPr>
        <w:t>บริษัทคุราเร่</w:t>
      </w:r>
      <w:r w:rsidRPr="00D16D2B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D16D2B">
        <w:rPr>
          <w:rFonts w:ascii="Angsana New" w:hAnsi="Angsana New" w:hint="cs"/>
          <w:i/>
          <w:iCs/>
          <w:sz w:val="30"/>
          <w:szCs w:val="30"/>
          <w:cs/>
          <w:lang w:bidi="th-TH"/>
        </w:rPr>
        <w:t>จีซี</w:t>
      </w:r>
      <w:r w:rsidRPr="00D16D2B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D16D2B">
        <w:rPr>
          <w:rFonts w:ascii="Angsana New" w:hAnsi="Angsana New" w:hint="cs"/>
          <w:i/>
          <w:iCs/>
          <w:sz w:val="30"/>
          <w:szCs w:val="30"/>
          <w:cs/>
          <w:lang w:bidi="th-TH"/>
        </w:rPr>
        <w:t>แอดวานซ์</w:t>
      </w:r>
      <w:r w:rsidRPr="00D16D2B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D16D2B">
        <w:rPr>
          <w:rFonts w:ascii="Angsana New" w:hAnsi="Angsana New" w:hint="cs"/>
          <w:i/>
          <w:iCs/>
          <w:sz w:val="30"/>
          <w:szCs w:val="30"/>
          <w:cs/>
          <w:lang w:bidi="th-TH"/>
        </w:rPr>
        <w:t>แมททีเรียลส์</w:t>
      </w:r>
      <w:r w:rsidRPr="00D16D2B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D16D2B">
        <w:rPr>
          <w:rFonts w:ascii="Angsana New" w:hAnsi="Angsana New" w:hint="cs"/>
          <w:i/>
          <w:iCs/>
          <w:sz w:val="30"/>
          <w:szCs w:val="30"/>
          <w:cs/>
          <w:lang w:bidi="th-TH"/>
        </w:rPr>
        <w:t>จำกัด</w:t>
      </w:r>
    </w:p>
    <w:p w14:paraId="668B68A2" w14:textId="11A1A3F7" w:rsidR="00D16D2B" w:rsidRPr="00D16D2B" w:rsidRDefault="00D16D2B" w:rsidP="00D16D2B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D16D2B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D16D2B">
        <w:rPr>
          <w:rFonts w:ascii="Angsana New" w:hAnsi="Angsana New"/>
          <w:sz w:val="30"/>
          <w:szCs w:val="30"/>
          <w:lang w:val="en-US"/>
        </w:rPr>
        <w:t xml:space="preserve">10 </w:t>
      </w:r>
      <w:r w:rsidRPr="00D16D2B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D16D2B">
        <w:rPr>
          <w:rFonts w:ascii="Angsana New" w:hAnsi="Angsana New"/>
          <w:sz w:val="30"/>
          <w:szCs w:val="30"/>
          <w:lang w:val="en-US"/>
        </w:rPr>
        <w:t xml:space="preserve">2565 </w:t>
      </w:r>
      <w:r w:rsidRPr="00D16D2B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คุราเร่ จีซี แอดวานซ์ แมททีเรียลส์ จำกัด ซึ่งเป็นบริษัทร่วมทางตรงของกลุ่มบริษัท ได้เรียกชำระค่าหุ้นจากการเพิ่มทุนจำนวน </w:t>
      </w:r>
      <w:r w:rsidRPr="00D16D2B">
        <w:rPr>
          <w:rFonts w:ascii="Angsana New" w:hAnsi="Angsana New"/>
          <w:sz w:val="30"/>
          <w:szCs w:val="30"/>
          <w:lang w:val="en-US"/>
        </w:rPr>
        <w:t>933,530</w:t>
      </w:r>
      <w:r w:rsidRPr="00D16D2B">
        <w:rPr>
          <w:rFonts w:ascii="Angsana New" w:hAnsi="Angsana New" w:hint="cs"/>
          <w:sz w:val="30"/>
          <w:szCs w:val="30"/>
          <w:cs/>
          <w:lang w:val="en-US"/>
        </w:rPr>
        <w:t xml:space="preserve"> หุ้น มูลค่าหุ้นละ </w:t>
      </w:r>
      <w:r w:rsidRPr="00D16D2B">
        <w:rPr>
          <w:rFonts w:ascii="Angsana New" w:hAnsi="Angsana New"/>
          <w:sz w:val="30"/>
          <w:szCs w:val="30"/>
          <w:lang w:val="en-US"/>
        </w:rPr>
        <w:t>100</w:t>
      </w:r>
      <w:r w:rsidRPr="00D16D2B">
        <w:rPr>
          <w:rFonts w:ascii="Angsana New" w:hAnsi="Angsana New" w:hint="cs"/>
          <w:sz w:val="30"/>
          <w:szCs w:val="30"/>
          <w:cs/>
          <w:lang w:val="en-US"/>
        </w:rPr>
        <w:t xml:space="preserve"> บาท เป็นจำนวนเงินรวม </w:t>
      </w:r>
      <w:r w:rsidRPr="00D16D2B">
        <w:rPr>
          <w:rFonts w:ascii="Angsana New" w:hAnsi="Angsana New"/>
          <w:sz w:val="30"/>
          <w:szCs w:val="30"/>
          <w:lang w:val="en-US"/>
        </w:rPr>
        <w:t>93.35</w:t>
      </w:r>
      <w:r w:rsidRPr="00D16D2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ซึ่งบริษัท</w:t>
      </w:r>
      <w:r w:rsidR="00522456" w:rsidRPr="00D16D2B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="00522456">
        <w:rPr>
          <w:rFonts w:ascii="Angsana New" w:hAnsi="Angsana New" w:hint="cs"/>
          <w:sz w:val="30"/>
          <w:szCs w:val="30"/>
          <w:cs/>
          <w:lang w:val="en-US" w:bidi="th-TH"/>
        </w:rPr>
        <w:t>จ่าย</w:t>
      </w:r>
      <w:r w:rsidRPr="00D16D2B">
        <w:rPr>
          <w:rFonts w:ascii="Angsana New" w:hAnsi="Angsana New" w:hint="cs"/>
          <w:sz w:val="30"/>
          <w:szCs w:val="30"/>
          <w:cs/>
          <w:lang w:val="en-US"/>
        </w:rPr>
        <w:t xml:space="preserve">ชำระเงินค่าหุ้นเต็มจำนวนแล้วในเดือนเมษายน </w:t>
      </w:r>
      <w:r w:rsidRPr="00D16D2B">
        <w:rPr>
          <w:rFonts w:ascii="Angsana New" w:hAnsi="Angsana New"/>
          <w:sz w:val="30"/>
          <w:szCs w:val="30"/>
          <w:lang w:val="en-US"/>
        </w:rPr>
        <w:t>2565</w:t>
      </w:r>
    </w:p>
    <w:p w14:paraId="029FE302" w14:textId="6FE0D686" w:rsidR="00C40805" w:rsidRPr="002E7EDB" w:rsidRDefault="00C40805" w:rsidP="002E7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  <w:lang w:val="en-GB"/>
        </w:rPr>
      </w:pPr>
    </w:p>
    <w:p w14:paraId="20C94227" w14:textId="68BBAB1A" w:rsidR="00891092" w:rsidRPr="00755A56" w:rsidRDefault="00B47139" w:rsidP="00755A5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755A56">
        <w:rPr>
          <w:rFonts w:ascii="Angsana New" w:hAnsi="Angsana New" w:hint="cs"/>
          <w:i/>
          <w:iCs/>
          <w:sz w:val="30"/>
          <w:szCs w:val="30"/>
          <w:cs/>
          <w:lang w:bidi="th-TH"/>
        </w:rPr>
        <w:t>บริษัท</w:t>
      </w:r>
      <w:r w:rsidRPr="00755A56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755A56">
        <w:rPr>
          <w:rFonts w:ascii="Angsana New" w:hAnsi="Angsana New" w:hint="cs"/>
          <w:i/>
          <w:iCs/>
          <w:sz w:val="30"/>
          <w:szCs w:val="30"/>
          <w:cs/>
          <w:lang w:bidi="th-TH"/>
        </w:rPr>
        <w:t>วีนิไทย</w:t>
      </w:r>
      <w:r w:rsidRPr="00755A56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755A56">
        <w:rPr>
          <w:rFonts w:ascii="Angsana New" w:hAnsi="Angsana New" w:hint="cs"/>
          <w:i/>
          <w:iCs/>
          <w:sz w:val="30"/>
          <w:szCs w:val="30"/>
          <w:cs/>
          <w:lang w:bidi="th-TH"/>
        </w:rPr>
        <w:t>จำกัด</w:t>
      </w:r>
      <w:r w:rsidRPr="00755A56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(</w:t>
      </w:r>
      <w:r w:rsidRPr="00755A56">
        <w:rPr>
          <w:rFonts w:ascii="Angsana New" w:hAnsi="Angsana New" w:hint="cs"/>
          <w:i/>
          <w:iCs/>
          <w:sz w:val="30"/>
          <w:szCs w:val="30"/>
          <w:cs/>
          <w:lang w:bidi="th-TH"/>
        </w:rPr>
        <w:t>มหาชน</w:t>
      </w:r>
      <w:r w:rsidRPr="00755A56">
        <w:rPr>
          <w:rFonts w:ascii="Angsana New" w:hAnsi="Angsana New"/>
          <w:i/>
          <w:iCs/>
          <w:sz w:val="30"/>
          <w:szCs w:val="30"/>
          <w:cs/>
          <w:lang w:bidi="th-TH"/>
        </w:rPr>
        <w:t>)</w:t>
      </w:r>
    </w:p>
    <w:p w14:paraId="1686DF73" w14:textId="4C764EEB" w:rsidR="00B0178F" w:rsidRDefault="00E30132" w:rsidP="002E7EDB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755A56">
        <w:rPr>
          <w:rFonts w:ascii="Angsana New" w:hAnsi="Angsana New"/>
          <w:spacing w:val="-6"/>
          <w:sz w:val="30"/>
          <w:szCs w:val="30"/>
          <w:cs/>
          <w:lang w:val="en-US"/>
        </w:rPr>
        <w:t>เมื่อวันที่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 1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มีนาคม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 2565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บริษัทได้เสร็จสิ้นการทำคำเสนอซื้อหลักทรัพย์ของบริษัท วีนิไทย จำกัด (มหาชน)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>(“VNT”)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4762B8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ซึ่งเป็นบริษัทร่วม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โดยบริษัทได้ชำระค่าหุ้นตามคำเสนอซื้อหลักทรัพย์ของ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VNT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จำนวนทั้งสิ้น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151,149,415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หรือคิดเป็นร้อยละ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12.75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ของหุ้นที่ออกและชำระแล้วทั้งหมดของ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VNT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โดยมีราคาเสนอซื้อหุ้นสามัญหุ้นละ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39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บาท คิดเป็นจำนวนเงินรวมทั้งสิ้น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>5,8</w:t>
      </w:r>
      <w:r w:rsidR="004762B8">
        <w:rPr>
          <w:rFonts w:ascii="Angsana New" w:hAnsi="Angsana New"/>
          <w:spacing w:val="-6"/>
          <w:sz w:val="30"/>
          <w:szCs w:val="30"/>
          <w:lang w:val="en-US" w:bidi="th-TH"/>
        </w:rPr>
        <w:t>94.83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="004762B8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ส่ง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ผลให้บริษัทมีสัดส่วนการถือหุ้นใน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VNT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เพิ่มขึ้นจากร้อยละ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24.98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เป็นร้อยละ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37.73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ของทุนจดทะเบียนและชำระแล้ว และคณะกรรมการตลาดหลักทรัพย์แห่งประเทศไทย </w:t>
      </w:r>
      <w:r w:rsidRPr="00755A56">
        <w:rPr>
          <w:rFonts w:ascii="Angsana New" w:hAnsi="Angsana New"/>
          <w:spacing w:val="-6"/>
          <w:sz w:val="30"/>
          <w:szCs w:val="30"/>
          <w:cs/>
          <w:lang w:val="en-US"/>
        </w:rPr>
        <w:t>(“ตลาดหลักทรัพย์ฯ”)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ได้มีคำสั่งเพิกถอนหุ้นสามัญของ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VNT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จากการเป็นหลักทรัพย์จดทะเบียนใน</w:t>
      </w:r>
      <w:r w:rsidRPr="00755A56">
        <w:rPr>
          <w:rFonts w:ascii="Angsana New" w:hAnsi="Angsana New"/>
          <w:spacing w:val="-6"/>
          <w:sz w:val="30"/>
          <w:szCs w:val="30"/>
          <w:cs/>
          <w:lang w:val="en-US"/>
        </w:rPr>
        <w:t>ตลาดหลักทรัพย์ฯ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ตั้งแต่วันที่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12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>เป็นต้นไป</w:t>
      </w:r>
      <w:r w:rsidR="00B0178F">
        <w:rPr>
          <w:rFonts w:ascii="Angsana New" w:hAnsi="Angsana New"/>
          <w:spacing w:val="-6"/>
          <w:sz w:val="30"/>
          <w:szCs w:val="30"/>
          <w:lang w:val="en-US"/>
        </w:rPr>
        <w:br w:type="page"/>
      </w:r>
    </w:p>
    <w:p w14:paraId="754434D3" w14:textId="2A4B995F" w:rsidR="00D16D2B" w:rsidRPr="00D16D2B" w:rsidRDefault="00D16D2B" w:rsidP="00D16D2B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>ในการ</w:t>
      </w:r>
      <w:r w:rsidRPr="00D16D2B">
        <w:rPr>
          <w:rFonts w:ascii="Angsana New" w:hAnsi="Angsana New"/>
          <w:spacing w:val="-6"/>
          <w:sz w:val="30"/>
          <w:szCs w:val="30"/>
          <w:cs/>
          <w:lang w:val="en-US"/>
        </w:rPr>
        <w:t>ประชุมวิสามัญผู้ถือหุ้นของ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 xml:space="preserve"> VNT 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11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เมษายน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2565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มีมติอนุมัติการควบบริษัทระหว่าง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 xml:space="preserve">VNT 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กับบริษัทย่อยแห่งหนึ่งของ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 xml:space="preserve">AGC Inc. 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ด้วยมติคะแนนเสียงเห็นด้วยร้อยละ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99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>.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8975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และไม่เห็นด้วยร้อยละ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0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>.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1024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หรือคิดเป็นจำนวนหุ้นรวม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1,205,517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หุ้น โดยบริษัทได้ทำการเสนอซื้อหุ้นจากผู้ถือหุ้นที่คัดค้านการควบบริษัทที่ราคา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39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บาทต่อหุ้น ซึ่งเป็นราคาเดียวกันกับราคาเสนอซื้อของการทำคำเสนอซื้อหลักทรัพย์ทั้งหมดของกิจการเพื่อเพิกถอนหลักทรัพย์ของกิจการออกจากการเป็นหลักทรัพย์จดทะเบียนในตลาดหลักทรัพย์ฯ และมีผู้ถือหุ้นที่คัดค้านการควบบริษัทมาเสนอขายหุ้นรวมทั้งสิ้น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995,017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หุ้น คิดเป็นจำนวนเงินทั้งสิ้น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38.81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โดยการโอนหุ้นแล้วเสร็จเมื่อวันที่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พฤษภาคม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2565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ส่งผลให้บริษัทถือหุ้นใน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 xml:space="preserve">VNT 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เพิ่มเติมจากร้อยละ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37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>.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73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เป็น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37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>.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82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16D2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บริษัทมีแผนที่จะสนับสนุนการควบรวมกิจการระหว่าง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 xml:space="preserve">VNT </w:t>
      </w:r>
      <w:r w:rsidRPr="00D16D2B">
        <w:rPr>
          <w:rFonts w:ascii="Angsana New" w:hAnsi="Angsana New"/>
          <w:spacing w:val="-6"/>
          <w:sz w:val="30"/>
          <w:szCs w:val="30"/>
          <w:cs/>
          <w:lang w:val="en-US"/>
        </w:rPr>
        <w:t>กับ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บริษัทย่อยแห่งหนึ่งของ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 xml:space="preserve">AGC Inc. </w:t>
      </w:r>
      <w:r w:rsidRPr="00D16D2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เพื่อก่อตั้งบริษัทใหม่ชื่อว่า บริษัท เอจีซี วีนิไทย จ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D16D2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กัด (มหาชน) 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ต่อไป</w:t>
      </w:r>
    </w:p>
    <w:p w14:paraId="40DC7270" w14:textId="77777777" w:rsidR="00D16D2B" w:rsidRPr="00D16D2B" w:rsidRDefault="00D16D2B" w:rsidP="00755A56">
      <w:pPr>
        <w:pStyle w:val="block"/>
        <w:spacing w:after="0" w:line="240" w:lineRule="auto"/>
        <w:ind w:left="544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24F8F040" w14:textId="0AA396CA" w:rsidR="00E30132" w:rsidRPr="00755A56" w:rsidRDefault="00E30132" w:rsidP="00755A5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755A56">
        <w:rPr>
          <w:rFonts w:ascii="Angsana New" w:hAnsi="Angsana New"/>
          <w:i/>
          <w:iCs/>
          <w:sz w:val="30"/>
          <w:szCs w:val="30"/>
          <w:cs/>
        </w:rPr>
        <w:t>บริษัท ไทยอีสเทิร์น ท้อปซีดส์ ออยล์ จำกัด</w:t>
      </w:r>
    </w:p>
    <w:p w14:paraId="216B9DA2" w14:textId="52EB4232" w:rsidR="00C76B7D" w:rsidRDefault="00C76B7D" w:rsidP="00755A5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755A56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 13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2565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4762B8">
        <w:rPr>
          <w:rFonts w:ascii="Angsana New" w:hAnsi="Angsana New"/>
          <w:sz w:val="30"/>
          <w:szCs w:val="30"/>
          <w:lang w:val="en-US"/>
        </w:rPr>
        <w:t xml:space="preserve"> </w:t>
      </w:r>
      <w:r w:rsidRPr="00755A56">
        <w:rPr>
          <w:rFonts w:ascii="Angsana New" w:hAnsi="Angsana New"/>
          <w:sz w:val="30"/>
          <w:szCs w:val="30"/>
          <w:cs/>
          <w:lang w:val="en-US"/>
        </w:rPr>
        <w:t>โกลบอลกรีนเคมิคอล จำกัด (มหาชน) (“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GGC”)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ซึ่งเป็นบริษัทย่อยของบริษัท ได้ดำเนินการขายหุ้นในบริษัท </w:t>
      </w:r>
      <w:r w:rsidRPr="00755A56">
        <w:rPr>
          <w:rFonts w:ascii="Angsana New" w:hAnsi="Angsana New"/>
          <w:sz w:val="30"/>
          <w:szCs w:val="30"/>
          <w:cs/>
          <w:lang w:val="en-US"/>
        </w:rPr>
        <w:t>ไทยอีสเทิร์น ท้อปซีดส์ ออยล์ จำกัด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215FD4">
        <w:rPr>
          <w:rFonts w:ascii="Angsana New" w:hAnsi="Angsana New" w:hint="cs"/>
          <w:sz w:val="30"/>
          <w:szCs w:val="30"/>
          <w:cs/>
          <w:lang w:val="en-US" w:bidi="th-TH"/>
        </w:rPr>
        <w:t>ซึ่ง</w:t>
      </w:r>
      <w:r w:rsidR="004762B8">
        <w:rPr>
          <w:rFonts w:ascii="Angsana New" w:hAnsi="Angsana New" w:hint="cs"/>
          <w:sz w:val="30"/>
          <w:szCs w:val="30"/>
          <w:cs/>
          <w:lang w:val="en-US" w:bidi="th-TH"/>
        </w:rPr>
        <w:t>เป็นบริษัทร่วมทางอ้อม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ที่ 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GGC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ถือหุ้นร้อยละ 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4762B8">
        <w:rPr>
          <w:rFonts w:ascii="Angsana New" w:hAnsi="Angsana New" w:hint="cs"/>
          <w:sz w:val="30"/>
          <w:szCs w:val="30"/>
          <w:cs/>
          <w:lang w:val="en-US" w:bidi="th-TH"/>
        </w:rPr>
        <w:t>ของทุนจดทะเบียนและชำระแล้ว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>ตามมติที่ประชุม</w:t>
      </w:r>
      <w:r w:rsidRPr="00755A56">
        <w:rPr>
          <w:rFonts w:ascii="Angsana New" w:hAnsi="Angsana New"/>
          <w:sz w:val="30"/>
          <w:szCs w:val="30"/>
          <w:cs/>
          <w:lang w:val="en-US"/>
        </w:rPr>
        <w:t>คณะกรรมการของ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 GGC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15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755A56">
        <w:rPr>
          <w:rFonts w:ascii="Angsana New" w:hAnsi="Angsana New"/>
          <w:sz w:val="30"/>
          <w:szCs w:val="30"/>
          <w:lang w:val="en-US" w:bidi="th-TH"/>
        </w:rPr>
        <w:t>2564</w:t>
      </w:r>
      <w:r w:rsidRPr="00755A5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ให้แก่บริษัทแห่งหนึ่งเป็นจำนวนเงิน 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4A8EE5F1" w14:textId="77777777" w:rsidR="005D642F" w:rsidRDefault="005D642F" w:rsidP="00755A5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4F7F5AE" w14:textId="6CE02B1F" w:rsidR="004F3079" w:rsidRPr="00755A56" w:rsidRDefault="004F3079" w:rsidP="00755A56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hint="cs"/>
          <w:b/>
          <w:bCs/>
          <w:sz w:val="30"/>
          <w:szCs w:val="30"/>
          <w:cs/>
        </w:rPr>
        <w:t>ที่ดิน</w:t>
      </w:r>
      <w:r w:rsidRPr="00755A56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b/>
          <w:bCs/>
          <w:sz w:val="30"/>
          <w:szCs w:val="30"/>
          <w:cs/>
        </w:rPr>
        <w:t>อาคารและอุปกรณ์</w:t>
      </w:r>
    </w:p>
    <w:p w14:paraId="08266C4A" w14:textId="687BE165" w:rsidR="004C460C" w:rsidRPr="00755A56" w:rsidRDefault="004C460C" w:rsidP="00755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63"/>
        <w:gridCol w:w="1357"/>
      </w:tblGrid>
      <w:tr w:rsidR="008327A2" w:rsidRPr="00755A56" w14:paraId="42E7F22E" w14:textId="77777777" w:rsidTr="00755A56">
        <w:tc>
          <w:tcPr>
            <w:tcW w:w="3383" w:type="pct"/>
            <w:shd w:val="clear" w:color="auto" w:fill="auto"/>
            <w:vAlign w:val="bottom"/>
          </w:tcPr>
          <w:p w14:paraId="176B4099" w14:textId="760AE0B9" w:rsidR="008327A2" w:rsidRPr="00755A56" w:rsidRDefault="008327A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657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C43EE" w:rsidRPr="005F657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F657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F657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C43EE" w:rsidRPr="005F657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C43EE" w:rsidRPr="005F657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5F657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F657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22F5AFA" w14:textId="622915EA" w:rsidR="008327A2" w:rsidRPr="00755A56" w:rsidRDefault="008327A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55A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DC23011" w14:textId="77777777" w:rsidR="008327A2" w:rsidRPr="00755A56" w:rsidRDefault="008327A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  <w:shd w:val="clear" w:color="auto" w:fill="auto"/>
            <w:vAlign w:val="bottom"/>
          </w:tcPr>
          <w:p w14:paraId="69E7483B" w14:textId="77777777" w:rsidR="008327A2" w:rsidRPr="00755A56" w:rsidRDefault="008327A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DBAD0C5" w14:textId="391AED94" w:rsidR="008327A2" w:rsidRPr="00755A56" w:rsidRDefault="008327A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327A2" w:rsidRPr="00755A56" w14:paraId="5C7DDE69" w14:textId="77777777" w:rsidTr="00755A56">
        <w:tc>
          <w:tcPr>
            <w:tcW w:w="3383" w:type="pct"/>
            <w:shd w:val="clear" w:color="auto" w:fill="auto"/>
            <w:vAlign w:val="bottom"/>
          </w:tcPr>
          <w:p w14:paraId="685C9598" w14:textId="77777777" w:rsidR="008327A2" w:rsidRPr="00755A56" w:rsidRDefault="008327A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  <w:shd w:val="clear" w:color="auto" w:fill="auto"/>
            <w:vAlign w:val="bottom"/>
          </w:tcPr>
          <w:p w14:paraId="200AE19C" w14:textId="239AF909" w:rsidR="008327A2" w:rsidRPr="00755A56" w:rsidRDefault="008327A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327A2" w:rsidRPr="00755A56" w14:paraId="171E9E6F" w14:textId="77777777" w:rsidTr="00755A56">
        <w:tc>
          <w:tcPr>
            <w:tcW w:w="3383" w:type="pct"/>
            <w:shd w:val="clear" w:color="auto" w:fill="auto"/>
          </w:tcPr>
          <w:p w14:paraId="0B099EF5" w14:textId="64DCAB75" w:rsidR="008327A2" w:rsidRPr="00755A56" w:rsidRDefault="008327A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การซื้อและการโอนเข้า</w:t>
            </w:r>
            <w:r w:rsidR="004762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0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762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261E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 w:rsidR="00B0178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735" w:type="pct"/>
            <w:shd w:val="clear" w:color="auto" w:fill="auto"/>
          </w:tcPr>
          <w:p w14:paraId="17E8005E" w14:textId="349722AB" w:rsidR="008327A2" w:rsidRPr="00755A56" w:rsidRDefault="00DE761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11,640</w:t>
            </w:r>
          </w:p>
        </w:tc>
        <w:tc>
          <w:tcPr>
            <w:tcW w:w="143" w:type="pct"/>
            <w:shd w:val="clear" w:color="auto" w:fill="auto"/>
          </w:tcPr>
          <w:p w14:paraId="3A62C222" w14:textId="77777777" w:rsidR="008327A2" w:rsidRPr="00755A56" w:rsidRDefault="008327A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  <w:shd w:val="clear" w:color="auto" w:fill="auto"/>
            <w:vAlign w:val="bottom"/>
          </w:tcPr>
          <w:p w14:paraId="79BE5DBA" w14:textId="567810BC" w:rsidR="008327A2" w:rsidRPr="00755A56" w:rsidRDefault="00DE761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6,908</w:t>
            </w:r>
          </w:p>
        </w:tc>
      </w:tr>
      <w:tr w:rsidR="008327A2" w:rsidRPr="00755A56" w14:paraId="29F37FF6" w14:textId="77777777" w:rsidTr="00755A56">
        <w:tc>
          <w:tcPr>
            <w:tcW w:w="3383" w:type="pct"/>
            <w:shd w:val="clear" w:color="auto" w:fill="auto"/>
          </w:tcPr>
          <w:p w14:paraId="2F3D07D5" w14:textId="0AFBB6E4" w:rsidR="008327A2" w:rsidRPr="00755A56" w:rsidRDefault="008327A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การจำหน่ายและการโอนออก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4762B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735" w:type="pct"/>
            <w:shd w:val="clear" w:color="auto" w:fill="auto"/>
          </w:tcPr>
          <w:p w14:paraId="018BE64F" w14:textId="506D0C22" w:rsidR="008327A2" w:rsidRPr="00755A56" w:rsidRDefault="00DE761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(3,796)</w:t>
            </w:r>
          </w:p>
        </w:tc>
        <w:tc>
          <w:tcPr>
            <w:tcW w:w="143" w:type="pct"/>
            <w:shd w:val="clear" w:color="auto" w:fill="auto"/>
          </w:tcPr>
          <w:p w14:paraId="6F0F133A" w14:textId="77777777" w:rsidR="008327A2" w:rsidRPr="00755A56" w:rsidRDefault="008327A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  <w:shd w:val="clear" w:color="auto" w:fill="auto"/>
            <w:vAlign w:val="bottom"/>
          </w:tcPr>
          <w:p w14:paraId="3061908F" w14:textId="404B81E2" w:rsidR="008327A2" w:rsidRPr="00755A56" w:rsidRDefault="00DE761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(2,283)</w:t>
            </w:r>
          </w:p>
        </w:tc>
      </w:tr>
      <w:tr w:rsidR="008327A2" w:rsidRPr="00755A56" w14:paraId="1ABFA3FD" w14:textId="77777777" w:rsidTr="00755A56">
        <w:tc>
          <w:tcPr>
            <w:tcW w:w="3383" w:type="pct"/>
            <w:shd w:val="clear" w:color="auto" w:fill="auto"/>
          </w:tcPr>
          <w:p w14:paraId="0145C4D8" w14:textId="00AA9846" w:rsidR="008327A2" w:rsidRPr="00755A56" w:rsidRDefault="008327A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735" w:type="pct"/>
            <w:shd w:val="clear" w:color="auto" w:fill="auto"/>
          </w:tcPr>
          <w:p w14:paraId="58343DCF" w14:textId="2BA07712" w:rsidR="008327A2" w:rsidRPr="00755A56" w:rsidRDefault="00DE761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(9,7</w:t>
            </w:r>
            <w:r w:rsidR="005614F4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67340052" w14:textId="77777777" w:rsidR="008327A2" w:rsidRPr="00755A56" w:rsidRDefault="008327A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  <w:shd w:val="clear" w:color="auto" w:fill="auto"/>
            <w:vAlign w:val="bottom"/>
          </w:tcPr>
          <w:p w14:paraId="50FD26A0" w14:textId="438C8350" w:rsidR="008327A2" w:rsidRPr="00755A56" w:rsidRDefault="00DE761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(5,655)</w:t>
            </w:r>
          </w:p>
        </w:tc>
      </w:tr>
    </w:tbl>
    <w:p w14:paraId="4CD56578" w14:textId="77777777" w:rsidR="00BC5AB7" w:rsidRPr="00592235" w:rsidRDefault="00BC5AB7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</w:p>
    <w:p w14:paraId="3ABB6772" w14:textId="53325FC4" w:rsidR="00540646" w:rsidRPr="00755A56" w:rsidRDefault="005456B1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5F657F">
        <w:rPr>
          <w:rFonts w:asciiTheme="majorBidi" w:hAnsiTheme="majorBidi" w:cstheme="majorBidi"/>
          <w:spacing w:val="8"/>
          <w:sz w:val="30"/>
          <w:szCs w:val="30"/>
          <w:cs/>
        </w:rPr>
        <w:t>สำหรับงวด</w:t>
      </w:r>
      <w:r w:rsidR="004C43EE" w:rsidRPr="005F657F">
        <w:rPr>
          <w:rFonts w:asciiTheme="majorBidi" w:hAnsiTheme="majorBidi" w:cstheme="majorBidi" w:hint="cs"/>
          <w:spacing w:val="8"/>
          <w:sz w:val="30"/>
          <w:szCs w:val="30"/>
          <w:cs/>
        </w:rPr>
        <w:t>หก</w:t>
      </w:r>
      <w:r w:rsidR="00EB547F" w:rsidRPr="005F657F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เดือนสิ้นสุดวันที่ </w:t>
      </w:r>
      <w:r w:rsidR="004C43EE" w:rsidRPr="005F657F">
        <w:rPr>
          <w:rFonts w:asciiTheme="majorBidi" w:hAnsiTheme="majorBidi" w:cstheme="majorBidi"/>
          <w:spacing w:val="8"/>
          <w:sz w:val="30"/>
          <w:szCs w:val="30"/>
        </w:rPr>
        <w:t xml:space="preserve">30 </w:t>
      </w:r>
      <w:r w:rsidR="004C43EE" w:rsidRPr="005F657F">
        <w:rPr>
          <w:rFonts w:asciiTheme="majorBidi" w:hAnsiTheme="majorBidi" w:cstheme="majorBidi" w:hint="cs"/>
          <w:spacing w:val="8"/>
          <w:sz w:val="30"/>
          <w:szCs w:val="30"/>
          <w:cs/>
        </w:rPr>
        <w:t>มิถุนายน</w:t>
      </w:r>
      <w:r w:rsidR="00AA2D97" w:rsidRPr="005F657F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3427CE" w:rsidRPr="005F657F">
        <w:rPr>
          <w:rFonts w:asciiTheme="majorBidi" w:hAnsiTheme="majorBidi" w:cstheme="majorBidi"/>
          <w:spacing w:val="8"/>
          <w:sz w:val="30"/>
          <w:szCs w:val="30"/>
        </w:rPr>
        <w:t>256</w:t>
      </w:r>
      <w:r w:rsidR="0061233A" w:rsidRPr="005F657F">
        <w:rPr>
          <w:rFonts w:asciiTheme="majorBidi" w:hAnsiTheme="majorBidi" w:cstheme="majorBidi"/>
          <w:spacing w:val="8"/>
          <w:sz w:val="30"/>
          <w:szCs w:val="30"/>
        </w:rPr>
        <w:t>5</w:t>
      </w:r>
      <w:r w:rsidR="00EB547F" w:rsidRPr="00755A56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C751F3" w:rsidRPr="00755A56">
        <w:rPr>
          <w:rFonts w:asciiTheme="majorBidi" w:hAnsiTheme="majorBidi" w:cstheme="majorBidi"/>
          <w:spacing w:val="8"/>
          <w:sz w:val="30"/>
          <w:szCs w:val="30"/>
          <w:cs/>
        </w:rPr>
        <w:t>ต้นทุนการกู้ยืมที่เกี่ยวข้องกับการได้มาซึ่งที่ดินและ</w:t>
      </w:r>
      <w:r w:rsidR="00C751F3" w:rsidRPr="00755A56">
        <w:rPr>
          <w:rFonts w:asciiTheme="majorBidi" w:hAnsiTheme="majorBidi" w:cstheme="majorBidi"/>
          <w:spacing w:val="-2"/>
          <w:sz w:val="30"/>
          <w:szCs w:val="30"/>
          <w:cs/>
        </w:rPr>
        <w:t>การก่อสร้างโรงงานใหม่ได้บันทึกเป็นส่วนหนึ่งของต้นทุนซื้อสินทรัพย์จำนว</w:t>
      </w:r>
      <w:r w:rsidR="00EA245B"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น </w:t>
      </w:r>
      <w:r w:rsidR="003A7600">
        <w:rPr>
          <w:rFonts w:asciiTheme="majorBidi" w:hAnsiTheme="majorBidi" w:cstheme="majorBidi"/>
          <w:spacing w:val="-2"/>
          <w:sz w:val="30"/>
          <w:szCs w:val="30"/>
        </w:rPr>
        <w:t>44</w:t>
      </w:r>
      <w:r w:rsidR="00A923C6" w:rsidRPr="00755A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751F3" w:rsidRPr="00755A56">
        <w:rPr>
          <w:rFonts w:asciiTheme="majorBidi" w:hAnsiTheme="majorBidi" w:cstheme="majorBidi"/>
          <w:spacing w:val="-2"/>
          <w:sz w:val="30"/>
          <w:szCs w:val="30"/>
          <w:cs/>
        </w:rPr>
        <w:t>ล้านบาท และ</w:t>
      </w:r>
      <w:r w:rsidR="00C751F3" w:rsidRPr="00755A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A7600">
        <w:rPr>
          <w:rFonts w:asciiTheme="majorBidi" w:hAnsiTheme="majorBidi" w:cstheme="majorBidi"/>
          <w:spacing w:val="-2"/>
          <w:sz w:val="30"/>
          <w:szCs w:val="30"/>
        </w:rPr>
        <w:t>11</w:t>
      </w:r>
      <w:r w:rsidR="00A923C6"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51F3" w:rsidRPr="00755A56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C751F3" w:rsidRPr="00755A56">
        <w:rPr>
          <w:rFonts w:asciiTheme="majorBidi" w:hAnsiTheme="majorBidi" w:cstheme="majorBidi"/>
          <w:spacing w:val="2"/>
          <w:sz w:val="30"/>
          <w:szCs w:val="30"/>
          <w:cs/>
        </w:rPr>
        <w:t>ใน</w:t>
      </w:r>
      <w:r w:rsidR="00D22F20" w:rsidRPr="00755A56">
        <w:rPr>
          <w:rFonts w:asciiTheme="majorBidi" w:hAnsiTheme="majorBidi" w:cstheme="majorBidi"/>
          <w:spacing w:val="2"/>
          <w:sz w:val="30"/>
          <w:szCs w:val="30"/>
        </w:rPr>
        <w:t xml:space="preserve">    </w:t>
      </w:r>
      <w:r w:rsidR="002805E4" w:rsidRPr="00755A56">
        <w:rPr>
          <w:rFonts w:asciiTheme="majorBidi" w:hAnsiTheme="majorBidi" w:cstheme="majorBidi"/>
          <w:spacing w:val="2"/>
          <w:sz w:val="30"/>
          <w:szCs w:val="30"/>
        </w:rPr>
        <w:br/>
      </w:r>
      <w:r w:rsidR="00C751F3" w:rsidRPr="00755A56">
        <w:rPr>
          <w:rFonts w:asciiTheme="majorBidi" w:hAnsiTheme="majorBidi" w:cstheme="majorBidi"/>
          <w:spacing w:val="2"/>
          <w:sz w:val="30"/>
          <w:szCs w:val="30"/>
          <w:cs/>
        </w:rPr>
        <w:t>งบ</w:t>
      </w:r>
      <w:r w:rsidR="000F1BFB" w:rsidRPr="00755A56">
        <w:rPr>
          <w:rFonts w:asciiTheme="majorBidi" w:hAnsiTheme="majorBidi" w:cstheme="majorBidi"/>
          <w:spacing w:val="2"/>
          <w:sz w:val="30"/>
          <w:szCs w:val="30"/>
          <w:cs/>
        </w:rPr>
        <w:t>แสดงฐานะ</w:t>
      </w:r>
      <w:r w:rsidR="00EB547F" w:rsidRPr="00755A56">
        <w:rPr>
          <w:rFonts w:asciiTheme="majorBidi" w:hAnsiTheme="majorBidi" w:cstheme="majorBidi"/>
          <w:spacing w:val="2"/>
          <w:sz w:val="30"/>
          <w:szCs w:val="30"/>
          <w:cs/>
        </w:rPr>
        <w:t>การเงินรวมและงบ</w:t>
      </w:r>
      <w:r w:rsidR="000F1BFB" w:rsidRPr="00755A56">
        <w:rPr>
          <w:rFonts w:asciiTheme="majorBidi" w:hAnsiTheme="majorBidi" w:cstheme="majorBidi"/>
          <w:spacing w:val="2"/>
          <w:sz w:val="30"/>
          <w:szCs w:val="30"/>
          <w:cs/>
        </w:rPr>
        <w:t>แสดงฐานะ</w:t>
      </w:r>
      <w:r w:rsidR="00EB547F" w:rsidRPr="00755A56">
        <w:rPr>
          <w:rFonts w:asciiTheme="majorBidi" w:hAnsiTheme="majorBidi" w:cstheme="majorBidi"/>
          <w:spacing w:val="2"/>
          <w:sz w:val="30"/>
          <w:szCs w:val="30"/>
          <w:cs/>
        </w:rPr>
        <w:t>การเงินเฉพาะกิจการ</w:t>
      </w:r>
      <w:r w:rsidR="008C4922" w:rsidRPr="00755A56">
        <w:rPr>
          <w:rFonts w:asciiTheme="majorBidi" w:hAnsiTheme="majorBidi" w:cstheme="majorBidi"/>
          <w:spacing w:val="2"/>
          <w:sz w:val="30"/>
          <w:szCs w:val="30"/>
          <w:cs/>
        </w:rPr>
        <w:t xml:space="preserve"> ตามลำดับ</w:t>
      </w:r>
      <w:r w:rsidR="00EB547F" w:rsidRPr="00755A5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C51E0" w:rsidRPr="00755A56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กลุ่มบริษัทมี</w:t>
      </w:r>
      <w:r w:rsidR="006B331B" w:rsidRPr="00755A56">
        <w:rPr>
          <w:rFonts w:asciiTheme="majorBidi" w:hAnsiTheme="majorBidi" w:cstheme="majorBidi"/>
          <w:spacing w:val="2"/>
          <w:sz w:val="30"/>
          <w:szCs w:val="30"/>
          <w:cs/>
        </w:rPr>
        <w:t>ต้นทุนการกู้ยืม</w:t>
      </w:r>
      <w:r w:rsidR="003C51E0" w:rsidRPr="00755A56">
        <w:rPr>
          <w:rFonts w:asciiTheme="majorBidi" w:hAnsiTheme="majorBidi" w:cstheme="majorBidi"/>
          <w:sz w:val="30"/>
          <w:szCs w:val="30"/>
          <w:cs/>
        </w:rPr>
        <w:t>ใน</w:t>
      </w:r>
      <w:r w:rsidR="006B331B" w:rsidRPr="00755A56">
        <w:rPr>
          <w:rFonts w:asciiTheme="majorBidi" w:hAnsiTheme="majorBidi" w:cstheme="majorBidi"/>
          <w:sz w:val="30"/>
          <w:szCs w:val="30"/>
          <w:cs/>
        </w:rPr>
        <w:t>อัตรา</w:t>
      </w:r>
      <w:r w:rsidR="00EB547F" w:rsidRPr="00755A56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EA245B"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="003A7600">
        <w:rPr>
          <w:rFonts w:asciiTheme="majorBidi" w:hAnsiTheme="majorBidi" w:cstheme="majorBidi"/>
          <w:sz w:val="30"/>
          <w:szCs w:val="30"/>
        </w:rPr>
        <w:t>2.65</w:t>
      </w:r>
      <w:r w:rsidR="00EB547F"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="000F1BFB" w:rsidRPr="00755A56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="00EB547F"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="003A7600">
        <w:rPr>
          <w:rFonts w:asciiTheme="majorBidi" w:hAnsiTheme="majorBidi" w:cstheme="majorBidi"/>
          <w:sz w:val="30"/>
          <w:szCs w:val="30"/>
        </w:rPr>
        <w:t>4.00</w:t>
      </w:r>
      <w:r w:rsidR="00A13FF4"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="00AD39AB" w:rsidRPr="00755A56">
        <w:rPr>
          <w:rFonts w:asciiTheme="majorBidi" w:hAnsiTheme="majorBidi" w:cstheme="majorBidi"/>
          <w:sz w:val="30"/>
          <w:szCs w:val="30"/>
          <w:cs/>
        </w:rPr>
        <w:t>ต่อปี</w:t>
      </w:r>
      <w:r w:rsidR="003C51E0" w:rsidRPr="00755A56">
        <w:rPr>
          <w:rFonts w:asciiTheme="majorBidi" w:hAnsiTheme="majorBidi" w:cstheme="majorBidi"/>
          <w:sz w:val="30"/>
          <w:szCs w:val="30"/>
          <w:cs/>
        </w:rPr>
        <w:t>ซึ่งได้</w:t>
      </w:r>
      <w:r w:rsidR="00EB547F" w:rsidRPr="00755A56">
        <w:rPr>
          <w:rFonts w:asciiTheme="majorBidi" w:hAnsiTheme="majorBidi" w:cstheme="majorBidi"/>
          <w:sz w:val="30"/>
          <w:szCs w:val="30"/>
          <w:cs/>
        </w:rPr>
        <w:t>รวม</w:t>
      </w:r>
      <w:r w:rsidR="00AC6249" w:rsidRPr="00755A56">
        <w:rPr>
          <w:rFonts w:asciiTheme="majorBidi" w:hAnsiTheme="majorBidi" w:cstheme="majorBidi"/>
          <w:sz w:val="30"/>
          <w:szCs w:val="30"/>
          <w:cs/>
        </w:rPr>
        <w:t>เ</w:t>
      </w:r>
      <w:r w:rsidR="00EB547F" w:rsidRPr="00755A56">
        <w:rPr>
          <w:rFonts w:asciiTheme="majorBidi" w:hAnsiTheme="majorBidi" w:cstheme="majorBidi"/>
          <w:sz w:val="30"/>
          <w:szCs w:val="30"/>
          <w:cs/>
        </w:rPr>
        <w:t>ป็นราคาทุนของสินทรัพย์</w:t>
      </w:r>
      <w:r w:rsidR="00EB547F" w:rsidRPr="00755A56">
        <w:rPr>
          <w:rFonts w:asciiTheme="majorBidi" w:hAnsiTheme="majorBidi" w:cstheme="majorBidi"/>
          <w:sz w:val="30"/>
          <w:szCs w:val="30"/>
        </w:rPr>
        <w:t xml:space="preserve"> </w:t>
      </w:r>
    </w:p>
    <w:p w14:paraId="13AFE2D5" w14:textId="2E602895" w:rsidR="00B0178F" w:rsidRDefault="00B0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27C5801" w14:textId="4054E3B1" w:rsidR="006215D5" w:rsidRPr="00755A56" w:rsidRDefault="006215D5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การค้ำประกัน</w:t>
      </w:r>
    </w:p>
    <w:p w14:paraId="60E7B014" w14:textId="77777777" w:rsidR="00D22F20" w:rsidRPr="00755A56" w:rsidRDefault="00D22F20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749052A" w14:textId="7248493E" w:rsidR="00ED258E" w:rsidRPr="00755A56" w:rsidRDefault="00CA495D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5F657F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4C43EE" w:rsidRPr="005F657F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4C43EE" w:rsidRPr="005F657F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="00952A68" w:rsidRPr="005F657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427CE" w:rsidRPr="005F657F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22F20" w:rsidRPr="005F657F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755A5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7E7A4A" w:rsidRPr="00755A56">
        <w:rPr>
          <w:rFonts w:asciiTheme="majorBidi" w:hAnsiTheme="majorBidi" w:cstheme="majorBidi"/>
          <w:spacing w:val="2"/>
          <w:sz w:val="30"/>
          <w:szCs w:val="30"/>
          <w:cs/>
        </w:rPr>
        <w:t>มูลค่าตามบัญชี</w:t>
      </w:r>
      <w:r w:rsidR="007E7A4A">
        <w:rPr>
          <w:rFonts w:asciiTheme="majorBidi" w:hAnsiTheme="majorBidi" w:cstheme="majorBidi" w:hint="cs"/>
          <w:spacing w:val="2"/>
          <w:sz w:val="30"/>
          <w:szCs w:val="30"/>
          <w:cs/>
        </w:rPr>
        <w:t>ของที่ดิน อาคารและอุปกรณ์ของกลุ่มบริษัท</w:t>
      </w:r>
      <w:r w:rsidRPr="00755A56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จำนวน </w:t>
      </w:r>
      <w:r w:rsidR="003A7600">
        <w:rPr>
          <w:rFonts w:asciiTheme="majorBidi" w:hAnsiTheme="majorBidi" w:cstheme="majorBidi"/>
          <w:spacing w:val="2"/>
          <w:sz w:val="30"/>
          <w:szCs w:val="30"/>
        </w:rPr>
        <w:t>22,583</w:t>
      </w:r>
      <w:r w:rsidR="00A923C6" w:rsidRPr="00755A5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pacing w:val="2"/>
          <w:sz w:val="30"/>
          <w:szCs w:val="30"/>
          <w:cs/>
        </w:rPr>
        <w:t xml:space="preserve">ล้านบาท </w:t>
      </w:r>
      <w:r w:rsidRPr="00755A56">
        <w:rPr>
          <w:rFonts w:asciiTheme="majorBidi" w:hAnsiTheme="majorBidi" w:cstheme="majorBidi"/>
          <w:spacing w:val="-4"/>
          <w:sz w:val="30"/>
          <w:szCs w:val="30"/>
          <w:cs/>
        </w:rPr>
        <w:t>ได้จดทะเบียนเพื่อเป็นหลักประกันเงินกู้ยืม</w:t>
      </w:r>
      <w:r w:rsidR="007B781F" w:rsidRPr="00755A56">
        <w:rPr>
          <w:rFonts w:asciiTheme="majorBidi" w:hAnsiTheme="majorBidi" w:cstheme="majorBidi"/>
          <w:spacing w:val="-4"/>
          <w:sz w:val="30"/>
          <w:szCs w:val="30"/>
          <w:cs/>
        </w:rPr>
        <w:t>กับสถาบันการเงิน</w:t>
      </w:r>
      <w:r w:rsidRPr="00755A5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นอกจากนี้บริษัท</w:t>
      </w:r>
      <w:r w:rsidR="00C43BCA" w:rsidRPr="00755A56">
        <w:rPr>
          <w:rFonts w:asciiTheme="majorBidi" w:hAnsiTheme="majorBidi" w:cstheme="majorBidi"/>
          <w:spacing w:val="-4"/>
          <w:sz w:val="30"/>
          <w:szCs w:val="30"/>
          <w:cs/>
        </w:rPr>
        <w:t>ย่อย</w:t>
      </w:r>
      <w:r w:rsidR="007E7A4A">
        <w:rPr>
          <w:rFonts w:asciiTheme="majorBidi" w:hAnsiTheme="majorBidi" w:cstheme="majorBidi" w:hint="cs"/>
          <w:spacing w:val="-4"/>
          <w:sz w:val="30"/>
          <w:szCs w:val="30"/>
          <w:cs/>
        </w:rPr>
        <w:t>บาง</w:t>
      </w:r>
      <w:r w:rsidR="00C43BCA" w:rsidRPr="00755A56">
        <w:rPr>
          <w:rFonts w:asciiTheme="majorBidi" w:hAnsiTheme="majorBidi" w:cstheme="majorBidi"/>
          <w:spacing w:val="-4"/>
          <w:sz w:val="30"/>
          <w:szCs w:val="30"/>
          <w:cs/>
        </w:rPr>
        <w:t>แห่ง</w:t>
      </w:r>
      <w:r w:rsidRPr="00755A56">
        <w:rPr>
          <w:rFonts w:asciiTheme="majorBidi" w:hAnsiTheme="majorBidi" w:cstheme="majorBidi"/>
          <w:spacing w:val="-4"/>
          <w:sz w:val="30"/>
          <w:szCs w:val="30"/>
          <w:cs/>
        </w:rPr>
        <w:t>ได้วางหลักประกัน</w:t>
      </w:r>
      <w:r w:rsidRPr="00755A56">
        <w:rPr>
          <w:rFonts w:asciiTheme="majorBidi" w:hAnsiTheme="majorBidi" w:cstheme="majorBidi"/>
          <w:spacing w:val="2"/>
          <w:sz w:val="30"/>
          <w:szCs w:val="30"/>
          <w:cs/>
        </w:rPr>
        <w:t>ในส่วนของ</w:t>
      </w:r>
      <w:r w:rsidRPr="00755A56">
        <w:rPr>
          <w:rFonts w:asciiTheme="majorBidi" w:hAnsiTheme="majorBidi" w:cstheme="majorBidi"/>
          <w:spacing w:val="4"/>
          <w:sz w:val="30"/>
          <w:szCs w:val="30"/>
          <w:cs/>
        </w:rPr>
        <w:t>เงินฝากธนาคารและสิทธิต่างๆ</w:t>
      </w:r>
      <w:r w:rsidR="00B83702" w:rsidRPr="00755A5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82185">
        <w:rPr>
          <w:rFonts w:asciiTheme="majorBidi" w:hAnsiTheme="majorBidi" w:cstheme="majorBidi" w:hint="cs"/>
          <w:spacing w:val="4"/>
          <w:sz w:val="30"/>
          <w:szCs w:val="30"/>
          <w:cs/>
        </w:rPr>
        <w:t>อย่างไรก็ตามเงินฝากธนาคารที่ได้วางไว้เป็นหลักประกันดังกล่าวสามารถเบิกถอนตามวัตถุประสงค์และเงื่อนไขที่ระบุไว้ในสัญญาเงินกู้เพื่อใช้เป็นเงินทุนหมุนเวียนในการดำเนินธุรกิจตามปกติของบริษัทย่อยดังกล่าว</w:t>
      </w:r>
    </w:p>
    <w:p w14:paraId="50D7D021" w14:textId="2610DFE4" w:rsidR="00237073" w:rsidRPr="00755A56" w:rsidRDefault="00237073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2973B952" w14:textId="23A0FCD0" w:rsidR="00237073" w:rsidRPr="00755A56" w:rsidRDefault="000C2869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i/>
          <w:iCs/>
          <w:color w:val="242424"/>
          <w:sz w:val="30"/>
          <w:szCs w:val="30"/>
        </w:rPr>
      </w:pPr>
      <w:r w:rsidRPr="00755A56">
        <w:rPr>
          <w:rFonts w:asciiTheme="majorBidi" w:eastAsia="Times New Roman" w:hAnsiTheme="majorBidi" w:hint="cs"/>
          <w:i/>
          <w:iCs/>
          <w:color w:val="242424"/>
          <w:sz w:val="30"/>
          <w:szCs w:val="30"/>
          <w:cs/>
        </w:rPr>
        <w:t>การทบทวนอายุการให้ประโยชน์ของสินทรัพย์</w:t>
      </w:r>
    </w:p>
    <w:p w14:paraId="57993C74" w14:textId="77777777" w:rsidR="00237073" w:rsidRPr="00755A56" w:rsidRDefault="00237073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</w:p>
    <w:p w14:paraId="2CB11ACA" w14:textId="6D85A269" w:rsidR="00237073" w:rsidRPr="00755A56" w:rsidRDefault="00237073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ในปี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/>
          <w:color w:val="242424"/>
          <w:sz w:val="30"/>
          <w:szCs w:val="30"/>
        </w:rPr>
        <w:t>2565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0C2869"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ผู้บริหารได้ทบทวน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อายุการให้ประโยชน์ของสินทรัพย์</w:t>
      </w:r>
      <w:r w:rsidR="000C2869"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 xml:space="preserve"> </w:t>
      </w:r>
      <w:r w:rsidR="0054291F"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ซึ่งประเมินโดย</w:t>
      </w:r>
      <w:r w:rsidR="000C2869"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วิศวกรของกลุ่มบริษัท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ส่งผลให้เกิดการเปลี่ยนแปลงประมาณการอายุการให้ประโยชน์</w:t>
      </w:r>
      <w:r w:rsidR="004762B8">
        <w:rPr>
          <w:rFonts w:asciiTheme="majorBidi" w:eastAsia="Times New Roman" w:hAnsiTheme="majorBidi" w:hint="cs"/>
          <w:color w:val="242424"/>
          <w:sz w:val="30"/>
          <w:szCs w:val="30"/>
          <w:cs/>
        </w:rPr>
        <w:t>ของสินทรัพย์บางประเภท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54291F"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โดย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ใช้วิธีเปลี่ยนทันทีตั้งแต่วันที่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/>
          <w:color w:val="242424"/>
          <w:sz w:val="30"/>
          <w:szCs w:val="30"/>
        </w:rPr>
        <w:t>1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มกราคม</w:t>
      </w:r>
      <w:r w:rsidR="0001511C">
        <w:rPr>
          <w:rFonts w:asciiTheme="majorBidi" w:eastAsia="Times New Roman" w:hAnsiTheme="majorBidi"/>
          <w:color w:val="242424"/>
          <w:sz w:val="30"/>
          <w:szCs w:val="30"/>
        </w:rPr>
        <w:t xml:space="preserve"> 2565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เป็นต้นไป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7E7A4A">
        <w:rPr>
          <w:rFonts w:asciiTheme="majorBidi" w:eastAsia="Times New Roman" w:hAnsiTheme="majorBidi" w:hint="cs"/>
          <w:color w:val="242424"/>
          <w:sz w:val="30"/>
          <w:szCs w:val="30"/>
          <w:cs/>
        </w:rPr>
        <w:t>ดั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งนี้</w:t>
      </w:r>
    </w:p>
    <w:p w14:paraId="733B69F5" w14:textId="77777777" w:rsidR="005D642F" w:rsidRPr="00755A56" w:rsidRDefault="005D642F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63"/>
        <w:gridCol w:w="266"/>
        <w:gridCol w:w="1093"/>
        <w:gridCol w:w="270"/>
        <w:gridCol w:w="1121"/>
        <w:gridCol w:w="238"/>
        <w:gridCol w:w="1150"/>
      </w:tblGrid>
      <w:tr w:rsidR="00237073" w:rsidRPr="00755A56" w14:paraId="36582687" w14:textId="77777777" w:rsidTr="00FA6A8C">
        <w:tc>
          <w:tcPr>
            <w:tcW w:w="2110" w:type="pct"/>
            <w:vAlign w:val="bottom"/>
          </w:tcPr>
          <w:p w14:paraId="1A06F282" w14:textId="77777777" w:rsidR="00237073" w:rsidRPr="00755A56" w:rsidRDefault="00237073" w:rsidP="00755A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i/>
                <w:iCs/>
                <w:color w:val="242424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17921E66" w14:textId="77777777" w:rsidR="00237073" w:rsidRPr="00755A56" w:rsidRDefault="0023707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BA4F93B" w14:textId="77777777" w:rsidR="00237073" w:rsidRPr="00755A56" w:rsidRDefault="0023707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pct"/>
            <w:gridSpan w:val="3"/>
          </w:tcPr>
          <w:p w14:paraId="62FA45E4" w14:textId="77777777" w:rsidR="00237073" w:rsidRPr="00755A56" w:rsidRDefault="0023707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37073" w:rsidRPr="00755A56" w14:paraId="10AFFEE0" w14:textId="77777777" w:rsidTr="00FA6A8C">
        <w:tc>
          <w:tcPr>
            <w:tcW w:w="2110" w:type="pct"/>
          </w:tcPr>
          <w:p w14:paraId="6ECAD5B1" w14:textId="77777777" w:rsidR="00237073" w:rsidRPr="00755A56" w:rsidRDefault="00237073" w:rsidP="00755A5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55A56">
              <w:rPr>
                <w:rFonts w:asciiTheme="majorBidi" w:eastAsia="Times New Roman" w:hAnsiTheme="majorBidi" w:hint="cs"/>
                <w:i/>
                <w:iCs/>
                <w:color w:val="242424"/>
                <w:sz w:val="30"/>
                <w:szCs w:val="30"/>
                <w:cs/>
              </w:rPr>
              <w:t>สำหรับรอบระยะเวลารายงานสิ้นสุดวันที่</w:t>
            </w:r>
          </w:p>
        </w:tc>
        <w:tc>
          <w:tcPr>
            <w:tcW w:w="634" w:type="pct"/>
          </w:tcPr>
          <w:p w14:paraId="7674E088" w14:textId="034B09BA" w:rsidR="00237073" w:rsidRPr="005F657F" w:rsidRDefault="004C43E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657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F657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7CD6BDB5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5538D625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5FD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15FD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07C19FE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33FDE2DE" w14:textId="0B17035B" w:rsidR="00237073" w:rsidRPr="005F657F" w:rsidRDefault="004C43E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657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F657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2DF51DF7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2F8B5E5E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5FD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15FD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37073" w:rsidRPr="00755A56" w14:paraId="739197FE" w14:textId="77777777" w:rsidTr="00FA6A8C">
        <w:tc>
          <w:tcPr>
            <w:tcW w:w="2110" w:type="pct"/>
          </w:tcPr>
          <w:p w14:paraId="4AD1947B" w14:textId="77777777" w:rsidR="00237073" w:rsidRPr="00755A56" w:rsidRDefault="00237073" w:rsidP="00755A5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6539FE3F" w14:textId="77777777" w:rsidR="00237073" w:rsidRPr="005F657F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657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7CDBAB06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123CF3DA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5FD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763B09C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567B3646" w14:textId="77777777" w:rsidR="00237073" w:rsidRPr="005F657F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657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4FDE00F5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12D79591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5FD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77839" w:rsidRPr="00755A56" w14:paraId="79C42D7D" w14:textId="77777777" w:rsidTr="004762B8">
        <w:tc>
          <w:tcPr>
            <w:tcW w:w="2110" w:type="pct"/>
          </w:tcPr>
          <w:p w14:paraId="32738A1F" w14:textId="23F14164" w:rsidR="00677839" w:rsidRPr="004762B8" w:rsidRDefault="00677839" w:rsidP="004762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</w:pPr>
            <w:r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โรงงาน</w:t>
            </w:r>
            <w:r w:rsidRPr="004762B8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 xml:space="preserve"> </w:t>
            </w:r>
            <w:r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เครื่องจักร</w:t>
            </w:r>
            <w:r w:rsidRPr="004762B8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 xml:space="preserve"> </w:t>
            </w:r>
            <w:r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อุปกรณ์</w:t>
            </w:r>
            <w:r w:rsidRPr="004762B8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 xml:space="preserve"> </w:t>
            </w:r>
            <w:r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และเครื่องมือ</w:t>
            </w:r>
            <w:r w:rsidRPr="004762B8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 xml:space="preserve"> </w:t>
            </w:r>
            <w:r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เครื่องใช้</w:t>
            </w:r>
            <w:r w:rsidR="003F0922"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โรงงาน</w:t>
            </w:r>
          </w:p>
        </w:tc>
        <w:tc>
          <w:tcPr>
            <w:tcW w:w="634" w:type="pct"/>
            <w:vAlign w:val="bottom"/>
          </w:tcPr>
          <w:p w14:paraId="15868A40" w14:textId="34517593" w:rsidR="00677839" w:rsidRPr="005F657F" w:rsidRDefault="002A74B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657F">
              <w:rPr>
                <w:rFonts w:asciiTheme="majorBidi" w:hAnsiTheme="majorBidi" w:cstheme="majorBidi"/>
                <w:sz w:val="30"/>
                <w:szCs w:val="30"/>
              </w:rPr>
              <w:t>3 - 50</w:t>
            </w:r>
            <w:r w:rsidR="00677839" w:rsidRPr="005F65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7839" w:rsidRPr="005F657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5" w:type="pct"/>
            <w:vAlign w:val="bottom"/>
          </w:tcPr>
          <w:p w14:paraId="65727B8F" w14:textId="77777777" w:rsidR="00677839" w:rsidRPr="004762B8" w:rsidRDefault="0067783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3FB13A2" w14:textId="06ECB7FD" w:rsidR="00677839" w:rsidRPr="004762B8" w:rsidRDefault="00390B1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A74BC" w:rsidRPr="004762B8">
              <w:rPr>
                <w:rFonts w:asciiTheme="majorBidi" w:hAnsiTheme="majorBidi" w:cstheme="majorBidi"/>
                <w:sz w:val="30"/>
                <w:szCs w:val="30"/>
              </w:rPr>
              <w:t xml:space="preserve"> - 35</w:t>
            </w:r>
            <w:r w:rsidR="00677839" w:rsidRPr="004762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7839" w:rsidRPr="004762B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  <w:vAlign w:val="bottom"/>
          </w:tcPr>
          <w:p w14:paraId="022D2345" w14:textId="77777777" w:rsidR="00677839" w:rsidRPr="004762B8" w:rsidRDefault="0067783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18AEB375" w14:textId="183BA184" w:rsidR="00677839" w:rsidRPr="005F657F" w:rsidRDefault="003F092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657F">
              <w:rPr>
                <w:rFonts w:asciiTheme="majorBidi" w:hAnsiTheme="majorBidi" w:cstheme="majorBidi"/>
                <w:sz w:val="30"/>
                <w:szCs w:val="30"/>
              </w:rPr>
              <w:t>5 - 50</w:t>
            </w:r>
            <w:r w:rsidR="00677839" w:rsidRPr="005F65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7839" w:rsidRPr="005F657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0" w:type="pct"/>
            <w:vAlign w:val="bottom"/>
          </w:tcPr>
          <w:p w14:paraId="01275B7D" w14:textId="77777777" w:rsidR="00677839" w:rsidRPr="004762B8" w:rsidRDefault="0067783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5DED7591" w14:textId="45ACF2BA" w:rsidR="00677839" w:rsidRPr="004762B8" w:rsidRDefault="003F092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2B8">
              <w:rPr>
                <w:rFonts w:asciiTheme="majorBidi" w:hAnsiTheme="majorBidi" w:cstheme="majorBidi"/>
                <w:sz w:val="30"/>
                <w:szCs w:val="30"/>
              </w:rPr>
              <w:t>5 - 35</w:t>
            </w:r>
            <w:r w:rsidR="00677839" w:rsidRPr="004762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7839" w:rsidRPr="004762B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37073" w:rsidRPr="00755A56" w14:paraId="543A28A1" w14:textId="77777777" w:rsidTr="00FA6A8C">
        <w:tc>
          <w:tcPr>
            <w:tcW w:w="2110" w:type="pct"/>
          </w:tcPr>
          <w:p w14:paraId="3380CD95" w14:textId="425B244D" w:rsidR="00237073" w:rsidRPr="004762B8" w:rsidRDefault="00237073" w:rsidP="00755A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</w:pPr>
            <w:r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อาคาร</w:t>
            </w:r>
            <w:r w:rsidR="003F0922" w:rsidRPr="004762B8">
              <w:rPr>
                <w:rFonts w:asciiTheme="majorBidi" w:eastAsia="Times New Roman" w:hAnsiTheme="majorBidi"/>
                <w:color w:val="242424"/>
                <w:sz w:val="30"/>
                <w:szCs w:val="30"/>
              </w:rPr>
              <w:t xml:space="preserve"> </w:t>
            </w:r>
            <w:r w:rsidR="003F0922"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634" w:type="pct"/>
          </w:tcPr>
          <w:p w14:paraId="6F5B8C97" w14:textId="331B8EDB" w:rsidR="00237073" w:rsidRPr="005F657F" w:rsidRDefault="002A74B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657F">
              <w:rPr>
                <w:rFonts w:asciiTheme="majorBidi" w:hAnsiTheme="majorBidi" w:cstheme="majorBidi"/>
                <w:sz w:val="30"/>
                <w:szCs w:val="30"/>
              </w:rPr>
              <w:t>5 - 40</w:t>
            </w:r>
            <w:r w:rsidR="00237073" w:rsidRPr="005F65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7073" w:rsidRPr="005F657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5" w:type="pct"/>
          </w:tcPr>
          <w:p w14:paraId="262D774A" w14:textId="77777777" w:rsidR="00237073" w:rsidRPr="004762B8" w:rsidRDefault="0023707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946243B" w14:textId="0F60CF21" w:rsidR="00237073" w:rsidRPr="004762B8" w:rsidRDefault="002A74B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2B8">
              <w:rPr>
                <w:rFonts w:asciiTheme="majorBidi" w:hAnsiTheme="majorBidi" w:cstheme="majorBidi"/>
                <w:sz w:val="30"/>
                <w:szCs w:val="30"/>
              </w:rPr>
              <w:t>5 - 30</w:t>
            </w:r>
            <w:r w:rsidR="00237073" w:rsidRPr="004762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7073" w:rsidRPr="004762B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</w:tcPr>
          <w:p w14:paraId="52E8B6D0" w14:textId="77777777" w:rsidR="00237073" w:rsidRPr="004762B8" w:rsidRDefault="0023707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4BA1910" w14:textId="048BEE00" w:rsidR="00237073" w:rsidRPr="005F657F" w:rsidRDefault="003F092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657F">
              <w:rPr>
                <w:rFonts w:asciiTheme="majorBidi" w:hAnsiTheme="majorBidi" w:cstheme="majorBidi"/>
                <w:sz w:val="30"/>
                <w:szCs w:val="30"/>
              </w:rPr>
              <w:t>5 - 40</w:t>
            </w:r>
            <w:r w:rsidR="00237073" w:rsidRPr="005F65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7073" w:rsidRPr="005F657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0" w:type="pct"/>
          </w:tcPr>
          <w:p w14:paraId="326049F0" w14:textId="77777777" w:rsidR="00237073" w:rsidRPr="004762B8" w:rsidRDefault="0023707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3014ED6" w14:textId="03043D0F" w:rsidR="00237073" w:rsidRPr="004762B8" w:rsidRDefault="003F092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2B8">
              <w:rPr>
                <w:rFonts w:asciiTheme="majorBidi" w:hAnsiTheme="majorBidi" w:cstheme="majorBidi"/>
                <w:sz w:val="30"/>
                <w:szCs w:val="30"/>
              </w:rPr>
              <w:t>5 - 30</w:t>
            </w:r>
            <w:r w:rsidR="00237073" w:rsidRPr="004762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7073" w:rsidRPr="004762B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88A041D" w14:textId="77777777" w:rsidR="00755A56" w:rsidRDefault="00755A56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</w:p>
    <w:p w14:paraId="1C19DA65" w14:textId="5347DE2A" w:rsidR="00237073" w:rsidRDefault="00237073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การเปลี่ยนแปลงประมาณการอายุการให้ประโยชน์ของสินทรัพย์ดังกล่าวมีผลให้ค่าเสื่อมราคาของกลุ่มบริษัทและของ</w:t>
      </w:r>
      <w:r w:rsidRPr="00D5463F">
        <w:rPr>
          <w:rFonts w:asciiTheme="majorBidi" w:eastAsia="Times New Roman" w:hAnsiTheme="majorBidi" w:hint="cs"/>
          <w:color w:val="242424"/>
          <w:sz w:val="30"/>
          <w:szCs w:val="30"/>
          <w:cs/>
        </w:rPr>
        <w:t>บริษัทสำหรับงวด</w:t>
      </w:r>
      <w:r w:rsidR="004C43EE" w:rsidRPr="00D5463F">
        <w:rPr>
          <w:rFonts w:asciiTheme="majorBidi" w:eastAsia="Times New Roman" w:hAnsiTheme="majorBidi" w:hint="cs"/>
          <w:color w:val="242424"/>
          <w:sz w:val="30"/>
          <w:szCs w:val="30"/>
          <w:cs/>
        </w:rPr>
        <w:t>หก</w:t>
      </w:r>
      <w:r w:rsidRPr="00D5463F">
        <w:rPr>
          <w:rFonts w:asciiTheme="majorBidi" w:eastAsia="Times New Roman" w:hAnsiTheme="majorBidi" w:hint="cs"/>
          <w:color w:val="242424"/>
          <w:sz w:val="30"/>
          <w:szCs w:val="30"/>
          <w:cs/>
        </w:rPr>
        <w:t>เดือนสิ้นสุดวันที่</w:t>
      </w:r>
      <w:r w:rsidRPr="00D5463F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4C43EE" w:rsidRPr="00D5463F">
        <w:rPr>
          <w:rFonts w:asciiTheme="majorBidi" w:eastAsia="Times New Roman" w:hAnsiTheme="majorBidi"/>
          <w:color w:val="242424"/>
          <w:sz w:val="30"/>
          <w:szCs w:val="30"/>
        </w:rPr>
        <w:t xml:space="preserve">30 </w:t>
      </w:r>
      <w:r w:rsidR="004C43EE" w:rsidRPr="00D5463F">
        <w:rPr>
          <w:rFonts w:asciiTheme="majorBidi" w:eastAsia="Times New Roman" w:hAnsiTheme="majorBidi" w:hint="cs"/>
          <w:color w:val="242424"/>
          <w:sz w:val="30"/>
          <w:szCs w:val="30"/>
          <w:cs/>
        </w:rPr>
        <w:t>มิถุนายน</w:t>
      </w:r>
      <w:r w:rsidRPr="00D5463F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D5463F">
        <w:rPr>
          <w:rFonts w:asciiTheme="majorBidi" w:eastAsia="Times New Roman" w:hAnsiTheme="majorBidi"/>
          <w:color w:val="242424"/>
          <w:sz w:val="30"/>
          <w:szCs w:val="30"/>
        </w:rPr>
        <w:t xml:space="preserve">2565 </w:t>
      </w:r>
      <w:r w:rsidRPr="00D5463F">
        <w:rPr>
          <w:rFonts w:asciiTheme="majorBidi" w:eastAsia="Times New Roman" w:hAnsiTheme="majorBidi" w:hint="cs"/>
          <w:color w:val="242424"/>
          <w:sz w:val="30"/>
          <w:szCs w:val="30"/>
          <w:cs/>
        </w:rPr>
        <w:t>ลดลง</w:t>
      </w:r>
      <w:r w:rsidR="007E7A4A">
        <w:rPr>
          <w:rFonts w:asciiTheme="majorBidi" w:eastAsia="Times New Roman" w:hAnsiTheme="majorBidi" w:hint="cs"/>
          <w:color w:val="242424"/>
          <w:sz w:val="30"/>
          <w:szCs w:val="30"/>
          <w:cs/>
        </w:rPr>
        <w:t>จำนวน</w:t>
      </w:r>
      <w:r w:rsidR="009A7CD5"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 xml:space="preserve"> </w:t>
      </w:r>
      <w:r w:rsidR="00672BDA">
        <w:rPr>
          <w:rFonts w:asciiTheme="majorBidi" w:eastAsia="Times New Roman" w:hAnsiTheme="majorBidi"/>
          <w:color w:val="242424"/>
          <w:sz w:val="30"/>
          <w:szCs w:val="30"/>
        </w:rPr>
        <w:t>1,591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 xml:space="preserve">ล้านบาท และ </w:t>
      </w:r>
      <w:r w:rsidR="00672BDA">
        <w:rPr>
          <w:rFonts w:asciiTheme="majorBidi" w:eastAsia="Times New Roman" w:hAnsiTheme="majorBidi"/>
          <w:color w:val="242424"/>
          <w:sz w:val="30"/>
          <w:szCs w:val="30"/>
        </w:rPr>
        <w:t>1,262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 xml:space="preserve"> ล้านบาท ตามลำดับ</w:t>
      </w:r>
    </w:p>
    <w:p w14:paraId="0BA3A18E" w14:textId="6B533D40" w:rsidR="00B0178F" w:rsidRDefault="00B0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color w:val="242424"/>
          <w:sz w:val="30"/>
          <w:szCs w:val="30"/>
          <w:cs/>
        </w:rPr>
      </w:pPr>
      <w:r>
        <w:rPr>
          <w:rFonts w:asciiTheme="majorBidi" w:eastAsia="Times New Roman" w:hAnsiTheme="majorBidi"/>
          <w:color w:val="242424"/>
          <w:sz w:val="30"/>
          <w:szCs w:val="30"/>
          <w:cs/>
        </w:rPr>
        <w:br w:type="page"/>
      </w:r>
    </w:p>
    <w:p w14:paraId="1FA14E76" w14:textId="25392F56" w:rsidR="006C4F7A" w:rsidRPr="00755A56" w:rsidRDefault="006C4F7A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หุ้นกู้</w:t>
      </w:r>
    </w:p>
    <w:p w14:paraId="00DA7009" w14:textId="6505D067" w:rsidR="00C22142" w:rsidRPr="00755A56" w:rsidRDefault="00C22142" w:rsidP="00755A5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62" w:right="-14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7"/>
        <w:gridCol w:w="239"/>
        <w:gridCol w:w="1382"/>
      </w:tblGrid>
      <w:tr w:rsidR="00C22142" w:rsidRPr="00755A56" w14:paraId="7861AD51" w14:textId="77777777" w:rsidTr="00BD49EE">
        <w:trPr>
          <w:tblHeader/>
        </w:trPr>
        <w:tc>
          <w:tcPr>
            <w:tcW w:w="3383" w:type="pct"/>
            <w:vAlign w:val="bottom"/>
          </w:tcPr>
          <w:p w14:paraId="23E67181" w14:textId="0F75A89D" w:rsidR="00C22142" w:rsidRPr="00755A56" w:rsidRDefault="00E740DC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65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748A0" w:rsidRPr="005F65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F65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F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748A0" w:rsidRPr="005F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748A0" w:rsidRPr="005F65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5F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F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34" w:type="pct"/>
            <w:vAlign w:val="bottom"/>
          </w:tcPr>
          <w:p w14:paraId="4D1D7C25" w14:textId="53A7E0BC" w:rsidR="00C22142" w:rsidRPr="00620B02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0B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7F308535" w14:textId="77777777" w:rsidR="00C22142" w:rsidRPr="00620B02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</w:tcPr>
          <w:p w14:paraId="0373466E" w14:textId="3AB6DC62" w:rsidR="00C22142" w:rsidRPr="00620B02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0B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BD49EE" w:rsidRPr="00620B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20B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2142" w:rsidRPr="00755A56" w14:paraId="39E1EC89" w14:textId="77777777" w:rsidTr="00BD49EE">
        <w:trPr>
          <w:tblHeader/>
        </w:trPr>
        <w:tc>
          <w:tcPr>
            <w:tcW w:w="3383" w:type="pct"/>
          </w:tcPr>
          <w:p w14:paraId="667EDDD2" w14:textId="77777777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</w:tcPr>
          <w:p w14:paraId="4895E794" w14:textId="3E64F078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5A5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55A5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22142" w:rsidRPr="00755A56" w14:paraId="59D54F56" w14:textId="77777777" w:rsidTr="00BD49EE">
        <w:tc>
          <w:tcPr>
            <w:tcW w:w="3383" w:type="pct"/>
          </w:tcPr>
          <w:p w14:paraId="6E1D1524" w14:textId="77777777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55A5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55A5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55A5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34" w:type="pct"/>
            <w:vAlign w:val="bottom"/>
          </w:tcPr>
          <w:p w14:paraId="697DCCE3" w14:textId="5C7794F7" w:rsidR="00C22142" w:rsidRPr="00755A56" w:rsidRDefault="004324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109,500</w:t>
            </w:r>
          </w:p>
        </w:tc>
        <w:tc>
          <w:tcPr>
            <w:tcW w:w="130" w:type="pct"/>
          </w:tcPr>
          <w:p w14:paraId="1A29FEF4" w14:textId="77777777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58268BFD" w14:textId="0B919312" w:rsidR="00C22142" w:rsidRPr="00755A56" w:rsidRDefault="004324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51,893</w:t>
            </w:r>
          </w:p>
        </w:tc>
      </w:tr>
      <w:tr w:rsidR="00C22142" w:rsidRPr="00755A56" w14:paraId="61601C4B" w14:textId="77777777" w:rsidTr="00BD49EE">
        <w:tc>
          <w:tcPr>
            <w:tcW w:w="3383" w:type="pct"/>
          </w:tcPr>
          <w:p w14:paraId="67517BB1" w14:textId="77777777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55A56">
              <w:rPr>
                <w:rFonts w:ascii="Angsana New" w:hAnsi="Angsana New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734" w:type="pct"/>
            <w:vAlign w:val="bottom"/>
          </w:tcPr>
          <w:p w14:paraId="2B40A6F2" w14:textId="017FD18B" w:rsidR="00C22142" w:rsidRPr="00755A56" w:rsidRDefault="004324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98,841</w:t>
            </w:r>
          </w:p>
        </w:tc>
        <w:tc>
          <w:tcPr>
            <w:tcW w:w="130" w:type="pct"/>
          </w:tcPr>
          <w:p w14:paraId="6A51623C" w14:textId="77777777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4F328D35" w14:textId="2733DF6A" w:rsidR="00C22142" w:rsidRPr="00755A56" w:rsidRDefault="004324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</w:tr>
      <w:tr w:rsidR="00C22142" w:rsidRPr="00755A56" w14:paraId="24C39229" w14:textId="77777777" w:rsidTr="00BD49EE">
        <w:tc>
          <w:tcPr>
            <w:tcW w:w="3383" w:type="pct"/>
          </w:tcPr>
          <w:p w14:paraId="0391E509" w14:textId="3A97FA9B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55A5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</w:t>
            </w:r>
            <w:r w:rsidR="00E95FB3" w:rsidRPr="00755A56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="00E95FB3" w:rsidRPr="00755A56">
              <w:rPr>
                <w:rFonts w:ascii="Angsana New" w:hAnsi="Angsana New" w:hint="cs"/>
                <w:sz w:val="30"/>
                <w:szCs w:val="30"/>
                <w:cs/>
              </w:rPr>
              <w:t>ด้วย</w:t>
            </w:r>
            <w:r w:rsidR="00E95FB3" w:rsidRPr="00755A56">
              <w:rPr>
                <w:rFonts w:ascii="Angsana New" w:hAnsi="Angsana New"/>
                <w:sz w:val="30"/>
                <w:szCs w:val="30"/>
                <w:cs/>
              </w:rPr>
              <w:t>วิธีอัตราดอกเบี้ยที่แท้จริง</w:t>
            </w:r>
          </w:p>
        </w:tc>
        <w:tc>
          <w:tcPr>
            <w:tcW w:w="734" w:type="pct"/>
            <w:vAlign w:val="bottom"/>
          </w:tcPr>
          <w:p w14:paraId="5DEE959B" w14:textId="42E9EAA4" w:rsidR="00C22142" w:rsidRPr="00755A56" w:rsidRDefault="004324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(403)</w:t>
            </w:r>
          </w:p>
        </w:tc>
        <w:tc>
          <w:tcPr>
            <w:tcW w:w="130" w:type="pct"/>
          </w:tcPr>
          <w:p w14:paraId="24EE4808" w14:textId="77777777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644E23E2" w14:textId="1411CA0E" w:rsidR="00C22142" w:rsidRPr="00755A56" w:rsidRDefault="004324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(39)</w:t>
            </w:r>
          </w:p>
        </w:tc>
      </w:tr>
      <w:tr w:rsidR="000F4C78" w:rsidRPr="00755A56" w14:paraId="75E637A2" w14:textId="77777777" w:rsidTr="00BD49EE">
        <w:tc>
          <w:tcPr>
            <w:tcW w:w="3383" w:type="pct"/>
          </w:tcPr>
          <w:p w14:paraId="4EF3C5D9" w14:textId="11ADE2C4" w:rsidR="000F4C78" w:rsidRPr="00755A56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55A56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734" w:type="pct"/>
            <w:vAlign w:val="bottom"/>
          </w:tcPr>
          <w:p w14:paraId="78F9FAAF" w14:textId="4604A583" w:rsidR="000F4C78" w:rsidRPr="00755A56" w:rsidRDefault="004324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6,21</w:t>
            </w:r>
            <w:r w:rsidR="00002EE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2912F826" w14:textId="77777777" w:rsidR="000F4C78" w:rsidRPr="00755A56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57C684EC" w14:textId="3B4E6BDE" w:rsidR="000F4C78" w:rsidRPr="00755A56" w:rsidRDefault="004324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="00002EE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22142" w:rsidRPr="00755A56" w14:paraId="34579E89" w14:textId="77777777" w:rsidTr="00BD49EE">
        <w:tc>
          <w:tcPr>
            <w:tcW w:w="3383" w:type="pct"/>
          </w:tcPr>
          <w:p w14:paraId="579C64A6" w14:textId="45E194D4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48A0" w:rsidRPr="005F657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5748A0" w:rsidRPr="005F65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E740DC" w:rsidRPr="005F65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740DC" w:rsidRPr="005F657F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7DF2F" w14:textId="4A8CFA91" w:rsidR="00C22142" w:rsidRPr="00755A56" w:rsidRDefault="004324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214,15</w:t>
            </w:r>
            <w:r w:rsidR="00002E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503A0150" w14:textId="77777777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141D6" w14:textId="1D755B21" w:rsidR="00C22142" w:rsidRPr="00755A56" w:rsidRDefault="004324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107,79</w:t>
            </w:r>
            <w:r w:rsidR="00002EE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06ACA775" w14:textId="699511E2" w:rsidR="00755A56" w:rsidRPr="002E7EDB" w:rsidRDefault="00755A56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5B44C5B9" w14:textId="7C99B9B6" w:rsidR="004762B8" w:rsidRPr="002E7EDB" w:rsidRDefault="004762B8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US" w:bidi="th-TH"/>
        </w:rPr>
      </w:pPr>
      <w:r w:rsidRPr="002E7EDB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 xml:space="preserve">การออกและเสนอขายหุ้นกู้ </w:t>
      </w:r>
      <w:r w:rsidRPr="002E7EDB">
        <w:rPr>
          <w:rFonts w:asciiTheme="majorBidi" w:hAnsiTheme="majorBidi"/>
          <w:i/>
          <w:iCs/>
          <w:sz w:val="30"/>
          <w:szCs w:val="30"/>
          <w:lang w:val="en-US" w:bidi="th-TH"/>
        </w:rPr>
        <w:t>30,000</w:t>
      </w:r>
      <w:r w:rsidRPr="002E7EDB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 xml:space="preserve"> ล้านบาท แก่ผู้ลงทุนสถาบัน</w:t>
      </w:r>
      <w:r w:rsidR="00E4188D" w:rsidRPr="002E7EDB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Pr="002E7EDB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>และ</w:t>
      </w:r>
      <w:r w:rsidRPr="002E7EDB">
        <w:rPr>
          <w:rFonts w:asciiTheme="majorBidi" w:hAnsiTheme="majorBidi"/>
          <w:i/>
          <w:iCs/>
          <w:sz w:val="30"/>
          <w:szCs w:val="30"/>
          <w:lang w:val="en-US" w:bidi="th-TH"/>
        </w:rPr>
        <w:t>/</w:t>
      </w:r>
      <w:r w:rsidRPr="002E7EDB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>หรือผู้ลงทุนรายใหญ่</w:t>
      </w:r>
    </w:p>
    <w:p w14:paraId="3076740E" w14:textId="77777777" w:rsidR="00620B02" w:rsidRPr="008970EC" w:rsidRDefault="00620B02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en-US" w:bidi="th-TH"/>
        </w:rPr>
      </w:pPr>
    </w:p>
    <w:p w14:paraId="17C9DD0A" w14:textId="0A09E555" w:rsidR="008327A2" w:rsidRPr="002E7EDB" w:rsidRDefault="008327A2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เมื่อวันที่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25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มกราคม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2565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บริษัทได้ออกและเสนอขายหุ้นกู้สกุลเงินบาท</w:t>
      </w:r>
      <w:r w:rsidR="00FF0230" w:rsidRPr="002E7EDB">
        <w:rPr>
          <w:rFonts w:asciiTheme="majorBidi" w:hAnsiTheme="majorBidi" w:hint="cs"/>
          <w:sz w:val="30"/>
          <w:szCs w:val="30"/>
          <w:cs/>
          <w:lang w:bidi="th-TH"/>
        </w:rPr>
        <w:t>ชนิดระบุชื่อผู้ถือ</w:t>
      </w:r>
      <w:r w:rsidR="002A75B3" w:rsidRPr="002E7EDB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2A75B3" w:rsidRPr="002E7EDB">
        <w:rPr>
          <w:rFonts w:asciiTheme="majorBidi" w:hAnsiTheme="majorBidi"/>
          <w:sz w:val="30"/>
          <w:szCs w:val="30"/>
          <w:cs/>
        </w:rPr>
        <w:t>ประเภทไม่ด้อยสิทธิ ไม่มี</w:t>
      </w:r>
      <w:r w:rsidR="00296247" w:rsidRPr="002E7EDB">
        <w:rPr>
          <w:rFonts w:asciiTheme="majorBidi" w:hAnsiTheme="majorBidi" w:hint="cs"/>
          <w:sz w:val="30"/>
          <w:szCs w:val="30"/>
          <w:cs/>
          <w:lang w:bidi="th-TH"/>
        </w:rPr>
        <w:t>หลัก</w:t>
      </w:r>
      <w:r w:rsidR="002A75B3" w:rsidRPr="002E7EDB">
        <w:rPr>
          <w:rFonts w:asciiTheme="majorBidi" w:hAnsiTheme="majorBidi"/>
          <w:sz w:val="30"/>
          <w:szCs w:val="30"/>
          <w:cs/>
        </w:rPr>
        <w:t>ประกัน</w:t>
      </w:r>
      <w:r w:rsidR="00FF0230" w:rsidRPr="002E7EDB">
        <w:rPr>
          <w:rFonts w:asciiTheme="majorBidi" w:hAnsiTheme="majorBidi"/>
          <w:sz w:val="30"/>
          <w:szCs w:val="30"/>
        </w:rPr>
        <w:t xml:space="preserve"> </w:t>
      </w:r>
      <w:r w:rsidR="00FF0230" w:rsidRPr="002E7EDB">
        <w:rPr>
          <w:rFonts w:asciiTheme="majorBidi" w:hAnsiTheme="majorBidi" w:hint="cs"/>
          <w:sz w:val="30"/>
          <w:szCs w:val="30"/>
          <w:cs/>
          <w:lang w:bidi="th-TH"/>
        </w:rPr>
        <w:t>และมีผู้แทนผู้ถือหุ้นกู้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จำนวน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30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ล้านหน่วย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มูลค่าที่ตราไว้หน่วยละ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1,000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บาท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คิดเป็นมูลค่ารวม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30,000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โดยเสนอขายให้แก่ผู้ลงทุนสถาบัน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แล</w:t>
      </w:r>
      <w:r w:rsidR="00E4188D" w:rsidRPr="002E7EDB">
        <w:rPr>
          <w:rFonts w:asciiTheme="majorBidi" w:hAnsiTheme="majorBidi" w:hint="cs"/>
          <w:sz w:val="30"/>
          <w:szCs w:val="30"/>
          <w:cs/>
          <w:lang w:bidi="th-TH"/>
        </w:rPr>
        <w:t>ะ</w:t>
      </w:r>
      <w:r w:rsidR="00E4188D" w:rsidRPr="002E7EDB">
        <w:rPr>
          <w:rFonts w:asciiTheme="majorBidi" w:hAnsiTheme="majorBidi"/>
          <w:sz w:val="30"/>
          <w:szCs w:val="30"/>
          <w:lang w:val="en-US" w:bidi="th-TH"/>
        </w:rPr>
        <w:t>/</w:t>
      </w:r>
      <w:r w:rsidR="00E4188D" w:rsidRPr="002E7EDB">
        <w:rPr>
          <w:rFonts w:asciiTheme="majorBidi" w:hAnsiTheme="majorBidi" w:hint="cs"/>
          <w:sz w:val="30"/>
          <w:szCs w:val="30"/>
          <w:cs/>
          <w:lang w:val="en-US" w:bidi="th-TH"/>
        </w:rPr>
        <w:t>หรือ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ผู้ลงทุนรายใหญ่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โดยแบ่งหุ้นกู้ออกเป็น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4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ชุด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ได้แก่</w:t>
      </w:r>
    </w:p>
    <w:p w14:paraId="4DEF102D" w14:textId="77777777" w:rsidR="008327A2" w:rsidRPr="008970EC" w:rsidRDefault="008327A2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36319596" w14:textId="18F92188" w:rsidR="008327A2" w:rsidRPr="002E7EDB" w:rsidRDefault="008327A2" w:rsidP="00755A56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หุ้นกู้อายุ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cstheme="majorBidi"/>
          <w:sz w:val="30"/>
          <w:szCs w:val="30"/>
        </w:rPr>
        <w:t>5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จำนวนเงิน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cstheme="majorBidi"/>
          <w:sz w:val="30"/>
          <w:szCs w:val="30"/>
        </w:rPr>
        <w:t>14,000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มีอัตราดอ</w:t>
      </w:r>
      <w:r w:rsidRPr="002E7EDB">
        <w:rPr>
          <w:rFonts w:asciiTheme="majorBidi" w:hAnsiTheme="majorBidi" w:cstheme="majorBidi" w:hint="cs"/>
          <w:sz w:val="30"/>
          <w:szCs w:val="30"/>
          <w:cs/>
          <w:lang w:bidi="th-TH"/>
        </w:rPr>
        <w:t>กเบี้ยคงที่ร้อยละ</w:t>
      </w:r>
      <w:r w:rsidRPr="002E7ED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cstheme="majorBidi"/>
          <w:sz w:val="30"/>
          <w:szCs w:val="30"/>
        </w:rPr>
        <w:t>2.13</w:t>
      </w:r>
      <w:r w:rsidRPr="002E7ED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cstheme="majorBidi" w:hint="cs"/>
          <w:sz w:val="30"/>
          <w:szCs w:val="30"/>
          <w:cs/>
          <w:lang w:bidi="th-TH"/>
        </w:rPr>
        <w:t>ต่อปี</w:t>
      </w:r>
      <w:r w:rsidRPr="002E7ED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cstheme="majorBidi" w:hint="cs"/>
          <w:sz w:val="30"/>
          <w:szCs w:val="30"/>
          <w:cs/>
          <w:lang w:bidi="th-TH"/>
        </w:rPr>
        <w:t>ชำระดอกเบี้ยทุก</w:t>
      </w:r>
      <w:r w:rsidRPr="002E7ED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cstheme="majorBidi" w:hint="cs"/>
          <w:sz w:val="30"/>
          <w:szCs w:val="30"/>
          <w:cs/>
          <w:lang w:bidi="th-TH"/>
        </w:rPr>
        <w:t>ๆ</w:t>
      </w:r>
      <w:r w:rsidRPr="002E7ED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cstheme="majorBidi"/>
          <w:sz w:val="30"/>
          <w:szCs w:val="30"/>
        </w:rPr>
        <w:t>6</w:t>
      </w:r>
      <w:r w:rsidRPr="002E7ED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</w:t>
      </w:r>
      <w:r w:rsidR="00C94400" w:rsidRPr="002E7ED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และครบกำหนดไถ่ถอนในเดือนมกราคม</w:t>
      </w:r>
      <w:r w:rsidR="00C94400" w:rsidRPr="002E7ED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94400" w:rsidRPr="002E7EDB">
        <w:rPr>
          <w:rFonts w:asciiTheme="majorBidi" w:hAnsiTheme="majorBidi" w:cstheme="majorBidi" w:hint="cs"/>
          <w:sz w:val="30"/>
          <w:szCs w:val="30"/>
          <w:cs/>
          <w:lang w:bidi="th-TH"/>
        </w:rPr>
        <w:t>ปี</w:t>
      </w:r>
      <w:r w:rsidR="00C94400" w:rsidRPr="002E7ED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94400" w:rsidRPr="002E7EDB">
        <w:rPr>
          <w:rFonts w:asciiTheme="majorBidi" w:hAnsiTheme="majorBidi" w:cstheme="majorBidi"/>
          <w:sz w:val="30"/>
          <w:szCs w:val="30"/>
          <w:lang w:val="en-US" w:bidi="th-TH"/>
        </w:rPr>
        <w:t>2570</w:t>
      </w:r>
    </w:p>
    <w:p w14:paraId="0304901A" w14:textId="4068D072" w:rsidR="008327A2" w:rsidRPr="002E7EDB" w:rsidRDefault="008327A2" w:rsidP="00755A56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หุ้นกู้อายุ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7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จำนวนเงิน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2,000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มีอัตราดอกเบี้ยคงที่ร้อยละ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2.65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ต่อปี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ชำระดอกเบี้ยทุก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ๆ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6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เดือน</w:t>
      </w:r>
      <w:r w:rsidR="00C94400" w:rsidRPr="002E7EDB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C94400" w:rsidRPr="002E7EDB">
        <w:rPr>
          <w:rFonts w:asciiTheme="majorBidi" w:hAnsiTheme="majorBidi" w:hint="cs"/>
          <w:sz w:val="30"/>
          <w:szCs w:val="30"/>
          <w:cs/>
          <w:lang w:bidi="th-TH"/>
        </w:rPr>
        <w:t>และครบกำหนดไถ่ถอนในเดือนมกราคม</w:t>
      </w:r>
      <w:r w:rsidR="00C94400"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C94400" w:rsidRPr="002E7EDB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="00C94400"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C94400" w:rsidRPr="002E7EDB">
        <w:rPr>
          <w:rFonts w:asciiTheme="majorBidi" w:hAnsiTheme="majorBidi"/>
          <w:sz w:val="30"/>
          <w:szCs w:val="30"/>
          <w:lang w:val="en-US" w:bidi="th-TH"/>
        </w:rPr>
        <w:t>2572</w:t>
      </w:r>
    </w:p>
    <w:p w14:paraId="05B84DB0" w14:textId="2ED66DE2" w:rsidR="008327A2" w:rsidRPr="002E7EDB" w:rsidRDefault="008327A2" w:rsidP="00755A56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หุ้นกู้อายุ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10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จำนวนเงิน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2,000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มีอัตราดอกเบี้ยคงที่ร้อยละ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3.05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ต่อปี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ชำระดอกเบี้ยทุก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ๆ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6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เดือน</w:t>
      </w:r>
      <w:r w:rsidR="00C94400" w:rsidRPr="002E7EDB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C94400" w:rsidRPr="002E7EDB">
        <w:rPr>
          <w:rFonts w:asciiTheme="majorBidi" w:hAnsiTheme="majorBidi" w:hint="cs"/>
          <w:sz w:val="30"/>
          <w:szCs w:val="30"/>
          <w:cs/>
          <w:lang w:bidi="th-TH"/>
        </w:rPr>
        <w:t>และครบกำหนดไถ่ถอนในเดือนมกราคม</w:t>
      </w:r>
      <w:r w:rsidR="00C94400"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C94400" w:rsidRPr="002E7EDB">
        <w:rPr>
          <w:rFonts w:asciiTheme="majorBidi" w:hAnsiTheme="majorBidi" w:hint="cs"/>
          <w:sz w:val="30"/>
          <w:szCs w:val="30"/>
          <w:cs/>
          <w:lang w:bidi="th-TH"/>
        </w:rPr>
        <w:t xml:space="preserve">ปี </w:t>
      </w:r>
      <w:r w:rsidR="00C94400" w:rsidRPr="002E7EDB">
        <w:rPr>
          <w:rFonts w:asciiTheme="majorBidi" w:hAnsiTheme="majorBidi"/>
          <w:sz w:val="30"/>
          <w:szCs w:val="30"/>
          <w:lang w:val="en-US" w:bidi="th-TH"/>
        </w:rPr>
        <w:t>2575</w:t>
      </w:r>
    </w:p>
    <w:p w14:paraId="0A890D17" w14:textId="5CB8602F" w:rsidR="008327A2" w:rsidRPr="002E7EDB" w:rsidRDefault="008327A2" w:rsidP="00755A56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หุ้นกู้อายุ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12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จำนวนเงิน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12,000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มีอัตราดอกเบี้ยคงที่ร้อยละ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3.29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ต่อปี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ชำระดอกเบี้ยทุก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ๆ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6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เดือน</w:t>
      </w:r>
      <w:r w:rsidR="00C94400" w:rsidRPr="002E7EDB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C94400" w:rsidRPr="002E7EDB">
        <w:rPr>
          <w:rFonts w:asciiTheme="majorBidi" w:hAnsiTheme="majorBidi" w:hint="cs"/>
          <w:sz w:val="30"/>
          <w:szCs w:val="30"/>
          <w:cs/>
          <w:lang w:bidi="th-TH"/>
        </w:rPr>
        <w:t>และครบกำหนดไถ่ถอนในเดือนมกราคม</w:t>
      </w:r>
      <w:r w:rsidR="00C94400"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C94400" w:rsidRPr="002E7EDB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="00C94400"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C94400" w:rsidRPr="002E7EDB">
        <w:rPr>
          <w:rFonts w:asciiTheme="majorBidi" w:hAnsiTheme="majorBidi"/>
          <w:sz w:val="30"/>
          <w:szCs w:val="30"/>
          <w:lang w:val="en-US" w:bidi="th-TH"/>
        </w:rPr>
        <w:t>2577</w:t>
      </w:r>
    </w:p>
    <w:p w14:paraId="36183F4F" w14:textId="77777777" w:rsidR="008327A2" w:rsidRPr="008970EC" w:rsidRDefault="008327A2" w:rsidP="00755A56">
      <w:pPr>
        <w:pStyle w:val="block"/>
        <w:spacing w:after="0" w:line="240" w:lineRule="auto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269EC098" w14:textId="09538965" w:rsidR="00E11E44" w:rsidRPr="002E7EDB" w:rsidRDefault="008327A2" w:rsidP="00755A56">
      <w:pPr>
        <w:pStyle w:val="block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โดยมีวัตถุประสงค์จะนำเงินที่ได้รับจากการเสนอขายหุ้นกู้ครั้งนี้ไปใช้เพื่อชำระคืนเงินกู้</w:t>
      </w:r>
      <w:r w:rsidR="00E4188D" w:rsidRPr="002E7EDB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="00DB41F4" w:rsidRPr="002E7EDB">
        <w:rPr>
          <w:rFonts w:asciiTheme="majorBidi" w:hAnsiTheme="majorBidi" w:hint="cs"/>
          <w:sz w:val="30"/>
          <w:szCs w:val="30"/>
          <w:cs/>
          <w:lang w:bidi="th-TH"/>
        </w:rPr>
        <w:t>และ</w:t>
      </w:r>
      <w:r w:rsidR="00E4188D" w:rsidRPr="002E7EDB">
        <w:rPr>
          <w:rFonts w:asciiTheme="majorBidi" w:hAnsiTheme="majorBidi"/>
          <w:sz w:val="30"/>
          <w:szCs w:val="30"/>
          <w:lang w:val="en-US" w:bidi="th-TH"/>
        </w:rPr>
        <w:t>/</w:t>
      </w:r>
      <w:r w:rsidR="00E4188D" w:rsidRPr="002E7EDB">
        <w:rPr>
          <w:rFonts w:asciiTheme="majorBidi" w:hAnsiTheme="majorBidi" w:hint="cs"/>
          <w:sz w:val="30"/>
          <w:szCs w:val="30"/>
          <w:cs/>
          <w:lang w:val="en-US" w:bidi="th-TH"/>
        </w:rPr>
        <w:t>หรือ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หุ้นกู้สกุลเงินเหรียญสหรัฐ</w:t>
      </w:r>
      <w:r w:rsidR="00620B02" w:rsidRPr="002E7EDB">
        <w:rPr>
          <w:rFonts w:asciiTheme="majorBidi" w:hAnsiTheme="majorBidi" w:hint="cs"/>
          <w:sz w:val="30"/>
          <w:szCs w:val="30"/>
          <w:cs/>
          <w:lang w:bidi="th-TH"/>
        </w:rPr>
        <w:t>อเมริกา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ที่</w:t>
      </w:r>
      <w:r w:rsidR="00DB41F4" w:rsidRPr="002E7EDB">
        <w:rPr>
          <w:rFonts w:asciiTheme="majorBidi" w:hAnsiTheme="majorBidi" w:hint="cs"/>
          <w:sz w:val="30"/>
          <w:szCs w:val="30"/>
          <w:cs/>
          <w:lang w:bidi="th-TH"/>
        </w:rPr>
        <w:t>จะ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ครบกำหนด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ในเดือนกันยายน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cstheme="majorBidi"/>
          <w:sz w:val="30"/>
          <w:szCs w:val="30"/>
        </w:rPr>
        <w:t xml:space="preserve">2565 </w:t>
      </w:r>
      <w:r w:rsidR="00DB41F4" w:rsidRPr="002E7EDB">
        <w:rPr>
          <w:rFonts w:asciiTheme="majorBidi" w:hAnsiTheme="majorBidi" w:hint="cs"/>
          <w:sz w:val="30"/>
          <w:szCs w:val="30"/>
          <w:cs/>
          <w:lang w:bidi="th-TH"/>
        </w:rPr>
        <w:t>และ/หรือการ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ชำระคืนเงินกู้ก่อนกำหนด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DB41F4" w:rsidRPr="002E7EDB">
        <w:rPr>
          <w:rFonts w:asciiTheme="majorBidi" w:hAnsiTheme="majorBidi" w:hint="cs"/>
          <w:sz w:val="30"/>
          <w:szCs w:val="30"/>
          <w:cs/>
          <w:lang w:bidi="th-TH"/>
        </w:rPr>
        <w:t>และ/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หรือเพื่อใช้เป็นเงินทุนหมุนเวียนในการดำเนินธุรกิจ</w:t>
      </w:r>
      <w:r w:rsidR="00E4188D" w:rsidRPr="002E7EDB">
        <w:rPr>
          <w:rFonts w:asciiTheme="majorBidi" w:hAnsiTheme="majorBidi" w:hint="cs"/>
          <w:sz w:val="30"/>
          <w:szCs w:val="30"/>
          <w:cs/>
          <w:lang w:bidi="th-TH"/>
        </w:rPr>
        <w:t>ทั่วไป</w:t>
      </w:r>
    </w:p>
    <w:p w14:paraId="078E254E" w14:textId="67F557DE" w:rsidR="00B0178F" w:rsidRDefault="00B0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lang w:val="en-GB" w:bidi="ar-SA"/>
        </w:rPr>
      </w:pPr>
      <w:r>
        <w:rPr>
          <w:rFonts w:asciiTheme="majorBidi" w:hAnsiTheme="majorBidi"/>
          <w:sz w:val="30"/>
          <w:szCs w:val="30"/>
          <w:lang w:val="en-GB" w:bidi="ar-SA"/>
        </w:rPr>
        <w:br w:type="page"/>
      </w:r>
    </w:p>
    <w:p w14:paraId="31DCD177" w14:textId="69C64BF9" w:rsidR="00592235" w:rsidRPr="002E7EDB" w:rsidRDefault="00592235" w:rsidP="00592235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US" w:bidi="th-TH"/>
        </w:rPr>
      </w:pPr>
      <w:r w:rsidRPr="002E7EDB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lastRenderedPageBreak/>
        <w:t xml:space="preserve">การออกและเสนอขายหุ้นกู้ </w:t>
      </w:r>
      <w:r w:rsidR="001D464B" w:rsidRPr="002E7EDB">
        <w:rPr>
          <w:rFonts w:asciiTheme="majorBidi" w:hAnsiTheme="majorBidi"/>
          <w:i/>
          <w:iCs/>
          <w:sz w:val="30"/>
          <w:szCs w:val="30"/>
          <w:lang w:bidi="th-TH"/>
        </w:rPr>
        <w:t>8</w:t>
      </w:r>
      <w:r w:rsidRPr="002E7EDB">
        <w:rPr>
          <w:rFonts w:asciiTheme="majorBidi" w:hAnsiTheme="majorBidi"/>
          <w:i/>
          <w:iCs/>
          <w:sz w:val="30"/>
          <w:szCs w:val="30"/>
          <w:lang w:val="en-US" w:bidi="th-TH"/>
        </w:rPr>
        <w:t>,</w:t>
      </w:r>
      <w:r w:rsidR="001D464B" w:rsidRPr="002E7EDB">
        <w:rPr>
          <w:rFonts w:asciiTheme="majorBidi" w:hAnsiTheme="majorBidi"/>
          <w:i/>
          <w:iCs/>
          <w:sz w:val="30"/>
          <w:szCs w:val="30"/>
          <w:lang w:val="en-US" w:bidi="th-TH"/>
        </w:rPr>
        <w:t>000</w:t>
      </w:r>
      <w:r w:rsidRPr="002E7EDB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 xml:space="preserve"> ล้านบาท แก่ผู้ลงทุนสถาบัน และ</w:t>
      </w:r>
      <w:r w:rsidRPr="002E7EDB">
        <w:rPr>
          <w:rFonts w:asciiTheme="majorBidi" w:hAnsiTheme="majorBidi"/>
          <w:i/>
          <w:iCs/>
          <w:sz w:val="30"/>
          <w:szCs w:val="30"/>
          <w:lang w:val="en-US" w:bidi="th-TH"/>
        </w:rPr>
        <w:t>/</w:t>
      </w:r>
      <w:r w:rsidRPr="002E7EDB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>หรือผู้ลงทุนรายใหญ่</w:t>
      </w:r>
    </w:p>
    <w:p w14:paraId="225A28A2" w14:textId="77777777" w:rsidR="001D464B" w:rsidRPr="002E7EDB" w:rsidRDefault="001D464B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lang w:val="en-GB"/>
        </w:rPr>
      </w:pPr>
    </w:p>
    <w:p w14:paraId="15AD3BD3" w14:textId="137A1060" w:rsidR="00592235" w:rsidRPr="00A969ED" w:rsidRDefault="001D464B" w:rsidP="006A5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A969ED">
        <w:rPr>
          <w:rFonts w:asciiTheme="majorBidi" w:hAnsiTheme="majorBidi" w:hint="cs"/>
          <w:sz w:val="30"/>
          <w:szCs w:val="30"/>
          <w:cs/>
          <w:lang w:val="en-GB"/>
        </w:rPr>
        <w:t xml:space="preserve">เมื่อวันที่ </w:t>
      </w:r>
      <w:r w:rsidRPr="00A969ED">
        <w:rPr>
          <w:rFonts w:asciiTheme="majorBidi" w:hAnsiTheme="majorBidi"/>
          <w:sz w:val="30"/>
          <w:szCs w:val="30"/>
        </w:rPr>
        <w:t>15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มิถุนายน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GB"/>
        </w:rPr>
        <w:t>2565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บริษัทได้ออกและเสนอขายหุ้นกู้สกุลเงินบาทชนิดระบุชื่อผู้ถือ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ประเภทไม่ด้อยสิทธิ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ไม่มีหลักประกัน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และมีผู้แทนผู้ถือหุ้นกู้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จำนวน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GB"/>
        </w:rPr>
        <w:t>8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ล้านหน่วย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มูลค่าที่ตราไว้หน่วยละ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GB"/>
        </w:rPr>
        <w:t>1,000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บาท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คิดเป็นมูลค่ารวม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GB"/>
        </w:rPr>
        <w:t>8,000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โดยเสนอขายให้แก่ผู้ลงทุนสถาบัน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="00002EEF">
        <w:rPr>
          <w:rFonts w:asciiTheme="majorBidi" w:hAnsiTheme="majorBidi"/>
          <w:sz w:val="30"/>
          <w:szCs w:val="30"/>
        </w:rPr>
        <w:t>/</w:t>
      </w:r>
      <w:r w:rsidR="00002EEF">
        <w:rPr>
          <w:rFonts w:asciiTheme="majorBidi" w:hAnsiTheme="majorBidi" w:hint="cs"/>
          <w:sz w:val="30"/>
          <w:szCs w:val="30"/>
          <w:cs/>
        </w:rPr>
        <w:t>หรือ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ผู้ลงทุนรายใหญ่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โดยแบ่งหุ้นกู้ออกเป็น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GB"/>
        </w:rPr>
        <w:t>2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ชุด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ได้แก่</w:t>
      </w:r>
    </w:p>
    <w:p w14:paraId="259C5A14" w14:textId="7A3867BC" w:rsidR="001D464B" w:rsidRPr="00A969ED" w:rsidRDefault="001D464B" w:rsidP="001D4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  <w:lang w:val="en-GB"/>
        </w:rPr>
      </w:pPr>
    </w:p>
    <w:p w14:paraId="60F09985" w14:textId="3A35BB48" w:rsidR="001D464B" w:rsidRPr="00A969ED" w:rsidRDefault="001D464B" w:rsidP="001D464B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</w:rPr>
      </w:pPr>
      <w:r w:rsidRPr="00A969ED">
        <w:rPr>
          <w:rFonts w:asciiTheme="majorBidi" w:hAnsiTheme="majorBidi" w:hint="cs"/>
          <w:sz w:val="30"/>
          <w:szCs w:val="30"/>
          <w:cs/>
        </w:rPr>
        <w:t>หุ้นกู้อายุ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="002E7EDB" w:rsidRPr="002E7EDB">
        <w:rPr>
          <w:rFonts w:asciiTheme="majorBidi" w:hAnsiTheme="majorBidi" w:hint="cs"/>
          <w:sz w:val="30"/>
          <w:szCs w:val="30"/>
          <w:lang w:val="en-US" w:bidi="th-TH"/>
        </w:rPr>
        <w:t>5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</w:rPr>
        <w:t>ปี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US"/>
        </w:rPr>
        <w:t>5,000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</w:rPr>
        <w:t>ล้านบาท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</w:rPr>
        <w:t>มีอัตราดอกเบี้ยคงที่ร้อยละ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/>
          <w:sz w:val="30"/>
          <w:szCs w:val="30"/>
        </w:rPr>
        <w:t>3.21</w:t>
      </w:r>
      <w:r w:rsidRPr="00A969ED">
        <w:rPr>
          <w:rFonts w:asciiTheme="majorBidi" w:hAnsiTheme="majorBidi"/>
          <w:sz w:val="30"/>
          <w:szCs w:val="30"/>
          <w:cs/>
        </w:rPr>
        <w:t xml:space="preserve">% </w:t>
      </w:r>
      <w:r w:rsidRPr="00A969ED">
        <w:rPr>
          <w:rFonts w:asciiTheme="majorBidi" w:hAnsiTheme="majorBidi" w:hint="cs"/>
          <w:sz w:val="30"/>
          <w:szCs w:val="30"/>
          <w:cs/>
        </w:rPr>
        <w:t>ต่อปี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</w:rPr>
        <w:t>ชำระดอกเบี้ยทุก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</w:rPr>
        <w:t>ๆ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/>
          <w:sz w:val="30"/>
          <w:szCs w:val="30"/>
        </w:rPr>
        <w:t>6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</w:rPr>
        <w:t>เดือน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</w:rPr>
        <w:t>และครบกำหนดไถ่ถอนในเดือนมิถุนายน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</w:rPr>
        <w:t>ปี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/>
          <w:sz w:val="30"/>
          <w:szCs w:val="30"/>
        </w:rPr>
        <w:t>2570</w:t>
      </w:r>
    </w:p>
    <w:p w14:paraId="72CCE614" w14:textId="3A5E9F22" w:rsidR="001D464B" w:rsidRPr="00A969ED" w:rsidRDefault="001D464B" w:rsidP="001D464B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</w:rPr>
      </w:pP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หุ้นกู้อายุ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6A575B" w:rsidRPr="00A969ED">
        <w:rPr>
          <w:rFonts w:asciiTheme="majorBidi" w:hAnsiTheme="majorBidi"/>
          <w:sz w:val="30"/>
          <w:szCs w:val="30"/>
          <w:lang w:bidi="th-TH"/>
        </w:rPr>
        <w:t>12</w:t>
      </w:r>
      <w:r w:rsidRPr="00A969ED">
        <w:rPr>
          <w:rFonts w:asciiTheme="majorBidi" w:hAnsiTheme="majorBidi"/>
          <w:sz w:val="30"/>
          <w:szCs w:val="30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จำนวนเงิน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6A575B" w:rsidRPr="00A969ED">
        <w:rPr>
          <w:rFonts w:asciiTheme="majorBidi" w:hAnsiTheme="majorBidi"/>
          <w:sz w:val="30"/>
          <w:szCs w:val="30"/>
          <w:lang w:bidi="th-TH"/>
        </w:rPr>
        <w:t>3,000</w:t>
      </w:r>
      <w:r w:rsidRPr="00A969ED">
        <w:rPr>
          <w:rFonts w:asciiTheme="majorBidi" w:hAnsiTheme="majorBidi"/>
          <w:sz w:val="30"/>
          <w:szCs w:val="30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มีอัตราดอกเบี้ยคงที่ร้อยละ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6A575B" w:rsidRPr="00A969ED">
        <w:rPr>
          <w:rFonts w:asciiTheme="majorBidi" w:hAnsiTheme="majorBidi"/>
          <w:sz w:val="30"/>
          <w:szCs w:val="30"/>
          <w:lang w:bidi="th-TH"/>
        </w:rPr>
        <w:t>4.00</w:t>
      </w:r>
      <w:r w:rsidRPr="00A969ED">
        <w:rPr>
          <w:rFonts w:asciiTheme="majorBidi" w:hAnsiTheme="majorBidi"/>
          <w:sz w:val="30"/>
          <w:szCs w:val="30"/>
        </w:rPr>
        <w:t xml:space="preserve">% </w:t>
      </w: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ต่อปี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ชำระดอกเบี้ยทุก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ๆ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6A575B" w:rsidRPr="00A969ED">
        <w:rPr>
          <w:rFonts w:asciiTheme="majorBidi" w:hAnsiTheme="majorBidi"/>
          <w:sz w:val="30"/>
          <w:szCs w:val="30"/>
          <w:lang w:bidi="th-TH"/>
        </w:rPr>
        <w:t>6</w:t>
      </w:r>
      <w:r w:rsidRPr="00A969ED">
        <w:rPr>
          <w:rFonts w:asciiTheme="majorBidi" w:hAnsiTheme="majorBidi"/>
          <w:sz w:val="30"/>
          <w:szCs w:val="30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เดือน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และครบกำหนดไถ่ถอนในเดือนมิถุนายน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6A575B" w:rsidRPr="00A969ED">
        <w:rPr>
          <w:rFonts w:asciiTheme="majorBidi" w:hAnsiTheme="majorBidi"/>
          <w:sz w:val="30"/>
          <w:szCs w:val="30"/>
          <w:lang w:bidi="th-TH"/>
        </w:rPr>
        <w:t>2577</w:t>
      </w:r>
    </w:p>
    <w:p w14:paraId="76CC1DCB" w14:textId="77DB8AD3" w:rsidR="006A575B" w:rsidRPr="00A969ED" w:rsidRDefault="006A575B" w:rsidP="006A575B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3C69A9ED" w14:textId="5E4DF2A3" w:rsidR="006A575B" w:rsidRPr="00A969ED" w:rsidRDefault="006A575B" w:rsidP="006A575B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โดยมีวัตถุประสงค์จะนำเงินที่ได้รับจากการเสนอขายหุ้นกู้ครั้งนี้ไปใช้เพื่อชำระคืนเงินกู้ยืม</w:t>
      </w:r>
    </w:p>
    <w:p w14:paraId="6F623BD7" w14:textId="269EA523" w:rsidR="006A575B" w:rsidRPr="00A969ED" w:rsidRDefault="006A575B" w:rsidP="006A575B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2AE7FDD1" w14:textId="6F7D6BF5" w:rsidR="006A575B" w:rsidRDefault="006A575B" w:rsidP="006A575B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US" w:bidi="th-TH"/>
        </w:rPr>
      </w:pPr>
      <w:r w:rsidRPr="00A969ED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 xml:space="preserve">การออกและเสนอขายหุ้นกู้ </w:t>
      </w:r>
      <w:r w:rsidRPr="00A969ED">
        <w:rPr>
          <w:rFonts w:asciiTheme="majorBidi" w:hAnsiTheme="majorBidi"/>
          <w:i/>
          <w:iCs/>
          <w:sz w:val="30"/>
          <w:szCs w:val="30"/>
          <w:lang w:val="en-US" w:bidi="th-TH"/>
        </w:rPr>
        <w:t>17,000</w:t>
      </w:r>
      <w:r w:rsidRPr="00A969ED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 xml:space="preserve"> ล้านบาท แก่ผู้ลงทุนทั่วไป</w:t>
      </w:r>
    </w:p>
    <w:p w14:paraId="39A3929C" w14:textId="77777777" w:rsidR="00002EEF" w:rsidRPr="00A969ED" w:rsidRDefault="00002EEF" w:rsidP="006A575B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US" w:bidi="th-TH"/>
        </w:rPr>
      </w:pPr>
    </w:p>
    <w:p w14:paraId="4025FC6E" w14:textId="5B0BBD5B" w:rsidR="006A575B" w:rsidRPr="00A969ED" w:rsidRDefault="006A575B" w:rsidP="006A5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เมื่อวันที่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GB"/>
        </w:rPr>
        <w:t>30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มิถุนายน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</w:rPr>
        <w:t>2565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บริษัทได้ออกและเสนอขายหุ้นกู้สกุลเงินบาท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อายุ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GB"/>
        </w:rPr>
        <w:t>7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ปี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ชนิดระบุชื่อผู้ถือ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ประเภทไม่ด้อยสิทธิ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ไม่มีหลักประกัน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มีผู้แทนผู้ถือหุ้นกู้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และผู้ออกหุ้นกู้มีสิทธิไถ่ถอนหุ้นกู้ก่อนครบกำหนดไถ่ถอนหลังจากครบระยะเวลาหนึ่งปีภายหลังการออกหุ้นกู้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จำนวน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B04570" w:rsidRPr="00A969ED">
        <w:rPr>
          <w:rFonts w:asciiTheme="majorBidi" w:hAnsiTheme="majorBidi"/>
          <w:sz w:val="30"/>
          <w:szCs w:val="30"/>
          <w:lang w:val="en-GB"/>
        </w:rPr>
        <w:t>17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ล้านหน่วย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มูลค่าที่ตราไว้หน่วยละ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B04570" w:rsidRPr="00A969ED">
        <w:rPr>
          <w:rFonts w:asciiTheme="majorBidi" w:hAnsiTheme="majorBidi"/>
          <w:sz w:val="30"/>
          <w:szCs w:val="30"/>
          <w:lang w:val="en-GB"/>
        </w:rPr>
        <w:t>1,000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บาท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คิดเป็นมูลค่ารวม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B04570" w:rsidRPr="00A969ED">
        <w:rPr>
          <w:rFonts w:asciiTheme="majorBidi" w:hAnsiTheme="majorBidi"/>
          <w:sz w:val="30"/>
          <w:szCs w:val="30"/>
          <w:lang w:val="en-GB"/>
        </w:rPr>
        <w:t>17,000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="00B04570" w:rsidRPr="00A969ED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โดยมีอัตราดอกเบี้ยคงที่ร้อยละ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B04570" w:rsidRPr="00A969ED">
        <w:rPr>
          <w:rFonts w:asciiTheme="majorBidi" w:hAnsiTheme="majorBidi"/>
          <w:sz w:val="30"/>
          <w:szCs w:val="30"/>
          <w:lang w:val="en-GB"/>
        </w:rPr>
        <w:t>3.5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%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ต่อปี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ชำระดอกเบี้ยทุก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ๆ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B04570" w:rsidRPr="00A969ED">
        <w:rPr>
          <w:rFonts w:asciiTheme="majorBidi" w:hAnsiTheme="majorBidi"/>
          <w:sz w:val="30"/>
          <w:szCs w:val="30"/>
          <w:lang w:val="en-GB"/>
        </w:rPr>
        <w:t>6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เดือน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และครบกำหนดไถ่ถอนในเดือนมิถุนายน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ปี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B04570" w:rsidRPr="00A969ED">
        <w:rPr>
          <w:rFonts w:asciiTheme="majorBidi" w:hAnsiTheme="majorBidi"/>
          <w:sz w:val="30"/>
          <w:szCs w:val="30"/>
          <w:lang w:val="en-GB"/>
        </w:rPr>
        <w:t>2572</w:t>
      </w:r>
    </w:p>
    <w:p w14:paraId="796B0313" w14:textId="1961F2E1" w:rsidR="006A575B" w:rsidRPr="00A969ED" w:rsidRDefault="006A575B" w:rsidP="006A575B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7F01D4E6" w14:textId="2EF8B5DC" w:rsidR="00B0178F" w:rsidRDefault="006A575B" w:rsidP="00B0178F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A969ED">
        <w:rPr>
          <w:rFonts w:asciiTheme="majorBidi" w:hAnsiTheme="majorBidi" w:hint="cs"/>
          <w:sz w:val="30"/>
          <w:szCs w:val="30"/>
          <w:cs/>
          <w:lang w:val="en-US" w:bidi="th-TH"/>
        </w:rPr>
        <w:t>โดยมีวัตถุประสงค์จะนำเงินที่ได้รับจากการเสนอขายหุ้นกู้ครั้งนี้ไปใช้เพื่อชำระคืนเงินกู้และ</w:t>
      </w:r>
      <w:r w:rsidRPr="00A969ED">
        <w:rPr>
          <w:rFonts w:asciiTheme="majorBidi" w:hAnsiTheme="majorBidi"/>
          <w:sz w:val="30"/>
          <w:szCs w:val="30"/>
          <w:cs/>
          <w:lang w:val="en-US" w:bidi="th-TH"/>
        </w:rPr>
        <w:t>/</w:t>
      </w:r>
      <w:r w:rsidRPr="00A969ED">
        <w:rPr>
          <w:rFonts w:asciiTheme="majorBidi" w:hAnsiTheme="majorBidi" w:hint="cs"/>
          <w:sz w:val="30"/>
          <w:szCs w:val="30"/>
          <w:cs/>
          <w:lang w:val="en-US" w:bidi="th-TH"/>
        </w:rPr>
        <w:t>หรือ</w:t>
      </w:r>
      <w:r w:rsidRPr="00A969E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US" w:bidi="th-TH"/>
        </w:rPr>
        <w:t>เพื่อใช้เป็นเงินทุนหมุนเวียนในกิจการ</w:t>
      </w:r>
    </w:p>
    <w:p w14:paraId="16658E1E" w14:textId="77777777" w:rsidR="00B0178F" w:rsidRPr="002E7EDB" w:rsidRDefault="00B0178F" w:rsidP="002E7EDB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en-US" w:bidi="th-TH"/>
        </w:rPr>
      </w:pPr>
    </w:p>
    <w:p w14:paraId="3DBA6BD9" w14:textId="414AFF11" w:rsidR="00C261E6" w:rsidRDefault="00C26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16C40687" w14:textId="4B4F0E15" w:rsidR="00E4188D" w:rsidRDefault="00E4188D" w:rsidP="00E4188D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US" w:bidi="th-TH"/>
        </w:rPr>
      </w:pPr>
      <w:r w:rsidRPr="00E4188D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lastRenderedPageBreak/>
        <w:t xml:space="preserve">การออกและเสนอขายหุ้นกู้ </w:t>
      </w:r>
      <w:r>
        <w:rPr>
          <w:rFonts w:asciiTheme="majorBidi" w:hAnsiTheme="majorBidi"/>
          <w:i/>
          <w:iCs/>
          <w:sz w:val="30"/>
          <w:szCs w:val="30"/>
          <w:lang w:val="en-US" w:bidi="th-TH"/>
        </w:rPr>
        <w:t>1,300</w:t>
      </w:r>
      <w:r w:rsidRPr="00E4188D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 xml:space="preserve"> ล้าน</w:t>
      </w:r>
      <w:r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>เหรียญสหรัฐอเมริกาให้แก่ผู้ลงทุนต่างประเทศ</w:t>
      </w:r>
    </w:p>
    <w:p w14:paraId="32DC2308" w14:textId="77777777" w:rsidR="00620B02" w:rsidRPr="008970EC" w:rsidRDefault="00620B02" w:rsidP="00E4188D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18"/>
          <w:szCs w:val="18"/>
          <w:cs/>
          <w:lang w:val="en-US" w:bidi="th-TH"/>
        </w:rPr>
      </w:pPr>
    </w:p>
    <w:p w14:paraId="5E6D3173" w14:textId="7517237B" w:rsidR="00FB4A57" w:rsidRPr="00755A56" w:rsidRDefault="005834E9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755A56">
        <w:rPr>
          <w:rFonts w:asciiTheme="majorBidi" w:hAnsiTheme="majorBidi" w:hint="cs"/>
          <w:sz w:val="30"/>
          <w:szCs w:val="30"/>
          <w:cs/>
          <w:lang w:val="en-US" w:bidi="th-TH"/>
        </w:rPr>
        <w:t>เ</w:t>
      </w:r>
      <w:r w:rsidR="00FB4A57" w:rsidRPr="00755A56">
        <w:rPr>
          <w:rFonts w:asciiTheme="majorBidi" w:hAnsiTheme="majorBidi"/>
          <w:sz w:val="30"/>
          <w:szCs w:val="30"/>
          <w:cs/>
        </w:rPr>
        <w:t xml:space="preserve">มื่อวันที่ </w:t>
      </w:r>
      <w:r w:rsidRPr="00755A56">
        <w:rPr>
          <w:rFonts w:asciiTheme="majorBidi" w:hAnsiTheme="majorBidi"/>
          <w:sz w:val="30"/>
          <w:szCs w:val="30"/>
          <w:lang w:val="en-US" w:bidi="th-TH"/>
        </w:rPr>
        <w:t xml:space="preserve">30 </w:t>
      </w:r>
      <w:r w:rsidRPr="00755A56">
        <w:rPr>
          <w:rFonts w:asciiTheme="majorBidi" w:hAnsiTheme="majorBidi" w:hint="cs"/>
          <w:sz w:val="30"/>
          <w:szCs w:val="30"/>
          <w:cs/>
          <w:lang w:val="en-US" w:bidi="th-TH"/>
        </w:rPr>
        <w:t>มีนาคม</w:t>
      </w:r>
      <w:r w:rsidR="00FB4A57" w:rsidRPr="00755A56">
        <w:rPr>
          <w:rFonts w:asciiTheme="majorBidi" w:hAnsiTheme="majorBidi"/>
          <w:sz w:val="30"/>
          <w:szCs w:val="30"/>
          <w:lang w:bidi="th-TH"/>
        </w:rPr>
        <w:t xml:space="preserve"> 2565 </w:t>
      </w:r>
      <w:r w:rsidR="00FB4A57" w:rsidRPr="00755A56">
        <w:rPr>
          <w:rFonts w:asciiTheme="majorBidi" w:hAnsiTheme="majorBidi"/>
          <w:sz w:val="30"/>
          <w:szCs w:val="30"/>
          <w:cs/>
        </w:rPr>
        <w:t>บริษัท</w:t>
      </w:r>
      <w:r w:rsidR="00FB4A57" w:rsidRPr="00755A56">
        <w:rPr>
          <w:rFonts w:asciiTheme="majorBidi" w:hAnsiTheme="majorBidi" w:hint="cs"/>
          <w:sz w:val="30"/>
          <w:szCs w:val="30"/>
          <w:cs/>
          <w:lang w:bidi="th-TH"/>
        </w:rPr>
        <w:t>ย่อยแห่งหนึ่ง</w:t>
      </w:r>
      <w:r w:rsidR="00FB4A57" w:rsidRPr="00755A56">
        <w:rPr>
          <w:rFonts w:asciiTheme="majorBidi" w:hAnsiTheme="majorBidi"/>
          <w:sz w:val="30"/>
          <w:szCs w:val="30"/>
          <w:cs/>
        </w:rPr>
        <w:t>ได้ออกและเสนอขายหุ้นกู้สกุลเงินเหรียญสหรัฐ</w:t>
      </w:r>
      <w:r w:rsidR="00FB4A57" w:rsidRPr="00755A56">
        <w:rPr>
          <w:rFonts w:asciiTheme="majorBidi" w:hAnsiTheme="majorBidi"/>
          <w:sz w:val="30"/>
          <w:szCs w:val="30"/>
          <w:cs/>
          <w:lang w:bidi="th-TH"/>
        </w:rPr>
        <w:t>อเมริกา</w:t>
      </w:r>
      <w:r w:rsidR="00FB4A57" w:rsidRPr="00755A56">
        <w:rPr>
          <w:rFonts w:asciiTheme="majorBidi" w:hAnsiTheme="majorBidi"/>
          <w:sz w:val="30"/>
          <w:szCs w:val="30"/>
          <w:cs/>
        </w:rPr>
        <w:t xml:space="preserve"> ประเภทไม่ด้อยสิทธิ ไม่มี</w:t>
      </w:r>
      <w:r w:rsidR="00296247" w:rsidRPr="00755A56">
        <w:rPr>
          <w:rFonts w:asciiTheme="majorBidi" w:hAnsiTheme="majorBidi" w:hint="cs"/>
          <w:sz w:val="30"/>
          <w:szCs w:val="30"/>
          <w:cs/>
          <w:lang w:bidi="th-TH"/>
        </w:rPr>
        <w:t>หลัก</w:t>
      </w:r>
      <w:r w:rsidR="00FB4A57" w:rsidRPr="00755A56">
        <w:rPr>
          <w:rFonts w:asciiTheme="majorBidi" w:hAnsiTheme="majorBidi"/>
          <w:sz w:val="30"/>
          <w:szCs w:val="30"/>
          <w:cs/>
        </w:rPr>
        <w:t xml:space="preserve">ประกัน </w:t>
      </w:r>
      <w:r w:rsidR="00824142" w:rsidRPr="00755A56">
        <w:rPr>
          <w:rFonts w:asciiTheme="majorBidi" w:hAnsiTheme="majorBidi" w:hint="cs"/>
          <w:sz w:val="30"/>
          <w:szCs w:val="30"/>
          <w:cs/>
          <w:lang w:bidi="th-TH"/>
        </w:rPr>
        <w:t>โดยหุ้นกู้มีมูลค่าที่ตราไว้หน่วยละ</w:t>
      </w:r>
      <w:r w:rsidR="00824142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24142" w:rsidRPr="00755A56">
        <w:rPr>
          <w:rFonts w:asciiTheme="majorBidi" w:hAnsiTheme="majorBidi"/>
          <w:sz w:val="30"/>
          <w:szCs w:val="30"/>
          <w:lang w:val="en-US" w:bidi="th-TH"/>
        </w:rPr>
        <w:t>1,000</w:t>
      </w:r>
      <w:r w:rsidR="00824142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24142" w:rsidRPr="00755A56">
        <w:rPr>
          <w:rFonts w:asciiTheme="majorBidi" w:hAnsiTheme="majorBidi" w:hint="cs"/>
          <w:sz w:val="30"/>
          <w:szCs w:val="30"/>
          <w:cs/>
          <w:lang w:bidi="th-TH"/>
        </w:rPr>
        <w:t>เหรียญสหรัฐ</w:t>
      </w:r>
      <w:r w:rsidR="00E4188D">
        <w:rPr>
          <w:rFonts w:asciiTheme="majorBidi" w:hAnsiTheme="majorBidi" w:hint="cs"/>
          <w:sz w:val="30"/>
          <w:szCs w:val="30"/>
          <w:cs/>
          <w:lang w:bidi="th-TH"/>
        </w:rPr>
        <w:t>อเมริกา</w:t>
      </w:r>
      <w:r w:rsidR="00824142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24142" w:rsidRPr="00755A56">
        <w:rPr>
          <w:rFonts w:asciiTheme="majorBidi" w:hAnsiTheme="majorBidi" w:hint="cs"/>
          <w:sz w:val="30"/>
          <w:szCs w:val="30"/>
          <w:cs/>
          <w:lang w:bidi="th-TH"/>
        </w:rPr>
        <w:t>ซึ่งคิดเป็นมูลค่ารวม</w:t>
      </w:r>
      <w:r w:rsidR="00824142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24142" w:rsidRPr="00755A56">
        <w:rPr>
          <w:rFonts w:asciiTheme="majorBidi" w:hAnsiTheme="majorBidi"/>
          <w:sz w:val="30"/>
          <w:szCs w:val="30"/>
          <w:lang w:bidi="th-TH"/>
        </w:rPr>
        <w:t>1,300</w:t>
      </w:r>
      <w:r w:rsidR="00824142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24142" w:rsidRPr="00755A56">
        <w:rPr>
          <w:rFonts w:asciiTheme="majorBidi" w:hAnsiTheme="majorBidi" w:hint="cs"/>
          <w:sz w:val="30"/>
          <w:szCs w:val="30"/>
          <w:cs/>
          <w:lang w:bidi="th-TH"/>
        </w:rPr>
        <w:t>ล้านเหรียญสหรัฐ</w:t>
      </w:r>
      <w:r w:rsidR="00E4188D">
        <w:rPr>
          <w:rFonts w:asciiTheme="majorBidi" w:hAnsiTheme="majorBidi" w:hint="cs"/>
          <w:sz w:val="30"/>
          <w:szCs w:val="30"/>
          <w:cs/>
          <w:lang w:bidi="th-TH"/>
        </w:rPr>
        <w:t>อเมริกา โดยมีบริษัทเป็นผู้ค้ำประกันหุ้นกู้ทั้งจำนวน</w:t>
      </w:r>
      <w:r w:rsidR="00824142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24142" w:rsidRPr="00755A56">
        <w:rPr>
          <w:rFonts w:asciiTheme="majorBidi" w:hAnsiTheme="majorBidi" w:hint="cs"/>
          <w:sz w:val="30"/>
          <w:szCs w:val="30"/>
          <w:cs/>
          <w:lang w:bidi="th-TH"/>
        </w:rPr>
        <w:t>และได้เสนอขายให้แก่ผู้ลงทุนสถาบัน</w:t>
      </w:r>
      <w:r w:rsidR="00824142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24142" w:rsidRPr="00755A56">
        <w:rPr>
          <w:rFonts w:asciiTheme="majorBidi" w:hAnsiTheme="majorBidi" w:hint="cs"/>
          <w:sz w:val="30"/>
          <w:szCs w:val="30"/>
          <w:cs/>
          <w:lang w:bidi="th-TH"/>
        </w:rPr>
        <w:t>แบ่งหุ้นกู้ออกเป็น</w:t>
      </w:r>
      <w:r w:rsidR="00824142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4F22BC" w:rsidRPr="00755A56">
        <w:rPr>
          <w:rFonts w:asciiTheme="majorBidi" w:hAnsiTheme="majorBidi"/>
          <w:sz w:val="30"/>
          <w:szCs w:val="30"/>
          <w:lang w:bidi="th-TH"/>
        </w:rPr>
        <w:t>2</w:t>
      </w:r>
      <w:r w:rsidR="00824142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24142" w:rsidRPr="00755A56">
        <w:rPr>
          <w:rFonts w:asciiTheme="majorBidi" w:hAnsiTheme="majorBidi" w:hint="cs"/>
          <w:sz w:val="30"/>
          <w:szCs w:val="30"/>
          <w:cs/>
          <w:lang w:bidi="th-TH"/>
        </w:rPr>
        <w:t>ชุด</w:t>
      </w:r>
      <w:r w:rsidR="00824142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24142" w:rsidRPr="00755A56">
        <w:rPr>
          <w:rFonts w:asciiTheme="majorBidi" w:hAnsiTheme="majorBidi" w:hint="cs"/>
          <w:sz w:val="30"/>
          <w:szCs w:val="30"/>
          <w:cs/>
          <w:lang w:bidi="th-TH"/>
        </w:rPr>
        <w:t>ได้แก่</w:t>
      </w:r>
    </w:p>
    <w:p w14:paraId="170E6BB1" w14:textId="77777777" w:rsidR="005834E9" w:rsidRPr="008970EC" w:rsidRDefault="005834E9" w:rsidP="00755A56">
      <w:pPr>
        <w:pStyle w:val="block"/>
        <w:spacing w:after="0" w:line="240" w:lineRule="auto"/>
        <w:ind w:left="810"/>
        <w:jc w:val="thaiDistribute"/>
        <w:rPr>
          <w:rFonts w:asciiTheme="majorBidi" w:hAnsiTheme="majorBidi"/>
          <w:sz w:val="18"/>
          <w:szCs w:val="18"/>
          <w:lang w:bidi="th-TH"/>
        </w:rPr>
      </w:pPr>
    </w:p>
    <w:p w14:paraId="398B4E01" w14:textId="2C96D065" w:rsidR="005834E9" w:rsidRPr="00755A56" w:rsidRDefault="005834E9" w:rsidP="00755A56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หุ้นกู้อายุ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10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จำนวนเงิน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val="en-US" w:bidi="th-TH"/>
        </w:rPr>
        <w:t>1</w:t>
      </w:r>
      <w:r w:rsidRPr="00755A56">
        <w:rPr>
          <w:rFonts w:asciiTheme="majorBidi" w:hAnsiTheme="majorBidi"/>
          <w:sz w:val="30"/>
          <w:szCs w:val="30"/>
          <w:lang w:bidi="th-TH"/>
        </w:rPr>
        <w:t>,000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ล้านเหรียญสหรัฐ</w:t>
      </w:r>
      <w:r w:rsidR="00D71DD6">
        <w:rPr>
          <w:rFonts w:asciiTheme="majorBidi" w:hAnsiTheme="majorBidi" w:hint="cs"/>
          <w:sz w:val="30"/>
          <w:szCs w:val="30"/>
          <w:cs/>
          <w:lang w:bidi="th-TH"/>
        </w:rPr>
        <w:t>อเมริกา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มีอัตราดอกเบี้ยคงที่ร้อยละ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4.40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ต่อปี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ชำระดอกเบี้ยทุก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ๆ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6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เดือน</w:t>
      </w:r>
      <w:r w:rsidR="00C94400" w:rsidRPr="00755A56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C94400" w:rsidRPr="00755A56">
        <w:rPr>
          <w:rFonts w:asciiTheme="majorBidi" w:hAnsiTheme="majorBidi" w:hint="cs"/>
          <w:sz w:val="30"/>
          <w:szCs w:val="30"/>
          <w:cs/>
          <w:lang w:bidi="th-TH"/>
        </w:rPr>
        <w:t>และครบกำหนดไถ่ถอนในเดือนมีนาคม</w:t>
      </w:r>
      <w:r w:rsidR="00C94400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C94400" w:rsidRPr="00755A56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="00C94400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C94400" w:rsidRPr="00755A56">
        <w:rPr>
          <w:rFonts w:asciiTheme="majorBidi" w:hAnsiTheme="majorBidi"/>
          <w:sz w:val="30"/>
          <w:szCs w:val="30"/>
          <w:lang w:bidi="th-TH"/>
        </w:rPr>
        <w:t>2575</w:t>
      </w:r>
    </w:p>
    <w:p w14:paraId="21903DF9" w14:textId="5109DC87" w:rsidR="005834E9" w:rsidRPr="00755A56" w:rsidRDefault="005834E9" w:rsidP="00755A56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หุ้นกู้อายุ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val="en-US" w:bidi="th-TH"/>
        </w:rPr>
        <w:t>30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จำนวนเงิน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300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ล้านเหรียญสหรัฐ</w:t>
      </w:r>
      <w:r w:rsidR="00D71DD6">
        <w:rPr>
          <w:rFonts w:asciiTheme="majorBidi" w:hAnsiTheme="majorBidi" w:hint="cs"/>
          <w:sz w:val="30"/>
          <w:szCs w:val="30"/>
          <w:cs/>
          <w:lang w:bidi="th-TH"/>
        </w:rPr>
        <w:t>อเมริกา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มีอัตราดอกเบี้ยคงที่ร้อยละ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5.20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ต่อปี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ชำระดอกเบี้ย</w:t>
      </w:r>
      <w:r w:rsidR="00B0178F">
        <w:rPr>
          <w:rFonts w:asciiTheme="majorBidi" w:hAnsiTheme="majorBidi"/>
          <w:sz w:val="30"/>
          <w:szCs w:val="30"/>
          <w:lang w:bidi="th-TH"/>
        </w:rPr>
        <w:br/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ทุก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ๆ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6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เดือน</w:t>
      </w:r>
      <w:r w:rsidR="00C94400" w:rsidRPr="00755A56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C94400" w:rsidRPr="00755A56">
        <w:rPr>
          <w:rFonts w:asciiTheme="majorBidi" w:hAnsiTheme="majorBidi" w:hint="cs"/>
          <w:sz w:val="30"/>
          <w:szCs w:val="30"/>
          <w:cs/>
          <w:lang w:bidi="th-TH"/>
        </w:rPr>
        <w:t>และครบกำหนดไถ่ถอนในเดือนมีนาคม</w:t>
      </w:r>
      <w:r w:rsidR="00C94400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C94400" w:rsidRPr="00755A56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="00C94400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C94400" w:rsidRPr="00755A56">
        <w:rPr>
          <w:rFonts w:asciiTheme="majorBidi" w:hAnsiTheme="majorBidi"/>
          <w:sz w:val="30"/>
          <w:szCs w:val="30"/>
          <w:lang w:bidi="th-TH"/>
        </w:rPr>
        <w:t>2595</w:t>
      </w:r>
    </w:p>
    <w:p w14:paraId="2C311CB6" w14:textId="77777777" w:rsidR="00755A56" w:rsidRPr="008970EC" w:rsidRDefault="00755A56" w:rsidP="00755A56">
      <w:pPr>
        <w:pStyle w:val="block"/>
        <w:spacing w:after="0" w:line="240" w:lineRule="auto"/>
        <w:jc w:val="thaiDistribute"/>
        <w:rPr>
          <w:rFonts w:asciiTheme="majorBidi" w:hAnsiTheme="majorBidi"/>
          <w:sz w:val="18"/>
          <w:szCs w:val="18"/>
          <w:lang w:bidi="th-TH"/>
        </w:rPr>
      </w:pPr>
    </w:p>
    <w:p w14:paraId="37CF0503" w14:textId="77777777" w:rsidR="00592235" w:rsidRDefault="0030722E" w:rsidP="00AF6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</w:rPr>
      </w:pPr>
      <w:r w:rsidRPr="0030722E">
        <w:rPr>
          <w:rFonts w:asciiTheme="majorBidi" w:hAnsiTheme="majorBidi"/>
          <w:sz w:val="30"/>
          <w:szCs w:val="30"/>
          <w:cs/>
        </w:rPr>
        <w:t>โดยมีวัตถุประสงค์จะนำเงินที่ได้รับจากการเสนอขายหุ้นกู้ในครั้งนี้ไปใช้ในการดำเนินงานกิจการทั่วไป</w:t>
      </w:r>
      <w:r w:rsidRPr="0030722E">
        <w:rPr>
          <w:rFonts w:asciiTheme="majorBidi" w:hAnsiTheme="majorBidi"/>
          <w:sz w:val="30"/>
          <w:szCs w:val="30"/>
        </w:rPr>
        <w:t xml:space="preserve">, </w:t>
      </w:r>
      <w:r w:rsidRPr="0030722E">
        <w:rPr>
          <w:rFonts w:asciiTheme="majorBidi" w:hAnsiTheme="majorBidi"/>
          <w:sz w:val="30"/>
          <w:szCs w:val="30"/>
          <w:cs/>
        </w:rPr>
        <w:t>การชำระคืนเงินกู้</w:t>
      </w:r>
      <w:r w:rsidR="00EB4792">
        <w:rPr>
          <w:rFonts w:asciiTheme="majorBidi" w:hAnsiTheme="majorBidi" w:hint="cs"/>
          <w:sz w:val="30"/>
          <w:szCs w:val="30"/>
          <w:cs/>
        </w:rPr>
        <w:t xml:space="preserve"> </w:t>
      </w:r>
      <w:r w:rsidRPr="0030722E">
        <w:rPr>
          <w:rFonts w:asciiTheme="majorBidi" w:hAnsiTheme="majorBidi"/>
          <w:sz w:val="30"/>
          <w:szCs w:val="30"/>
          <w:cs/>
        </w:rPr>
        <w:t>(ซึ่งรวมถึงเงินกู้ยืมจากบริษัท ปตท. ศูนย์บริหารเงิน จำกัด)</w:t>
      </w:r>
      <w:r w:rsidRPr="0030722E">
        <w:rPr>
          <w:rFonts w:asciiTheme="majorBidi" w:hAnsiTheme="majorBidi"/>
          <w:sz w:val="30"/>
          <w:szCs w:val="30"/>
        </w:rPr>
        <w:t xml:space="preserve">, </w:t>
      </w:r>
      <w:r w:rsidRPr="0030722E">
        <w:rPr>
          <w:rFonts w:asciiTheme="majorBidi" w:hAnsiTheme="majorBidi"/>
          <w:sz w:val="30"/>
          <w:szCs w:val="30"/>
          <w:cs/>
        </w:rPr>
        <w:t>การสนับสนุนกิจกรรมการลงทุน และการให้กู้ยืมแก่บริษัทในกลุ่ม</w:t>
      </w:r>
    </w:p>
    <w:p w14:paraId="521B0CB6" w14:textId="1C001996" w:rsidR="00D71DD6" w:rsidRPr="008970EC" w:rsidRDefault="00D71DD6" w:rsidP="00AF6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cs/>
          <w:lang w:val="en-GB"/>
        </w:rPr>
      </w:pPr>
    </w:p>
    <w:p w14:paraId="328D38A9" w14:textId="63CAD4DB" w:rsidR="00B20300" w:rsidRPr="007E7A4A" w:rsidRDefault="00B20300" w:rsidP="00711CCC">
      <w:pPr>
        <w:pStyle w:val="ListParagraph"/>
        <w:numPr>
          <w:ilvl w:val="0"/>
          <w:numId w:val="26"/>
        </w:numPr>
        <w:tabs>
          <w:tab w:val="left" w:pos="2070"/>
        </w:tabs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B2D6B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</w:t>
      </w:r>
      <w:r w:rsidR="001D2AA7" w:rsidRPr="001D2AA7">
        <w:rPr>
          <w:rFonts w:asciiTheme="majorBidi" w:hAnsiTheme="majorBidi" w:hint="cs"/>
          <w:b/>
          <w:bCs/>
          <w:sz w:val="30"/>
          <w:szCs w:val="30"/>
          <w:cs/>
        </w:rPr>
        <w:t>และการจำแนกรายได้</w:t>
      </w:r>
    </w:p>
    <w:p w14:paraId="583B9E19" w14:textId="77777777" w:rsidR="007E7A4A" w:rsidRPr="008970EC" w:rsidRDefault="007E7A4A" w:rsidP="007E7A4A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6EC38BAD" w14:textId="174E98AD" w:rsidR="00B20300" w:rsidRPr="00755A56" w:rsidRDefault="00B2030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กลุ่มบริษัทมีหน่วยงานธุรกิจที่สำคัญซึ่งผลิตสินค้าและให้บริการที่แตกต่างกัน และมีการบริหารจัดการ</w:t>
      </w:r>
      <w:r w:rsidRPr="00755A56">
        <w:rPr>
          <w:rFonts w:asciiTheme="majorBidi" w:hAnsiTheme="majorBidi" w:cstheme="majorBidi"/>
          <w:sz w:val="30"/>
          <w:szCs w:val="30"/>
          <w:cs/>
        </w:rPr>
        <w:br/>
      </w:r>
      <w:r w:rsidRPr="00755A56">
        <w:rPr>
          <w:rFonts w:asciiTheme="majorBidi" w:hAnsiTheme="majorBidi" w:cstheme="majorBidi"/>
          <w:spacing w:val="-4"/>
          <w:sz w:val="30"/>
          <w:szCs w:val="30"/>
          <w:cs/>
        </w:rPr>
        <w:t>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การดำเนินงานของแต่ละส่วนงานของกลุ่มบริษัท ดังนี้</w:t>
      </w:r>
    </w:p>
    <w:p w14:paraId="5ED25558" w14:textId="77777777" w:rsidR="00B20300" w:rsidRPr="008970EC" w:rsidRDefault="00B2030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1620"/>
        <w:gridCol w:w="7533"/>
      </w:tblGrid>
      <w:tr w:rsidR="00B20300" w:rsidRPr="00755A56" w14:paraId="5817926A" w14:textId="77777777" w:rsidTr="000C5DC5">
        <w:tc>
          <w:tcPr>
            <w:tcW w:w="1620" w:type="dxa"/>
            <w:shd w:val="clear" w:color="auto" w:fill="auto"/>
          </w:tcPr>
          <w:p w14:paraId="46210795" w14:textId="77777777" w:rsidR="00B20300" w:rsidRPr="00755A56" w:rsidRDefault="00B20300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533" w:type="dxa"/>
            <w:shd w:val="clear" w:color="auto" w:fill="auto"/>
          </w:tcPr>
          <w:p w14:paraId="7C2CA735" w14:textId="77777777" w:rsidR="00B20300" w:rsidRPr="00755A56" w:rsidRDefault="00B20300" w:rsidP="00755A5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กลุ่มกิจการผลิตภัณฑ์ปิโตรเลียม</w:t>
            </w:r>
          </w:p>
        </w:tc>
      </w:tr>
      <w:tr w:rsidR="00B20300" w:rsidRPr="00755A56" w14:paraId="25A2209B" w14:textId="77777777" w:rsidTr="000C5DC5">
        <w:tc>
          <w:tcPr>
            <w:tcW w:w="1620" w:type="dxa"/>
            <w:shd w:val="clear" w:color="auto" w:fill="auto"/>
          </w:tcPr>
          <w:p w14:paraId="1B58D795" w14:textId="77777777" w:rsidR="00B20300" w:rsidRPr="00755A56" w:rsidRDefault="00B20300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533" w:type="dxa"/>
            <w:shd w:val="clear" w:color="auto" w:fill="auto"/>
          </w:tcPr>
          <w:p w14:paraId="3A533842" w14:textId="77777777" w:rsidR="00B20300" w:rsidRPr="00755A56" w:rsidRDefault="00B20300" w:rsidP="00755A5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กลุ่มกิจการผลิตภัณฑ์อะโรเมติกส์</w:t>
            </w:r>
          </w:p>
        </w:tc>
      </w:tr>
      <w:tr w:rsidR="00B20300" w:rsidRPr="00755A56" w14:paraId="55930DE1" w14:textId="77777777" w:rsidTr="000C5DC5">
        <w:tc>
          <w:tcPr>
            <w:tcW w:w="1620" w:type="dxa"/>
            <w:shd w:val="clear" w:color="auto" w:fill="auto"/>
          </w:tcPr>
          <w:p w14:paraId="57C9B1F9" w14:textId="77777777" w:rsidR="00B20300" w:rsidRPr="00755A56" w:rsidRDefault="00B20300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533" w:type="dxa"/>
            <w:shd w:val="clear" w:color="auto" w:fill="auto"/>
          </w:tcPr>
          <w:p w14:paraId="6FBD8B39" w14:textId="77777777" w:rsidR="00B20300" w:rsidRPr="00755A56" w:rsidRDefault="00B20300" w:rsidP="00755A5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กลุ่มกิจการผลิตภัณฑ์โอเลฟินส์และผลิตภัณฑ์ต่อเนื่อง</w:t>
            </w:r>
          </w:p>
        </w:tc>
      </w:tr>
      <w:tr w:rsidR="00B20300" w:rsidRPr="00755A56" w14:paraId="27A20FE6" w14:textId="77777777" w:rsidTr="000C5DC5">
        <w:tc>
          <w:tcPr>
            <w:tcW w:w="1620" w:type="dxa"/>
            <w:shd w:val="clear" w:color="auto" w:fill="auto"/>
          </w:tcPr>
          <w:p w14:paraId="05885A77" w14:textId="77777777" w:rsidR="00B20300" w:rsidRPr="00755A56" w:rsidRDefault="00B20300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533" w:type="dxa"/>
            <w:shd w:val="clear" w:color="auto" w:fill="auto"/>
          </w:tcPr>
          <w:p w14:paraId="5B034605" w14:textId="77777777" w:rsidR="00B20300" w:rsidRPr="00755A56" w:rsidRDefault="00B20300" w:rsidP="00755A5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กลุ่มกิจการผลิตภัณฑ์เคมีเพื่อสิ่งแวดล้อม</w:t>
            </w:r>
          </w:p>
        </w:tc>
      </w:tr>
      <w:tr w:rsidR="00B20300" w:rsidRPr="00755A56" w14:paraId="4C95182F" w14:textId="77777777" w:rsidTr="000C5DC5">
        <w:tc>
          <w:tcPr>
            <w:tcW w:w="1620" w:type="dxa"/>
            <w:shd w:val="clear" w:color="auto" w:fill="auto"/>
          </w:tcPr>
          <w:p w14:paraId="0F48BB7B" w14:textId="77777777" w:rsidR="00B20300" w:rsidRPr="00755A56" w:rsidRDefault="00B20300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533" w:type="dxa"/>
            <w:shd w:val="clear" w:color="auto" w:fill="auto"/>
          </w:tcPr>
          <w:p w14:paraId="744D17C0" w14:textId="77777777" w:rsidR="00B20300" w:rsidRPr="00755A56" w:rsidRDefault="00B20300" w:rsidP="00755A5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 Performance Materials and Chemicals</w:t>
            </w:r>
          </w:p>
        </w:tc>
      </w:tr>
      <w:tr w:rsidR="00B20300" w:rsidRPr="00755A56" w14:paraId="4A9DAC6C" w14:textId="77777777" w:rsidTr="000C5DC5">
        <w:tc>
          <w:tcPr>
            <w:tcW w:w="1620" w:type="dxa"/>
            <w:shd w:val="clear" w:color="auto" w:fill="auto"/>
          </w:tcPr>
          <w:p w14:paraId="0ECDB199" w14:textId="77777777" w:rsidR="00B20300" w:rsidRPr="00755A56" w:rsidRDefault="00B20300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533" w:type="dxa"/>
            <w:shd w:val="clear" w:color="auto" w:fill="auto"/>
          </w:tcPr>
          <w:p w14:paraId="0422EAFD" w14:textId="77777777" w:rsidR="00B20300" w:rsidRPr="00755A56" w:rsidRDefault="00B20300" w:rsidP="00755A5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กลุ่มธุรกิจบริการและอื่น ๆ</w:t>
            </w:r>
          </w:p>
        </w:tc>
      </w:tr>
      <w:tr w:rsidR="00B20300" w:rsidRPr="00755A56" w14:paraId="303E33D1" w14:textId="77777777" w:rsidTr="000C5DC5">
        <w:tc>
          <w:tcPr>
            <w:tcW w:w="1620" w:type="dxa"/>
            <w:shd w:val="clear" w:color="auto" w:fill="auto"/>
          </w:tcPr>
          <w:p w14:paraId="1DEC9423" w14:textId="77777777" w:rsidR="00B20300" w:rsidRPr="00755A56" w:rsidRDefault="00B20300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533" w:type="dxa"/>
            <w:shd w:val="clear" w:color="auto" w:fill="auto"/>
          </w:tcPr>
          <w:p w14:paraId="17FBC195" w14:textId="77777777" w:rsidR="00B20300" w:rsidRPr="00755A56" w:rsidRDefault="00B20300" w:rsidP="00755A5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กลุ่มการลงทุนในการร่วมค้าและบริษัทร่วมอื่น ๆ</w:t>
            </w:r>
          </w:p>
        </w:tc>
      </w:tr>
    </w:tbl>
    <w:p w14:paraId="177598EA" w14:textId="77777777" w:rsidR="005D642F" w:rsidRPr="008970EC" w:rsidRDefault="005D642F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pacing w:val="-6"/>
        </w:rPr>
      </w:pPr>
    </w:p>
    <w:p w14:paraId="6141A3CA" w14:textId="363774A0" w:rsidR="00B20300" w:rsidRPr="00755A56" w:rsidRDefault="00B2030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ข้อมูลผลการดำเนินงานของแต่ละส่วนงานดำเนินงาน วัดโดยใช้กำไรก่อนหักต้นทุนทางการเงิน ภาษีเงินได้ </w:t>
      </w:r>
      <w:r w:rsidRPr="00755A56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755A56">
        <w:rPr>
          <w:rFonts w:asciiTheme="majorBidi" w:hAnsiTheme="majorBidi" w:cstheme="majorBidi"/>
          <w:spacing w:val="-4"/>
          <w:sz w:val="30"/>
          <w:szCs w:val="30"/>
          <w:cs/>
        </w:rPr>
        <w:t>ค่าเสื่อมราคา ค่าตัดจำหน่าย และอื่นๆ ซึ่งนำเสนอในรายงานการจัดการภายในและสอบทานโดยผู้มีอำนาจตัดสินใจ</w:t>
      </w:r>
      <w:r w:rsidRPr="00755A56">
        <w:rPr>
          <w:rFonts w:asciiTheme="majorBidi" w:hAnsiTheme="majorBidi" w:cstheme="majorBidi"/>
          <w:spacing w:val="4"/>
          <w:sz w:val="30"/>
          <w:szCs w:val="30"/>
          <w:cs/>
        </w:rPr>
        <w:t>สูงสุด</w:t>
      </w:r>
      <w:r w:rsidRPr="00755A56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ด้านการดำเนินงานของกลุ่มบริษัท ผู้บริหารเชื่อว่าการใช้กำไรก่อนหักต้นทุนทางการเงิน ภาษีเงินได้ </w:t>
      </w:r>
      <w:r w:rsidRPr="00755A56">
        <w:rPr>
          <w:rFonts w:asciiTheme="majorBidi" w:hAnsiTheme="majorBidi" w:cstheme="majorBidi"/>
          <w:spacing w:val="-4"/>
          <w:sz w:val="30"/>
          <w:szCs w:val="30"/>
          <w:cs/>
        </w:rPr>
        <w:br/>
        <w:t>ค่าเสื่อมราคา</w:t>
      </w:r>
      <w:r w:rsidRPr="00755A56">
        <w:rPr>
          <w:rFonts w:asciiTheme="majorBidi" w:hAnsiTheme="majorBidi" w:cstheme="majorBidi"/>
          <w:spacing w:val="-8"/>
          <w:sz w:val="30"/>
          <w:szCs w:val="30"/>
          <w:cs/>
        </w:rPr>
        <w:t xml:space="preserve"> ค่าตัดจำหน่าย และอื่นๆ ในการวัดผลการดำเนินงานนั้นเป็นข้อมูลที่เหมาะสมในการประเมินผล</w:t>
      </w:r>
      <w:r w:rsidRPr="00755A56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755A56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E355626" w14:textId="77777777" w:rsidR="00B20300" w:rsidRPr="00755A56" w:rsidRDefault="00B2030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  <w:sectPr w:rsidR="00B20300" w:rsidRPr="00755A56" w:rsidSect="000F2A0D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395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1042"/>
        <w:gridCol w:w="8"/>
        <w:gridCol w:w="178"/>
        <w:gridCol w:w="1236"/>
        <w:gridCol w:w="7"/>
        <w:gridCol w:w="183"/>
        <w:gridCol w:w="1250"/>
        <w:gridCol w:w="180"/>
        <w:gridCol w:w="1243"/>
        <w:gridCol w:w="180"/>
        <w:gridCol w:w="1098"/>
        <w:gridCol w:w="179"/>
        <w:gridCol w:w="1098"/>
        <w:gridCol w:w="179"/>
        <w:gridCol w:w="1096"/>
        <w:gridCol w:w="178"/>
        <w:gridCol w:w="1237"/>
        <w:gridCol w:w="178"/>
        <w:gridCol w:w="1236"/>
      </w:tblGrid>
      <w:tr w:rsidR="005F657F" w:rsidRPr="00755A56" w14:paraId="645E7A14" w14:textId="77777777" w:rsidTr="005F657F">
        <w:trPr>
          <w:cantSplit/>
        </w:trPr>
        <w:tc>
          <w:tcPr>
            <w:tcW w:w="3409" w:type="dxa"/>
          </w:tcPr>
          <w:p w14:paraId="72F7A6F5" w14:textId="203C45FC" w:rsidR="005F657F" w:rsidRPr="00620B02" w:rsidRDefault="005F657F" w:rsidP="005F657F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97F2D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สำหรับงวด</w:t>
            </w:r>
            <w:r w:rsidR="00546A03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E97F2D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  <w:r w:rsidRPr="00E97F2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97F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E97F2D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E97F2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97F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E97F2D" w:rsidRPr="00E97F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42" w:type="dxa"/>
          </w:tcPr>
          <w:p w14:paraId="21CD0954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51EBACF6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ปิโตรเลียม</w:t>
            </w:r>
          </w:p>
        </w:tc>
        <w:tc>
          <w:tcPr>
            <w:tcW w:w="186" w:type="dxa"/>
            <w:gridSpan w:val="2"/>
          </w:tcPr>
          <w:p w14:paraId="59574437" w14:textId="77777777" w:rsidR="005F657F" w:rsidRPr="00755A56" w:rsidRDefault="005F657F" w:rsidP="005F657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03E0CC93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6214C7AA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อะโรเมติกส์</w:t>
            </w:r>
          </w:p>
        </w:tc>
        <w:tc>
          <w:tcPr>
            <w:tcW w:w="190" w:type="dxa"/>
            <w:gridSpan w:val="2"/>
          </w:tcPr>
          <w:p w14:paraId="523CC1AA" w14:textId="77777777" w:rsidR="005F657F" w:rsidRPr="00755A56" w:rsidRDefault="005F657F" w:rsidP="005F657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7FDE68BA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12649CD6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โอเลฟินส์และผลิตภัณฑ์ต่อเนื่อง</w:t>
            </w:r>
          </w:p>
        </w:tc>
        <w:tc>
          <w:tcPr>
            <w:tcW w:w="180" w:type="dxa"/>
          </w:tcPr>
          <w:p w14:paraId="38E17B8F" w14:textId="77777777" w:rsidR="005F657F" w:rsidRPr="00755A56" w:rsidRDefault="005F657F" w:rsidP="005F657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3D4DF12B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ผลิตภัณฑ์เคมี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เพื่อสิ่งแวดล้อม</w:t>
            </w:r>
          </w:p>
        </w:tc>
        <w:tc>
          <w:tcPr>
            <w:tcW w:w="180" w:type="dxa"/>
          </w:tcPr>
          <w:p w14:paraId="7229DEC0" w14:textId="77777777" w:rsidR="005F657F" w:rsidRPr="00755A56" w:rsidRDefault="005F657F" w:rsidP="005F657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4B536DAD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Performance Materials and Chemicals</w:t>
            </w:r>
          </w:p>
        </w:tc>
        <w:tc>
          <w:tcPr>
            <w:tcW w:w="179" w:type="dxa"/>
          </w:tcPr>
          <w:p w14:paraId="5AA35E7D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486CB6AE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0DA8FFD0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 ๆ</w:t>
            </w:r>
          </w:p>
        </w:tc>
        <w:tc>
          <w:tcPr>
            <w:tcW w:w="179" w:type="dxa"/>
          </w:tcPr>
          <w:p w14:paraId="276A96CC" w14:textId="77777777" w:rsidR="005F657F" w:rsidRPr="00755A56" w:rsidRDefault="005F657F" w:rsidP="005F657F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3F27C77B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การลงทุนใน</w:t>
            </w:r>
          </w:p>
          <w:p w14:paraId="741C9C70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การร่วมค้าและบริษัทร่วมอื่น ๆ</w:t>
            </w:r>
          </w:p>
        </w:tc>
        <w:tc>
          <w:tcPr>
            <w:tcW w:w="178" w:type="dxa"/>
          </w:tcPr>
          <w:p w14:paraId="08AA5DF7" w14:textId="77777777" w:rsidR="005F657F" w:rsidRPr="00755A56" w:rsidRDefault="005F657F" w:rsidP="005F657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0AE38827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5EAF537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14:paraId="31CE2FE6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36" w:type="dxa"/>
          </w:tcPr>
          <w:p w14:paraId="4E105A21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F657F" w:rsidRPr="00755A56" w14:paraId="1F27A69B" w14:textId="77777777" w:rsidTr="005F657F">
        <w:trPr>
          <w:cantSplit/>
          <w:trHeight w:val="288"/>
        </w:trPr>
        <w:tc>
          <w:tcPr>
            <w:tcW w:w="3409" w:type="dxa"/>
            <w:vAlign w:val="bottom"/>
          </w:tcPr>
          <w:p w14:paraId="177E4628" w14:textId="77777777" w:rsidR="005F657F" w:rsidRPr="00755A56" w:rsidRDefault="005F657F" w:rsidP="005F657F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986" w:type="dxa"/>
            <w:gridSpan w:val="19"/>
          </w:tcPr>
          <w:p w14:paraId="62562DCB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-6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C949A3" w:rsidRPr="00755A56" w14:paraId="22D749B4" w14:textId="77777777" w:rsidTr="005F657F">
        <w:trPr>
          <w:cantSplit/>
          <w:trHeight w:val="288"/>
        </w:trPr>
        <w:tc>
          <w:tcPr>
            <w:tcW w:w="3409" w:type="dxa"/>
            <w:vAlign w:val="bottom"/>
          </w:tcPr>
          <w:p w14:paraId="4F2F4453" w14:textId="77777777" w:rsidR="00C949A3" w:rsidRPr="00755A56" w:rsidRDefault="00C949A3" w:rsidP="00C949A3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42" w:type="dxa"/>
          </w:tcPr>
          <w:p w14:paraId="635D10F2" w14:textId="2CEF8EE0" w:rsidR="00C949A3" w:rsidRPr="00C949A3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149,866 </w:t>
            </w:r>
          </w:p>
        </w:tc>
        <w:tc>
          <w:tcPr>
            <w:tcW w:w="186" w:type="dxa"/>
            <w:gridSpan w:val="2"/>
            <w:vAlign w:val="bottom"/>
          </w:tcPr>
          <w:p w14:paraId="04600A3B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737525A3" w14:textId="6B32571D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21,421 </w:t>
            </w:r>
          </w:p>
        </w:tc>
        <w:tc>
          <w:tcPr>
            <w:tcW w:w="190" w:type="dxa"/>
            <w:gridSpan w:val="2"/>
            <w:vAlign w:val="bottom"/>
          </w:tcPr>
          <w:p w14:paraId="7031E4DC" w14:textId="77777777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4525B57F" w14:textId="06241811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99,789 </w:t>
            </w:r>
          </w:p>
        </w:tc>
        <w:tc>
          <w:tcPr>
            <w:tcW w:w="180" w:type="dxa"/>
            <w:vAlign w:val="bottom"/>
          </w:tcPr>
          <w:p w14:paraId="52B0A06D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5D0766E3" w14:textId="35DB54DF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</w:rPr>
              <w:t xml:space="preserve">12,911 </w:t>
            </w:r>
          </w:p>
        </w:tc>
        <w:tc>
          <w:tcPr>
            <w:tcW w:w="180" w:type="dxa"/>
            <w:vAlign w:val="bottom"/>
          </w:tcPr>
          <w:p w14:paraId="000304E2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0EDF1398" w14:textId="7B59201A" w:rsidR="00C949A3" w:rsidRPr="00C949A3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88,862 </w:t>
            </w:r>
          </w:p>
        </w:tc>
        <w:tc>
          <w:tcPr>
            <w:tcW w:w="179" w:type="dxa"/>
            <w:vAlign w:val="bottom"/>
          </w:tcPr>
          <w:p w14:paraId="1EFF5842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44E99975" w14:textId="290D6DFF" w:rsidR="00C949A3" w:rsidRPr="00C949A3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1,521 </w:t>
            </w:r>
          </w:p>
        </w:tc>
        <w:tc>
          <w:tcPr>
            <w:tcW w:w="179" w:type="dxa"/>
            <w:vAlign w:val="bottom"/>
          </w:tcPr>
          <w:p w14:paraId="50B0E58C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2D630B52" w14:textId="5293EC19" w:rsidR="00C949A3" w:rsidRPr="00C949A3" w:rsidRDefault="00C949A3" w:rsidP="00C949A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BB60C00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21F73338" w14:textId="62608610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949A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374AF4E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4E761382" w14:textId="515EB5BF" w:rsidR="00C949A3" w:rsidRPr="00C949A3" w:rsidRDefault="002E7EDB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7EDB">
              <w:rPr>
                <w:rFonts w:asciiTheme="majorBidi" w:hAnsiTheme="majorBidi"/>
                <w:sz w:val="24"/>
                <w:szCs w:val="24"/>
                <w:lang w:val="en-US" w:bidi="th-TH"/>
              </w:rPr>
              <w:t>374</w:t>
            </w:r>
            <w:r w:rsidR="00C949A3"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E7EDB">
              <w:rPr>
                <w:rFonts w:asciiTheme="majorBidi" w:hAnsiTheme="majorBidi"/>
                <w:sz w:val="24"/>
                <w:szCs w:val="24"/>
                <w:lang w:val="en-US" w:bidi="th-TH"/>
              </w:rPr>
              <w:t>370</w:t>
            </w:r>
          </w:p>
        </w:tc>
      </w:tr>
      <w:tr w:rsidR="00C949A3" w:rsidRPr="00755A56" w14:paraId="16A1F607" w14:textId="77777777" w:rsidTr="005F657F">
        <w:trPr>
          <w:cantSplit/>
          <w:trHeight w:val="288"/>
        </w:trPr>
        <w:tc>
          <w:tcPr>
            <w:tcW w:w="3409" w:type="dxa"/>
            <w:vAlign w:val="bottom"/>
          </w:tcPr>
          <w:p w14:paraId="38335250" w14:textId="77777777" w:rsidR="00C949A3" w:rsidRPr="00755A56" w:rsidRDefault="00C949A3" w:rsidP="00C949A3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23E98B53" w14:textId="7D49009C" w:rsidR="00C949A3" w:rsidRPr="00C949A3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24,991 </w:t>
            </w:r>
          </w:p>
        </w:tc>
        <w:tc>
          <w:tcPr>
            <w:tcW w:w="186" w:type="dxa"/>
            <w:gridSpan w:val="2"/>
            <w:vAlign w:val="bottom"/>
          </w:tcPr>
          <w:p w14:paraId="5192B4D6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04304CBD" w14:textId="0544E74E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65,224 </w:t>
            </w:r>
          </w:p>
        </w:tc>
        <w:tc>
          <w:tcPr>
            <w:tcW w:w="190" w:type="dxa"/>
            <w:gridSpan w:val="2"/>
            <w:vAlign w:val="bottom"/>
          </w:tcPr>
          <w:p w14:paraId="4BFC9DB7" w14:textId="77777777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353B5205" w14:textId="31BC048A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13,429 </w:t>
            </w:r>
          </w:p>
        </w:tc>
        <w:tc>
          <w:tcPr>
            <w:tcW w:w="180" w:type="dxa"/>
            <w:vAlign w:val="bottom"/>
          </w:tcPr>
          <w:p w14:paraId="3FC649CE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350A4252" w14:textId="3A53B033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</w:rPr>
              <w:t xml:space="preserve">1,908 </w:t>
            </w:r>
          </w:p>
        </w:tc>
        <w:tc>
          <w:tcPr>
            <w:tcW w:w="180" w:type="dxa"/>
            <w:vAlign w:val="bottom"/>
          </w:tcPr>
          <w:p w14:paraId="659F1F80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48857EE" w14:textId="25317AC9" w:rsidR="00C949A3" w:rsidRPr="00C949A3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1DA2048E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B956CD0" w14:textId="03418776" w:rsidR="00C949A3" w:rsidRPr="00C949A3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2,792 </w:t>
            </w:r>
          </w:p>
        </w:tc>
        <w:tc>
          <w:tcPr>
            <w:tcW w:w="179" w:type="dxa"/>
            <w:vAlign w:val="bottom"/>
          </w:tcPr>
          <w:p w14:paraId="5E7C4E5D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1D727B7" w14:textId="0FD556A6" w:rsidR="00C949A3" w:rsidRPr="00C949A3" w:rsidRDefault="00C949A3" w:rsidP="00C949A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61B80D5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82A2DB1" w14:textId="12620410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</w:rPr>
              <w:t>(108,344)</w:t>
            </w:r>
          </w:p>
        </w:tc>
        <w:tc>
          <w:tcPr>
            <w:tcW w:w="178" w:type="dxa"/>
            <w:vAlign w:val="bottom"/>
          </w:tcPr>
          <w:p w14:paraId="4527AFA0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1E895C2D" w14:textId="54640EE3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949A3" w:rsidRPr="00755A56" w14:paraId="3DC566DC" w14:textId="77777777" w:rsidTr="005F657F">
        <w:trPr>
          <w:cantSplit/>
          <w:trHeight w:val="288"/>
        </w:trPr>
        <w:tc>
          <w:tcPr>
            <w:tcW w:w="3409" w:type="dxa"/>
            <w:vAlign w:val="bottom"/>
          </w:tcPr>
          <w:p w14:paraId="5E682F8D" w14:textId="77777777" w:rsidR="00C949A3" w:rsidRPr="00755A56" w:rsidRDefault="00C949A3" w:rsidP="00C949A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5DF51939" w14:textId="74A96DAF" w:rsidR="00C949A3" w:rsidRPr="00C949A3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174,857 </w:t>
            </w:r>
          </w:p>
        </w:tc>
        <w:tc>
          <w:tcPr>
            <w:tcW w:w="186" w:type="dxa"/>
            <w:gridSpan w:val="2"/>
            <w:vAlign w:val="bottom"/>
          </w:tcPr>
          <w:p w14:paraId="1ED59A38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038A0926" w14:textId="3F6A40E0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86,645 </w:t>
            </w:r>
          </w:p>
        </w:tc>
        <w:tc>
          <w:tcPr>
            <w:tcW w:w="190" w:type="dxa"/>
            <w:gridSpan w:val="2"/>
            <w:vAlign w:val="bottom"/>
          </w:tcPr>
          <w:p w14:paraId="618DB020" w14:textId="77777777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13AA93BE" w14:textId="1506FD19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113,218 </w:t>
            </w:r>
          </w:p>
        </w:tc>
        <w:tc>
          <w:tcPr>
            <w:tcW w:w="180" w:type="dxa"/>
            <w:vAlign w:val="bottom"/>
          </w:tcPr>
          <w:p w14:paraId="11F2AAE1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25923ED3" w14:textId="379B6F6B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14,819 </w:t>
            </w:r>
          </w:p>
        </w:tc>
        <w:tc>
          <w:tcPr>
            <w:tcW w:w="180" w:type="dxa"/>
            <w:vAlign w:val="bottom"/>
          </w:tcPr>
          <w:p w14:paraId="7680EA42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AA7DC5D" w14:textId="764035E0" w:rsidR="00C949A3" w:rsidRPr="00C949A3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88,862 </w:t>
            </w:r>
          </w:p>
        </w:tc>
        <w:tc>
          <w:tcPr>
            <w:tcW w:w="179" w:type="dxa"/>
            <w:vAlign w:val="bottom"/>
          </w:tcPr>
          <w:p w14:paraId="24BDB554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CE20D51" w14:textId="03F679B6" w:rsidR="00C949A3" w:rsidRPr="00C949A3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4,313 </w:t>
            </w:r>
          </w:p>
        </w:tc>
        <w:tc>
          <w:tcPr>
            <w:tcW w:w="179" w:type="dxa"/>
            <w:vAlign w:val="bottom"/>
          </w:tcPr>
          <w:p w14:paraId="27259FF0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697586E9" w14:textId="0669D070" w:rsidR="00C949A3" w:rsidRPr="00C949A3" w:rsidRDefault="00C949A3" w:rsidP="00C949A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CC598D8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23858E82" w14:textId="5542845F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(108,344)</w:t>
            </w:r>
          </w:p>
        </w:tc>
        <w:tc>
          <w:tcPr>
            <w:tcW w:w="178" w:type="dxa"/>
            <w:vAlign w:val="bottom"/>
          </w:tcPr>
          <w:p w14:paraId="55B8C440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DBFD7" w14:textId="60CE6CBD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374,370 </w:t>
            </w:r>
          </w:p>
        </w:tc>
      </w:tr>
      <w:tr w:rsidR="00C949A3" w:rsidRPr="00755A56" w14:paraId="2C4E0C74" w14:textId="77777777" w:rsidTr="005F657F">
        <w:trPr>
          <w:cantSplit/>
          <w:trHeight w:val="288"/>
        </w:trPr>
        <w:tc>
          <w:tcPr>
            <w:tcW w:w="3409" w:type="dxa"/>
            <w:vAlign w:val="bottom"/>
          </w:tcPr>
          <w:p w14:paraId="5907D1E6" w14:textId="77777777" w:rsidR="00C949A3" w:rsidRPr="00755A56" w:rsidRDefault="00C949A3" w:rsidP="00C949A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1C0C4571" w14:textId="22E1CD16" w:rsidR="00C949A3" w:rsidRPr="00C949A3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(156,152)</w:t>
            </w:r>
          </w:p>
        </w:tc>
        <w:tc>
          <w:tcPr>
            <w:tcW w:w="186" w:type="dxa"/>
            <w:gridSpan w:val="2"/>
            <w:vAlign w:val="bottom"/>
          </w:tcPr>
          <w:p w14:paraId="1DD0AE36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69B7FCE5" w14:textId="6A47AB49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(83,099)</w:t>
            </w:r>
          </w:p>
        </w:tc>
        <w:tc>
          <w:tcPr>
            <w:tcW w:w="190" w:type="dxa"/>
            <w:gridSpan w:val="2"/>
            <w:vAlign w:val="bottom"/>
          </w:tcPr>
          <w:p w14:paraId="526DCEA2" w14:textId="77777777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599CF6D7" w14:textId="48286F30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(98,788)</w:t>
            </w:r>
          </w:p>
        </w:tc>
        <w:tc>
          <w:tcPr>
            <w:tcW w:w="180" w:type="dxa"/>
            <w:vAlign w:val="bottom"/>
          </w:tcPr>
          <w:p w14:paraId="75B675B6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73CEBEA0" w14:textId="610E1C02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</w:rPr>
              <w:t>(13,072)</w:t>
            </w:r>
          </w:p>
        </w:tc>
        <w:tc>
          <w:tcPr>
            <w:tcW w:w="180" w:type="dxa"/>
            <w:vAlign w:val="bottom"/>
          </w:tcPr>
          <w:p w14:paraId="5D73F589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449F7AE3" w14:textId="185FCFCF" w:rsidR="00C949A3" w:rsidRPr="00C949A3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(69,655)</w:t>
            </w:r>
          </w:p>
        </w:tc>
        <w:tc>
          <w:tcPr>
            <w:tcW w:w="179" w:type="dxa"/>
            <w:vAlign w:val="bottom"/>
          </w:tcPr>
          <w:p w14:paraId="353A2271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124829F0" w14:textId="21A7E54E" w:rsidR="00C949A3" w:rsidRPr="00C949A3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(2,989)</w:t>
            </w:r>
          </w:p>
        </w:tc>
        <w:tc>
          <w:tcPr>
            <w:tcW w:w="179" w:type="dxa"/>
            <w:vAlign w:val="bottom"/>
          </w:tcPr>
          <w:p w14:paraId="757D8A57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6C31279C" w14:textId="246DF9A8" w:rsidR="00C949A3" w:rsidRPr="00C949A3" w:rsidRDefault="00C949A3" w:rsidP="00C949A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4C97D30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30D47B79" w14:textId="73DD10F1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</w:rPr>
              <w:t xml:space="preserve">107,537 </w:t>
            </w:r>
          </w:p>
        </w:tc>
        <w:tc>
          <w:tcPr>
            <w:tcW w:w="178" w:type="dxa"/>
            <w:vAlign w:val="bottom"/>
          </w:tcPr>
          <w:p w14:paraId="62918D0C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04DCF921" w14:textId="6A2E68F2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/>
                <w:sz w:val="24"/>
                <w:szCs w:val="24"/>
                <w:lang w:val="en-US" w:bidi="th-TH"/>
              </w:rPr>
              <w:t>(316,218)</w:t>
            </w:r>
          </w:p>
        </w:tc>
      </w:tr>
      <w:tr w:rsidR="00C949A3" w:rsidRPr="00755A56" w14:paraId="41329A53" w14:textId="77777777" w:rsidTr="005F657F">
        <w:trPr>
          <w:cantSplit/>
          <w:trHeight w:val="288"/>
        </w:trPr>
        <w:tc>
          <w:tcPr>
            <w:tcW w:w="3409" w:type="dxa"/>
            <w:vAlign w:val="bottom"/>
          </w:tcPr>
          <w:p w14:paraId="49409116" w14:textId="77777777" w:rsidR="00C949A3" w:rsidRPr="00755A56" w:rsidRDefault="00C949A3" w:rsidP="00C949A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042" w:type="dxa"/>
          </w:tcPr>
          <w:p w14:paraId="4D0AD5C1" w14:textId="4B8577DE" w:rsidR="00C949A3" w:rsidRPr="00C949A3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(298)</w:t>
            </w:r>
          </w:p>
        </w:tc>
        <w:tc>
          <w:tcPr>
            <w:tcW w:w="186" w:type="dxa"/>
            <w:gridSpan w:val="2"/>
            <w:vAlign w:val="bottom"/>
          </w:tcPr>
          <w:p w14:paraId="33B72202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13A078DA" w14:textId="5A830E86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(431)</w:t>
            </w:r>
          </w:p>
        </w:tc>
        <w:tc>
          <w:tcPr>
            <w:tcW w:w="190" w:type="dxa"/>
            <w:gridSpan w:val="2"/>
            <w:vAlign w:val="bottom"/>
          </w:tcPr>
          <w:p w14:paraId="0E48F9AC" w14:textId="77777777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209EF0FC" w14:textId="523E6CBD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(5,667)</w:t>
            </w:r>
          </w:p>
        </w:tc>
        <w:tc>
          <w:tcPr>
            <w:tcW w:w="180" w:type="dxa"/>
            <w:vAlign w:val="bottom"/>
          </w:tcPr>
          <w:p w14:paraId="0C8FC18D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0200F513" w14:textId="75556525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</w:rPr>
              <w:t>(372)</w:t>
            </w:r>
          </w:p>
        </w:tc>
        <w:tc>
          <w:tcPr>
            <w:tcW w:w="180" w:type="dxa"/>
            <w:vAlign w:val="bottom"/>
          </w:tcPr>
          <w:p w14:paraId="79C68BE0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50F11680" w14:textId="2EB3EE60" w:rsidR="00C949A3" w:rsidRPr="00C949A3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(9,899)</w:t>
            </w:r>
          </w:p>
        </w:tc>
        <w:tc>
          <w:tcPr>
            <w:tcW w:w="179" w:type="dxa"/>
            <w:vAlign w:val="bottom"/>
          </w:tcPr>
          <w:p w14:paraId="4BF8FC4C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29F3DA9C" w14:textId="4114B5EC" w:rsidR="00C949A3" w:rsidRPr="00C949A3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(1,147)</w:t>
            </w:r>
          </w:p>
        </w:tc>
        <w:tc>
          <w:tcPr>
            <w:tcW w:w="179" w:type="dxa"/>
            <w:vAlign w:val="bottom"/>
          </w:tcPr>
          <w:p w14:paraId="0B1654D6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72C15820" w14:textId="2A0F78E0" w:rsidR="00C949A3" w:rsidRPr="00C949A3" w:rsidRDefault="00C949A3" w:rsidP="00C949A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5EC147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1429B22A" w14:textId="02DFE4FE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</w:rPr>
              <w:t xml:space="preserve">1,832 </w:t>
            </w:r>
          </w:p>
        </w:tc>
        <w:tc>
          <w:tcPr>
            <w:tcW w:w="178" w:type="dxa"/>
            <w:vAlign w:val="bottom"/>
          </w:tcPr>
          <w:p w14:paraId="1EA4A1FE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2CE7519C" w14:textId="117D0766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/>
                <w:sz w:val="24"/>
                <w:szCs w:val="24"/>
                <w:lang w:val="en-US" w:bidi="th-TH"/>
              </w:rPr>
              <w:t>(15,982)</w:t>
            </w:r>
          </w:p>
        </w:tc>
      </w:tr>
      <w:tr w:rsidR="005F657F" w:rsidRPr="00755A56" w14:paraId="6EF29A1B" w14:textId="77777777" w:rsidTr="005F657F">
        <w:trPr>
          <w:cantSplit/>
          <w:trHeight w:val="288"/>
        </w:trPr>
        <w:tc>
          <w:tcPr>
            <w:tcW w:w="3409" w:type="dxa"/>
            <w:vAlign w:val="bottom"/>
          </w:tcPr>
          <w:p w14:paraId="4D573506" w14:textId="4CCB1C64" w:rsidR="005F657F" w:rsidRPr="00755A56" w:rsidRDefault="005F657F" w:rsidP="005F657F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="00B017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="00B0178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ขาดทุน) 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42" w:type="dxa"/>
          </w:tcPr>
          <w:p w14:paraId="2599FCF9" w14:textId="77777777" w:rsidR="005F657F" w:rsidRPr="00755A56" w:rsidRDefault="005F657F" w:rsidP="005F65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1F8AB579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2760B4B5" w14:textId="77777777" w:rsidR="005F657F" w:rsidRPr="00755A56" w:rsidRDefault="005F657F" w:rsidP="005F657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0" w:type="dxa"/>
            <w:gridSpan w:val="2"/>
            <w:vAlign w:val="bottom"/>
          </w:tcPr>
          <w:p w14:paraId="44013DC0" w14:textId="77777777" w:rsidR="005F657F" w:rsidRPr="00755A56" w:rsidRDefault="005F657F" w:rsidP="005F657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  <w:vAlign w:val="bottom"/>
          </w:tcPr>
          <w:p w14:paraId="7EAAB8DA" w14:textId="77777777" w:rsidR="005F657F" w:rsidRPr="00755A56" w:rsidRDefault="005F657F" w:rsidP="005F657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8275AF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vAlign w:val="bottom"/>
          </w:tcPr>
          <w:p w14:paraId="05E9A966" w14:textId="77777777" w:rsidR="005F657F" w:rsidRPr="00755A56" w:rsidRDefault="005F657F" w:rsidP="005F657F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014540A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6E9075B" w14:textId="77777777" w:rsidR="005F657F" w:rsidRPr="00755A56" w:rsidRDefault="005F657F" w:rsidP="005F657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4CC147C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vAlign w:val="bottom"/>
          </w:tcPr>
          <w:p w14:paraId="643ABE7F" w14:textId="77777777" w:rsidR="005F657F" w:rsidRPr="00755A56" w:rsidRDefault="005F657F" w:rsidP="005F657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CAB0C17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08FBB529" w14:textId="77777777" w:rsidR="005F657F" w:rsidRPr="00755A56" w:rsidRDefault="005F657F" w:rsidP="005F657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B61A177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  <w:vAlign w:val="bottom"/>
          </w:tcPr>
          <w:p w14:paraId="2B7C1538" w14:textId="77777777" w:rsidR="005F657F" w:rsidRPr="00755A56" w:rsidRDefault="005F657F" w:rsidP="005F657F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246C7A8" w14:textId="77777777" w:rsidR="005F657F" w:rsidRPr="00755A56" w:rsidRDefault="005F657F" w:rsidP="005F657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0066485C" w14:textId="77777777" w:rsidR="005F657F" w:rsidRPr="00755A56" w:rsidRDefault="005F657F" w:rsidP="005F657F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949A3" w:rsidRPr="00755A56" w14:paraId="25137722" w14:textId="77777777" w:rsidTr="005F657F">
        <w:trPr>
          <w:cantSplit/>
          <w:trHeight w:val="288"/>
        </w:trPr>
        <w:tc>
          <w:tcPr>
            <w:tcW w:w="3409" w:type="dxa"/>
            <w:vAlign w:val="bottom"/>
          </w:tcPr>
          <w:p w14:paraId="6C0EEFD9" w14:textId="77777777" w:rsidR="00C949A3" w:rsidRPr="00755A56" w:rsidRDefault="00C949A3" w:rsidP="00C949A3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042" w:type="dxa"/>
          </w:tcPr>
          <w:p w14:paraId="14145198" w14:textId="640E14E9" w:rsidR="00C949A3" w:rsidRPr="00C949A3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(826)</w:t>
            </w:r>
          </w:p>
        </w:tc>
        <w:tc>
          <w:tcPr>
            <w:tcW w:w="186" w:type="dxa"/>
            <w:gridSpan w:val="2"/>
            <w:vAlign w:val="bottom"/>
          </w:tcPr>
          <w:p w14:paraId="6A8AEE23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6EDE9E36" w14:textId="2D9AD0E8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1,163</w:t>
            </w:r>
          </w:p>
        </w:tc>
        <w:tc>
          <w:tcPr>
            <w:tcW w:w="190" w:type="dxa"/>
            <w:gridSpan w:val="2"/>
            <w:vAlign w:val="bottom"/>
          </w:tcPr>
          <w:p w14:paraId="6D68743A" w14:textId="77777777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5B3FC397" w14:textId="04B99F74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9,321 </w:t>
            </w:r>
          </w:p>
        </w:tc>
        <w:tc>
          <w:tcPr>
            <w:tcW w:w="180" w:type="dxa"/>
            <w:vAlign w:val="bottom"/>
          </w:tcPr>
          <w:p w14:paraId="383F4EB3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6FBAF082" w14:textId="3ED5E3F2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1,399 </w:t>
            </w:r>
          </w:p>
        </w:tc>
        <w:tc>
          <w:tcPr>
            <w:tcW w:w="180" w:type="dxa"/>
            <w:vAlign w:val="bottom"/>
          </w:tcPr>
          <w:p w14:paraId="71A99001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11065C0B" w14:textId="6F58A900" w:rsidR="00C949A3" w:rsidRPr="00C949A3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9,414 </w:t>
            </w:r>
          </w:p>
        </w:tc>
        <w:tc>
          <w:tcPr>
            <w:tcW w:w="179" w:type="dxa"/>
            <w:vAlign w:val="bottom"/>
          </w:tcPr>
          <w:p w14:paraId="3C05D834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4744244C" w14:textId="24357F34" w:rsidR="00C949A3" w:rsidRPr="00C949A3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991 </w:t>
            </w:r>
          </w:p>
        </w:tc>
        <w:tc>
          <w:tcPr>
            <w:tcW w:w="179" w:type="dxa"/>
            <w:vAlign w:val="bottom"/>
          </w:tcPr>
          <w:p w14:paraId="1C31568C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2BD1F1A8" w14:textId="2B47F79C" w:rsidR="00C949A3" w:rsidRPr="00C949A3" w:rsidRDefault="00C949A3" w:rsidP="00C949A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03087BC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50D3F8A2" w14:textId="2D67F240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506 </w:t>
            </w:r>
          </w:p>
        </w:tc>
        <w:tc>
          <w:tcPr>
            <w:tcW w:w="178" w:type="dxa"/>
            <w:vAlign w:val="bottom"/>
          </w:tcPr>
          <w:p w14:paraId="6EF647AC" w14:textId="77777777" w:rsidR="00C949A3" w:rsidRPr="00C949A3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7928961B" w14:textId="777E04CF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21,968 </w:t>
            </w:r>
          </w:p>
        </w:tc>
      </w:tr>
      <w:tr w:rsidR="00C949A3" w:rsidRPr="00755A56" w14:paraId="558060CA" w14:textId="77777777" w:rsidTr="005F657F">
        <w:trPr>
          <w:cantSplit/>
          <w:trHeight w:val="288"/>
        </w:trPr>
        <w:tc>
          <w:tcPr>
            <w:tcW w:w="3409" w:type="dxa"/>
            <w:vAlign w:val="bottom"/>
          </w:tcPr>
          <w:p w14:paraId="76CE076C" w14:textId="77777777" w:rsidR="00C949A3" w:rsidRPr="00755A56" w:rsidRDefault="00C949A3" w:rsidP="00C949A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042" w:type="dxa"/>
          </w:tcPr>
          <w:p w14:paraId="58FFC3A7" w14:textId="0B451154" w:rsidR="00C949A3" w:rsidRPr="00755A56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33 </w:t>
            </w:r>
          </w:p>
        </w:tc>
        <w:tc>
          <w:tcPr>
            <w:tcW w:w="186" w:type="dxa"/>
            <w:gridSpan w:val="2"/>
            <w:vAlign w:val="bottom"/>
          </w:tcPr>
          <w:p w14:paraId="6701BC9A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48AD3F1B" w14:textId="642F7203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</w:p>
        </w:tc>
        <w:tc>
          <w:tcPr>
            <w:tcW w:w="190" w:type="dxa"/>
            <w:gridSpan w:val="2"/>
            <w:vAlign w:val="bottom"/>
          </w:tcPr>
          <w:p w14:paraId="395ABC83" w14:textId="77777777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68FEAEED" w14:textId="6026C7D5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160 </w:t>
            </w:r>
          </w:p>
        </w:tc>
        <w:tc>
          <w:tcPr>
            <w:tcW w:w="180" w:type="dxa"/>
            <w:vAlign w:val="bottom"/>
          </w:tcPr>
          <w:p w14:paraId="0D89A2ED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743C15FE" w14:textId="2E968DDC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</w:p>
        </w:tc>
        <w:tc>
          <w:tcPr>
            <w:tcW w:w="180" w:type="dxa"/>
            <w:vAlign w:val="bottom"/>
          </w:tcPr>
          <w:p w14:paraId="40249E72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57DF47EA" w14:textId="375851A6" w:rsidR="00C949A3" w:rsidRPr="00755A56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</w:p>
        </w:tc>
        <w:tc>
          <w:tcPr>
            <w:tcW w:w="179" w:type="dxa"/>
            <w:vAlign w:val="bottom"/>
          </w:tcPr>
          <w:p w14:paraId="2BD6C74F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69A8D95E" w14:textId="335DA7F6" w:rsidR="00C949A3" w:rsidRPr="00755A56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14,612 </w:t>
            </w:r>
          </w:p>
        </w:tc>
        <w:tc>
          <w:tcPr>
            <w:tcW w:w="179" w:type="dxa"/>
            <w:vAlign w:val="bottom"/>
          </w:tcPr>
          <w:p w14:paraId="0DA7E9C8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7DC05014" w14:textId="02F2F1C5" w:rsidR="00C949A3" w:rsidRPr="00755A56" w:rsidRDefault="00C949A3" w:rsidP="00C949A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5CD18D5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383E901A" w14:textId="4733FE39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</w:rPr>
              <w:t>(14,3</w:t>
            </w:r>
            <w:r w:rsidR="00264E03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C949A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532AFE6D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336F724A" w14:textId="6CE379D6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/>
                <w:sz w:val="24"/>
                <w:szCs w:val="24"/>
                <w:lang w:val="en-US" w:bidi="th-TH"/>
              </w:rPr>
              <w:t>5</w:t>
            </w:r>
            <w:r w:rsidR="00264E03">
              <w:rPr>
                <w:rFonts w:asciiTheme="majorBidi" w:hAnsiTheme="majorBidi"/>
                <w:sz w:val="24"/>
                <w:szCs w:val="24"/>
                <w:lang w:val="en-US" w:bidi="th-TH"/>
              </w:rPr>
              <w:t>30</w:t>
            </w:r>
          </w:p>
        </w:tc>
      </w:tr>
      <w:tr w:rsidR="00C949A3" w:rsidRPr="00755A56" w14:paraId="25AEF821" w14:textId="77777777" w:rsidTr="005F657F">
        <w:trPr>
          <w:cantSplit/>
          <w:trHeight w:val="288"/>
        </w:trPr>
        <w:tc>
          <w:tcPr>
            <w:tcW w:w="3409" w:type="dxa"/>
            <w:vAlign w:val="bottom"/>
          </w:tcPr>
          <w:p w14:paraId="390E1267" w14:textId="77777777" w:rsidR="00C949A3" w:rsidRPr="00755A56" w:rsidRDefault="00C949A3" w:rsidP="00C949A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050" w:type="dxa"/>
            <w:gridSpan w:val="2"/>
          </w:tcPr>
          <w:p w14:paraId="6BE4DE45" w14:textId="73B67F75" w:rsidR="00C949A3" w:rsidRPr="00755A56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(379)</w:t>
            </w:r>
          </w:p>
        </w:tc>
        <w:tc>
          <w:tcPr>
            <w:tcW w:w="178" w:type="dxa"/>
            <w:vAlign w:val="bottom"/>
          </w:tcPr>
          <w:p w14:paraId="462FE9A3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3722F3B3" w14:textId="6075CC1B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(238)</w:t>
            </w:r>
          </w:p>
        </w:tc>
        <w:tc>
          <w:tcPr>
            <w:tcW w:w="183" w:type="dxa"/>
            <w:vAlign w:val="bottom"/>
          </w:tcPr>
          <w:p w14:paraId="52EBD991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3D066AB7" w14:textId="4ACD140A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(802)</w:t>
            </w:r>
          </w:p>
        </w:tc>
        <w:tc>
          <w:tcPr>
            <w:tcW w:w="180" w:type="dxa"/>
            <w:vAlign w:val="bottom"/>
          </w:tcPr>
          <w:p w14:paraId="3A38BC8E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2DA677C4" w14:textId="60CD0DAE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</w:rPr>
              <w:t>(25)</w:t>
            </w:r>
          </w:p>
        </w:tc>
        <w:tc>
          <w:tcPr>
            <w:tcW w:w="180" w:type="dxa"/>
            <w:vAlign w:val="bottom"/>
          </w:tcPr>
          <w:p w14:paraId="664D6E6C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4392055E" w14:textId="52410F77" w:rsidR="00C949A3" w:rsidRPr="00755A56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(1,249)</w:t>
            </w:r>
          </w:p>
        </w:tc>
        <w:tc>
          <w:tcPr>
            <w:tcW w:w="179" w:type="dxa"/>
            <w:vAlign w:val="bottom"/>
          </w:tcPr>
          <w:p w14:paraId="53E4C2B6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0A0E989C" w14:textId="2B015971" w:rsidR="00C949A3" w:rsidRPr="00755A56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(4,362)</w:t>
            </w:r>
          </w:p>
        </w:tc>
        <w:tc>
          <w:tcPr>
            <w:tcW w:w="179" w:type="dxa"/>
            <w:vAlign w:val="bottom"/>
          </w:tcPr>
          <w:p w14:paraId="6D016000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68CCDD34" w14:textId="3D31BABA" w:rsidR="00C949A3" w:rsidRPr="00755A56" w:rsidRDefault="00C949A3" w:rsidP="00C949A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64F01D0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70054DF2" w14:textId="3467AB07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</w:rPr>
              <w:t xml:space="preserve">2,526 </w:t>
            </w:r>
          </w:p>
        </w:tc>
        <w:tc>
          <w:tcPr>
            <w:tcW w:w="178" w:type="dxa"/>
            <w:vAlign w:val="bottom"/>
          </w:tcPr>
          <w:p w14:paraId="168C1E66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1876EEAC" w14:textId="5A0512DB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/>
                <w:sz w:val="24"/>
                <w:szCs w:val="24"/>
                <w:lang w:val="en-US" w:bidi="th-TH"/>
              </w:rPr>
              <w:t>(4,529)</w:t>
            </w:r>
          </w:p>
        </w:tc>
      </w:tr>
      <w:tr w:rsidR="00C949A3" w:rsidRPr="00755A56" w14:paraId="70EC3915" w14:textId="77777777" w:rsidTr="005F657F">
        <w:trPr>
          <w:cantSplit/>
          <w:trHeight w:val="288"/>
        </w:trPr>
        <w:tc>
          <w:tcPr>
            <w:tcW w:w="3409" w:type="dxa"/>
            <w:vAlign w:val="bottom"/>
          </w:tcPr>
          <w:p w14:paraId="4471D3F1" w14:textId="77777777" w:rsidR="00C949A3" w:rsidRPr="00755A56" w:rsidRDefault="00C949A3" w:rsidP="00C949A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050" w:type="dxa"/>
            <w:gridSpan w:val="2"/>
          </w:tcPr>
          <w:p w14:paraId="5DDCA91A" w14:textId="3B449155" w:rsidR="00C949A3" w:rsidRPr="00755A56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(1,282)</w:t>
            </w:r>
          </w:p>
        </w:tc>
        <w:tc>
          <w:tcPr>
            <w:tcW w:w="178" w:type="dxa"/>
            <w:vAlign w:val="bottom"/>
          </w:tcPr>
          <w:p w14:paraId="75504181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22EDE3C2" w14:textId="22240CE4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(1,399)</w:t>
            </w:r>
          </w:p>
        </w:tc>
        <w:tc>
          <w:tcPr>
            <w:tcW w:w="183" w:type="dxa"/>
            <w:vAlign w:val="bottom"/>
          </w:tcPr>
          <w:p w14:paraId="1B47408D" w14:textId="77777777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1784281C" w14:textId="38869F6C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(4,890)</w:t>
            </w:r>
          </w:p>
        </w:tc>
        <w:tc>
          <w:tcPr>
            <w:tcW w:w="180" w:type="dxa"/>
            <w:vAlign w:val="bottom"/>
          </w:tcPr>
          <w:p w14:paraId="44036734" w14:textId="77777777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3" w:type="dxa"/>
          </w:tcPr>
          <w:p w14:paraId="519B1619" w14:textId="3592C778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</w:rPr>
              <w:t>(324)</w:t>
            </w:r>
          </w:p>
        </w:tc>
        <w:tc>
          <w:tcPr>
            <w:tcW w:w="180" w:type="dxa"/>
            <w:vAlign w:val="bottom"/>
          </w:tcPr>
          <w:p w14:paraId="45AB9F9D" w14:textId="77777777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64171E67" w14:textId="24FB30FB" w:rsidR="00C949A3" w:rsidRPr="00755A56" w:rsidRDefault="00C949A3" w:rsidP="00C949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(6,031)</w:t>
            </w:r>
          </w:p>
        </w:tc>
        <w:tc>
          <w:tcPr>
            <w:tcW w:w="179" w:type="dxa"/>
            <w:vAlign w:val="bottom"/>
          </w:tcPr>
          <w:p w14:paraId="65F6437C" w14:textId="77777777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</w:tcPr>
          <w:p w14:paraId="3387E5BB" w14:textId="6DD10C0E" w:rsidR="00C949A3" w:rsidRPr="00755A56" w:rsidRDefault="00C949A3" w:rsidP="00C949A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(353)</w:t>
            </w:r>
          </w:p>
        </w:tc>
        <w:tc>
          <w:tcPr>
            <w:tcW w:w="179" w:type="dxa"/>
            <w:vAlign w:val="bottom"/>
          </w:tcPr>
          <w:p w14:paraId="7F85102B" w14:textId="77777777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6" w:type="dxa"/>
          </w:tcPr>
          <w:p w14:paraId="2ECA4EA3" w14:textId="37D55933" w:rsidR="00C949A3" w:rsidRPr="00755A56" w:rsidRDefault="00C949A3" w:rsidP="00C949A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237975D" w14:textId="77777777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7" w:type="dxa"/>
          </w:tcPr>
          <w:p w14:paraId="49B67D96" w14:textId="0818F247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</w:rPr>
              <w:t xml:space="preserve">634 </w:t>
            </w:r>
          </w:p>
        </w:tc>
        <w:tc>
          <w:tcPr>
            <w:tcW w:w="178" w:type="dxa"/>
            <w:vAlign w:val="bottom"/>
          </w:tcPr>
          <w:p w14:paraId="78FCC32C" w14:textId="77777777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13D86D77" w14:textId="0FB14104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/>
                <w:sz w:val="24"/>
                <w:szCs w:val="24"/>
                <w:lang w:val="en-US" w:bidi="th-TH"/>
              </w:rPr>
              <w:t>(13,645)</w:t>
            </w:r>
          </w:p>
        </w:tc>
      </w:tr>
      <w:tr w:rsidR="00C949A3" w:rsidRPr="00755A56" w14:paraId="405EDC1E" w14:textId="77777777" w:rsidTr="008970EC">
        <w:trPr>
          <w:cantSplit/>
          <w:trHeight w:val="288"/>
        </w:trPr>
        <w:tc>
          <w:tcPr>
            <w:tcW w:w="3409" w:type="dxa"/>
            <w:vAlign w:val="bottom"/>
          </w:tcPr>
          <w:p w14:paraId="3156C614" w14:textId="3012FB46" w:rsidR="00C949A3" w:rsidRPr="00755A56" w:rsidRDefault="00B1192A" w:rsidP="00C949A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1192A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กลับรายการ</w:t>
            </w:r>
            <w:r w:rsidRPr="00B1192A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B1192A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B1192A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B1192A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จากการด้อยค่าของสินทรัพย์และการจำหน่ายสินทรัพย์</w:t>
            </w:r>
          </w:p>
        </w:tc>
        <w:tc>
          <w:tcPr>
            <w:tcW w:w="1042" w:type="dxa"/>
            <w:vAlign w:val="bottom"/>
          </w:tcPr>
          <w:p w14:paraId="68F9B306" w14:textId="50883E06" w:rsidR="00C949A3" w:rsidRPr="00755A56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8 </w:t>
            </w:r>
          </w:p>
        </w:tc>
        <w:tc>
          <w:tcPr>
            <w:tcW w:w="186" w:type="dxa"/>
            <w:gridSpan w:val="2"/>
            <w:vAlign w:val="bottom"/>
          </w:tcPr>
          <w:p w14:paraId="4E55CB24" w14:textId="77777777" w:rsidR="00C949A3" w:rsidRPr="00755A56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4C5EF560" w14:textId="5C0F3B94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6 </w:t>
            </w:r>
          </w:p>
        </w:tc>
        <w:tc>
          <w:tcPr>
            <w:tcW w:w="183" w:type="dxa"/>
            <w:vAlign w:val="bottom"/>
          </w:tcPr>
          <w:p w14:paraId="71F840C9" w14:textId="77777777" w:rsidR="00C949A3" w:rsidRPr="00755A56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  <w:vAlign w:val="bottom"/>
          </w:tcPr>
          <w:p w14:paraId="5BDA41D9" w14:textId="1F9EB945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376 </w:t>
            </w:r>
          </w:p>
        </w:tc>
        <w:tc>
          <w:tcPr>
            <w:tcW w:w="180" w:type="dxa"/>
            <w:vAlign w:val="bottom"/>
          </w:tcPr>
          <w:p w14:paraId="5F1D1226" w14:textId="77777777" w:rsidR="00C949A3" w:rsidRPr="00755A56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3" w:type="dxa"/>
            <w:vAlign w:val="bottom"/>
          </w:tcPr>
          <w:p w14:paraId="794E205B" w14:textId="5AFB18B7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180" w:type="dxa"/>
            <w:vAlign w:val="bottom"/>
          </w:tcPr>
          <w:p w14:paraId="453C3A1F" w14:textId="77777777" w:rsidR="00C949A3" w:rsidRPr="00755A56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328E82DE" w14:textId="5392E479" w:rsidR="00C949A3" w:rsidRPr="00755A56" w:rsidRDefault="00C949A3" w:rsidP="00C949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(30)</w:t>
            </w:r>
          </w:p>
        </w:tc>
        <w:tc>
          <w:tcPr>
            <w:tcW w:w="179" w:type="dxa"/>
            <w:vAlign w:val="bottom"/>
          </w:tcPr>
          <w:p w14:paraId="203F3CB1" w14:textId="77777777" w:rsidR="00C949A3" w:rsidRPr="00755A56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35081510" w14:textId="07C86449" w:rsidR="00C949A3" w:rsidRPr="00755A56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</w:p>
        </w:tc>
        <w:tc>
          <w:tcPr>
            <w:tcW w:w="179" w:type="dxa"/>
            <w:vAlign w:val="bottom"/>
          </w:tcPr>
          <w:p w14:paraId="121CDA96" w14:textId="77777777" w:rsidR="00C949A3" w:rsidRPr="00755A56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77FA62D0" w14:textId="0ECBCC07" w:rsidR="00C949A3" w:rsidRPr="00755A56" w:rsidRDefault="00C949A3" w:rsidP="00C949A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BADB9DA" w14:textId="77777777" w:rsidR="00C949A3" w:rsidRPr="00755A56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7" w:type="dxa"/>
            <w:vAlign w:val="bottom"/>
          </w:tcPr>
          <w:p w14:paraId="32BFB670" w14:textId="40135340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FC6C325" w14:textId="77777777" w:rsidR="00C949A3" w:rsidRPr="00755A56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07396831" w14:textId="1E17E7AF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357 </w:t>
            </w:r>
          </w:p>
        </w:tc>
      </w:tr>
      <w:tr w:rsidR="00C949A3" w:rsidRPr="00755A56" w14:paraId="60536158" w14:textId="77777777" w:rsidTr="009307E6">
        <w:trPr>
          <w:cantSplit/>
          <w:trHeight w:val="288"/>
        </w:trPr>
        <w:tc>
          <w:tcPr>
            <w:tcW w:w="3409" w:type="dxa"/>
            <w:vAlign w:val="bottom"/>
          </w:tcPr>
          <w:p w14:paraId="122F4D35" w14:textId="77777777" w:rsidR="00C949A3" w:rsidRPr="00755A56" w:rsidRDefault="00C949A3" w:rsidP="00C949A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การร่วมค้าและบริษัทร่วม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042" w:type="dxa"/>
            <w:vAlign w:val="bottom"/>
          </w:tcPr>
          <w:p w14:paraId="3BB1A9B8" w14:textId="15C04559" w:rsidR="00C949A3" w:rsidRPr="00755A56" w:rsidRDefault="00C949A3" w:rsidP="009307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gridSpan w:val="2"/>
            <w:vAlign w:val="bottom"/>
          </w:tcPr>
          <w:p w14:paraId="29C8CBEA" w14:textId="77777777" w:rsidR="00C949A3" w:rsidRPr="00755A56" w:rsidRDefault="00C949A3" w:rsidP="009307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1743A235" w14:textId="4F6D71CF" w:rsidR="00C949A3" w:rsidRPr="00755A56" w:rsidRDefault="00C949A3" w:rsidP="009307E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8B288B3" w14:textId="77777777" w:rsidR="00C949A3" w:rsidRPr="00755A56" w:rsidRDefault="00C949A3" w:rsidP="009307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  <w:vAlign w:val="bottom"/>
          </w:tcPr>
          <w:p w14:paraId="1432EC68" w14:textId="2F0D5310" w:rsidR="00C949A3" w:rsidRPr="00755A56" w:rsidRDefault="00C949A3" w:rsidP="009307E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0A42029" w14:textId="77777777" w:rsidR="00C949A3" w:rsidRPr="00755A56" w:rsidRDefault="00C949A3" w:rsidP="009307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3" w:type="dxa"/>
            <w:vAlign w:val="bottom"/>
          </w:tcPr>
          <w:p w14:paraId="33727839" w14:textId="2D386202" w:rsidR="00C949A3" w:rsidRPr="00755A56" w:rsidRDefault="00C949A3" w:rsidP="009307E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180" w:type="dxa"/>
            <w:vAlign w:val="bottom"/>
          </w:tcPr>
          <w:p w14:paraId="497AE671" w14:textId="77777777" w:rsidR="00C949A3" w:rsidRPr="00755A56" w:rsidRDefault="00C949A3" w:rsidP="009307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0AE76A30" w14:textId="4553E740" w:rsidR="00C949A3" w:rsidRPr="00755A56" w:rsidRDefault="00C949A3" w:rsidP="009307E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6AE1693C" w14:textId="77777777" w:rsidR="00C949A3" w:rsidRPr="00755A56" w:rsidRDefault="00C949A3" w:rsidP="009307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648F0CAB" w14:textId="2DBBE6EA" w:rsidR="00C949A3" w:rsidRPr="00755A56" w:rsidRDefault="00C949A3" w:rsidP="009307E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5EE5EF49" w14:textId="77777777" w:rsidR="00C949A3" w:rsidRPr="00755A56" w:rsidRDefault="00C949A3" w:rsidP="009307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3619A454" w14:textId="43E0D406" w:rsidR="00C949A3" w:rsidRPr="00755A56" w:rsidRDefault="002E7EDB" w:rsidP="009307E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7EDB">
              <w:rPr>
                <w:rFonts w:asciiTheme="majorBidi" w:hAnsiTheme="majorBidi"/>
                <w:sz w:val="24"/>
                <w:szCs w:val="24"/>
                <w:lang w:val="en-US" w:bidi="th-TH"/>
              </w:rPr>
              <w:t>2</w:t>
            </w:r>
            <w:r w:rsidR="00C949A3" w:rsidRPr="00C949A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E7EDB">
              <w:rPr>
                <w:rFonts w:asciiTheme="majorBidi" w:hAnsiTheme="majorBidi"/>
                <w:sz w:val="24"/>
                <w:szCs w:val="24"/>
                <w:lang w:val="en-US" w:bidi="th-TH"/>
              </w:rPr>
              <w:t>590</w:t>
            </w:r>
          </w:p>
        </w:tc>
        <w:tc>
          <w:tcPr>
            <w:tcW w:w="178" w:type="dxa"/>
            <w:vAlign w:val="bottom"/>
          </w:tcPr>
          <w:p w14:paraId="10C1F812" w14:textId="77777777" w:rsidR="00C949A3" w:rsidRPr="00755A56" w:rsidRDefault="00C949A3" w:rsidP="009307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7" w:type="dxa"/>
            <w:vAlign w:val="bottom"/>
          </w:tcPr>
          <w:p w14:paraId="7C567DF0" w14:textId="6714AE5B" w:rsidR="00C949A3" w:rsidRPr="00755A56" w:rsidRDefault="00C949A3" w:rsidP="009307E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178" w:type="dxa"/>
            <w:vAlign w:val="bottom"/>
          </w:tcPr>
          <w:p w14:paraId="1D2A5142" w14:textId="77777777" w:rsidR="00C949A3" w:rsidRPr="00755A56" w:rsidRDefault="00C949A3" w:rsidP="009307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7B7C0832" w14:textId="1F71CBC7" w:rsidR="00C949A3" w:rsidRPr="00C949A3" w:rsidRDefault="00C949A3" w:rsidP="009307E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/>
                <w:sz w:val="24"/>
                <w:szCs w:val="24"/>
                <w:lang w:val="en-US" w:bidi="th-TH"/>
              </w:rPr>
              <w:t>2,692</w:t>
            </w:r>
          </w:p>
        </w:tc>
      </w:tr>
      <w:tr w:rsidR="00C949A3" w:rsidRPr="00755A56" w14:paraId="296BC162" w14:textId="77777777" w:rsidTr="005F657F">
        <w:trPr>
          <w:cantSplit/>
          <w:trHeight w:val="288"/>
        </w:trPr>
        <w:tc>
          <w:tcPr>
            <w:tcW w:w="3409" w:type="dxa"/>
            <w:vAlign w:val="bottom"/>
          </w:tcPr>
          <w:p w14:paraId="79CA5E7B" w14:textId="77777777" w:rsidR="00C949A3" w:rsidRPr="00755A56" w:rsidRDefault="00C949A3" w:rsidP="00C949A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042" w:type="dxa"/>
          </w:tcPr>
          <w:p w14:paraId="63979C01" w14:textId="0C3120A8" w:rsidR="00C949A3" w:rsidRPr="00755A56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366 </w:t>
            </w:r>
          </w:p>
        </w:tc>
        <w:tc>
          <w:tcPr>
            <w:tcW w:w="186" w:type="dxa"/>
            <w:gridSpan w:val="2"/>
            <w:vAlign w:val="bottom"/>
          </w:tcPr>
          <w:p w14:paraId="4A48AE00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61481575" w14:textId="34B3F242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148 </w:t>
            </w:r>
          </w:p>
        </w:tc>
        <w:tc>
          <w:tcPr>
            <w:tcW w:w="183" w:type="dxa"/>
            <w:vAlign w:val="bottom"/>
          </w:tcPr>
          <w:p w14:paraId="256C1314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3E24BD7C" w14:textId="684FFC3C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601 </w:t>
            </w:r>
          </w:p>
        </w:tc>
        <w:tc>
          <w:tcPr>
            <w:tcW w:w="180" w:type="dxa"/>
            <w:vAlign w:val="bottom"/>
          </w:tcPr>
          <w:p w14:paraId="22860202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0A07D6E7" w14:textId="2B6F5C4A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180" w:type="dxa"/>
            <w:vAlign w:val="bottom"/>
          </w:tcPr>
          <w:p w14:paraId="69CC1D07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56828FD3" w14:textId="3EDB4E4D" w:rsidR="00C949A3" w:rsidRPr="00755A56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113 </w:t>
            </w:r>
          </w:p>
        </w:tc>
        <w:tc>
          <w:tcPr>
            <w:tcW w:w="179" w:type="dxa"/>
            <w:vAlign w:val="bottom"/>
          </w:tcPr>
          <w:p w14:paraId="69D47C46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17B0757B" w14:textId="1C9660CC" w:rsidR="00C949A3" w:rsidRPr="00755A56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(1,509)</w:t>
            </w:r>
          </w:p>
        </w:tc>
        <w:tc>
          <w:tcPr>
            <w:tcW w:w="179" w:type="dxa"/>
            <w:vAlign w:val="bottom"/>
          </w:tcPr>
          <w:p w14:paraId="6797A04F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3EEDF27B" w14:textId="3B5EDB7F" w:rsidR="00C949A3" w:rsidRPr="00755A56" w:rsidRDefault="00C949A3" w:rsidP="00C949A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97C3538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3D128BB2" w14:textId="633E78C8" w:rsidR="00C949A3" w:rsidRPr="00755A56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949A3">
              <w:rPr>
                <w:rFonts w:asciiTheme="majorBidi" w:hAnsiTheme="majorBidi" w:cstheme="majorBidi"/>
                <w:sz w:val="24"/>
                <w:szCs w:val="24"/>
              </w:rPr>
              <w:t>(71</w:t>
            </w:r>
            <w:r w:rsidR="00264E0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949A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0B860A27" w14:textId="77777777" w:rsidR="00C949A3" w:rsidRPr="00755A5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30402F85" w14:textId="6EAC6E04" w:rsidR="00C949A3" w:rsidRPr="00C949A3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949A3">
              <w:rPr>
                <w:rFonts w:asciiTheme="majorBidi" w:hAnsiTheme="majorBidi"/>
                <w:sz w:val="24"/>
                <w:szCs w:val="24"/>
                <w:lang w:val="en-US" w:bidi="th-TH"/>
              </w:rPr>
              <w:t>(1,00</w:t>
            </w:r>
            <w:r w:rsidR="00264E03">
              <w:rPr>
                <w:rFonts w:asciiTheme="majorBidi" w:hAnsiTheme="majorBidi"/>
                <w:sz w:val="24"/>
                <w:szCs w:val="24"/>
                <w:lang w:val="en-US" w:bidi="th-TH"/>
              </w:rPr>
              <w:t>6</w:t>
            </w:r>
            <w:r w:rsidRPr="00C949A3">
              <w:rPr>
                <w:rFonts w:asciiTheme="majorBidi" w:hAnsi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C949A3" w:rsidRPr="00755A56" w14:paraId="0A589875" w14:textId="77777777" w:rsidTr="005F657F">
        <w:trPr>
          <w:cantSplit/>
          <w:trHeight w:val="288"/>
        </w:trPr>
        <w:tc>
          <w:tcPr>
            <w:tcW w:w="3409" w:type="dxa"/>
            <w:vAlign w:val="bottom"/>
          </w:tcPr>
          <w:p w14:paraId="25E68BB1" w14:textId="696ABBDA" w:rsidR="00C949A3" w:rsidRPr="00755A56" w:rsidRDefault="00C949A3" w:rsidP="00C949A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="00B0178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B017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B0178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042" w:type="dxa"/>
          </w:tcPr>
          <w:p w14:paraId="1889DCE5" w14:textId="53BE7EC8" w:rsidR="00C949A3" w:rsidRPr="009307E6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307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(2,080)</w:t>
            </w:r>
          </w:p>
        </w:tc>
        <w:tc>
          <w:tcPr>
            <w:tcW w:w="186" w:type="dxa"/>
            <w:gridSpan w:val="2"/>
            <w:vAlign w:val="bottom"/>
          </w:tcPr>
          <w:p w14:paraId="7BEBFDA0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276DEB6C" w14:textId="7661A291" w:rsidR="00C949A3" w:rsidRPr="009307E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307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(298)</w:t>
            </w:r>
          </w:p>
        </w:tc>
        <w:tc>
          <w:tcPr>
            <w:tcW w:w="183" w:type="dxa"/>
            <w:vAlign w:val="bottom"/>
          </w:tcPr>
          <w:p w14:paraId="3EED514C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315499E4" w14:textId="5F8C6D13" w:rsidR="00C949A3" w:rsidRPr="009307E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307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4,768 </w:t>
            </w:r>
          </w:p>
        </w:tc>
        <w:tc>
          <w:tcPr>
            <w:tcW w:w="180" w:type="dxa"/>
            <w:vAlign w:val="bottom"/>
          </w:tcPr>
          <w:p w14:paraId="15A08C08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4B28DE54" w14:textId="6A345108" w:rsidR="00C949A3" w:rsidRPr="009307E6" w:rsidRDefault="00C949A3" w:rsidP="00C949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07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1,085 </w:t>
            </w:r>
          </w:p>
        </w:tc>
        <w:tc>
          <w:tcPr>
            <w:tcW w:w="180" w:type="dxa"/>
            <w:vAlign w:val="bottom"/>
          </w:tcPr>
          <w:p w14:paraId="79E62B08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0E0DCF0A" w14:textId="7E57C7D2" w:rsidR="00C949A3" w:rsidRPr="009307E6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307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2,247 </w:t>
            </w:r>
          </w:p>
        </w:tc>
        <w:tc>
          <w:tcPr>
            <w:tcW w:w="179" w:type="dxa"/>
            <w:vAlign w:val="bottom"/>
          </w:tcPr>
          <w:p w14:paraId="42CC734C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386FFB15" w14:textId="500C3804" w:rsidR="00C949A3" w:rsidRPr="009307E6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307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9,380 </w:t>
            </w:r>
          </w:p>
        </w:tc>
        <w:tc>
          <w:tcPr>
            <w:tcW w:w="179" w:type="dxa"/>
            <w:vAlign w:val="bottom"/>
          </w:tcPr>
          <w:p w14:paraId="3B00319E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117C3DD6" w14:textId="56C014D7" w:rsidR="00C949A3" w:rsidRPr="009307E6" w:rsidRDefault="00C949A3" w:rsidP="00C949A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07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2,590</w:t>
            </w:r>
          </w:p>
        </w:tc>
        <w:tc>
          <w:tcPr>
            <w:tcW w:w="178" w:type="dxa"/>
            <w:vAlign w:val="bottom"/>
          </w:tcPr>
          <w:p w14:paraId="665D0080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18E90C76" w14:textId="40F59A9D" w:rsidR="00C949A3" w:rsidRPr="009307E6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07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(11,325)</w:t>
            </w:r>
          </w:p>
        </w:tc>
        <w:tc>
          <w:tcPr>
            <w:tcW w:w="178" w:type="dxa"/>
            <w:vAlign w:val="bottom"/>
          </w:tcPr>
          <w:p w14:paraId="3F8FDC2A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0CFE142C" w14:textId="2F9F572B" w:rsidR="00C949A3" w:rsidRPr="009307E6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9307E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6,367 </w:t>
            </w:r>
          </w:p>
        </w:tc>
      </w:tr>
      <w:tr w:rsidR="00C949A3" w:rsidRPr="00755A56" w14:paraId="5AED3A9E" w14:textId="77777777" w:rsidTr="005F657F">
        <w:trPr>
          <w:cantSplit/>
          <w:trHeight w:val="288"/>
        </w:trPr>
        <w:tc>
          <w:tcPr>
            <w:tcW w:w="3409" w:type="dxa"/>
            <w:vAlign w:val="bottom"/>
          </w:tcPr>
          <w:p w14:paraId="03DD6406" w14:textId="2C5A3C8D" w:rsidR="00C949A3" w:rsidRPr="00755A56" w:rsidRDefault="00C949A3" w:rsidP="00C949A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="00B0178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B017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B0178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042" w:type="dxa"/>
          </w:tcPr>
          <w:p w14:paraId="5F52F166" w14:textId="37456243" w:rsidR="00C949A3" w:rsidRPr="009307E6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0C03D13E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097EDC51" w14:textId="4E51E830" w:rsidR="00C949A3" w:rsidRPr="009307E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2D6CA05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6510FD4D" w14:textId="74286FB2" w:rsidR="00C949A3" w:rsidRPr="009307E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D26ADB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3E5A4560" w14:textId="33378650" w:rsidR="00C949A3" w:rsidRPr="009307E6" w:rsidRDefault="00C949A3" w:rsidP="00C949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244A58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1344DCFA" w14:textId="6292C25E" w:rsidR="00C949A3" w:rsidRPr="009307E6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3DE0F7A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09049F0E" w14:textId="15546AD2" w:rsidR="00C949A3" w:rsidRPr="009307E6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11568680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3F7288A2" w14:textId="0748F7BB" w:rsidR="00C949A3" w:rsidRPr="009307E6" w:rsidRDefault="00C949A3" w:rsidP="00C949A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7F0882B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51A4A0E1" w14:textId="3CBBAF83" w:rsidR="00C949A3" w:rsidRPr="009307E6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3BCA79D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6776FDA3" w14:textId="152B6483" w:rsidR="00C949A3" w:rsidRPr="009307E6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949A3" w:rsidRPr="00755A56" w14:paraId="456835CE" w14:textId="77777777" w:rsidTr="005F657F">
        <w:trPr>
          <w:cantSplit/>
          <w:trHeight w:val="80"/>
        </w:trPr>
        <w:tc>
          <w:tcPr>
            <w:tcW w:w="3409" w:type="dxa"/>
            <w:vAlign w:val="bottom"/>
          </w:tcPr>
          <w:p w14:paraId="59EEA886" w14:textId="77777777" w:rsidR="00C949A3" w:rsidRPr="00755A56" w:rsidRDefault="00C949A3" w:rsidP="00C949A3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042" w:type="dxa"/>
          </w:tcPr>
          <w:p w14:paraId="33C3F073" w14:textId="74F3B123" w:rsidR="00C949A3" w:rsidRPr="009307E6" w:rsidRDefault="00C949A3" w:rsidP="00C94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307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(997)</w:t>
            </w:r>
          </w:p>
        </w:tc>
        <w:tc>
          <w:tcPr>
            <w:tcW w:w="186" w:type="dxa"/>
            <w:gridSpan w:val="2"/>
            <w:vAlign w:val="bottom"/>
          </w:tcPr>
          <w:p w14:paraId="7EEC4876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49A4CB28" w14:textId="43DF8267" w:rsidR="00C949A3" w:rsidRPr="009307E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307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(70)</w:t>
            </w:r>
          </w:p>
        </w:tc>
        <w:tc>
          <w:tcPr>
            <w:tcW w:w="183" w:type="dxa"/>
            <w:vAlign w:val="bottom"/>
          </w:tcPr>
          <w:p w14:paraId="521293C6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2DBBEF65" w14:textId="709A7877" w:rsidR="00C949A3" w:rsidRPr="009307E6" w:rsidRDefault="00C949A3" w:rsidP="00C949A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307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3,816 </w:t>
            </w:r>
          </w:p>
        </w:tc>
        <w:tc>
          <w:tcPr>
            <w:tcW w:w="180" w:type="dxa"/>
            <w:vAlign w:val="bottom"/>
          </w:tcPr>
          <w:p w14:paraId="1DDBAEB7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0FCA5EBA" w14:textId="710C5F45" w:rsidR="00C949A3" w:rsidRPr="009307E6" w:rsidRDefault="00C949A3" w:rsidP="00C949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07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645 </w:t>
            </w:r>
          </w:p>
        </w:tc>
        <w:tc>
          <w:tcPr>
            <w:tcW w:w="180" w:type="dxa"/>
            <w:vAlign w:val="bottom"/>
          </w:tcPr>
          <w:p w14:paraId="61A0BA8B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6E215071" w14:textId="02AFC598" w:rsidR="00C949A3" w:rsidRPr="009307E6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307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1,977 </w:t>
            </w:r>
          </w:p>
        </w:tc>
        <w:tc>
          <w:tcPr>
            <w:tcW w:w="179" w:type="dxa"/>
            <w:vAlign w:val="bottom"/>
          </w:tcPr>
          <w:p w14:paraId="0F17F91D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25BC7CF7" w14:textId="2C3BFE82" w:rsidR="00C949A3" w:rsidRPr="009307E6" w:rsidRDefault="00C949A3" w:rsidP="00C949A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307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8,964 </w:t>
            </w:r>
          </w:p>
        </w:tc>
        <w:tc>
          <w:tcPr>
            <w:tcW w:w="179" w:type="dxa"/>
            <w:vAlign w:val="bottom"/>
          </w:tcPr>
          <w:p w14:paraId="4B12E8BF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2F77B923" w14:textId="149F941A" w:rsidR="00C949A3" w:rsidRPr="009307E6" w:rsidRDefault="00C949A3" w:rsidP="00C949A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07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2,590</w:t>
            </w:r>
          </w:p>
        </w:tc>
        <w:tc>
          <w:tcPr>
            <w:tcW w:w="178" w:type="dxa"/>
            <w:vAlign w:val="bottom"/>
          </w:tcPr>
          <w:p w14:paraId="1F062DB6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4B146939" w14:textId="49016FE1" w:rsidR="00C949A3" w:rsidRPr="009307E6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07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(11,325)</w:t>
            </w:r>
          </w:p>
        </w:tc>
        <w:tc>
          <w:tcPr>
            <w:tcW w:w="178" w:type="dxa"/>
            <w:vAlign w:val="bottom"/>
          </w:tcPr>
          <w:p w14:paraId="69157BD5" w14:textId="77777777" w:rsidR="00C949A3" w:rsidRPr="009307E6" w:rsidRDefault="00C949A3" w:rsidP="00C949A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783C8932" w14:textId="572DDAB0" w:rsidR="00C949A3" w:rsidRPr="009307E6" w:rsidRDefault="00C949A3" w:rsidP="00C949A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9307E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5,600 </w:t>
            </w:r>
          </w:p>
        </w:tc>
      </w:tr>
    </w:tbl>
    <w:p w14:paraId="32E76AC4" w14:textId="35369B92" w:rsidR="005F657F" w:rsidRDefault="005F657F" w:rsidP="00755A56">
      <w:pPr>
        <w:pStyle w:val="acctfourfigures"/>
        <w:tabs>
          <w:tab w:val="clear" w:pos="765"/>
          <w:tab w:val="decimal" w:pos="1049"/>
        </w:tabs>
        <w:spacing w:line="240" w:lineRule="auto"/>
        <w:ind w:left="-72" w:right="-13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15395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1042"/>
        <w:gridCol w:w="8"/>
        <w:gridCol w:w="178"/>
        <w:gridCol w:w="1236"/>
        <w:gridCol w:w="7"/>
        <w:gridCol w:w="183"/>
        <w:gridCol w:w="1250"/>
        <w:gridCol w:w="180"/>
        <w:gridCol w:w="1243"/>
        <w:gridCol w:w="180"/>
        <w:gridCol w:w="1098"/>
        <w:gridCol w:w="179"/>
        <w:gridCol w:w="1098"/>
        <w:gridCol w:w="179"/>
        <w:gridCol w:w="1096"/>
        <w:gridCol w:w="178"/>
        <w:gridCol w:w="1237"/>
        <w:gridCol w:w="178"/>
        <w:gridCol w:w="1236"/>
      </w:tblGrid>
      <w:tr w:rsidR="00E97F2D" w:rsidRPr="00755A56" w14:paraId="68BEADB1" w14:textId="77777777" w:rsidTr="002B17D5">
        <w:trPr>
          <w:cantSplit/>
        </w:trPr>
        <w:tc>
          <w:tcPr>
            <w:tcW w:w="3409" w:type="dxa"/>
          </w:tcPr>
          <w:p w14:paraId="72498606" w14:textId="4FB4ECB9" w:rsidR="00E97F2D" w:rsidRPr="00620B02" w:rsidRDefault="00E97F2D" w:rsidP="002B17D5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40D42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สำหรับงวด</w:t>
            </w:r>
            <w:r w:rsidR="00546A03" w:rsidRPr="00240D42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240D42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  <w:r w:rsidRPr="00240D4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40D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240D42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240D4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40D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042" w:type="dxa"/>
          </w:tcPr>
          <w:p w14:paraId="09A79163" w14:textId="77777777" w:rsidR="00E97F2D" w:rsidRPr="00755A56" w:rsidRDefault="00E97F2D" w:rsidP="002B17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7C814A85" w14:textId="77777777" w:rsidR="00E97F2D" w:rsidRPr="00755A56" w:rsidRDefault="00E97F2D" w:rsidP="002B17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ปิโตรเลียม</w:t>
            </w:r>
          </w:p>
        </w:tc>
        <w:tc>
          <w:tcPr>
            <w:tcW w:w="186" w:type="dxa"/>
            <w:gridSpan w:val="2"/>
          </w:tcPr>
          <w:p w14:paraId="0714BC11" w14:textId="77777777" w:rsidR="00E97F2D" w:rsidRPr="00755A56" w:rsidRDefault="00E97F2D" w:rsidP="002B17D5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417F9372" w14:textId="77777777" w:rsidR="00E97F2D" w:rsidRPr="00755A56" w:rsidRDefault="00E97F2D" w:rsidP="002B17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564849E4" w14:textId="77777777" w:rsidR="00E97F2D" w:rsidRPr="00755A56" w:rsidRDefault="00E97F2D" w:rsidP="002B17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อะโรเมติกส์</w:t>
            </w:r>
          </w:p>
        </w:tc>
        <w:tc>
          <w:tcPr>
            <w:tcW w:w="190" w:type="dxa"/>
            <w:gridSpan w:val="2"/>
          </w:tcPr>
          <w:p w14:paraId="2E4782A0" w14:textId="77777777" w:rsidR="00E97F2D" w:rsidRPr="00755A56" w:rsidRDefault="00E97F2D" w:rsidP="002B17D5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086B02F4" w14:textId="77777777" w:rsidR="00E97F2D" w:rsidRPr="00755A56" w:rsidRDefault="00E97F2D" w:rsidP="002B17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0C5D016B" w14:textId="77777777" w:rsidR="00E97F2D" w:rsidRPr="00755A56" w:rsidRDefault="00E97F2D" w:rsidP="002B17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โอเลฟินส์และผลิตภัณฑ์ต่อเนื่อง</w:t>
            </w:r>
          </w:p>
        </w:tc>
        <w:tc>
          <w:tcPr>
            <w:tcW w:w="180" w:type="dxa"/>
          </w:tcPr>
          <w:p w14:paraId="670C10E1" w14:textId="77777777" w:rsidR="00E97F2D" w:rsidRPr="00755A56" w:rsidRDefault="00E97F2D" w:rsidP="002B17D5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54F06B9E" w14:textId="77777777" w:rsidR="00E97F2D" w:rsidRPr="00755A56" w:rsidRDefault="00E97F2D" w:rsidP="002B17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ผลิตภัณฑ์เคมี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เพื่อสิ่งแวดล้อม</w:t>
            </w:r>
          </w:p>
        </w:tc>
        <w:tc>
          <w:tcPr>
            <w:tcW w:w="180" w:type="dxa"/>
          </w:tcPr>
          <w:p w14:paraId="265D6B1C" w14:textId="77777777" w:rsidR="00E97F2D" w:rsidRPr="00755A56" w:rsidRDefault="00E97F2D" w:rsidP="002B17D5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68E2DB6C" w14:textId="77777777" w:rsidR="00E97F2D" w:rsidRPr="00755A56" w:rsidRDefault="00E97F2D" w:rsidP="002B17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Performance Materials and Chemicals</w:t>
            </w:r>
          </w:p>
        </w:tc>
        <w:tc>
          <w:tcPr>
            <w:tcW w:w="179" w:type="dxa"/>
          </w:tcPr>
          <w:p w14:paraId="6208BEA9" w14:textId="77777777" w:rsidR="00E97F2D" w:rsidRPr="00755A56" w:rsidRDefault="00E97F2D" w:rsidP="002B17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04873FFA" w14:textId="77777777" w:rsidR="00E97F2D" w:rsidRPr="00755A56" w:rsidRDefault="00E97F2D" w:rsidP="002B17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53AE007C" w14:textId="77777777" w:rsidR="00E97F2D" w:rsidRPr="00755A56" w:rsidRDefault="00E97F2D" w:rsidP="002B17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 ๆ</w:t>
            </w:r>
          </w:p>
        </w:tc>
        <w:tc>
          <w:tcPr>
            <w:tcW w:w="179" w:type="dxa"/>
          </w:tcPr>
          <w:p w14:paraId="55556465" w14:textId="77777777" w:rsidR="00E97F2D" w:rsidRPr="00755A56" w:rsidRDefault="00E97F2D" w:rsidP="002B17D5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47F95E3E" w14:textId="77777777" w:rsidR="00E97F2D" w:rsidRPr="00755A56" w:rsidRDefault="00E97F2D" w:rsidP="002B17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การลงทุนใน</w:t>
            </w:r>
          </w:p>
          <w:p w14:paraId="44A14B69" w14:textId="77777777" w:rsidR="00E97F2D" w:rsidRPr="00755A56" w:rsidRDefault="00E97F2D" w:rsidP="002B17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การร่วมค้าและบริษัทร่วมอื่น ๆ</w:t>
            </w:r>
          </w:p>
        </w:tc>
        <w:tc>
          <w:tcPr>
            <w:tcW w:w="178" w:type="dxa"/>
          </w:tcPr>
          <w:p w14:paraId="7AD6E1A5" w14:textId="77777777" w:rsidR="00E97F2D" w:rsidRPr="00755A56" w:rsidRDefault="00E97F2D" w:rsidP="002B17D5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209B635D" w14:textId="77777777" w:rsidR="00E97F2D" w:rsidRPr="00755A56" w:rsidRDefault="00E97F2D" w:rsidP="002B17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043FBA56" w14:textId="77777777" w:rsidR="00E97F2D" w:rsidRPr="00755A56" w:rsidRDefault="00E97F2D" w:rsidP="002B17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14:paraId="1BDC16AA" w14:textId="77777777" w:rsidR="00E97F2D" w:rsidRPr="00755A56" w:rsidRDefault="00E97F2D" w:rsidP="002B17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36" w:type="dxa"/>
          </w:tcPr>
          <w:p w14:paraId="655E2BAE" w14:textId="77777777" w:rsidR="00E97F2D" w:rsidRPr="00755A56" w:rsidRDefault="00E97F2D" w:rsidP="002B17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97F2D" w:rsidRPr="00755A56" w14:paraId="12DFCB0D" w14:textId="77777777" w:rsidTr="002B17D5">
        <w:trPr>
          <w:cantSplit/>
          <w:trHeight w:val="288"/>
        </w:trPr>
        <w:tc>
          <w:tcPr>
            <w:tcW w:w="3409" w:type="dxa"/>
            <w:vAlign w:val="bottom"/>
          </w:tcPr>
          <w:p w14:paraId="761A4653" w14:textId="77777777" w:rsidR="00E97F2D" w:rsidRPr="00755A56" w:rsidRDefault="00E97F2D" w:rsidP="002B17D5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986" w:type="dxa"/>
            <w:gridSpan w:val="19"/>
          </w:tcPr>
          <w:p w14:paraId="6908D4FD" w14:textId="77777777" w:rsidR="00E97F2D" w:rsidRPr="00755A56" w:rsidRDefault="00E97F2D" w:rsidP="002B17D5">
            <w:pPr>
              <w:pStyle w:val="acctfourfigures"/>
              <w:tabs>
                <w:tab w:val="clear" w:pos="765"/>
              </w:tabs>
              <w:spacing w:line="240" w:lineRule="auto"/>
              <w:ind w:left="-79" w:right="-6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240D42" w:rsidRPr="00755A56" w14:paraId="496C2CE3" w14:textId="77777777" w:rsidTr="002B17D5">
        <w:trPr>
          <w:cantSplit/>
          <w:trHeight w:val="288"/>
        </w:trPr>
        <w:tc>
          <w:tcPr>
            <w:tcW w:w="3409" w:type="dxa"/>
            <w:vAlign w:val="bottom"/>
          </w:tcPr>
          <w:p w14:paraId="2E7D5CBC" w14:textId="77777777" w:rsidR="00240D42" w:rsidRPr="00755A56" w:rsidRDefault="00240D42" w:rsidP="00240D42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42" w:type="dxa"/>
          </w:tcPr>
          <w:p w14:paraId="1A5B55D1" w14:textId="777065C8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80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976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6" w:type="dxa"/>
            <w:gridSpan w:val="2"/>
            <w:vAlign w:val="bottom"/>
          </w:tcPr>
          <w:p w14:paraId="3CF7EB46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0E09A6B0" w14:textId="2DFDA930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19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882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90" w:type="dxa"/>
            <w:gridSpan w:val="2"/>
            <w:vAlign w:val="bottom"/>
          </w:tcPr>
          <w:p w14:paraId="234C61A4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444A90CB" w14:textId="77504FE8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72</w:t>
            </w:r>
            <w:r w:rsidRPr="00D34BF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403</w:t>
            </w:r>
            <w:r w:rsidRPr="00D34BF1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BA188C5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7F08E346" w14:textId="5F165D55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Pr="00D34BF1">
              <w:rPr>
                <w:rFonts w:ascii="Angsana New" w:hAnsi="Angsana New"/>
                <w:sz w:val="24"/>
                <w:szCs w:val="24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835</w:t>
            </w:r>
            <w:r w:rsidRPr="00D34BF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304026C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1BDDA4CE" w14:textId="78076F00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32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132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79" w:type="dxa"/>
            <w:vAlign w:val="bottom"/>
          </w:tcPr>
          <w:p w14:paraId="210835D3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5305A1F7" w14:textId="503A4D22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075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79" w:type="dxa"/>
            <w:vAlign w:val="bottom"/>
          </w:tcPr>
          <w:p w14:paraId="1A23510E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57E95522" w14:textId="67ADEE30" w:rsidR="00240D42" w:rsidRPr="00755A56" w:rsidRDefault="00240D42" w:rsidP="00240D4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D73EB65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531A46B3" w14:textId="1697834D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D34B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2172608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3D1AD50D" w14:textId="4D94EEF9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215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303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240D42" w:rsidRPr="00755A56" w14:paraId="071C7391" w14:textId="77777777" w:rsidTr="002B17D5">
        <w:trPr>
          <w:cantSplit/>
          <w:trHeight w:val="288"/>
        </w:trPr>
        <w:tc>
          <w:tcPr>
            <w:tcW w:w="3409" w:type="dxa"/>
            <w:vAlign w:val="bottom"/>
          </w:tcPr>
          <w:p w14:paraId="5602E026" w14:textId="77777777" w:rsidR="00240D42" w:rsidRPr="00755A56" w:rsidRDefault="00240D42" w:rsidP="00240D42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475DE9EC" w14:textId="65A0A3AA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613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6" w:type="dxa"/>
            <w:gridSpan w:val="2"/>
            <w:vAlign w:val="bottom"/>
          </w:tcPr>
          <w:p w14:paraId="78E3CD96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652DEF0" w14:textId="5EB3AF76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36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494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90" w:type="dxa"/>
            <w:gridSpan w:val="2"/>
            <w:vAlign w:val="bottom"/>
          </w:tcPr>
          <w:p w14:paraId="443F894F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548379A9" w14:textId="2E5F21A0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Pr="00D34BF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935</w:t>
            </w:r>
            <w:r w:rsidRPr="00D34BF1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2DF19B1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53E97836" w14:textId="1299D636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941</w:t>
            </w:r>
            <w:r w:rsidRPr="00D34BF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EB59273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6C00FA8" w14:textId="32BB9C5A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340" w:lineRule="exact"/>
              <w:ind w:left="-79" w:right="-2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21257D9E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650EB38" w14:textId="6269EE2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308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79" w:type="dxa"/>
            <w:vAlign w:val="bottom"/>
          </w:tcPr>
          <w:p w14:paraId="595C8E7F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ED37F18" w14:textId="14E2369F" w:rsidR="00240D42" w:rsidRPr="00755A56" w:rsidRDefault="00240D42" w:rsidP="00240D4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2BF9735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2B189DC7" w14:textId="45562D2E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D34BF1">
              <w:rPr>
                <w:rFonts w:ascii="Angsana New" w:hAnsi="Angsana New"/>
                <w:sz w:val="24"/>
                <w:szCs w:val="24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  <w:r w:rsidRPr="00D34BF1">
              <w:rPr>
                <w:rFonts w:ascii="Angsana New" w:hAnsi="Angsana New"/>
                <w:sz w:val="24"/>
                <w:szCs w:val="24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291</w:t>
            </w:r>
            <w:r w:rsidRPr="00D34BF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6A69A6BE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722EC3DA" w14:textId="16101920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240D42" w:rsidRPr="00755A56" w14:paraId="3AE6481A" w14:textId="77777777" w:rsidTr="002B17D5">
        <w:trPr>
          <w:cantSplit/>
          <w:trHeight w:val="288"/>
        </w:trPr>
        <w:tc>
          <w:tcPr>
            <w:tcW w:w="3409" w:type="dxa"/>
            <w:vAlign w:val="bottom"/>
          </w:tcPr>
          <w:p w14:paraId="698A2E68" w14:textId="77777777" w:rsidR="00240D42" w:rsidRPr="00755A56" w:rsidRDefault="00240D42" w:rsidP="00240D42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7523367A" w14:textId="02A0AB2F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94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589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6" w:type="dxa"/>
            <w:gridSpan w:val="2"/>
            <w:vAlign w:val="bottom"/>
          </w:tcPr>
          <w:p w14:paraId="62EDD955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59B78B30" w14:textId="68D3D348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56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376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90" w:type="dxa"/>
            <w:gridSpan w:val="2"/>
            <w:vAlign w:val="bottom"/>
          </w:tcPr>
          <w:p w14:paraId="71638D32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132CB26D" w14:textId="215D6D9E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81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338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4C5AB6F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1E4E7EC5" w14:textId="18430591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776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461FCF2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E319E49" w14:textId="5E3943DF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32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132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79" w:type="dxa"/>
            <w:vAlign w:val="bottom"/>
          </w:tcPr>
          <w:p w14:paraId="50925692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9100937" w14:textId="55EDA4B1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383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79" w:type="dxa"/>
            <w:vAlign w:val="bottom"/>
          </w:tcPr>
          <w:p w14:paraId="173E4538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4AF23EB3" w14:textId="18D3FC9C" w:rsidR="00240D42" w:rsidRPr="00A16356" w:rsidRDefault="00240D42" w:rsidP="00240D4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A5C2C33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4D186BD4" w14:textId="178EAC24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63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291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3CED92E9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9C7E5" w14:textId="576E8EC9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215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303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240D42" w:rsidRPr="00755A56" w14:paraId="230A6EC2" w14:textId="77777777" w:rsidTr="002B17D5">
        <w:trPr>
          <w:cantSplit/>
          <w:trHeight w:val="288"/>
        </w:trPr>
        <w:tc>
          <w:tcPr>
            <w:tcW w:w="3409" w:type="dxa"/>
            <w:vAlign w:val="bottom"/>
          </w:tcPr>
          <w:p w14:paraId="2F68D1DB" w14:textId="77777777" w:rsidR="00240D42" w:rsidRPr="00755A56" w:rsidRDefault="00240D42" w:rsidP="00240D42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63479DA4" w14:textId="4768873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91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186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  <w:gridSpan w:val="2"/>
            <w:vAlign w:val="bottom"/>
          </w:tcPr>
          <w:p w14:paraId="4D7789AC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7DE9774D" w14:textId="10182CCA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862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0" w:type="dxa"/>
            <w:gridSpan w:val="2"/>
            <w:vAlign w:val="bottom"/>
          </w:tcPr>
          <w:p w14:paraId="0092D3CA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1BD3A7F4" w14:textId="0A7AF2C4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61</w:t>
            </w:r>
            <w:r w:rsidRPr="00D34BF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353</w:t>
            </w:r>
            <w:r w:rsidRPr="00D34BF1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1DEFEA1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02DB344E" w14:textId="29BFF13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D34BF1">
              <w:rPr>
                <w:rFonts w:ascii="Angsana New" w:hAnsi="Angsana New"/>
                <w:sz w:val="24"/>
                <w:szCs w:val="24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Pr="00D34BF1">
              <w:rPr>
                <w:rFonts w:ascii="Angsana New" w:hAnsi="Angsana New"/>
                <w:sz w:val="24"/>
                <w:szCs w:val="24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992</w:t>
            </w:r>
            <w:r w:rsidRPr="00D34BF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E724CF2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71FEAF60" w14:textId="4395A4AB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21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529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529AEBB3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1C5110F7" w14:textId="5EDB1E38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046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6D048C86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628FE4BE" w14:textId="17232BFA" w:rsidR="00240D42" w:rsidRPr="00755A56" w:rsidRDefault="00240D42" w:rsidP="00240D4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54734CD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57C165E7" w14:textId="3B5AE34C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  <w:r w:rsidRPr="00D34BF1">
              <w:rPr>
                <w:rFonts w:ascii="Angsana New" w:hAnsi="Angsana New"/>
                <w:sz w:val="24"/>
                <w:szCs w:val="24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919</w:t>
            </w:r>
            <w:r w:rsidRPr="00D34BF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16F290F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1086EBA2" w14:textId="28CEAD68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174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049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240D42" w:rsidRPr="00755A56" w14:paraId="18F39773" w14:textId="77777777" w:rsidTr="002B17D5">
        <w:trPr>
          <w:cantSplit/>
          <w:trHeight w:val="288"/>
        </w:trPr>
        <w:tc>
          <w:tcPr>
            <w:tcW w:w="3409" w:type="dxa"/>
            <w:vAlign w:val="bottom"/>
          </w:tcPr>
          <w:p w14:paraId="6247D833" w14:textId="77777777" w:rsidR="00240D42" w:rsidRPr="00755A56" w:rsidRDefault="00240D42" w:rsidP="00240D42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042" w:type="dxa"/>
          </w:tcPr>
          <w:p w14:paraId="793E008E" w14:textId="1BDF3D9C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282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  <w:gridSpan w:val="2"/>
            <w:vAlign w:val="bottom"/>
          </w:tcPr>
          <w:p w14:paraId="5AA8343B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01E8A3F6" w14:textId="5E4B4071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447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0" w:type="dxa"/>
            <w:gridSpan w:val="2"/>
            <w:vAlign w:val="bottom"/>
          </w:tcPr>
          <w:p w14:paraId="54E6D6C1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36C98168" w14:textId="07F426CA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D34BF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065</w:t>
            </w:r>
            <w:r w:rsidRPr="00D34BF1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B7654B6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359CB378" w14:textId="3C80D0E6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D34BF1">
              <w:rPr>
                <w:rFonts w:ascii="Angsana New" w:hAnsi="Angsana New"/>
                <w:sz w:val="24"/>
                <w:szCs w:val="24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323</w:t>
            </w:r>
            <w:r w:rsidRPr="00D34BF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79DC50E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5A9D8858" w14:textId="34DAE644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427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68848523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3EF48281" w14:textId="4CC088F5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142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453F7331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2E3300F5" w14:textId="1152F912" w:rsidR="00240D42" w:rsidRPr="00755A56" w:rsidRDefault="00240D42" w:rsidP="00240D4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5B88EE4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444EC381" w14:textId="3729E7C1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332</w:t>
            </w:r>
            <w:r w:rsidRPr="00D34BF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CAEFD50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0038AA8D" w14:textId="5DACA423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354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240D42" w:rsidRPr="00755A56" w14:paraId="117C237F" w14:textId="77777777" w:rsidTr="002B17D5">
        <w:trPr>
          <w:cantSplit/>
          <w:trHeight w:val="288"/>
        </w:trPr>
        <w:tc>
          <w:tcPr>
            <w:tcW w:w="3409" w:type="dxa"/>
            <w:vAlign w:val="bottom"/>
          </w:tcPr>
          <w:p w14:paraId="5405E168" w14:textId="77777777" w:rsidR="00240D42" w:rsidRPr="00755A56" w:rsidRDefault="00240D42" w:rsidP="00240D42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กำไรก่อนหักต้นทุนทางการเงิน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42" w:type="dxa"/>
          </w:tcPr>
          <w:p w14:paraId="00A537B2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5D565658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543B4E07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0" w:type="dxa"/>
            <w:gridSpan w:val="2"/>
            <w:vAlign w:val="bottom"/>
          </w:tcPr>
          <w:p w14:paraId="022D429B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  <w:vAlign w:val="bottom"/>
          </w:tcPr>
          <w:p w14:paraId="1D60E28B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DFA4C0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vAlign w:val="bottom"/>
          </w:tcPr>
          <w:p w14:paraId="26C01159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16654A1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DC98166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67608E2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vAlign w:val="bottom"/>
          </w:tcPr>
          <w:p w14:paraId="293FB659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0C432BB5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07F07B26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FB123B8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  <w:vAlign w:val="bottom"/>
          </w:tcPr>
          <w:p w14:paraId="39B40530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A37D6E2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5B3B6AC6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40D42" w:rsidRPr="00755A56" w14:paraId="48F71411" w14:textId="77777777" w:rsidTr="002B17D5">
        <w:trPr>
          <w:cantSplit/>
          <w:trHeight w:val="288"/>
        </w:trPr>
        <w:tc>
          <w:tcPr>
            <w:tcW w:w="3409" w:type="dxa"/>
            <w:vAlign w:val="bottom"/>
          </w:tcPr>
          <w:p w14:paraId="626A7263" w14:textId="77777777" w:rsidR="00240D42" w:rsidRPr="00755A56" w:rsidRDefault="00240D42" w:rsidP="00240D42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042" w:type="dxa"/>
          </w:tcPr>
          <w:p w14:paraId="28B32319" w14:textId="4F48CEFE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328</w:t>
            </w:r>
          </w:p>
        </w:tc>
        <w:tc>
          <w:tcPr>
            <w:tcW w:w="186" w:type="dxa"/>
            <w:gridSpan w:val="2"/>
            <w:vAlign w:val="bottom"/>
          </w:tcPr>
          <w:p w14:paraId="7B563578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354E300F" w14:textId="3739B420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690</w:t>
            </w:r>
          </w:p>
        </w:tc>
        <w:tc>
          <w:tcPr>
            <w:tcW w:w="190" w:type="dxa"/>
            <w:gridSpan w:val="2"/>
            <w:vAlign w:val="bottom"/>
          </w:tcPr>
          <w:p w14:paraId="139685D8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10997382" w14:textId="3BBFFEE6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16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075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9F0F301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5BA750B8" w14:textId="4FA29E23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555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CD07723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247760D1" w14:textId="2C9983BA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242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79" w:type="dxa"/>
            <w:vAlign w:val="bottom"/>
          </w:tcPr>
          <w:p w14:paraId="12CA095F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6BD63403" w14:textId="185F3656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826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79" w:type="dxa"/>
            <w:vAlign w:val="bottom"/>
          </w:tcPr>
          <w:p w14:paraId="13964144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06529005" w14:textId="17B44AD3" w:rsidR="00240D42" w:rsidRPr="00A16356" w:rsidRDefault="00240D42" w:rsidP="00240D4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86BB9C7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47C2D658" w14:textId="7AA7425C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501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18A5B9A6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28CFDA51" w14:textId="7DA9CF16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33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215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240D42" w:rsidRPr="00755A56" w14:paraId="37E9A810" w14:textId="77777777" w:rsidTr="002B17D5">
        <w:trPr>
          <w:cantSplit/>
          <w:trHeight w:val="288"/>
        </w:trPr>
        <w:tc>
          <w:tcPr>
            <w:tcW w:w="3409" w:type="dxa"/>
            <w:vAlign w:val="bottom"/>
          </w:tcPr>
          <w:p w14:paraId="49C9A452" w14:textId="77777777" w:rsidR="00240D42" w:rsidRPr="00755A56" w:rsidRDefault="00240D42" w:rsidP="00240D42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042" w:type="dxa"/>
          </w:tcPr>
          <w:p w14:paraId="57B1B6F4" w14:textId="767A6F02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34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6" w:type="dxa"/>
            <w:gridSpan w:val="2"/>
            <w:vAlign w:val="bottom"/>
          </w:tcPr>
          <w:p w14:paraId="57C48E53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2A94DE45" w14:textId="52018ED8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90" w:type="dxa"/>
            <w:gridSpan w:val="2"/>
            <w:vAlign w:val="bottom"/>
          </w:tcPr>
          <w:p w14:paraId="2C1FC7EC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5A456DD1" w14:textId="20D1DCB2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133</w:t>
            </w:r>
            <w:r w:rsidRPr="00D34BF1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492D6E6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004B0595" w14:textId="2E0C658B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D34BF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921D84E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02740481" w14:textId="2CA046E9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23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79" w:type="dxa"/>
            <w:vAlign w:val="bottom"/>
          </w:tcPr>
          <w:p w14:paraId="37DD7466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45C734FD" w14:textId="1BCD2214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14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189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79" w:type="dxa"/>
            <w:vAlign w:val="bottom"/>
          </w:tcPr>
          <w:p w14:paraId="0648A6C7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2C32E41B" w14:textId="27A10D0B" w:rsidR="00240D42" w:rsidRPr="00755A56" w:rsidRDefault="00240D42" w:rsidP="00240D4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765A20C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51066FB7" w14:textId="687E262D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D34BF1">
              <w:rPr>
                <w:rFonts w:ascii="Angsana New" w:hAnsi="Angsana New"/>
                <w:sz w:val="24"/>
                <w:szCs w:val="24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D34BF1">
              <w:rPr>
                <w:rFonts w:ascii="Angsana New" w:hAnsi="Angsana New"/>
                <w:sz w:val="24"/>
                <w:szCs w:val="24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611</w:t>
            </w:r>
            <w:r w:rsidRPr="00D34BF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7EF892A6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211EDBF9" w14:textId="4A8B7B9E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793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240D42" w:rsidRPr="00755A56" w14:paraId="7401A2D3" w14:textId="77777777" w:rsidTr="002B17D5">
        <w:trPr>
          <w:cantSplit/>
          <w:trHeight w:val="288"/>
        </w:trPr>
        <w:tc>
          <w:tcPr>
            <w:tcW w:w="3409" w:type="dxa"/>
            <w:vAlign w:val="bottom"/>
          </w:tcPr>
          <w:p w14:paraId="3C6D3471" w14:textId="18619CBE" w:rsidR="00240D42" w:rsidRPr="00755A56" w:rsidRDefault="00240D42" w:rsidP="00240D42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D1F2E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กำไรจากการขายเงินลงทุนในบริษัทร่วม</w:t>
            </w:r>
          </w:p>
        </w:tc>
        <w:tc>
          <w:tcPr>
            <w:tcW w:w="1042" w:type="dxa"/>
          </w:tcPr>
          <w:p w14:paraId="44819C68" w14:textId="6B3846BF" w:rsidR="00240D42" w:rsidRPr="001F6C5C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gridSpan w:val="2"/>
            <w:vAlign w:val="bottom"/>
          </w:tcPr>
          <w:p w14:paraId="3B5A14F4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09E29FF2" w14:textId="68FEF23D" w:rsidR="00240D42" w:rsidRPr="001F6C5C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0" w:type="dxa"/>
            <w:gridSpan w:val="2"/>
            <w:vAlign w:val="bottom"/>
          </w:tcPr>
          <w:p w14:paraId="561ECF72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77091BA8" w14:textId="179FFAE2" w:rsidR="00240D42" w:rsidRPr="001F6C5C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76F4AB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759508AD" w14:textId="6F687914" w:rsidR="00240D42" w:rsidRPr="001F6C5C" w:rsidRDefault="00240D42" w:rsidP="00240D4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17ADCC4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1174383A" w14:textId="15F9F153" w:rsidR="00240D42" w:rsidRPr="001F6C5C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329DC7A3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6A008564" w14:textId="30ABB6C6" w:rsidR="00240D42" w:rsidRPr="001F6C5C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834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79" w:type="dxa"/>
            <w:vAlign w:val="bottom"/>
          </w:tcPr>
          <w:p w14:paraId="310A2A9D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6E11A857" w14:textId="468F978E" w:rsidR="00240D42" w:rsidRPr="00D34BF1" w:rsidRDefault="00240D42" w:rsidP="00240D4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674139B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1E2100D8" w14:textId="0DB60352" w:rsidR="00240D42" w:rsidRPr="00D34BF1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="Angsana New" w:hAnsi="Angsana New"/>
                <w:sz w:val="24"/>
                <w:szCs w:val="24"/>
              </w:rPr>
            </w:pPr>
            <w:r w:rsidRPr="00D34B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32A28A5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33663B67" w14:textId="1AAA2760" w:rsidR="00240D42" w:rsidRPr="001F6C5C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834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240D42" w:rsidRPr="00755A56" w14:paraId="0A8D0FEB" w14:textId="77777777" w:rsidTr="002B17D5">
        <w:trPr>
          <w:cantSplit/>
          <w:trHeight w:val="288"/>
        </w:trPr>
        <w:tc>
          <w:tcPr>
            <w:tcW w:w="3409" w:type="dxa"/>
            <w:vAlign w:val="bottom"/>
          </w:tcPr>
          <w:p w14:paraId="19E14807" w14:textId="77777777" w:rsidR="00240D42" w:rsidRPr="00755A56" w:rsidRDefault="00240D42" w:rsidP="00240D42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050" w:type="dxa"/>
            <w:gridSpan w:val="2"/>
          </w:tcPr>
          <w:p w14:paraId="729502B1" w14:textId="305F4209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367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59952B72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4AB0AB06" w14:textId="51751581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213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769DF39F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249810ED" w14:textId="13C6E596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588</w:t>
            </w:r>
            <w:r w:rsidRPr="00D34BF1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8CE18CE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159A8655" w14:textId="5062584C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D34BF1">
              <w:rPr>
                <w:rFonts w:ascii="Angsana New" w:hAnsi="Angsana New"/>
                <w:sz w:val="24"/>
                <w:szCs w:val="24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28</w:t>
            </w:r>
            <w:r w:rsidRPr="00D34BF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64202924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40D7481C" w14:textId="67E24D46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488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1DF62195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06730894" w14:textId="6FBB6552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200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061CD921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1BC285C8" w14:textId="032AF46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0930561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734204CB" w14:textId="21EEBF6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171</w:t>
            </w:r>
            <w:r w:rsidRPr="00D34BF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46BEE68B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249F33A5" w14:textId="5F319DCC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713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240D42" w:rsidRPr="00755A56" w14:paraId="2ADC417A" w14:textId="77777777" w:rsidTr="002B17D5">
        <w:trPr>
          <w:cantSplit/>
          <w:trHeight w:val="288"/>
        </w:trPr>
        <w:tc>
          <w:tcPr>
            <w:tcW w:w="3409" w:type="dxa"/>
            <w:vAlign w:val="bottom"/>
          </w:tcPr>
          <w:p w14:paraId="60A86F14" w14:textId="77777777" w:rsidR="00240D42" w:rsidRPr="00755A56" w:rsidRDefault="00240D42" w:rsidP="00240D42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050" w:type="dxa"/>
            <w:gridSpan w:val="2"/>
          </w:tcPr>
          <w:p w14:paraId="38BA41C2" w14:textId="0D7F819D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465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5C79941B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3F33A77A" w14:textId="6F9C2A1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839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3BACBABA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6C844F61" w14:textId="5507AE30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Pr="00D34BF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369</w:t>
            </w:r>
            <w:r w:rsidRPr="00D34BF1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AE625F7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3" w:type="dxa"/>
          </w:tcPr>
          <w:p w14:paraId="5A4B3398" w14:textId="22B24EC4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D34BF1">
              <w:rPr>
                <w:rFonts w:ascii="Angsana New" w:hAnsi="Angsana New"/>
                <w:sz w:val="24"/>
                <w:szCs w:val="24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353</w:t>
            </w:r>
            <w:r w:rsidRPr="00D34BF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2073745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39E01EDE" w14:textId="2D847B30" w:rsidR="00240D42" w:rsidRPr="00755A56" w:rsidRDefault="00240D42" w:rsidP="00240D42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326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660D0B74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</w:tcPr>
          <w:p w14:paraId="1D7D550F" w14:textId="4E76ACF0" w:rsidR="00240D42" w:rsidRPr="00755A56" w:rsidRDefault="00240D42" w:rsidP="00240D4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268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6C34D3D9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6" w:type="dxa"/>
          </w:tcPr>
          <w:p w14:paraId="41B01CE6" w14:textId="39D55E7C" w:rsidR="00240D42" w:rsidRPr="00755A56" w:rsidRDefault="00240D42" w:rsidP="00240D4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C518125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7" w:type="dxa"/>
          </w:tcPr>
          <w:p w14:paraId="7DD416E5" w14:textId="49969915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542</w:t>
            </w:r>
            <w:r w:rsidRPr="00D34BF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4C7F40B5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48E240C9" w14:textId="317B92E5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078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240D42" w:rsidRPr="00755A56" w14:paraId="4C000F3E" w14:textId="77777777" w:rsidTr="008970EC">
        <w:trPr>
          <w:cantSplit/>
          <w:trHeight w:val="288"/>
        </w:trPr>
        <w:tc>
          <w:tcPr>
            <w:tcW w:w="3409" w:type="dxa"/>
            <w:vAlign w:val="bottom"/>
          </w:tcPr>
          <w:p w14:paraId="5EC8B2B8" w14:textId="60946962" w:rsidR="00240D42" w:rsidRPr="00755A56" w:rsidRDefault="00B1192A" w:rsidP="00240D42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1192A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ขาดทุนจากการด้อยค่าของสินทรัพย์และการจำหน่ายสินทรัพย์</w:t>
            </w:r>
          </w:p>
        </w:tc>
        <w:tc>
          <w:tcPr>
            <w:tcW w:w="1042" w:type="dxa"/>
            <w:vAlign w:val="bottom"/>
          </w:tcPr>
          <w:p w14:paraId="547D2F09" w14:textId="6CBF33FB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48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  <w:gridSpan w:val="2"/>
            <w:vAlign w:val="bottom"/>
          </w:tcPr>
          <w:p w14:paraId="61823F37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5CBFFDBE" w14:textId="7E3A0763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4C7636EB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  <w:vAlign w:val="bottom"/>
          </w:tcPr>
          <w:p w14:paraId="6E25A77D" w14:textId="133A4DB0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64</w:t>
            </w:r>
            <w:r w:rsidRPr="00D34BF1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597699C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3" w:type="dxa"/>
            <w:vAlign w:val="bottom"/>
          </w:tcPr>
          <w:p w14:paraId="0CBB619D" w14:textId="3EC321FE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D34BF1">
              <w:rPr>
                <w:rFonts w:ascii="Angsana New" w:hAnsi="Angsana New"/>
                <w:sz w:val="24"/>
                <w:szCs w:val="24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D34BF1">
              <w:rPr>
                <w:rFonts w:ascii="Angsana New" w:hAnsi="Angsana New"/>
                <w:sz w:val="24"/>
                <w:szCs w:val="24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016</w:t>
            </w:r>
            <w:r w:rsidRPr="00D34BF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B9C72A5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0BE6D6AC" w14:textId="5EFBEAEF" w:rsidR="00240D42" w:rsidRPr="00755A56" w:rsidRDefault="00240D42" w:rsidP="00240D42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38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31C636D6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1C328BFB" w14:textId="0170AE9E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5A30E6A9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210DD05E" w14:textId="5AE78411" w:rsidR="00240D42" w:rsidRPr="00755A56" w:rsidRDefault="00240D42" w:rsidP="00240D4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9FF5A00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7" w:type="dxa"/>
            <w:vAlign w:val="bottom"/>
          </w:tcPr>
          <w:p w14:paraId="442C8026" w14:textId="7EC26181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D34B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A3D1CF3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158C8CBE" w14:textId="02239BA9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235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240D42" w:rsidRPr="00755A56" w14:paraId="5DB90893" w14:textId="77777777" w:rsidTr="002B17D5">
        <w:trPr>
          <w:cantSplit/>
          <w:trHeight w:val="288"/>
        </w:trPr>
        <w:tc>
          <w:tcPr>
            <w:tcW w:w="3409" w:type="dxa"/>
            <w:vAlign w:val="bottom"/>
          </w:tcPr>
          <w:p w14:paraId="39559C89" w14:textId="77777777" w:rsidR="00240D42" w:rsidRPr="00755A56" w:rsidRDefault="00240D42" w:rsidP="00240D42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การร่วมค้าและบริษัทร่วม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042" w:type="dxa"/>
            <w:vAlign w:val="bottom"/>
          </w:tcPr>
          <w:p w14:paraId="2462F389" w14:textId="0075D0C5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gridSpan w:val="2"/>
            <w:vAlign w:val="bottom"/>
          </w:tcPr>
          <w:p w14:paraId="0325985A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54527668" w14:textId="42D6C179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A955915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  <w:vAlign w:val="bottom"/>
          </w:tcPr>
          <w:p w14:paraId="4E8781A6" w14:textId="43C929BB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46</w:t>
            </w:r>
          </w:p>
        </w:tc>
        <w:tc>
          <w:tcPr>
            <w:tcW w:w="180" w:type="dxa"/>
            <w:vAlign w:val="bottom"/>
          </w:tcPr>
          <w:p w14:paraId="3F85A36F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3" w:type="dxa"/>
            <w:vAlign w:val="bottom"/>
          </w:tcPr>
          <w:p w14:paraId="04DBA2E8" w14:textId="1752CA05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79055FFD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5E407893" w14:textId="5E1CE88C" w:rsidR="00240D42" w:rsidRPr="00755A56" w:rsidRDefault="00240D42" w:rsidP="00240D42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6A5E8F6B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48B0EAEA" w14:textId="16122EAF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4630F431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5F14C5D4" w14:textId="5295B1A9" w:rsidR="00240D42" w:rsidRPr="00755A56" w:rsidRDefault="00240D42" w:rsidP="00240D4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D34BF1">
              <w:rPr>
                <w:rFonts w:ascii="Angsana New" w:hAnsi="Angsana New"/>
                <w:sz w:val="24"/>
                <w:szCs w:val="24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134</w:t>
            </w:r>
          </w:p>
        </w:tc>
        <w:tc>
          <w:tcPr>
            <w:tcW w:w="178" w:type="dxa"/>
            <w:vAlign w:val="bottom"/>
          </w:tcPr>
          <w:p w14:paraId="3AF6418A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7" w:type="dxa"/>
            <w:vAlign w:val="bottom"/>
          </w:tcPr>
          <w:p w14:paraId="143D17B6" w14:textId="53CD822D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D34BF1">
              <w:rPr>
                <w:rFonts w:ascii="Angsana New" w:hAnsi="Angsana New"/>
                <w:sz w:val="24"/>
                <w:szCs w:val="24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Pr="00D34BF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06C36D06" w14:textId="77777777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123A32BC" w14:textId="0E07D3C3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216</w:t>
            </w:r>
          </w:p>
        </w:tc>
      </w:tr>
      <w:tr w:rsidR="00240D42" w:rsidRPr="00755A56" w14:paraId="6C86EFA3" w14:textId="77777777" w:rsidTr="002B17D5">
        <w:trPr>
          <w:cantSplit/>
          <w:trHeight w:val="288"/>
        </w:trPr>
        <w:tc>
          <w:tcPr>
            <w:tcW w:w="3409" w:type="dxa"/>
            <w:vAlign w:val="bottom"/>
          </w:tcPr>
          <w:p w14:paraId="1E8AC4AC" w14:textId="77777777" w:rsidR="00240D42" w:rsidRPr="00755A56" w:rsidRDefault="00240D42" w:rsidP="00240D42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042" w:type="dxa"/>
          </w:tcPr>
          <w:p w14:paraId="4CA7C915" w14:textId="5D53AA64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389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6" w:type="dxa"/>
            <w:gridSpan w:val="2"/>
            <w:vAlign w:val="bottom"/>
          </w:tcPr>
          <w:p w14:paraId="5BDA1939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59067D71" w14:textId="6DBCB443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161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69073ACE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5567DA1C" w14:textId="7B5C6ACB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628</w:t>
            </w:r>
            <w:r w:rsidRPr="00D34BF1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C2745E2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59B09D2E" w14:textId="2379E2B6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D34BF1">
              <w:rPr>
                <w:rFonts w:ascii="Angsana New" w:hAnsi="Angsana New"/>
                <w:sz w:val="24"/>
                <w:szCs w:val="24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D34BF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678AE2BF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5629AEF3" w14:textId="15FB286D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85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79" w:type="dxa"/>
            <w:vAlign w:val="bottom"/>
          </w:tcPr>
          <w:p w14:paraId="182979E5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0A3602F6" w14:textId="5F4A9BF0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983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551C56C1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3B391D94" w14:textId="4C4D24D2" w:rsidR="00240D42" w:rsidRPr="00755A56" w:rsidRDefault="00240D42" w:rsidP="00240D4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9308D16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76A1420E" w14:textId="468A75F0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D34BF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237014B7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1DD76D40" w14:textId="48DB565F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sz w:val="24"/>
                <w:szCs w:val="24"/>
                <w:lang w:val="en-US" w:bidi="th-TH"/>
              </w:rPr>
              <w:t>718</w:t>
            </w:r>
            <w:r w:rsidRPr="00D34BF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7B615B" w:rsidRPr="00755A56" w14:paraId="7A41951E" w14:textId="77777777" w:rsidTr="002B17D5">
        <w:trPr>
          <w:cantSplit/>
          <w:trHeight w:val="288"/>
        </w:trPr>
        <w:tc>
          <w:tcPr>
            <w:tcW w:w="3409" w:type="dxa"/>
            <w:vAlign w:val="bottom"/>
          </w:tcPr>
          <w:p w14:paraId="0FA433AF" w14:textId="389BBD6D" w:rsidR="007B615B" w:rsidRPr="00755A56" w:rsidRDefault="007B615B" w:rsidP="007B615B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042" w:type="dxa"/>
          </w:tcPr>
          <w:p w14:paraId="295F709B" w14:textId="218D60B7" w:rsidR="007B615B" w:rsidRPr="00755A56" w:rsidRDefault="007B615B" w:rsidP="007B615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871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6" w:type="dxa"/>
            <w:gridSpan w:val="2"/>
            <w:vAlign w:val="bottom"/>
          </w:tcPr>
          <w:p w14:paraId="4D6FAE58" w14:textId="77777777" w:rsidR="007B615B" w:rsidRPr="00755A56" w:rsidRDefault="007B615B" w:rsidP="007B615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50803D1C" w14:textId="47C41D07" w:rsidR="007B615B" w:rsidRPr="00755A56" w:rsidRDefault="007B615B" w:rsidP="007B615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758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62B53E86" w14:textId="77777777" w:rsidR="007B615B" w:rsidRPr="00755A56" w:rsidRDefault="007B615B" w:rsidP="007B615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5E2C9556" w14:textId="499A797F" w:rsidR="007B615B" w:rsidRPr="00755A56" w:rsidRDefault="007B615B" w:rsidP="007B615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10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861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F69EB57" w14:textId="77777777" w:rsidR="007B615B" w:rsidRPr="00755A56" w:rsidRDefault="007B615B" w:rsidP="007B615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4D766669" w14:textId="4633E2D0" w:rsidR="007B615B" w:rsidRPr="00755A56" w:rsidRDefault="007B615B" w:rsidP="007B615B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796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243A315" w14:textId="77777777" w:rsidR="007B615B" w:rsidRPr="00755A56" w:rsidRDefault="007B615B" w:rsidP="007B615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07D44DC6" w14:textId="4F91320F" w:rsidR="007B615B" w:rsidRPr="00755A56" w:rsidRDefault="007B615B" w:rsidP="007B615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498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79" w:type="dxa"/>
            <w:vAlign w:val="bottom"/>
          </w:tcPr>
          <w:p w14:paraId="76B8630B" w14:textId="77777777" w:rsidR="007B615B" w:rsidRPr="00755A56" w:rsidRDefault="007B615B" w:rsidP="007B615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1ABC8D17" w14:textId="103A43E4" w:rsidR="007B615B" w:rsidRPr="00755A56" w:rsidRDefault="007B615B" w:rsidP="007B615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22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391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79" w:type="dxa"/>
            <w:vAlign w:val="bottom"/>
          </w:tcPr>
          <w:p w14:paraId="4E7D7B01" w14:textId="77777777" w:rsidR="007B615B" w:rsidRPr="00755A56" w:rsidRDefault="007B615B" w:rsidP="007B615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3EE4B26D" w14:textId="264B3E86" w:rsidR="007B615B" w:rsidRPr="00755A56" w:rsidRDefault="007B615B" w:rsidP="007B615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134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69DCA00" w14:textId="77777777" w:rsidR="007B615B" w:rsidRPr="00755A56" w:rsidRDefault="007B615B" w:rsidP="007B615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4E5B4A00" w14:textId="2FAA531A" w:rsidR="007B615B" w:rsidRPr="00755A56" w:rsidRDefault="007B615B" w:rsidP="007B615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403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1F32C056" w14:textId="77777777" w:rsidR="007B615B" w:rsidRPr="00755A56" w:rsidRDefault="007B615B" w:rsidP="007B615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79097104" w14:textId="3442DDAB" w:rsidR="007B615B" w:rsidRPr="00755A56" w:rsidRDefault="007B615B" w:rsidP="007B615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41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314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7B615B" w:rsidRPr="00755A56" w14:paraId="5E237B9D" w14:textId="77777777" w:rsidTr="002B17D5">
        <w:trPr>
          <w:cantSplit/>
          <w:trHeight w:val="288"/>
        </w:trPr>
        <w:tc>
          <w:tcPr>
            <w:tcW w:w="3409" w:type="dxa"/>
            <w:vAlign w:val="bottom"/>
          </w:tcPr>
          <w:p w14:paraId="4102AB0A" w14:textId="49BEDCDB" w:rsidR="007B615B" w:rsidRPr="00755A56" w:rsidRDefault="007B615B" w:rsidP="007B615B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042" w:type="dxa"/>
          </w:tcPr>
          <w:p w14:paraId="1E688450" w14:textId="77777777" w:rsidR="007B615B" w:rsidRPr="007E7A4A" w:rsidRDefault="007B615B" w:rsidP="007B615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2AA8B732" w14:textId="77777777" w:rsidR="007B615B" w:rsidRPr="00755A56" w:rsidRDefault="007B615B" w:rsidP="007B615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2588D39B" w14:textId="77777777" w:rsidR="007B615B" w:rsidRPr="00755A56" w:rsidRDefault="007B615B" w:rsidP="007B615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0D2A9E01" w14:textId="77777777" w:rsidR="007B615B" w:rsidRPr="00755A56" w:rsidRDefault="007B615B" w:rsidP="007B615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36FC44C9" w14:textId="77777777" w:rsidR="007B615B" w:rsidRPr="00755A56" w:rsidRDefault="007B615B" w:rsidP="007B615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E7A43F" w14:textId="77777777" w:rsidR="007B615B" w:rsidRPr="00755A56" w:rsidRDefault="007B615B" w:rsidP="007B615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7F94B476" w14:textId="77777777" w:rsidR="007B615B" w:rsidRPr="00755A56" w:rsidRDefault="007B615B" w:rsidP="007B615B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6DC2030" w14:textId="77777777" w:rsidR="007B615B" w:rsidRPr="00755A56" w:rsidRDefault="007B615B" w:rsidP="007B615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45CB74BB" w14:textId="77777777" w:rsidR="007B615B" w:rsidRPr="00755A56" w:rsidRDefault="007B615B" w:rsidP="007B615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949F29E" w14:textId="77777777" w:rsidR="007B615B" w:rsidRPr="00755A56" w:rsidRDefault="007B615B" w:rsidP="007B615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14ED5238" w14:textId="77777777" w:rsidR="007B615B" w:rsidRPr="00755A56" w:rsidRDefault="007B615B" w:rsidP="007B615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F77F85F" w14:textId="77777777" w:rsidR="007B615B" w:rsidRPr="00755A56" w:rsidRDefault="007B615B" w:rsidP="007B615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68804008" w14:textId="77777777" w:rsidR="007B615B" w:rsidRPr="00755A56" w:rsidRDefault="007B615B" w:rsidP="007B615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B2565EC" w14:textId="77777777" w:rsidR="007B615B" w:rsidRPr="00755A56" w:rsidRDefault="007B615B" w:rsidP="007B615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04C3E19C" w14:textId="77777777" w:rsidR="007B615B" w:rsidRPr="00755A56" w:rsidRDefault="007B615B" w:rsidP="007B615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9B2CD19" w14:textId="77777777" w:rsidR="007B615B" w:rsidRPr="00755A56" w:rsidRDefault="007B615B" w:rsidP="007B615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0B733777" w14:textId="77777777" w:rsidR="007B615B" w:rsidRPr="00755A56" w:rsidRDefault="007B615B" w:rsidP="007B615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40D42" w:rsidRPr="00755A56" w14:paraId="2ECAE420" w14:textId="77777777" w:rsidTr="002B17D5">
        <w:trPr>
          <w:cantSplit/>
          <w:trHeight w:val="80"/>
        </w:trPr>
        <w:tc>
          <w:tcPr>
            <w:tcW w:w="3409" w:type="dxa"/>
            <w:vAlign w:val="bottom"/>
          </w:tcPr>
          <w:p w14:paraId="124A1665" w14:textId="77777777" w:rsidR="00240D42" w:rsidRPr="00755A56" w:rsidRDefault="00240D42" w:rsidP="00240D42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042" w:type="dxa"/>
          </w:tcPr>
          <w:p w14:paraId="3F49EACC" w14:textId="7BBC98F0" w:rsidR="00240D42" w:rsidRPr="00755A56" w:rsidRDefault="00240D42" w:rsidP="00240D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972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6" w:type="dxa"/>
            <w:gridSpan w:val="2"/>
            <w:vAlign w:val="bottom"/>
          </w:tcPr>
          <w:p w14:paraId="11C1603D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4295CC9E" w14:textId="0D4416D1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548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07D795AE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7495E43D" w14:textId="082C0B7F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926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561E28F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073D5F18" w14:textId="1CC1CA20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840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875D8B6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3C079269" w14:textId="5173EFF0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156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79" w:type="dxa"/>
            <w:vAlign w:val="bottom"/>
          </w:tcPr>
          <w:p w14:paraId="0988AD40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5B6B2154" w14:textId="67C89A82" w:rsidR="00240D42" w:rsidRPr="00755A56" w:rsidRDefault="00240D42" w:rsidP="00240D4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220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79" w:type="dxa"/>
            <w:vAlign w:val="bottom"/>
          </w:tcPr>
          <w:p w14:paraId="37EA6C62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374CAF6A" w14:textId="15DC62A4" w:rsidR="00240D42" w:rsidRPr="00755A56" w:rsidRDefault="00240D42" w:rsidP="00240D4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134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3F237BF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4E5163BE" w14:textId="42C0F941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386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236C4332" w14:textId="77777777" w:rsidR="00240D42" w:rsidRPr="00755A56" w:rsidRDefault="00240D42" w:rsidP="00240D4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0B5AA078" w14:textId="00271DFD" w:rsidR="00240D42" w:rsidRPr="00755A56" w:rsidRDefault="00240D42" w:rsidP="00240D42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34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F6C5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730</w:t>
            </w:r>
            <w:r w:rsidRPr="00D34BF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</w:tr>
    </w:tbl>
    <w:p w14:paraId="3E342A5A" w14:textId="77777777" w:rsidR="00E97F2D" w:rsidRPr="005F657F" w:rsidRDefault="00E97F2D" w:rsidP="002B17D5">
      <w:pPr>
        <w:pStyle w:val="acctfourfigures"/>
        <w:tabs>
          <w:tab w:val="clear" w:pos="765"/>
          <w:tab w:val="decimal" w:pos="1049"/>
        </w:tabs>
        <w:spacing w:line="240" w:lineRule="auto"/>
        <w:ind w:right="-13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15516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98"/>
        <w:gridCol w:w="240"/>
        <w:gridCol w:w="1268"/>
        <w:gridCol w:w="178"/>
        <w:gridCol w:w="1239"/>
        <w:gridCol w:w="178"/>
        <w:gridCol w:w="1240"/>
        <w:gridCol w:w="178"/>
        <w:gridCol w:w="1240"/>
        <w:gridCol w:w="178"/>
        <w:gridCol w:w="1097"/>
        <w:gridCol w:w="178"/>
        <w:gridCol w:w="1098"/>
        <w:gridCol w:w="178"/>
        <w:gridCol w:w="1240"/>
        <w:gridCol w:w="178"/>
        <w:gridCol w:w="1098"/>
        <w:gridCol w:w="178"/>
        <w:gridCol w:w="1134"/>
      </w:tblGrid>
      <w:tr w:rsidR="00B20300" w:rsidRPr="00755A56" w14:paraId="417A3263" w14:textId="77777777" w:rsidTr="00620B02">
        <w:trPr>
          <w:cantSplit/>
        </w:trPr>
        <w:tc>
          <w:tcPr>
            <w:tcW w:w="3198" w:type="dxa"/>
          </w:tcPr>
          <w:p w14:paraId="2C95BD07" w14:textId="77777777" w:rsidR="00B20300" w:rsidRPr="00755A56" w:rsidRDefault="00B20300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817E9A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0DE2913F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</w:tcPr>
          <w:p w14:paraId="47EAD34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16B96B19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ปิโตรเลียม</w:t>
            </w:r>
          </w:p>
        </w:tc>
        <w:tc>
          <w:tcPr>
            <w:tcW w:w="178" w:type="dxa"/>
          </w:tcPr>
          <w:p w14:paraId="624E590D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9" w:type="dxa"/>
          </w:tcPr>
          <w:p w14:paraId="72BB1FB0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0FBB8639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อะโรเมติกส์</w:t>
            </w:r>
          </w:p>
        </w:tc>
        <w:tc>
          <w:tcPr>
            <w:tcW w:w="178" w:type="dxa"/>
          </w:tcPr>
          <w:p w14:paraId="2818DFBF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0" w:type="dxa"/>
          </w:tcPr>
          <w:p w14:paraId="5D4C6E3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582D06ED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โอเลฟินส์และผลิตภัณฑ์ต่อเนื่อง</w:t>
            </w:r>
          </w:p>
        </w:tc>
        <w:tc>
          <w:tcPr>
            <w:tcW w:w="178" w:type="dxa"/>
          </w:tcPr>
          <w:p w14:paraId="526F8EDC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0" w:type="dxa"/>
          </w:tcPr>
          <w:p w14:paraId="1CC862D1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ผลิตภัณฑ์เคมี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เพื่อสิ่งแวดล้อม</w:t>
            </w:r>
          </w:p>
        </w:tc>
        <w:tc>
          <w:tcPr>
            <w:tcW w:w="178" w:type="dxa"/>
          </w:tcPr>
          <w:p w14:paraId="4E83BE0C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7" w:type="dxa"/>
          </w:tcPr>
          <w:p w14:paraId="2F1EAF32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Performance Materials and Chemicals</w:t>
            </w:r>
          </w:p>
        </w:tc>
        <w:tc>
          <w:tcPr>
            <w:tcW w:w="178" w:type="dxa"/>
          </w:tcPr>
          <w:p w14:paraId="4733ED0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2E18F38B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0E43F8B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 ๆ</w:t>
            </w:r>
          </w:p>
        </w:tc>
        <w:tc>
          <w:tcPr>
            <w:tcW w:w="178" w:type="dxa"/>
          </w:tcPr>
          <w:p w14:paraId="60A91018" w14:textId="77777777" w:rsidR="00B20300" w:rsidRPr="00755A56" w:rsidRDefault="00B20300" w:rsidP="00755A56">
            <w:pPr>
              <w:pStyle w:val="acctfourfigures"/>
              <w:spacing w:line="340" w:lineRule="exact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0" w:type="dxa"/>
          </w:tcPr>
          <w:p w14:paraId="50DB487A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การลงทุนใน</w:t>
            </w:r>
          </w:p>
          <w:p w14:paraId="07784F68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การร่วมค้าและ</w:t>
            </w:r>
          </w:p>
          <w:p w14:paraId="2D8B0F84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บริษัทร่วมอื่น ๆ</w:t>
            </w:r>
          </w:p>
        </w:tc>
        <w:tc>
          <w:tcPr>
            <w:tcW w:w="178" w:type="dxa"/>
          </w:tcPr>
          <w:p w14:paraId="4ADF0069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681FA498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20FA3D01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14:paraId="3B03046A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7DCD210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20300" w:rsidRPr="00755A56" w14:paraId="4E6C62F7" w14:textId="77777777" w:rsidTr="00620B02">
        <w:trPr>
          <w:cantSplit/>
        </w:trPr>
        <w:tc>
          <w:tcPr>
            <w:tcW w:w="3198" w:type="dxa"/>
            <w:vAlign w:val="bottom"/>
          </w:tcPr>
          <w:p w14:paraId="07EBD63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D858BB6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8" w:type="dxa"/>
            <w:gridSpan w:val="17"/>
            <w:vAlign w:val="bottom"/>
          </w:tcPr>
          <w:p w14:paraId="074DCADE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755A5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B20300" w:rsidRPr="00755A56" w14:paraId="0CE93F26" w14:textId="77777777" w:rsidTr="00620B02">
        <w:trPr>
          <w:cantSplit/>
        </w:trPr>
        <w:tc>
          <w:tcPr>
            <w:tcW w:w="3198" w:type="dxa"/>
            <w:vAlign w:val="bottom"/>
          </w:tcPr>
          <w:p w14:paraId="2F1D800A" w14:textId="395D54AB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40D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  <w:r w:rsidRPr="00240D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97F2D" w:rsidRPr="00240D4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30 </w:t>
            </w:r>
            <w:r w:rsidR="00E97F2D" w:rsidRPr="00240D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  <w:r w:rsidRPr="00240D4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2565</w:t>
            </w:r>
          </w:p>
        </w:tc>
        <w:tc>
          <w:tcPr>
            <w:tcW w:w="240" w:type="dxa"/>
            <w:vAlign w:val="bottom"/>
          </w:tcPr>
          <w:p w14:paraId="19C5BF1A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vAlign w:val="bottom"/>
          </w:tcPr>
          <w:p w14:paraId="5240F62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130085E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4ABDBB9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BD26798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01DD26F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C2C5ED8" w14:textId="77777777" w:rsidR="00B20300" w:rsidRPr="00755A56" w:rsidRDefault="00B20300" w:rsidP="00755A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6D3F5624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1D89379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5C9E4E1D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027A17A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B6A9139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252119F" w14:textId="77777777" w:rsidR="00B20300" w:rsidRPr="00755A56" w:rsidRDefault="00B20300" w:rsidP="00755A5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317AD96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0F319B0" w14:textId="77777777" w:rsidR="00B20300" w:rsidRPr="00755A56" w:rsidRDefault="00B20300" w:rsidP="00755A56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192D438A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884CD5C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C7468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B20300" w:rsidRPr="00755A56" w14:paraId="34FC81A6" w14:textId="77777777" w:rsidTr="00620B02">
        <w:trPr>
          <w:cantSplit/>
        </w:trPr>
        <w:tc>
          <w:tcPr>
            <w:tcW w:w="3198" w:type="dxa"/>
            <w:vAlign w:val="bottom"/>
          </w:tcPr>
          <w:p w14:paraId="6B285EA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สินทรัพย์ตามส่วนงานที่รายงาน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</w:t>
            </w:r>
          </w:p>
        </w:tc>
        <w:tc>
          <w:tcPr>
            <w:tcW w:w="240" w:type="dxa"/>
            <w:vAlign w:val="bottom"/>
          </w:tcPr>
          <w:p w14:paraId="06C53D2A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vAlign w:val="bottom"/>
          </w:tcPr>
          <w:p w14:paraId="57C822CA" w14:textId="61C56FE0" w:rsidR="00B20300" w:rsidRPr="00755A56" w:rsidRDefault="009307E6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307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96,557</w:t>
            </w:r>
          </w:p>
        </w:tc>
        <w:tc>
          <w:tcPr>
            <w:tcW w:w="178" w:type="dxa"/>
            <w:vAlign w:val="bottom"/>
          </w:tcPr>
          <w:p w14:paraId="33EB7181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6A6E3EB2" w14:textId="5F00AAB4" w:rsidR="00B20300" w:rsidRPr="00755A56" w:rsidRDefault="002E7EDB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7EDB">
              <w:rPr>
                <w:rFonts w:asciiTheme="majorBidi" w:hAnsiTheme="majorBidi"/>
                <w:sz w:val="24"/>
                <w:szCs w:val="24"/>
                <w:lang w:val="en-US" w:bidi="th-TH"/>
              </w:rPr>
              <w:t>98</w:t>
            </w:r>
            <w:r w:rsidR="009307E6" w:rsidRPr="009307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E7EDB">
              <w:rPr>
                <w:rFonts w:asciiTheme="majorBidi" w:hAnsiTheme="majorBidi"/>
                <w:sz w:val="24"/>
                <w:szCs w:val="24"/>
                <w:lang w:val="en-US" w:bidi="th-TH"/>
              </w:rPr>
              <w:t>581</w:t>
            </w:r>
          </w:p>
        </w:tc>
        <w:tc>
          <w:tcPr>
            <w:tcW w:w="178" w:type="dxa"/>
            <w:vAlign w:val="bottom"/>
          </w:tcPr>
          <w:p w14:paraId="226834E4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12C1DCD5" w14:textId="52E404B5" w:rsidR="00B20300" w:rsidRPr="00755A56" w:rsidRDefault="002E7EDB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E7EDB">
              <w:rPr>
                <w:rFonts w:asciiTheme="majorBidi" w:hAnsiTheme="majorBidi"/>
                <w:sz w:val="24"/>
                <w:szCs w:val="24"/>
                <w:lang w:val="en-US" w:bidi="th-TH"/>
              </w:rPr>
              <w:t>211</w:t>
            </w:r>
            <w:r w:rsidR="009307E6" w:rsidRPr="009307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E7EDB">
              <w:rPr>
                <w:rFonts w:asciiTheme="majorBidi" w:hAnsiTheme="majorBidi"/>
                <w:sz w:val="24"/>
                <w:szCs w:val="24"/>
                <w:lang w:val="en-US" w:bidi="th-TH"/>
              </w:rPr>
              <w:t>679</w:t>
            </w:r>
          </w:p>
        </w:tc>
        <w:tc>
          <w:tcPr>
            <w:tcW w:w="178" w:type="dxa"/>
            <w:vAlign w:val="bottom"/>
          </w:tcPr>
          <w:p w14:paraId="32418E3A" w14:textId="77777777" w:rsidR="00B20300" w:rsidRPr="00755A56" w:rsidRDefault="00B20300" w:rsidP="00755A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17FA1F6A" w14:textId="422D999C" w:rsidR="00B20300" w:rsidRPr="00755A56" w:rsidRDefault="002E7EDB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7EDB">
              <w:rPr>
                <w:rFonts w:asciiTheme="majorBidi" w:hAnsiTheme="majorBidi"/>
                <w:sz w:val="24"/>
                <w:szCs w:val="24"/>
                <w:lang w:val="en-US" w:bidi="th-TH"/>
              </w:rPr>
              <w:t>14</w:t>
            </w:r>
            <w:r w:rsidR="009307E6" w:rsidRPr="009307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E7EDB">
              <w:rPr>
                <w:rFonts w:asciiTheme="majorBidi" w:hAnsiTheme="majorBidi"/>
                <w:sz w:val="24"/>
                <w:szCs w:val="24"/>
                <w:lang w:val="en-US" w:bidi="th-TH"/>
              </w:rPr>
              <w:t>316</w:t>
            </w:r>
          </w:p>
        </w:tc>
        <w:tc>
          <w:tcPr>
            <w:tcW w:w="178" w:type="dxa"/>
            <w:vAlign w:val="bottom"/>
          </w:tcPr>
          <w:p w14:paraId="7193DEE6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50DB2300" w14:textId="04F6C3A3" w:rsidR="00B20300" w:rsidRPr="00755A56" w:rsidRDefault="009307E6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07E6">
              <w:rPr>
                <w:rFonts w:asciiTheme="majorBidi" w:hAnsiTheme="majorBidi" w:cstheme="majorBidi"/>
                <w:sz w:val="24"/>
                <w:szCs w:val="24"/>
              </w:rPr>
              <w:t>222,233</w:t>
            </w:r>
          </w:p>
        </w:tc>
        <w:tc>
          <w:tcPr>
            <w:tcW w:w="178" w:type="dxa"/>
            <w:vAlign w:val="bottom"/>
          </w:tcPr>
          <w:p w14:paraId="01DAA42D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3BD8F869" w14:textId="227C0993" w:rsidR="00B20300" w:rsidRPr="00755A56" w:rsidRDefault="009307E6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07E6">
              <w:rPr>
                <w:rFonts w:asciiTheme="majorBidi" w:hAnsiTheme="majorBidi" w:cstheme="majorBidi"/>
                <w:sz w:val="24"/>
                <w:szCs w:val="24"/>
              </w:rPr>
              <w:t>438,354</w:t>
            </w:r>
          </w:p>
        </w:tc>
        <w:tc>
          <w:tcPr>
            <w:tcW w:w="178" w:type="dxa"/>
            <w:vAlign w:val="bottom"/>
          </w:tcPr>
          <w:p w14:paraId="0DBEB87B" w14:textId="77777777" w:rsidR="00B20300" w:rsidRPr="00755A56" w:rsidRDefault="00B20300" w:rsidP="00755A5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68B7F31D" w14:textId="39C8C8D3" w:rsidR="00B20300" w:rsidRPr="00755A56" w:rsidRDefault="002E7EDB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7EDB">
              <w:rPr>
                <w:rFonts w:asciiTheme="majorBidi" w:hAnsiTheme="majorBidi"/>
                <w:sz w:val="24"/>
                <w:szCs w:val="24"/>
                <w:lang w:val="en-US" w:bidi="th-TH"/>
              </w:rPr>
              <w:t>48</w:t>
            </w:r>
            <w:r w:rsidR="009307E6" w:rsidRPr="009307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E7EDB">
              <w:rPr>
                <w:rFonts w:asciiTheme="majorBidi" w:hAnsiTheme="majorBidi"/>
                <w:sz w:val="24"/>
                <w:szCs w:val="24"/>
                <w:lang w:val="en-US" w:bidi="th-TH"/>
              </w:rPr>
              <w:t>432</w:t>
            </w:r>
          </w:p>
        </w:tc>
        <w:tc>
          <w:tcPr>
            <w:tcW w:w="178" w:type="dxa"/>
            <w:vAlign w:val="bottom"/>
          </w:tcPr>
          <w:p w14:paraId="73F694B8" w14:textId="77777777" w:rsidR="00B20300" w:rsidRPr="00755A56" w:rsidRDefault="00B20300" w:rsidP="00755A56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55B45A58" w14:textId="49CD4AE4" w:rsidR="00B20300" w:rsidRPr="00755A56" w:rsidRDefault="009307E6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307E6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(</w:t>
            </w:r>
            <w:r w:rsidR="002E7EDB" w:rsidRPr="002E7EDB">
              <w:rPr>
                <w:rFonts w:asciiTheme="majorBidi" w:hAnsiTheme="majorBidi"/>
                <w:sz w:val="24"/>
                <w:szCs w:val="24"/>
                <w:lang w:val="en-US" w:bidi="th-TH"/>
              </w:rPr>
              <w:t>337</w:t>
            </w:r>
            <w:r w:rsidRPr="009307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E7EDB" w:rsidRPr="002E7EDB">
              <w:rPr>
                <w:rFonts w:asciiTheme="majorBidi" w:hAnsiTheme="majorBidi"/>
                <w:sz w:val="24"/>
                <w:szCs w:val="24"/>
                <w:lang w:val="en-US" w:bidi="th-TH"/>
              </w:rPr>
              <w:t>496</w:t>
            </w:r>
            <w:r w:rsidRPr="009307E6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2FAB36B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C1D45A" w14:textId="6627C78D" w:rsidR="00B20300" w:rsidRPr="00755A56" w:rsidRDefault="002E7EDB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7EDB">
              <w:rPr>
                <w:rFonts w:asciiTheme="majorBidi" w:hAnsiTheme="majorBidi"/>
                <w:sz w:val="24"/>
                <w:szCs w:val="24"/>
                <w:lang w:val="en-US" w:bidi="th-TH"/>
              </w:rPr>
              <w:t>792</w:t>
            </w:r>
            <w:r w:rsidR="009307E6" w:rsidRPr="009307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E7EDB">
              <w:rPr>
                <w:rFonts w:asciiTheme="majorBidi" w:hAnsiTheme="majorBidi"/>
                <w:sz w:val="24"/>
                <w:szCs w:val="24"/>
                <w:lang w:val="en-US" w:bidi="th-TH"/>
              </w:rPr>
              <w:t>656</w:t>
            </w:r>
          </w:p>
        </w:tc>
      </w:tr>
      <w:tr w:rsidR="00B20300" w:rsidRPr="00755A56" w14:paraId="491840B4" w14:textId="77777777" w:rsidTr="00620B02">
        <w:trPr>
          <w:cantSplit/>
        </w:trPr>
        <w:tc>
          <w:tcPr>
            <w:tcW w:w="3198" w:type="dxa"/>
            <w:vAlign w:val="bottom"/>
          </w:tcPr>
          <w:p w14:paraId="56069EE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70C2AAA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vAlign w:val="bottom"/>
          </w:tcPr>
          <w:p w14:paraId="08CD8E8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0E2AC69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22FD1548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2263C87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6FECEAEB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EFD3E71" w14:textId="77777777" w:rsidR="00B20300" w:rsidRPr="00755A56" w:rsidRDefault="00B20300" w:rsidP="00755A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045165AC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1B62B43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04A6708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0378D97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E3F833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599B904" w14:textId="77777777" w:rsidR="00B20300" w:rsidRPr="00755A56" w:rsidRDefault="00B20300" w:rsidP="00755A5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455B7CD5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1D0E1ED" w14:textId="77777777" w:rsidR="00B20300" w:rsidRPr="00755A56" w:rsidRDefault="00B20300" w:rsidP="00755A56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578262E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D5D677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56EEE9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B20300" w:rsidRPr="00755A56" w14:paraId="48653D81" w14:textId="77777777" w:rsidTr="00620B02">
        <w:trPr>
          <w:cantSplit/>
        </w:trPr>
        <w:tc>
          <w:tcPr>
            <w:tcW w:w="3198" w:type="dxa"/>
            <w:vAlign w:val="bottom"/>
          </w:tcPr>
          <w:p w14:paraId="42770DFC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ธันวาคม 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40" w:type="dxa"/>
            <w:vAlign w:val="bottom"/>
          </w:tcPr>
          <w:p w14:paraId="6C605928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vAlign w:val="bottom"/>
          </w:tcPr>
          <w:p w14:paraId="474940DA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049C5A2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092FBAE9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7223512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465A9E6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D7B8500" w14:textId="77777777" w:rsidR="00B20300" w:rsidRPr="00755A56" w:rsidRDefault="00B20300" w:rsidP="00755A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26AA119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571975C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51C8858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4B77578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5D2245D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6DF6E95" w14:textId="77777777" w:rsidR="00B20300" w:rsidRPr="00755A56" w:rsidRDefault="00B20300" w:rsidP="00755A5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44A1F331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3FB66F6" w14:textId="77777777" w:rsidR="00B20300" w:rsidRPr="00755A56" w:rsidRDefault="00B20300" w:rsidP="00755A56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EA99BC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BC9BB72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28C6F3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747210" w:rsidRPr="00755A56" w14:paraId="05ADC041" w14:textId="77777777" w:rsidTr="00620B02">
        <w:trPr>
          <w:cantSplit/>
        </w:trPr>
        <w:tc>
          <w:tcPr>
            <w:tcW w:w="3198" w:type="dxa"/>
            <w:vAlign w:val="bottom"/>
          </w:tcPr>
          <w:p w14:paraId="6EF566E9" w14:textId="77777777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สินทรัพย์ตามส่วนงานที่รายงาน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240" w:type="dxa"/>
            <w:vAlign w:val="bottom"/>
          </w:tcPr>
          <w:p w14:paraId="5779EBCF" w14:textId="77777777" w:rsidR="00747210" w:rsidRPr="00755A56" w:rsidRDefault="00747210" w:rsidP="00755A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</w:tcPr>
          <w:p w14:paraId="7B584514" w14:textId="25D47065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77,147</w:t>
            </w:r>
          </w:p>
        </w:tc>
        <w:tc>
          <w:tcPr>
            <w:tcW w:w="178" w:type="dxa"/>
            <w:vAlign w:val="bottom"/>
          </w:tcPr>
          <w:p w14:paraId="045F0B27" w14:textId="77777777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9" w:type="dxa"/>
          </w:tcPr>
          <w:p w14:paraId="4D3B8672" w14:textId="30BAADEF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110,184</w:t>
            </w:r>
          </w:p>
        </w:tc>
        <w:tc>
          <w:tcPr>
            <w:tcW w:w="178" w:type="dxa"/>
            <w:vAlign w:val="bottom"/>
          </w:tcPr>
          <w:p w14:paraId="7FA1B4DA" w14:textId="77777777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79A40F8B" w14:textId="57BA97B6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178,887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F54D8B" w14:textId="77777777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4EACA5B0" w14:textId="3AC48A62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13,823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5D22C2" w14:textId="77777777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</w:tcPr>
          <w:p w14:paraId="200B53CE" w14:textId="3B8203EF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225,851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9ACBD1" w14:textId="77777777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668A03CA" w14:textId="27BD2409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407,017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C047C1" w14:textId="77777777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068D9C1F" w14:textId="3A0F7AD1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42,367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AAFF0C" w14:textId="77777777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1807222A" w14:textId="0F01FA36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301,161</w:t>
            </w:r>
            <w:r w:rsidRPr="00755A5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64B65E94" w14:textId="77777777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435742E2" w14:textId="4AF97DBC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754,115</w:t>
            </w:r>
          </w:p>
        </w:tc>
      </w:tr>
    </w:tbl>
    <w:p w14:paraId="67C59A31" w14:textId="77777777" w:rsidR="00B20300" w:rsidRPr="00755A56" w:rsidRDefault="00B20300" w:rsidP="00755A56">
      <w:pPr>
        <w:rPr>
          <w:rFonts w:asciiTheme="majorBidi" w:hAnsiTheme="majorBidi" w:cstheme="majorBidi"/>
        </w:rPr>
      </w:pPr>
    </w:p>
    <w:p w14:paraId="22B92584" w14:textId="77777777" w:rsidR="00B20300" w:rsidRPr="00755A56" w:rsidRDefault="00B20300" w:rsidP="00755A56">
      <w:pPr>
        <w:rPr>
          <w:rFonts w:asciiTheme="majorBidi" w:hAnsiTheme="majorBidi" w:cstheme="majorBidi"/>
          <w:vanish/>
        </w:rPr>
      </w:pPr>
    </w:p>
    <w:p w14:paraId="33E0F905" w14:textId="77777777" w:rsidR="00B20300" w:rsidRPr="00755A56" w:rsidRDefault="00B20300" w:rsidP="00755A5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sectPr w:rsidR="00B20300" w:rsidRPr="00755A56" w:rsidSect="000E21DC">
          <w:pgSz w:w="16840" w:h="11907" w:code="9"/>
          <w:pgMar w:top="1152" w:right="576" w:bottom="1152" w:left="691" w:header="720" w:footer="720" w:gutter="0"/>
          <w:cols w:space="708"/>
          <w:docGrid w:linePitch="360"/>
        </w:sectPr>
      </w:pPr>
    </w:p>
    <w:p w14:paraId="7A4E27DF" w14:textId="67787B89" w:rsidR="003968AF" w:rsidRPr="00755A56" w:rsidRDefault="003968AF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55A5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Pr="00755A5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ต่อหุ้น </w:t>
      </w:r>
    </w:p>
    <w:p w14:paraId="235C867B" w14:textId="77777777" w:rsidR="003968AF" w:rsidRPr="00D53868" w:rsidRDefault="003968AF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3968AF" w:rsidRPr="00755A56" w14:paraId="02293301" w14:textId="77777777" w:rsidTr="000C5DC5">
        <w:trPr>
          <w:tblHeader/>
        </w:trPr>
        <w:tc>
          <w:tcPr>
            <w:tcW w:w="2233" w:type="pct"/>
          </w:tcPr>
          <w:p w14:paraId="7958C1FB" w14:textId="1A9BBF03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5D16B750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4B835F17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09E3C5D5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68AF" w:rsidRPr="00755A56" w14:paraId="4F812F24" w14:textId="77777777" w:rsidTr="000C5DC5">
        <w:trPr>
          <w:tblHeader/>
        </w:trPr>
        <w:tc>
          <w:tcPr>
            <w:tcW w:w="2233" w:type="pct"/>
          </w:tcPr>
          <w:p w14:paraId="019670CE" w14:textId="47E5AA59" w:rsidR="003968AF" w:rsidRPr="009E6E45" w:rsidRDefault="0062080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6E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40D42" w:rsidRPr="009E6E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E6E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748A0" w:rsidRPr="009E6E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748A0" w:rsidRPr="009E6E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</w:tcPr>
          <w:p w14:paraId="03722E3D" w14:textId="12D4E73B" w:rsidR="003968AF" w:rsidRPr="00D53868" w:rsidRDefault="00FF06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68AF" w:rsidRPr="00D538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4E648264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0EB11CD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5516987F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EE534BA" w14:textId="79328F46" w:rsidR="003968AF" w:rsidRPr="00D53868" w:rsidRDefault="00FF06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68AF" w:rsidRPr="00D538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1A249ACA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952FB59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968AF" w:rsidRPr="00755A56" w14:paraId="353DA57D" w14:textId="77777777" w:rsidTr="000C5DC5">
        <w:trPr>
          <w:tblHeader/>
        </w:trPr>
        <w:tc>
          <w:tcPr>
            <w:tcW w:w="2233" w:type="pct"/>
          </w:tcPr>
          <w:p w14:paraId="29FA5F8E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05309E82" w14:textId="7B57EF5B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="0062080F" w:rsidRPr="00D5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62080F" w:rsidRPr="00D5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</w:t>
            </w: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968AF" w:rsidRPr="00755A56" w14:paraId="254A42A3" w14:textId="77777777" w:rsidTr="00D53868">
        <w:trPr>
          <w:trHeight w:val="432"/>
        </w:trPr>
        <w:tc>
          <w:tcPr>
            <w:tcW w:w="2233" w:type="pct"/>
            <w:shd w:val="clear" w:color="auto" w:fill="auto"/>
          </w:tcPr>
          <w:p w14:paraId="19027219" w14:textId="061C62BA" w:rsidR="003968AF" w:rsidRPr="00D53868" w:rsidRDefault="003968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62080F"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ที่เป็นของผู้ถือหุ้นสามัญของ</w:t>
            </w:r>
          </w:p>
        </w:tc>
        <w:tc>
          <w:tcPr>
            <w:tcW w:w="581" w:type="pct"/>
            <w:shd w:val="clear" w:color="auto" w:fill="auto"/>
          </w:tcPr>
          <w:p w14:paraId="0DDFD9B7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FAFF089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7BAB944D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00655AB1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B54F092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49DFAB1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BA71E83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0D42" w:rsidRPr="00755A56" w14:paraId="1831A3A6" w14:textId="77777777" w:rsidTr="00D53868">
        <w:trPr>
          <w:trHeight w:val="432"/>
        </w:trPr>
        <w:tc>
          <w:tcPr>
            <w:tcW w:w="2233" w:type="pct"/>
            <w:shd w:val="clear" w:color="auto" w:fill="auto"/>
          </w:tcPr>
          <w:p w14:paraId="2CEB1FCA" w14:textId="6E241C3F" w:rsidR="00240D42" w:rsidRPr="00D53868" w:rsidRDefault="00240D42" w:rsidP="0024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(ขั้นพื้นฐาน)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532F412D" w14:textId="2C8F5E1D" w:rsidR="00240D42" w:rsidRPr="001019E7" w:rsidRDefault="00B9091B" w:rsidP="0024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1,388.26</w:t>
            </w:r>
          </w:p>
        </w:tc>
        <w:tc>
          <w:tcPr>
            <w:tcW w:w="146" w:type="pct"/>
          </w:tcPr>
          <w:p w14:paraId="56E44F69" w14:textId="77777777" w:rsidR="00240D42" w:rsidRPr="001019E7" w:rsidRDefault="00240D42" w:rsidP="0024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0FC756D9" w14:textId="2E7EAD3A" w:rsidR="00240D42" w:rsidRPr="001019E7" w:rsidRDefault="009E6E45" w:rsidP="0024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25,034.73</w:t>
            </w:r>
          </w:p>
        </w:tc>
        <w:tc>
          <w:tcPr>
            <w:tcW w:w="137" w:type="pct"/>
            <w:shd w:val="clear" w:color="auto" w:fill="auto"/>
          </w:tcPr>
          <w:p w14:paraId="6D5B854A" w14:textId="77777777" w:rsidR="00240D42" w:rsidRPr="001019E7" w:rsidRDefault="00240D42" w:rsidP="0024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6B156C81" w14:textId="43295CC7" w:rsidR="00240D42" w:rsidRPr="001019E7" w:rsidRDefault="00B9091B" w:rsidP="0024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10,643.70</w:t>
            </w:r>
          </w:p>
        </w:tc>
        <w:tc>
          <w:tcPr>
            <w:tcW w:w="142" w:type="pct"/>
            <w:shd w:val="clear" w:color="auto" w:fill="auto"/>
          </w:tcPr>
          <w:p w14:paraId="2FF07E2F" w14:textId="77777777" w:rsidR="00240D42" w:rsidRPr="001019E7" w:rsidRDefault="00240D42" w:rsidP="0024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3825AB83" w14:textId="27599366" w:rsidR="00240D42" w:rsidRPr="001019E7" w:rsidRDefault="009E6E45" w:rsidP="0024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20,687.86</w:t>
            </w:r>
          </w:p>
        </w:tc>
      </w:tr>
      <w:tr w:rsidR="00240D42" w:rsidRPr="00755A56" w14:paraId="1FDD4ADD" w14:textId="77777777" w:rsidTr="00D53868">
        <w:trPr>
          <w:trHeight w:val="432"/>
        </w:trPr>
        <w:tc>
          <w:tcPr>
            <w:tcW w:w="2233" w:type="pct"/>
            <w:shd w:val="clear" w:color="auto" w:fill="auto"/>
          </w:tcPr>
          <w:p w14:paraId="435FCFBA" w14:textId="77777777" w:rsidR="00240D42" w:rsidRPr="00D53868" w:rsidRDefault="00240D42" w:rsidP="0024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</w:t>
            </w: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4DB0E3CB" w14:textId="77777777" w:rsidR="00240D42" w:rsidRPr="001019E7" w:rsidRDefault="00240D42" w:rsidP="0024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61FB8B1" w14:textId="77777777" w:rsidR="00240D42" w:rsidRPr="001019E7" w:rsidRDefault="00240D42" w:rsidP="0024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59FD1EE3" w14:textId="77777777" w:rsidR="00240D42" w:rsidRPr="001019E7" w:rsidRDefault="00240D42" w:rsidP="0024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5E96DA55" w14:textId="77777777" w:rsidR="00240D42" w:rsidRPr="001019E7" w:rsidRDefault="00240D42" w:rsidP="0024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5C42CFFC" w14:textId="77777777" w:rsidR="00240D42" w:rsidRPr="001019E7" w:rsidRDefault="00240D42" w:rsidP="0024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A31DFF9" w14:textId="77777777" w:rsidR="00240D42" w:rsidRPr="001019E7" w:rsidRDefault="00240D42" w:rsidP="0024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66A1CBD" w14:textId="77777777" w:rsidR="00240D42" w:rsidRPr="001019E7" w:rsidRDefault="00240D42" w:rsidP="0024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E45" w:rsidRPr="00755A56" w14:paraId="5F9C0405" w14:textId="77777777" w:rsidTr="00D53868">
        <w:trPr>
          <w:trHeight w:val="432"/>
        </w:trPr>
        <w:tc>
          <w:tcPr>
            <w:tcW w:w="2233" w:type="pct"/>
            <w:shd w:val="clear" w:color="auto" w:fill="auto"/>
          </w:tcPr>
          <w:p w14:paraId="078DCFB7" w14:textId="37B12518" w:rsidR="009E6E45" w:rsidRPr="00D53868" w:rsidRDefault="009E6E45" w:rsidP="009E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ณ วันที่ </w:t>
            </w:r>
            <w:r w:rsidRPr="00D5386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581" w:type="pct"/>
            <w:shd w:val="clear" w:color="auto" w:fill="auto"/>
          </w:tcPr>
          <w:p w14:paraId="66664145" w14:textId="736B18BB" w:rsidR="009E6E45" w:rsidRPr="001019E7" w:rsidRDefault="00EB00EE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7BE2F131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C4BF20A" w14:textId="09EBC5F2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1891529C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A1AF082" w14:textId="754D5D21" w:rsidR="009E6E45" w:rsidRPr="001019E7" w:rsidRDefault="00EB00EE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168969CB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0AC5DEC" w14:textId="1CF804E5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9E6E45" w:rsidRPr="00755A56" w14:paraId="19C6627B" w14:textId="77777777" w:rsidTr="00A718D3">
        <w:trPr>
          <w:trHeight w:val="432"/>
        </w:trPr>
        <w:tc>
          <w:tcPr>
            <w:tcW w:w="2233" w:type="pct"/>
            <w:shd w:val="clear" w:color="auto" w:fill="auto"/>
          </w:tcPr>
          <w:p w14:paraId="7F53131F" w14:textId="77777777" w:rsidR="009E6E45" w:rsidRPr="00D53868" w:rsidRDefault="009E6E45" w:rsidP="009E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1118E43" w14:textId="33FABE6A" w:rsidR="009E6E45" w:rsidRPr="001019E7" w:rsidRDefault="00EB00EE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8B7FE1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7B57E8E" w14:textId="351588FD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(22.30)</w:t>
            </w:r>
          </w:p>
        </w:tc>
        <w:tc>
          <w:tcPr>
            <w:tcW w:w="137" w:type="pct"/>
            <w:shd w:val="clear" w:color="auto" w:fill="auto"/>
          </w:tcPr>
          <w:p w14:paraId="18C4E0AF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53EC5DE8" w14:textId="3567B310" w:rsidR="009E6E45" w:rsidRPr="001019E7" w:rsidRDefault="00EB00EE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DDB804C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8D5B67B" w14:textId="71E073F2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(22.30)</w:t>
            </w:r>
          </w:p>
        </w:tc>
      </w:tr>
      <w:tr w:rsidR="00A718D3" w:rsidRPr="00755A56" w14:paraId="575B29F4" w14:textId="77777777" w:rsidTr="00A718D3">
        <w:trPr>
          <w:trHeight w:val="432"/>
        </w:trPr>
        <w:tc>
          <w:tcPr>
            <w:tcW w:w="2233" w:type="pct"/>
            <w:shd w:val="clear" w:color="auto" w:fill="auto"/>
          </w:tcPr>
          <w:p w14:paraId="0AF29CC2" w14:textId="5F655685" w:rsidR="00A718D3" w:rsidRPr="00D53868" w:rsidRDefault="00A718D3" w:rsidP="009E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18747481" w14:textId="77777777" w:rsidR="00A718D3" w:rsidRPr="001019E7" w:rsidRDefault="00A718D3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6A62AEA" w14:textId="77777777" w:rsidR="00A718D3" w:rsidRPr="001019E7" w:rsidRDefault="00A718D3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6FC939BB" w14:textId="77777777" w:rsidR="00A718D3" w:rsidRPr="001019E7" w:rsidRDefault="00A718D3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15B8BC43" w14:textId="77777777" w:rsidR="00A718D3" w:rsidRPr="001019E7" w:rsidRDefault="00A718D3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6B1B1D98" w14:textId="77777777" w:rsidR="00A718D3" w:rsidRPr="001019E7" w:rsidRDefault="00A718D3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A4B4676" w14:textId="77777777" w:rsidR="00A718D3" w:rsidRPr="001019E7" w:rsidRDefault="00A718D3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04DAC243" w14:textId="77777777" w:rsidR="00A718D3" w:rsidRPr="001019E7" w:rsidRDefault="00A718D3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E45" w:rsidRPr="00755A56" w14:paraId="3A42281E" w14:textId="77777777" w:rsidTr="00A718D3">
        <w:trPr>
          <w:trHeight w:val="432"/>
        </w:trPr>
        <w:tc>
          <w:tcPr>
            <w:tcW w:w="2233" w:type="pct"/>
            <w:shd w:val="clear" w:color="auto" w:fill="auto"/>
          </w:tcPr>
          <w:p w14:paraId="5DBC8744" w14:textId="68F3C3CD" w:rsidR="009E6E45" w:rsidRPr="00D53868" w:rsidRDefault="009E6E45" w:rsidP="00A7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 </w:t>
            </w:r>
            <w:r w:rsidR="00A718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249E183E" w14:textId="6EA0BFB5" w:rsidR="009E6E45" w:rsidRPr="001019E7" w:rsidRDefault="00EB0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6014C283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1776FA14" w14:textId="1992258D" w:rsidR="009E6E45" w:rsidRPr="001019E7" w:rsidRDefault="002E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E7EDB">
              <w:rPr>
                <w:rFonts w:asciiTheme="majorBidi" w:hAnsiTheme="majorBidi"/>
                <w:sz w:val="30"/>
                <w:szCs w:val="30"/>
              </w:rPr>
              <w:t>4</w:t>
            </w:r>
            <w:r w:rsidR="009E6E45" w:rsidRPr="001019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7EDB">
              <w:rPr>
                <w:rFonts w:asciiTheme="majorBidi" w:hAnsiTheme="majorBidi"/>
                <w:sz w:val="30"/>
                <w:szCs w:val="30"/>
              </w:rPr>
              <w:t>486</w:t>
            </w:r>
            <w:r w:rsidR="009E6E45" w:rsidRPr="001019E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E7EDB">
              <w:rPr>
                <w:rFonts w:asciiTheme="majorBidi" w:hAnsiTheme="majorBidi"/>
                <w:sz w:val="30"/>
                <w:szCs w:val="30"/>
              </w:rPr>
              <w:t>55</w:t>
            </w:r>
          </w:p>
        </w:tc>
        <w:tc>
          <w:tcPr>
            <w:tcW w:w="137" w:type="pct"/>
            <w:shd w:val="clear" w:color="auto" w:fill="auto"/>
          </w:tcPr>
          <w:p w14:paraId="4A64869D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0D8D1B77" w14:textId="27E773AC" w:rsidR="009E6E45" w:rsidRPr="001019E7" w:rsidRDefault="00EB0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79636351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74E61861" w14:textId="36A0993E" w:rsidR="009E6E45" w:rsidRPr="001019E7" w:rsidRDefault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4,486.55</w:t>
            </w:r>
          </w:p>
        </w:tc>
      </w:tr>
      <w:tr w:rsidR="009E6E45" w:rsidRPr="00755A56" w14:paraId="0D7D90DF" w14:textId="77777777" w:rsidTr="00A718D3">
        <w:trPr>
          <w:trHeight w:val="432"/>
        </w:trPr>
        <w:tc>
          <w:tcPr>
            <w:tcW w:w="2233" w:type="pct"/>
            <w:shd w:val="clear" w:color="auto" w:fill="auto"/>
          </w:tcPr>
          <w:p w14:paraId="1709C983" w14:textId="3031F0B0" w:rsidR="009E6E45" w:rsidRPr="00D53868" w:rsidRDefault="009E6E45" w:rsidP="009E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D846C6C" w14:textId="5698BEA4" w:rsidR="009E6E45" w:rsidRPr="00B9091B" w:rsidRDefault="00B9091B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091B">
              <w:rPr>
                <w:rFonts w:ascii="Angsana New" w:hAnsi="Angsana New"/>
                <w:b/>
                <w:bCs/>
                <w:sz w:val="30"/>
                <w:szCs w:val="30"/>
              </w:rPr>
              <w:t>0.31</w:t>
            </w:r>
          </w:p>
        </w:tc>
        <w:tc>
          <w:tcPr>
            <w:tcW w:w="146" w:type="pct"/>
          </w:tcPr>
          <w:p w14:paraId="0C40502B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1A502883" w14:textId="3816F042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b/>
                <w:bCs/>
                <w:sz w:val="30"/>
                <w:szCs w:val="30"/>
              </w:rPr>
              <w:t>5.58</w:t>
            </w:r>
          </w:p>
        </w:tc>
        <w:tc>
          <w:tcPr>
            <w:tcW w:w="137" w:type="pct"/>
            <w:shd w:val="clear" w:color="auto" w:fill="auto"/>
          </w:tcPr>
          <w:p w14:paraId="102EE77C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27334DE" w14:textId="28FDD320" w:rsidR="009E6E45" w:rsidRPr="001019E7" w:rsidRDefault="00B9091B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9091B">
              <w:rPr>
                <w:rFonts w:ascii="Angsana New" w:hAnsi="Angsana New"/>
                <w:b/>
                <w:bCs/>
                <w:sz w:val="30"/>
                <w:szCs w:val="30"/>
              </w:rPr>
              <w:t>2.36</w:t>
            </w:r>
          </w:p>
        </w:tc>
        <w:tc>
          <w:tcPr>
            <w:tcW w:w="142" w:type="pct"/>
            <w:shd w:val="clear" w:color="auto" w:fill="auto"/>
          </w:tcPr>
          <w:p w14:paraId="48C02B06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3F611F" w14:textId="4A23B1B8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b/>
                <w:bCs/>
                <w:sz w:val="30"/>
                <w:szCs w:val="30"/>
              </w:rPr>
              <w:t>4.61</w:t>
            </w:r>
          </w:p>
        </w:tc>
      </w:tr>
    </w:tbl>
    <w:p w14:paraId="77DC4A1F" w14:textId="5C9A1195" w:rsidR="00C016C5" w:rsidRDefault="00C016C5" w:rsidP="00B1061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5748A0" w:rsidRPr="00755A56" w14:paraId="024FA289" w14:textId="77777777" w:rsidTr="005F657F">
        <w:trPr>
          <w:tblHeader/>
        </w:trPr>
        <w:tc>
          <w:tcPr>
            <w:tcW w:w="2233" w:type="pct"/>
          </w:tcPr>
          <w:p w14:paraId="23F4E222" w14:textId="77777777" w:rsidR="005748A0" w:rsidRPr="00D53868" w:rsidRDefault="005748A0" w:rsidP="005F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0493FB30" w14:textId="77777777" w:rsidR="005748A0" w:rsidRPr="00D53868" w:rsidRDefault="005748A0" w:rsidP="005F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3C1802D5" w14:textId="77777777" w:rsidR="005748A0" w:rsidRPr="00D53868" w:rsidRDefault="005748A0" w:rsidP="005F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0031672C" w14:textId="77777777" w:rsidR="005748A0" w:rsidRPr="00D53868" w:rsidRDefault="005748A0" w:rsidP="005F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48A0" w:rsidRPr="00755A56" w14:paraId="2431DA2F" w14:textId="77777777" w:rsidTr="005F657F">
        <w:trPr>
          <w:tblHeader/>
        </w:trPr>
        <w:tc>
          <w:tcPr>
            <w:tcW w:w="2233" w:type="pct"/>
          </w:tcPr>
          <w:p w14:paraId="441B00F1" w14:textId="74C8A6A9" w:rsidR="005748A0" w:rsidRPr="00D53868" w:rsidRDefault="005748A0" w:rsidP="005F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6E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40D42" w:rsidRPr="009E6E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E6E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E6E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E6E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</w:tcPr>
          <w:p w14:paraId="5AFFF4FB" w14:textId="77777777" w:rsidR="005748A0" w:rsidRPr="00D53868" w:rsidRDefault="005748A0" w:rsidP="005F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28661A20" w14:textId="77777777" w:rsidR="005748A0" w:rsidRPr="00D53868" w:rsidRDefault="005748A0" w:rsidP="005F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0050867" w14:textId="77777777" w:rsidR="005748A0" w:rsidRPr="00D53868" w:rsidRDefault="005748A0" w:rsidP="005F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0C203BE6" w14:textId="77777777" w:rsidR="005748A0" w:rsidRPr="00D53868" w:rsidRDefault="005748A0" w:rsidP="005F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BA6B05C" w14:textId="77777777" w:rsidR="005748A0" w:rsidRPr="00D53868" w:rsidRDefault="005748A0" w:rsidP="005F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54C8900A" w14:textId="77777777" w:rsidR="005748A0" w:rsidRPr="00D53868" w:rsidRDefault="005748A0" w:rsidP="005F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D4AA893" w14:textId="77777777" w:rsidR="005748A0" w:rsidRPr="00D53868" w:rsidRDefault="005748A0" w:rsidP="005F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748A0" w:rsidRPr="00755A56" w14:paraId="188E410F" w14:textId="77777777" w:rsidTr="005F657F">
        <w:trPr>
          <w:tblHeader/>
        </w:trPr>
        <w:tc>
          <w:tcPr>
            <w:tcW w:w="2233" w:type="pct"/>
          </w:tcPr>
          <w:p w14:paraId="278BFB31" w14:textId="77777777" w:rsidR="005748A0" w:rsidRPr="00D53868" w:rsidRDefault="005748A0" w:rsidP="005F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40305088" w14:textId="77777777" w:rsidR="005748A0" w:rsidRPr="00D53868" w:rsidRDefault="005748A0" w:rsidP="005F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</w:t>
            </w: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748A0" w:rsidRPr="00755A56" w14:paraId="4D76D9C8" w14:textId="77777777" w:rsidTr="005F657F">
        <w:trPr>
          <w:trHeight w:val="432"/>
        </w:trPr>
        <w:tc>
          <w:tcPr>
            <w:tcW w:w="2233" w:type="pct"/>
            <w:shd w:val="clear" w:color="auto" w:fill="auto"/>
          </w:tcPr>
          <w:p w14:paraId="24629326" w14:textId="77777777" w:rsidR="005748A0" w:rsidRPr="00D53868" w:rsidRDefault="005748A0" w:rsidP="005F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กำไรสำหรับงวดที่เป็นของผู้ถือหุ้นสามัญของ</w:t>
            </w:r>
          </w:p>
        </w:tc>
        <w:tc>
          <w:tcPr>
            <w:tcW w:w="581" w:type="pct"/>
            <w:shd w:val="clear" w:color="auto" w:fill="auto"/>
          </w:tcPr>
          <w:p w14:paraId="74B3E335" w14:textId="77777777" w:rsidR="005748A0" w:rsidRPr="00D53868" w:rsidRDefault="005748A0" w:rsidP="005F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4205041" w14:textId="77777777" w:rsidR="005748A0" w:rsidRPr="00D53868" w:rsidRDefault="005748A0" w:rsidP="005F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56B3ABF2" w14:textId="77777777" w:rsidR="005748A0" w:rsidRPr="00D53868" w:rsidRDefault="005748A0" w:rsidP="005F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45D8570E" w14:textId="77777777" w:rsidR="005748A0" w:rsidRPr="00D53868" w:rsidRDefault="005748A0" w:rsidP="005F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7907C65" w14:textId="77777777" w:rsidR="005748A0" w:rsidRPr="00D53868" w:rsidRDefault="005748A0" w:rsidP="005F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D00ED09" w14:textId="77777777" w:rsidR="005748A0" w:rsidRPr="00D53868" w:rsidRDefault="005748A0" w:rsidP="005F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7922A8A" w14:textId="77777777" w:rsidR="005748A0" w:rsidRPr="00D53868" w:rsidRDefault="005748A0" w:rsidP="005F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E45" w:rsidRPr="00755A56" w14:paraId="30A75392" w14:textId="77777777" w:rsidTr="005F657F">
        <w:trPr>
          <w:trHeight w:val="432"/>
        </w:trPr>
        <w:tc>
          <w:tcPr>
            <w:tcW w:w="2233" w:type="pct"/>
            <w:shd w:val="clear" w:color="auto" w:fill="auto"/>
          </w:tcPr>
          <w:p w14:paraId="638DABD7" w14:textId="77777777" w:rsidR="009E6E45" w:rsidRPr="00D53868" w:rsidRDefault="009E6E45" w:rsidP="009E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(ขั้นพื้นฐาน)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4D063D4F" w14:textId="3A2BAABB" w:rsidR="009E6E45" w:rsidRPr="001019E7" w:rsidRDefault="00B9091B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5,599.9</w:t>
            </w:r>
            <w:r w:rsidR="00B0178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036AD040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33C3E4D8" w14:textId="629721C6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34,729.60</w:t>
            </w:r>
          </w:p>
        </w:tc>
        <w:tc>
          <w:tcPr>
            <w:tcW w:w="137" w:type="pct"/>
            <w:shd w:val="clear" w:color="auto" w:fill="auto"/>
          </w:tcPr>
          <w:p w14:paraId="7D2EF1C8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0CFE7228" w14:textId="41BE5539" w:rsidR="009E6E45" w:rsidRPr="001019E7" w:rsidRDefault="00B9091B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11,459.48</w:t>
            </w:r>
          </w:p>
        </w:tc>
        <w:tc>
          <w:tcPr>
            <w:tcW w:w="142" w:type="pct"/>
            <w:shd w:val="clear" w:color="auto" w:fill="auto"/>
          </w:tcPr>
          <w:p w14:paraId="186E1C9C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534C495D" w14:textId="7A41489F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27,873.73</w:t>
            </w:r>
          </w:p>
        </w:tc>
      </w:tr>
      <w:tr w:rsidR="009E6E45" w:rsidRPr="00755A56" w14:paraId="33DDAFCE" w14:textId="77777777" w:rsidTr="005F657F">
        <w:trPr>
          <w:trHeight w:val="432"/>
        </w:trPr>
        <w:tc>
          <w:tcPr>
            <w:tcW w:w="2233" w:type="pct"/>
            <w:shd w:val="clear" w:color="auto" w:fill="auto"/>
          </w:tcPr>
          <w:p w14:paraId="1E3DD944" w14:textId="77777777" w:rsidR="009E6E45" w:rsidRPr="00D53868" w:rsidRDefault="009E6E45" w:rsidP="009E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</w:t>
            </w: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45C4B548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66B721C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030565AE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011A7EF5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70854010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2F7AC74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29FB489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E45" w:rsidRPr="00755A56" w14:paraId="23030627" w14:textId="77777777" w:rsidTr="005F657F">
        <w:trPr>
          <w:trHeight w:val="432"/>
        </w:trPr>
        <w:tc>
          <w:tcPr>
            <w:tcW w:w="2233" w:type="pct"/>
            <w:shd w:val="clear" w:color="auto" w:fill="auto"/>
          </w:tcPr>
          <w:p w14:paraId="5AAE48FA" w14:textId="77777777" w:rsidR="009E6E45" w:rsidRPr="00D53868" w:rsidRDefault="009E6E45" w:rsidP="009E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ณ วันที่ </w:t>
            </w:r>
            <w:r w:rsidRPr="00D5386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81" w:type="pct"/>
            <w:shd w:val="clear" w:color="auto" w:fill="auto"/>
          </w:tcPr>
          <w:p w14:paraId="6B32822C" w14:textId="63E44729" w:rsidR="009E6E45" w:rsidRPr="001019E7" w:rsidRDefault="00EB00EE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0BB8CCA5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B8F96C1" w14:textId="2D033F6F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5E974885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CC6116C" w14:textId="35B15D35" w:rsidR="009E6E45" w:rsidRPr="001019E7" w:rsidRDefault="00EB00EE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059746C9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7834BE3" w14:textId="7D473A4F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9E6E45" w:rsidRPr="00755A56" w14:paraId="729904BA" w14:textId="77777777" w:rsidTr="00A718D3">
        <w:trPr>
          <w:trHeight w:val="432"/>
        </w:trPr>
        <w:tc>
          <w:tcPr>
            <w:tcW w:w="2233" w:type="pct"/>
            <w:shd w:val="clear" w:color="auto" w:fill="auto"/>
          </w:tcPr>
          <w:p w14:paraId="460FD2F8" w14:textId="77777777" w:rsidR="009E6E45" w:rsidRPr="00D53868" w:rsidRDefault="009E6E45" w:rsidP="009E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681D54E6" w14:textId="027D877C" w:rsidR="009E6E45" w:rsidRPr="001019E7" w:rsidRDefault="00EB00EE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84EEF78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745A85C" w14:textId="70A54443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(22.30)</w:t>
            </w:r>
          </w:p>
        </w:tc>
        <w:tc>
          <w:tcPr>
            <w:tcW w:w="137" w:type="pct"/>
            <w:shd w:val="clear" w:color="auto" w:fill="auto"/>
          </w:tcPr>
          <w:p w14:paraId="66589C20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706A5522" w14:textId="24C34CEE" w:rsidR="009E6E45" w:rsidRPr="001019E7" w:rsidRDefault="00EB00EE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A50ED91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4DB6A306" w14:textId="3094D858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(22.30)</w:t>
            </w:r>
          </w:p>
        </w:tc>
      </w:tr>
      <w:tr w:rsidR="009E6E45" w:rsidRPr="00755A56" w14:paraId="52443AC8" w14:textId="77777777" w:rsidTr="00A718D3">
        <w:trPr>
          <w:trHeight w:val="432"/>
        </w:trPr>
        <w:tc>
          <w:tcPr>
            <w:tcW w:w="2233" w:type="pct"/>
            <w:shd w:val="clear" w:color="auto" w:fill="auto"/>
          </w:tcPr>
          <w:p w14:paraId="39CE0D64" w14:textId="1C913140" w:rsidR="009E6E45" w:rsidRPr="00D53868" w:rsidRDefault="009E6E45" w:rsidP="009E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30E4952A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C3B2BF2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1511CBE4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66C7AFA9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15AACB53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446FC54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424AFFCD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E45" w:rsidRPr="00755A56" w14:paraId="7919CDCB" w14:textId="77777777" w:rsidTr="009E6E45">
        <w:trPr>
          <w:trHeight w:val="432"/>
        </w:trPr>
        <w:tc>
          <w:tcPr>
            <w:tcW w:w="2233" w:type="pct"/>
            <w:shd w:val="clear" w:color="auto" w:fill="auto"/>
          </w:tcPr>
          <w:p w14:paraId="785DE2DD" w14:textId="5443FC46" w:rsidR="009E6E45" w:rsidRPr="00D53868" w:rsidRDefault="009E6E45" w:rsidP="009E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40FC3B25" w14:textId="478ADF9D" w:rsidR="009E6E45" w:rsidRPr="001019E7" w:rsidRDefault="00EB00EE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2775BE7A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3EBF0339" w14:textId="6B05C125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4,486.55</w:t>
            </w:r>
          </w:p>
        </w:tc>
        <w:tc>
          <w:tcPr>
            <w:tcW w:w="137" w:type="pct"/>
            <w:shd w:val="clear" w:color="auto" w:fill="auto"/>
          </w:tcPr>
          <w:p w14:paraId="40EB7627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0E9521AC" w14:textId="7051858E" w:rsidR="009E6E45" w:rsidRPr="001019E7" w:rsidRDefault="00EB00EE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0A3976BD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0E7D545B" w14:textId="279DDDB6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4,486.55</w:t>
            </w:r>
          </w:p>
        </w:tc>
      </w:tr>
      <w:tr w:rsidR="009E6E45" w:rsidRPr="00755A56" w14:paraId="6F45FBF5" w14:textId="77777777" w:rsidTr="00A718D3">
        <w:trPr>
          <w:trHeight w:val="432"/>
        </w:trPr>
        <w:tc>
          <w:tcPr>
            <w:tcW w:w="2233" w:type="pct"/>
            <w:shd w:val="clear" w:color="auto" w:fill="auto"/>
          </w:tcPr>
          <w:p w14:paraId="6DF8E16D" w14:textId="77777777" w:rsidR="009E6E45" w:rsidRPr="00D53868" w:rsidRDefault="009E6E45" w:rsidP="009E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FECF606" w14:textId="582F2657" w:rsidR="009E6E45" w:rsidRPr="00B9091B" w:rsidRDefault="00B9091B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091B">
              <w:rPr>
                <w:rFonts w:ascii="Angsana New" w:hAnsi="Angsana New"/>
                <w:b/>
                <w:bCs/>
                <w:sz w:val="30"/>
                <w:szCs w:val="30"/>
              </w:rPr>
              <w:t>1.24</w:t>
            </w:r>
          </w:p>
        </w:tc>
        <w:tc>
          <w:tcPr>
            <w:tcW w:w="146" w:type="pct"/>
          </w:tcPr>
          <w:p w14:paraId="40A745E1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6C30B2C2" w14:textId="56CF9E3A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b/>
                <w:bCs/>
                <w:sz w:val="30"/>
                <w:szCs w:val="30"/>
              </w:rPr>
              <w:t>7.74</w:t>
            </w:r>
          </w:p>
        </w:tc>
        <w:tc>
          <w:tcPr>
            <w:tcW w:w="137" w:type="pct"/>
            <w:shd w:val="clear" w:color="auto" w:fill="auto"/>
          </w:tcPr>
          <w:p w14:paraId="2346BD81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BE0CF9C" w14:textId="0EAC1234" w:rsidR="009E6E45" w:rsidRPr="001019E7" w:rsidRDefault="00B9091B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9091B">
              <w:rPr>
                <w:rFonts w:ascii="Angsana New" w:hAnsi="Angsana New"/>
                <w:b/>
                <w:bCs/>
                <w:sz w:val="30"/>
                <w:szCs w:val="30"/>
              </w:rPr>
              <w:t>2.54</w:t>
            </w:r>
          </w:p>
        </w:tc>
        <w:tc>
          <w:tcPr>
            <w:tcW w:w="142" w:type="pct"/>
            <w:shd w:val="clear" w:color="auto" w:fill="auto"/>
          </w:tcPr>
          <w:p w14:paraId="2A897408" w14:textId="77777777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352128" w14:textId="6E4F68E1" w:rsidR="009E6E45" w:rsidRPr="001019E7" w:rsidRDefault="009E6E45" w:rsidP="009E6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b/>
                <w:bCs/>
                <w:sz w:val="30"/>
                <w:szCs w:val="30"/>
              </w:rPr>
              <w:t>6.21</w:t>
            </w:r>
          </w:p>
        </w:tc>
      </w:tr>
    </w:tbl>
    <w:p w14:paraId="3ACEA0A0" w14:textId="77777777" w:rsidR="005748A0" w:rsidRPr="00B1061C" w:rsidRDefault="005748A0" w:rsidP="005748A0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6156D3BA" w14:textId="0BBAD0A6" w:rsidR="00B1061C" w:rsidRPr="00A718D3" w:rsidRDefault="00B1061C" w:rsidP="00A718D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B1061C">
        <w:rPr>
          <w:rFonts w:asciiTheme="majorBidi" w:hAnsiTheme="majorBidi"/>
          <w:spacing w:val="2"/>
          <w:sz w:val="30"/>
          <w:szCs w:val="30"/>
          <w:cs/>
        </w:rPr>
        <w:t>บริษัทไม่มีหุ้นสามัญเทียบเท่าปรับลดในระหว่าง</w:t>
      </w:r>
      <w:r w:rsidRPr="009E6E45">
        <w:rPr>
          <w:rFonts w:asciiTheme="majorBidi" w:hAnsiTheme="majorBidi" w:hint="cs"/>
          <w:spacing w:val="2"/>
          <w:sz w:val="30"/>
          <w:szCs w:val="30"/>
          <w:cs/>
        </w:rPr>
        <w:t>งวดสามเดือน</w:t>
      </w:r>
      <w:r w:rsidR="005748A0" w:rsidRPr="009E6E45">
        <w:rPr>
          <w:rFonts w:asciiTheme="majorBidi" w:hAnsiTheme="majorBidi" w:hint="cs"/>
          <w:spacing w:val="2"/>
          <w:sz w:val="30"/>
          <w:szCs w:val="30"/>
          <w:cs/>
        </w:rPr>
        <w:t>และหกเดือน</w:t>
      </w:r>
      <w:r w:rsidRPr="009E6E45">
        <w:rPr>
          <w:rFonts w:asciiTheme="majorBidi" w:hAnsiTheme="majorBidi" w:hint="cs"/>
          <w:spacing w:val="2"/>
          <w:sz w:val="30"/>
          <w:szCs w:val="30"/>
          <w:cs/>
        </w:rPr>
        <w:t xml:space="preserve">สิ้นสุดวันที่ </w:t>
      </w:r>
      <w:r w:rsidR="005748A0" w:rsidRPr="009E6E45">
        <w:rPr>
          <w:rFonts w:asciiTheme="majorBidi" w:hAnsiTheme="majorBidi"/>
          <w:spacing w:val="2"/>
          <w:sz w:val="30"/>
          <w:szCs w:val="30"/>
        </w:rPr>
        <w:t xml:space="preserve">30 </w:t>
      </w:r>
      <w:r w:rsidR="005748A0" w:rsidRPr="009E6E45">
        <w:rPr>
          <w:rFonts w:asciiTheme="majorBidi" w:hAnsiTheme="majorBidi" w:hint="cs"/>
          <w:spacing w:val="2"/>
          <w:sz w:val="30"/>
          <w:szCs w:val="30"/>
          <w:cs/>
        </w:rPr>
        <w:t>มิถุนายน</w:t>
      </w:r>
      <w:r w:rsidRPr="009E6E45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9E6E45">
        <w:rPr>
          <w:rFonts w:asciiTheme="majorBidi" w:hAnsiTheme="majorBidi"/>
          <w:spacing w:val="2"/>
          <w:sz w:val="30"/>
          <w:szCs w:val="30"/>
        </w:rPr>
        <w:t>2565</w:t>
      </w:r>
      <w:r w:rsidRPr="009E6E45">
        <w:rPr>
          <w:rFonts w:asciiTheme="majorBidi" w:hAnsiTheme="majorBidi" w:hint="cs"/>
          <w:spacing w:val="2"/>
          <w:sz w:val="30"/>
          <w:szCs w:val="30"/>
          <w:cs/>
        </w:rPr>
        <w:t xml:space="preserve"> และ </w:t>
      </w:r>
      <w:r w:rsidRPr="009E6E45">
        <w:rPr>
          <w:rFonts w:asciiTheme="majorBidi" w:hAnsiTheme="majorBidi"/>
          <w:spacing w:val="2"/>
          <w:sz w:val="30"/>
          <w:szCs w:val="30"/>
        </w:rPr>
        <w:t>2564</w:t>
      </w:r>
      <w:r w:rsidRPr="00B1061C">
        <w:rPr>
          <w:rFonts w:asciiTheme="majorBidi" w:hAnsiTheme="majorBidi"/>
          <w:spacing w:val="2"/>
          <w:sz w:val="30"/>
          <w:szCs w:val="30"/>
          <w:cs/>
        </w:rPr>
        <w:t xml:space="preserve"> ดังนั้นจึงไม่มี</w:t>
      </w:r>
      <w:r>
        <w:rPr>
          <w:rFonts w:asciiTheme="majorBidi" w:hAnsiTheme="majorBidi" w:hint="cs"/>
          <w:spacing w:val="2"/>
          <w:sz w:val="30"/>
          <w:szCs w:val="30"/>
          <w:cs/>
        </w:rPr>
        <w:t>ผลกระทบต่อ</w:t>
      </w:r>
      <w:r w:rsidRPr="00B1061C">
        <w:rPr>
          <w:rFonts w:asciiTheme="majorBidi" w:hAnsiTheme="majorBidi"/>
          <w:spacing w:val="2"/>
          <w:sz w:val="30"/>
          <w:szCs w:val="30"/>
          <w:cs/>
        </w:rPr>
        <w:t>กำไรต่อหุ้นปรับลด</w:t>
      </w:r>
    </w:p>
    <w:p w14:paraId="6FE56259" w14:textId="77777777" w:rsidR="001019E7" w:rsidRDefault="00101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5BD1D89" w14:textId="21BBF19F" w:rsidR="00FE1F4B" w:rsidRDefault="00FE1F4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42311AC2" w14:textId="79D08FEE" w:rsidR="00FE1F4B" w:rsidRDefault="00FE1F4B" w:rsidP="00FE1F4B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8"/>
        <w:gridCol w:w="1625"/>
        <w:gridCol w:w="239"/>
        <w:gridCol w:w="1652"/>
        <w:gridCol w:w="239"/>
        <w:gridCol w:w="1199"/>
        <w:gridCol w:w="239"/>
        <w:gridCol w:w="1289"/>
      </w:tblGrid>
      <w:tr w:rsidR="007A0DED" w:rsidRPr="00755A56" w14:paraId="554E498E" w14:textId="77777777" w:rsidTr="008970EC">
        <w:trPr>
          <w:trHeight w:val="432"/>
        </w:trPr>
        <w:tc>
          <w:tcPr>
            <w:tcW w:w="1470" w:type="pct"/>
            <w:shd w:val="clear" w:color="auto" w:fill="auto"/>
          </w:tcPr>
          <w:p w14:paraId="6BA82CD3" w14:textId="7BEC9CCC" w:rsidR="007A0DED" w:rsidRPr="00D53868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_Hlk107218457"/>
          </w:p>
        </w:tc>
        <w:tc>
          <w:tcPr>
            <w:tcW w:w="885" w:type="pct"/>
            <w:shd w:val="clear" w:color="auto" w:fill="auto"/>
            <w:vAlign w:val="bottom"/>
          </w:tcPr>
          <w:p w14:paraId="2DCC8341" w14:textId="379D4273" w:rsidR="007A0DED" w:rsidRPr="00D53868" w:rsidRDefault="007A0DED" w:rsidP="00DE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0" w:type="pct"/>
          </w:tcPr>
          <w:p w14:paraId="1AB9F730" w14:textId="77777777" w:rsidR="007A0DED" w:rsidRPr="00DE46BE" w:rsidRDefault="007A0DED" w:rsidP="00DE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pct"/>
            <w:vAlign w:val="bottom"/>
          </w:tcPr>
          <w:p w14:paraId="19D41DF9" w14:textId="16B4374B" w:rsidR="007A0DED" w:rsidRPr="00D53868" w:rsidRDefault="007A0DED" w:rsidP="00DE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0" w:type="pct"/>
          </w:tcPr>
          <w:p w14:paraId="06967867" w14:textId="77777777" w:rsidR="007A0DED" w:rsidRPr="00DE46BE" w:rsidRDefault="007A0DED" w:rsidP="00DE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vAlign w:val="bottom"/>
          </w:tcPr>
          <w:p w14:paraId="798E8643" w14:textId="247A658C" w:rsidR="007A0DED" w:rsidRPr="00D53868" w:rsidRDefault="007A0DED" w:rsidP="00DE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0" w:type="pct"/>
            <w:shd w:val="clear" w:color="auto" w:fill="auto"/>
          </w:tcPr>
          <w:p w14:paraId="6BC1AA01" w14:textId="77777777" w:rsidR="007A0DED" w:rsidRPr="00D53868" w:rsidRDefault="007A0DED" w:rsidP="00DE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7FA3D754" w14:textId="5945E355" w:rsidR="007A0DED" w:rsidRPr="00D53868" w:rsidRDefault="007A0DED" w:rsidP="00DE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A0DED" w:rsidRPr="00755A56" w14:paraId="3AA66BDB" w14:textId="77777777" w:rsidTr="008970EC">
        <w:trPr>
          <w:trHeight w:val="432"/>
        </w:trPr>
        <w:tc>
          <w:tcPr>
            <w:tcW w:w="1470" w:type="pct"/>
            <w:shd w:val="clear" w:color="auto" w:fill="auto"/>
          </w:tcPr>
          <w:p w14:paraId="3768BF4D" w14:textId="4E103CE6" w:rsidR="007A0DED" w:rsidRPr="00D53868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5" w:type="pct"/>
            <w:shd w:val="clear" w:color="auto" w:fill="auto"/>
          </w:tcPr>
          <w:p w14:paraId="487FCA55" w14:textId="77777777" w:rsidR="007A0DED" w:rsidRPr="001019E7" w:rsidRDefault="007A0DED" w:rsidP="00DE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8F27F65" w14:textId="77777777" w:rsidR="007A0DED" w:rsidRPr="001019E7" w:rsidRDefault="007A0DED" w:rsidP="00DE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69820527" w14:textId="6B4CB617" w:rsidR="007A0DED" w:rsidRPr="001019E7" w:rsidRDefault="007A0DED" w:rsidP="00DE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C7341D2" w14:textId="77777777" w:rsidR="007A0DED" w:rsidRPr="00DE46BE" w:rsidRDefault="007A0DED" w:rsidP="00DE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3" w:type="pct"/>
          </w:tcPr>
          <w:p w14:paraId="3C0CA70C" w14:textId="5595BCA7" w:rsidR="007A0DED" w:rsidRPr="001019E7" w:rsidRDefault="007A0DED" w:rsidP="00DE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6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" w:type="pct"/>
            <w:shd w:val="clear" w:color="auto" w:fill="auto"/>
          </w:tcPr>
          <w:p w14:paraId="4C715731" w14:textId="77777777" w:rsidR="007A0DED" w:rsidRPr="001019E7" w:rsidRDefault="007A0DED" w:rsidP="00DE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shd w:val="clear" w:color="auto" w:fill="auto"/>
          </w:tcPr>
          <w:p w14:paraId="332AD8DB" w14:textId="4C5F26D4" w:rsidR="007A0DED" w:rsidRPr="001019E7" w:rsidRDefault="007A0DED" w:rsidP="00DE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6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0DED" w:rsidRPr="00755A56" w14:paraId="354E2ABE" w14:textId="77777777" w:rsidTr="008970EC">
        <w:trPr>
          <w:trHeight w:val="432"/>
        </w:trPr>
        <w:tc>
          <w:tcPr>
            <w:tcW w:w="1470" w:type="pct"/>
            <w:shd w:val="clear" w:color="auto" w:fill="auto"/>
          </w:tcPr>
          <w:p w14:paraId="1D847DBD" w14:textId="0D479C52" w:rsidR="007A0DED" w:rsidRPr="00D53868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7E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DE46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85" w:type="pct"/>
            <w:shd w:val="clear" w:color="auto" w:fill="auto"/>
          </w:tcPr>
          <w:p w14:paraId="7ED87294" w14:textId="77777777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1BBA701" w14:textId="77777777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50B09D70" w14:textId="0A0E4D64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05BB6E7" w14:textId="77777777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2294AD54" w14:textId="1CB11412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3CCA289D" w14:textId="77777777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shd w:val="clear" w:color="auto" w:fill="auto"/>
          </w:tcPr>
          <w:p w14:paraId="3284D23F" w14:textId="77777777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DED" w:rsidRPr="00755A56" w14:paraId="1187E50A" w14:textId="77777777" w:rsidTr="008970EC">
        <w:trPr>
          <w:trHeight w:val="432"/>
        </w:trPr>
        <w:tc>
          <w:tcPr>
            <w:tcW w:w="1470" w:type="pct"/>
            <w:shd w:val="clear" w:color="auto" w:fill="auto"/>
          </w:tcPr>
          <w:p w14:paraId="12CA7C24" w14:textId="74F2C8BB" w:rsidR="007A0DED" w:rsidRPr="00D53868" w:rsidRDefault="007A0DED" w:rsidP="00E9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DE46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885" w:type="pct"/>
            <w:shd w:val="clear" w:color="auto" w:fill="auto"/>
          </w:tcPr>
          <w:p w14:paraId="7D091EA2" w14:textId="74A1288A" w:rsidR="007A0DED" w:rsidRPr="001019E7" w:rsidRDefault="007A0DED" w:rsidP="00E9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E46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E4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3EE43F3E" w14:textId="77777777" w:rsidR="007A0DED" w:rsidRDefault="007A0DED" w:rsidP="00E9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61E91779" w14:textId="7702BB9C" w:rsidR="007A0DED" w:rsidRPr="001019E7" w:rsidRDefault="007A0DED" w:rsidP="00E9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1E9D2336" w14:textId="77777777" w:rsidR="007A0DED" w:rsidRPr="00DE46BE" w:rsidRDefault="007A0DED" w:rsidP="00E9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46366914" w14:textId="698496E1" w:rsidR="007A0DED" w:rsidRPr="001019E7" w:rsidRDefault="007A0DED" w:rsidP="00E9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30" w:type="pct"/>
            <w:shd w:val="clear" w:color="auto" w:fill="auto"/>
          </w:tcPr>
          <w:p w14:paraId="306A023A" w14:textId="77777777" w:rsidR="007A0DED" w:rsidRPr="001019E7" w:rsidRDefault="007A0DED" w:rsidP="00E9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shd w:val="clear" w:color="auto" w:fill="auto"/>
          </w:tcPr>
          <w:p w14:paraId="6DE43C5D" w14:textId="18815BA3" w:rsidR="007A0DED" w:rsidRPr="001019E7" w:rsidRDefault="007A0DED" w:rsidP="00E9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7,890</w:t>
            </w:r>
          </w:p>
        </w:tc>
      </w:tr>
      <w:tr w:rsidR="007A0DED" w:rsidRPr="00755A56" w14:paraId="5CCBCFFB" w14:textId="77777777" w:rsidTr="008970EC">
        <w:trPr>
          <w:trHeight w:val="432"/>
        </w:trPr>
        <w:tc>
          <w:tcPr>
            <w:tcW w:w="1470" w:type="pct"/>
            <w:shd w:val="clear" w:color="auto" w:fill="auto"/>
          </w:tcPr>
          <w:p w14:paraId="256A67DC" w14:textId="6957B115" w:rsidR="007A0DED" w:rsidRPr="00D53868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5" w:type="pct"/>
            <w:shd w:val="clear" w:color="auto" w:fill="auto"/>
          </w:tcPr>
          <w:p w14:paraId="7E1F1CE0" w14:textId="77777777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D22AFE5" w14:textId="77777777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0AA3BD8B" w14:textId="555AF2D5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3226B6F" w14:textId="77777777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46AB389D" w14:textId="0D5C908F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31A7C4F0" w14:textId="77777777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shd w:val="clear" w:color="auto" w:fill="auto"/>
          </w:tcPr>
          <w:p w14:paraId="0C3B063B" w14:textId="77777777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DED" w:rsidRPr="00755A56" w14:paraId="2E350916" w14:textId="77777777" w:rsidTr="008970EC">
        <w:trPr>
          <w:trHeight w:val="432"/>
        </w:trPr>
        <w:tc>
          <w:tcPr>
            <w:tcW w:w="1470" w:type="pct"/>
            <w:shd w:val="clear" w:color="auto" w:fill="auto"/>
          </w:tcPr>
          <w:p w14:paraId="11F6B052" w14:textId="07800B1A" w:rsidR="007A0DED" w:rsidRPr="00D53868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7E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DE46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85" w:type="pct"/>
            <w:shd w:val="clear" w:color="auto" w:fill="auto"/>
          </w:tcPr>
          <w:p w14:paraId="3FD6EEFD" w14:textId="77777777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4AE30DD" w14:textId="77777777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339B3867" w14:textId="56C2A7DA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4EEFD34" w14:textId="77777777" w:rsidR="007A0DED" w:rsidRPr="00DE46BE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64CF8EBF" w14:textId="4A803E9E" w:rsidR="007A0DED" w:rsidRPr="00DE46BE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09A43298" w14:textId="77777777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shd w:val="clear" w:color="auto" w:fill="auto"/>
          </w:tcPr>
          <w:p w14:paraId="7B35B8B2" w14:textId="77777777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DED" w:rsidRPr="00755A56" w14:paraId="40B61DAC" w14:textId="77777777" w:rsidTr="008970EC">
        <w:trPr>
          <w:trHeight w:val="432"/>
        </w:trPr>
        <w:tc>
          <w:tcPr>
            <w:tcW w:w="1470" w:type="pct"/>
            <w:shd w:val="clear" w:color="auto" w:fill="auto"/>
          </w:tcPr>
          <w:p w14:paraId="43AA6B6E" w14:textId="594C5937" w:rsidR="007A0DED" w:rsidRPr="00D53868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DE4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85" w:type="pct"/>
            <w:shd w:val="clear" w:color="auto" w:fill="auto"/>
          </w:tcPr>
          <w:p w14:paraId="7BE83E03" w14:textId="23D2E9F5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E46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E46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5CCC75BC" w14:textId="77777777" w:rsidR="007A0DED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179FFE3D" w14:textId="29953985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44F2762B" w14:textId="77777777" w:rsidR="007A0DED" w:rsidRPr="00DE46BE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6FE93B74" w14:textId="4F748A82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130" w:type="pct"/>
            <w:shd w:val="clear" w:color="auto" w:fill="auto"/>
          </w:tcPr>
          <w:p w14:paraId="619AD46A" w14:textId="77777777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shd w:val="clear" w:color="auto" w:fill="auto"/>
          </w:tcPr>
          <w:p w14:paraId="0BD3C957" w14:textId="3841945C" w:rsidR="007A0DED" w:rsidRPr="001019E7" w:rsidRDefault="007A0DED" w:rsidP="00D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</w:rPr>
              <w:t>4,48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bookmarkEnd w:id="2"/>
    </w:tbl>
    <w:p w14:paraId="512E8456" w14:textId="0097C039" w:rsidR="00DE46BE" w:rsidRDefault="00DE46BE" w:rsidP="00FE1F4B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4B0A298" w14:textId="38AE6749" w:rsidR="005116B7" w:rsidRPr="00755A56" w:rsidRDefault="00C016C5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6FC2A0D0" w14:textId="77777777" w:rsidR="00DE3288" w:rsidRPr="00755A56" w:rsidRDefault="00DE3288" w:rsidP="00755A56">
      <w:pPr>
        <w:spacing w:line="240" w:lineRule="auto"/>
        <w:ind w:left="562" w:right="14"/>
        <w:jc w:val="thaiDistribute"/>
        <w:rPr>
          <w:rFonts w:asciiTheme="majorBidi" w:hAnsiTheme="majorBidi" w:cstheme="majorBidi"/>
          <w:spacing w:val="2"/>
          <w:sz w:val="30"/>
          <w:szCs w:val="30"/>
          <w:lang w:val="x-none"/>
        </w:rPr>
      </w:pPr>
    </w:p>
    <w:p w14:paraId="350FECE8" w14:textId="148CA9C4" w:rsidR="00C016C5" w:rsidRPr="00755A5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 w:rsidRPr="00755A56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  <w:r w:rsidRPr="00755A56">
        <w:rPr>
          <w:rFonts w:asciiTheme="majorBidi" w:hAnsiTheme="majorBidi"/>
          <w:i/>
          <w:iCs/>
          <w:spacing w:val="2"/>
          <w:sz w:val="30"/>
          <w:szCs w:val="30"/>
          <w:cs/>
        </w:rPr>
        <w:t xml:space="preserve"> </w:t>
      </w:r>
    </w:p>
    <w:p w14:paraId="73596F22" w14:textId="77777777" w:rsidR="00C016C5" w:rsidRPr="00755A5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</w:p>
    <w:p w14:paraId="6DB3BEA8" w14:textId="00A2C820" w:rsidR="005116B7" w:rsidRPr="00755A5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5A56">
        <w:rPr>
          <w:rFonts w:asciiTheme="majorBidi" w:hAnsiTheme="majorBidi" w:hint="cs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755A5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spacing w:val="2"/>
          <w:sz w:val="30"/>
          <w:szCs w:val="30"/>
          <w:cs/>
        </w:rPr>
        <w:t>รวมถึงลำดับชั้นมูลค่ายุติธรรม</w:t>
      </w:r>
      <w:r w:rsidRPr="00755A5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spacing w:val="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="003B1077" w:rsidRPr="00755A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23A62F44" w14:textId="77777777" w:rsidR="000E21DC" w:rsidRPr="00755A56" w:rsidRDefault="000E21DC" w:rsidP="00755A56">
      <w:pPr>
        <w:tabs>
          <w:tab w:val="clear" w:pos="227"/>
          <w:tab w:val="clear" w:pos="454"/>
          <w:tab w:val="left" w:pos="540"/>
        </w:tabs>
        <w:spacing w:before="24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0E21DC" w:rsidRPr="00755A56" w:rsidSect="000F2A0D">
          <w:headerReference w:type="default" r:id="rId17"/>
          <w:footerReference w:type="default" r:id="rId18"/>
          <w:headerReference w:type="first" r:id="rId19"/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195EF2" w:rsidRPr="00755A56" w14:paraId="77E8564F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01C619D8" w14:textId="59FDAA44" w:rsidR="00195EF2" w:rsidRPr="00755A56" w:rsidRDefault="00195EF2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4298536" w14:textId="4837EEC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95EF2" w:rsidRPr="00755A56" w14:paraId="25F229C1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274411E8" w14:textId="77777777" w:rsidR="00195EF2" w:rsidRPr="00755A56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4E12D57D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394FE0B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45E2B979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95EF2" w:rsidRPr="00755A56" w14:paraId="4F363E01" w14:textId="77777777" w:rsidTr="00195EF2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56389FF0" w14:textId="1B207B33" w:rsidR="00195EF2" w:rsidRPr="00755A56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97F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748A0" w:rsidRPr="00E97F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5748A0" w:rsidRPr="00E97F2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E97F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E97F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261C86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21248F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8460A9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07CFDA6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1BA35F" w14:textId="77777777" w:rsidR="00195EF2" w:rsidRPr="00755A56" w:rsidRDefault="00195EF2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5D5733B9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5683398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99043EF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8AE916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21CD2D9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6D1B15E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8E1128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634F33D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8643E7B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8BDCDED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755A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491BD63" w14:textId="77777777" w:rsidR="00195EF2" w:rsidRPr="00755A56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261B52F6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014A7299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201B1926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4AA077CF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9211D9A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56794D33" w14:textId="77777777" w:rsidR="00195EF2" w:rsidRPr="00755A56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06937679" w14:textId="77777777" w:rsidR="00195EF2" w:rsidRPr="00755A56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6234A45F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892B4FE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5EF2" w:rsidRPr="00755A56" w14:paraId="1E289EC9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6EF57C02" w14:textId="5AFE4294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48130EB9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95EF2" w:rsidRPr="00755A56" w14:paraId="170C9F53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400F0D3A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95E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22239B6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0CCA2B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3B49F4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5011FB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1CEAF3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239895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DA1654C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B7CDEF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63FB94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B7279F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077C3D8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A12171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98CBC26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71ADE50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CF7B1B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27EB1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B33BDF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5E1B" w:rsidRPr="002F5E1B" w14:paraId="232211F0" w14:textId="77777777" w:rsidTr="00840970">
        <w:trPr>
          <w:trHeight w:val="261"/>
        </w:trPr>
        <w:tc>
          <w:tcPr>
            <w:tcW w:w="3420" w:type="dxa"/>
            <w:vAlign w:val="bottom"/>
          </w:tcPr>
          <w:p w14:paraId="53706549" w14:textId="01970948" w:rsidR="002F5E1B" w:rsidRPr="00755A56" w:rsidRDefault="002F5E1B" w:rsidP="002F5E1B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52F8B0B0" w14:textId="3C5CEBBD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9F3BB0" w14:textId="7777777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CC18A0E" w14:textId="53CC795E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DA20FE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63064F2" w14:textId="6658DE7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251</w:t>
            </w:r>
          </w:p>
        </w:tc>
        <w:tc>
          <w:tcPr>
            <w:tcW w:w="236" w:type="dxa"/>
          </w:tcPr>
          <w:p w14:paraId="199D8C5B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C1E3CE0" w14:textId="7A5B7AD5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49,305</w:t>
            </w:r>
          </w:p>
        </w:tc>
        <w:tc>
          <w:tcPr>
            <w:tcW w:w="236" w:type="dxa"/>
          </w:tcPr>
          <w:p w14:paraId="3F123198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805745A" w14:textId="22842408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49,556</w:t>
            </w:r>
          </w:p>
        </w:tc>
        <w:tc>
          <w:tcPr>
            <w:tcW w:w="236" w:type="dxa"/>
          </w:tcPr>
          <w:p w14:paraId="444D7C42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BA4C877" w14:textId="42671B0D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AB6AED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A31DCF0" w14:textId="08859AE4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251</w:t>
            </w:r>
          </w:p>
        </w:tc>
        <w:tc>
          <w:tcPr>
            <w:tcW w:w="236" w:type="dxa"/>
          </w:tcPr>
          <w:p w14:paraId="15F5D109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126104B0" w14:textId="0893D62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FD932E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1040AE0" w14:textId="2A8B47EC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251</w:t>
            </w:r>
          </w:p>
        </w:tc>
      </w:tr>
      <w:tr w:rsidR="002F5E1B" w:rsidRPr="002F5E1B" w14:paraId="0A597A6F" w14:textId="77777777" w:rsidTr="00840970">
        <w:trPr>
          <w:trHeight w:val="261"/>
        </w:trPr>
        <w:tc>
          <w:tcPr>
            <w:tcW w:w="3420" w:type="dxa"/>
            <w:vAlign w:val="bottom"/>
          </w:tcPr>
          <w:p w14:paraId="1B37193D" w14:textId="6B6665BE" w:rsidR="002F5E1B" w:rsidRPr="00755A56" w:rsidRDefault="002F5E1B" w:rsidP="002F5E1B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</w:tcPr>
          <w:p w14:paraId="66EECA42" w14:textId="3C52F39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D236BE" w14:textId="7777777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88AFF07" w14:textId="5557ACF0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666783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E9E00BB" w14:textId="1F925F29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236" w:type="dxa"/>
          </w:tcPr>
          <w:p w14:paraId="7E8ECE63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7909E9B" w14:textId="4D5977EB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35,644</w:t>
            </w:r>
          </w:p>
        </w:tc>
        <w:tc>
          <w:tcPr>
            <w:tcW w:w="236" w:type="dxa"/>
          </w:tcPr>
          <w:p w14:paraId="122176DB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8D95B2B" w14:textId="7C5A4BE8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36,589</w:t>
            </w:r>
          </w:p>
        </w:tc>
        <w:tc>
          <w:tcPr>
            <w:tcW w:w="236" w:type="dxa"/>
          </w:tcPr>
          <w:p w14:paraId="358B4F86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C76856C" w14:textId="2F1F05CF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E94D7D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64E724C" w14:textId="542E99DC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236" w:type="dxa"/>
          </w:tcPr>
          <w:p w14:paraId="3A83CF29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6DAF33FB" w14:textId="1AD16796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56A0716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F9ECE33" w14:textId="6E7FB716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</w:tr>
      <w:tr w:rsidR="002F5E1B" w:rsidRPr="002F5E1B" w14:paraId="21E43715" w14:textId="77777777" w:rsidTr="00840970">
        <w:trPr>
          <w:trHeight w:val="261"/>
        </w:trPr>
        <w:tc>
          <w:tcPr>
            <w:tcW w:w="3420" w:type="dxa"/>
            <w:vAlign w:val="bottom"/>
          </w:tcPr>
          <w:p w14:paraId="47C60AB0" w14:textId="0DA3D2E0" w:rsidR="002F5E1B" w:rsidRPr="00755A56" w:rsidRDefault="002F5E1B" w:rsidP="002F5E1B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</w:tcPr>
          <w:p w14:paraId="5318F7EF" w14:textId="349FBFC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236" w:type="dxa"/>
          </w:tcPr>
          <w:p w14:paraId="7FEC7A44" w14:textId="7777777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E1B78DE" w14:textId="6F8D07A3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904</w:t>
            </w:r>
          </w:p>
        </w:tc>
        <w:tc>
          <w:tcPr>
            <w:tcW w:w="236" w:type="dxa"/>
          </w:tcPr>
          <w:p w14:paraId="6EF8A15B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3530F8D" w14:textId="106AE9F6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8878DA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2911ADC" w14:textId="709E2BA6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C057B1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4F0FF30" w14:textId="7EFD82BA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1,027</w:t>
            </w:r>
          </w:p>
        </w:tc>
        <w:tc>
          <w:tcPr>
            <w:tcW w:w="236" w:type="dxa"/>
          </w:tcPr>
          <w:p w14:paraId="6C7A9EC4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729A63C" w14:textId="5E8D0A7C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3DB2E54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A8D20E3" w14:textId="63D82D0F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1,027</w:t>
            </w:r>
          </w:p>
        </w:tc>
        <w:tc>
          <w:tcPr>
            <w:tcW w:w="236" w:type="dxa"/>
          </w:tcPr>
          <w:p w14:paraId="33336C2C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56C9A74E" w14:textId="77457582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243494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501D20E" w14:textId="3EB9ECFE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1,027</w:t>
            </w:r>
          </w:p>
        </w:tc>
      </w:tr>
      <w:tr w:rsidR="002F5E1B" w:rsidRPr="002F5E1B" w14:paraId="0B65590E" w14:textId="77777777" w:rsidTr="00840970">
        <w:trPr>
          <w:trHeight w:val="261"/>
        </w:trPr>
        <w:tc>
          <w:tcPr>
            <w:tcW w:w="3420" w:type="dxa"/>
            <w:vAlign w:val="bottom"/>
          </w:tcPr>
          <w:p w14:paraId="6CCB221A" w14:textId="7F66D857" w:rsidR="002F5E1B" w:rsidRPr="00755A56" w:rsidRDefault="002F5E1B" w:rsidP="002F5E1B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</w:tcPr>
          <w:p w14:paraId="33601ABE" w14:textId="7DC5B458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EEC0E5" w14:textId="7777777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A6ACAD0" w14:textId="24A49FA3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581</w:t>
            </w:r>
          </w:p>
        </w:tc>
        <w:tc>
          <w:tcPr>
            <w:tcW w:w="236" w:type="dxa"/>
          </w:tcPr>
          <w:p w14:paraId="7DF35B2F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BFE212B" w14:textId="5A8CF9DE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21,551</w:t>
            </w:r>
          </w:p>
        </w:tc>
        <w:tc>
          <w:tcPr>
            <w:tcW w:w="236" w:type="dxa"/>
          </w:tcPr>
          <w:p w14:paraId="5F4B5BA4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9078781" w14:textId="6D5AA8B1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E65367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F1A73B3" w14:textId="4A066F7C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22,132</w:t>
            </w:r>
          </w:p>
        </w:tc>
        <w:tc>
          <w:tcPr>
            <w:tcW w:w="236" w:type="dxa"/>
          </w:tcPr>
          <w:p w14:paraId="34D59FB3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25C71AB" w14:textId="07FB7027" w:rsidR="002F5E1B" w:rsidRPr="003423C4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423C4">
              <w:rPr>
                <w:rFonts w:asciiTheme="majorBidi" w:hAnsiTheme="majorBidi" w:cstheme="majorBidi"/>
                <w:sz w:val="26"/>
                <w:szCs w:val="26"/>
              </w:rPr>
              <w:t>18,</w:t>
            </w:r>
            <w:r w:rsidR="002E7EDB" w:rsidRPr="002E7EDB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764</w:t>
            </w:r>
          </w:p>
        </w:tc>
        <w:tc>
          <w:tcPr>
            <w:tcW w:w="236" w:type="dxa"/>
          </w:tcPr>
          <w:p w14:paraId="2F816638" w14:textId="77777777" w:rsidR="002F5E1B" w:rsidRPr="003423C4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</w:tcPr>
          <w:p w14:paraId="123B358F" w14:textId="4D924E4B" w:rsidR="002F5E1B" w:rsidRPr="003423C4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423C4">
              <w:rPr>
                <w:rFonts w:asciiTheme="majorBidi" w:hAnsiTheme="majorBidi" w:cstheme="majorBidi"/>
                <w:sz w:val="26"/>
                <w:szCs w:val="26"/>
              </w:rPr>
              <w:t>1,767</w:t>
            </w:r>
          </w:p>
        </w:tc>
        <w:tc>
          <w:tcPr>
            <w:tcW w:w="236" w:type="dxa"/>
          </w:tcPr>
          <w:p w14:paraId="048276CF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1C149E18" w14:textId="693FF0E6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2E7EDB" w:rsidRPr="002E7EDB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601</w:t>
            </w:r>
          </w:p>
        </w:tc>
        <w:tc>
          <w:tcPr>
            <w:tcW w:w="236" w:type="dxa"/>
          </w:tcPr>
          <w:p w14:paraId="5E01CFB7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68A86E3" w14:textId="26D49274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22,132</w:t>
            </w:r>
          </w:p>
        </w:tc>
      </w:tr>
      <w:tr w:rsidR="002F5E1B" w:rsidRPr="002F5E1B" w14:paraId="2EC34F4C" w14:textId="77777777" w:rsidTr="00840970">
        <w:trPr>
          <w:trHeight w:val="261"/>
        </w:trPr>
        <w:tc>
          <w:tcPr>
            <w:tcW w:w="3420" w:type="dxa"/>
            <w:vAlign w:val="bottom"/>
          </w:tcPr>
          <w:p w14:paraId="150A93A9" w14:textId="0005E1F9" w:rsidR="002F5E1B" w:rsidRPr="00755A56" w:rsidRDefault="002F5E1B" w:rsidP="002F5E1B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</w:tcPr>
          <w:p w14:paraId="1FCD7DA2" w14:textId="44034289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5963A1" w14:textId="7777777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54FDEAB" w14:textId="4C1C514E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1,777</w:t>
            </w:r>
          </w:p>
        </w:tc>
        <w:tc>
          <w:tcPr>
            <w:tcW w:w="236" w:type="dxa"/>
          </w:tcPr>
          <w:p w14:paraId="441E3564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5F30D0D" w14:textId="75680316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488FC0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2BFA565" w14:textId="324B5675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38FC11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E2AF2FE" w14:textId="0F409CE6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1,777</w:t>
            </w:r>
          </w:p>
        </w:tc>
        <w:tc>
          <w:tcPr>
            <w:tcW w:w="236" w:type="dxa"/>
          </w:tcPr>
          <w:p w14:paraId="70B8B371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8C8E697" w14:textId="3CCFE79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432877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1742F95" w14:textId="0EF46300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1,777</w:t>
            </w:r>
          </w:p>
        </w:tc>
        <w:tc>
          <w:tcPr>
            <w:tcW w:w="236" w:type="dxa"/>
          </w:tcPr>
          <w:p w14:paraId="61520C24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23A8B6F2" w14:textId="5086B3FE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7F1624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8812DB6" w14:textId="5AB3EB91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1,777</w:t>
            </w:r>
          </w:p>
        </w:tc>
      </w:tr>
      <w:tr w:rsidR="002F5E1B" w:rsidRPr="002F5E1B" w14:paraId="79E1D0BE" w14:textId="77777777" w:rsidTr="00840970">
        <w:trPr>
          <w:trHeight w:val="261"/>
        </w:trPr>
        <w:tc>
          <w:tcPr>
            <w:tcW w:w="3420" w:type="dxa"/>
            <w:vAlign w:val="bottom"/>
          </w:tcPr>
          <w:p w14:paraId="194ADE0D" w14:textId="77777777" w:rsidR="002F5E1B" w:rsidRPr="00195EF2" w:rsidRDefault="002F5E1B" w:rsidP="002F5E1B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683567FF" w14:textId="77777777" w:rsidR="002F5E1B" w:rsidRPr="002F5E1B" w:rsidRDefault="002F5E1B" w:rsidP="002F5E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E38238" w14:textId="77777777" w:rsidR="002F5E1B" w:rsidRPr="002F5E1B" w:rsidRDefault="002F5E1B" w:rsidP="002F5E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A077D5B" w14:textId="77777777" w:rsidR="002F5E1B" w:rsidRPr="002F5E1B" w:rsidRDefault="002F5E1B" w:rsidP="002F5E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60CBD2" w14:textId="77777777" w:rsidR="002F5E1B" w:rsidRPr="002F5E1B" w:rsidRDefault="002F5E1B" w:rsidP="002F5E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878273C" w14:textId="77777777" w:rsidR="002F5E1B" w:rsidRPr="002F5E1B" w:rsidRDefault="002F5E1B" w:rsidP="002F5E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85EAA9" w14:textId="77777777" w:rsidR="002F5E1B" w:rsidRPr="002F5E1B" w:rsidRDefault="002F5E1B" w:rsidP="002F5E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0882245" w14:textId="77777777" w:rsidR="002F5E1B" w:rsidRPr="002F5E1B" w:rsidRDefault="002F5E1B" w:rsidP="002F5E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9798D8" w14:textId="77777777" w:rsidR="002F5E1B" w:rsidRPr="002F5E1B" w:rsidRDefault="002F5E1B" w:rsidP="002F5E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FCF5FE5" w14:textId="77777777" w:rsidR="002F5E1B" w:rsidRPr="002F5E1B" w:rsidRDefault="002F5E1B" w:rsidP="002F5E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9ED4B3" w14:textId="77777777" w:rsidR="002F5E1B" w:rsidRPr="002F5E1B" w:rsidRDefault="002F5E1B" w:rsidP="002F5E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55277EC" w14:textId="77777777" w:rsidR="002F5E1B" w:rsidRPr="002F5E1B" w:rsidRDefault="002F5E1B" w:rsidP="002F5E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CF689D" w14:textId="77777777" w:rsidR="002F5E1B" w:rsidRPr="002F5E1B" w:rsidRDefault="002F5E1B" w:rsidP="002F5E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AECFFBD" w14:textId="77777777" w:rsidR="002F5E1B" w:rsidRPr="002F5E1B" w:rsidRDefault="002F5E1B" w:rsidP="002F5E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1BD20C" w14:textId="77777777" w:rsidR="002F5E1B" w:rsidRPr="002F5E1B" w:rsidRDefault="002F5E1B" w:rsidP="002F5E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355EEC7" w14:textId="77777777" w:rsidR="002F5E1B" w:rsidRPr="002F5E1B" w:rsidRDefault="002F5E1B" w:rsidP="002F5E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B608A8" w14:textId="77777777" w:rsidR="002F5E1B" w:rsidRPr="002F5E1B" w:rsidRDefault="002F5E1B" w:rsidP="002F5E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C76EFFE" w14:textId="77777777" w:rsidR="002F5E1B" w:rsidRPr="002F5E1B" w:rsidRDefault="002F5E1B" w:rsidP="002F5E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5E1B" w:rsidRPr="002F5E1B" w14:paraId="51C9F270" w14:textId="77777777" w:rsidTr="00840970">
        <w:trPr>
          <w:trHeight w:val="261"/>
        </w:trPr>
        <w:tc>
          <w:tcPr>
            <w:tcW w:w="3420" w:type="dxa"/>
            <w:vAlign w:val="bottom"/>
          </w:tcPr>
          <w:p w14:paraId="7DDF6DCB" w14:textId="77777777" w:rsidR="002F5E1B" w:rsidRPr="00755A56" w:rsidRDefault="002F5E1B" w:rsidP="002F5E1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95E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072BEB1D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AE76E75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B855DD0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6CD034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77C13FD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17941F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99A407A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A872A6" w14:textId="77777777" w:rsidR="002F5E1B" w:rsidRPr="002F5E1B" w:rsidRDefault="002F5E1B" w:rsidP="002F5E1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42F41E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9BE403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871B02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240659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147062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28103B" w14:textId="77777777" w:rsidR="002F5E1B" w:rsidRPr="002F5E1B" w:rsidRDefault="002F5E1B" w:rsidP="002F5E1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037CDB" w14:textId="77777777" w:rsidR="002F5E1B" w:rsidRPr="002F5E1B" w:rsidRDefault="002F5E1B" w:rsidP="002F5E1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D9AABD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F77CB96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5E1B" w:rsidRPr="002F5E1B" w14:paraId="34F813E4" w14:textId="77777777" w:rsidTr="00840970">
        <w:trPr>
          <w:trHeight w:val="261"/>
        </w:trPr>
        <w:tc>
          <w:tcPr>
            <w:tcW w:w="3420" w:type="dxa"/>
            <w:vAlign w:val="bottom"/>
            <w:hideMark/>
          </w:tcPr>
          <w:p w14:paraId="4B668E53" w14:textId="7FF8812D" w:rsidR="002F5E1B" w:rsidRPr="00755A56" w:rsidRDefault="002F5E1B" w:rsidP="002F5E1B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</w:tcPr>
          <w:p w14:paraId="116B7B40" w14:textId="436100C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6363F71A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D0B8AC6" w14:textId="7B67A9BB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8,492</w:t>
            </w:r>
          </w:p>
        </w:tc>
        <w:tc>
          <w:tcPr>
            <w:tcW w:w="236" w:type="dxa"/>
          </w:tcPr>
          <w:p w14:paraId="0ED777BE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B197522" w14:textId="52E76A29" w:rsidR="002F5E1B" w:rsidRPr="002F5E1B" w:rsidRDefault="002F5E1B" w:rsidP="002F5E1B">
            <w:pPr>
              <w:spacing w:line="260" w:lineRule="exact"/>
              <w:ind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AF93A3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CBF9879" w14:textId="12E09139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D494601" w14:textId="77777777" w:rsidR="002F5E1B" w:rsidRPr="002F5E1B" w:rsidRDefault="002F5E1B" w:rsidP="002F5E1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F0F6B5B" w14:textId="4C2FE184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8,493</w:t>
            </w:r>
          </w:p>
        </w:tc>
        <w:tc>
          <w:tcPr>
            <w:tcW w:w="236" w:type="dxa"/>
          </w:tcPr>
          <w:p w14:paraId="4D96577A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BA6BFDC" w14:textId="63EB6C6D" w:rsidR="002F5E1B" w:rsidRPr="002F5E1B" w:rsidRDefault="002F5E1B" w:rsidP="002F5E1B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1B1AE9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5E43B22" w14:textId="59AB8BE1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8,493</w:t>
            </w:r>
          </w:p>
        </w:tc>
        <w:tc>
          <w:tcPr>
            <w:tcW w:w="236" w:type="dxa"/>
          </w:tcPr>
          <w:p w14:paraId="6FBD3CB3" w14:textId="77777777" w:rsidR="002F5E1B" w:rsidRPr="002F5E1B" w:rsidRDefault="002F5E1B" w:rsidP="002F5E1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49CE8574" w14:textId="2522215D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E298AC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A07B6AF" w14:textId="2966B278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8,493</w:t>
            </w:r>
          </w:p>
        </w:tc>
      </w:tr>
      <w:tr w:rsidR="002F5E1B" w:rsidRPr="002F5E1B" w14:paraId="65AD0152" w14:textId="77777777" w:rsidTr="00840970">
        <w:trPr>
          <w:trHeight w:val="261"/>
        </w:trPr>
        <w:tc>
          <w:tcPr>
            <w:tcW w:w="3420" w:type="dxa"/>
            <w:vAlign w:val="bottom"/>
            <w:hideMark/>
          </w:tcPr>
          <w:p w14:paraId="2C1FF423" w14:textId="0C9D876C" w:rsidR="002F5E1B" w:rsidRPr="00755A56" w:rsidRDefault="002F5E1B" w:rsidP="002F5E1B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648B92C7" w14:textId="298D5BEA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8AD4DA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E149300" w14:textId="7424890F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583EBE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26BCD65" w14:textId="14908466" w:rsidR="002F5E1B" w:rsidRPr="002F5E1B" w:rsidRDefault="002F5E1B" w:rsidP="002F5E1B">
            <w:pPr>
              <w:spacing w:line="260" w:lineRule="exact"/>
              <w:ind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B39BBF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16AB233" w14:textId="718DA152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88,117</w:t>
            </w:r>
          </w:p>
        </w:tc>
        <w:tc>
          <w:tcPr>
            <w:tcW w:w="236" w:type="dxa"/>
          </w:tcPr>
          <w:p w14:paraId="754310C3" w14:textId="77777777" w:rsidR="002F5E1B" w:rsidRPr="002F5E1B" w:rsidRDefault="002F5E1B" w:rsidP="002F5E1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8E6F890" w14:textId="0B00F355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88,117</w:t>
            </w:r>
          </w:p>
        </w:tc>
        <w:tc>
          <w:tcPr>
            <w:tcW w:w="236" w:type="dxa"/>
          </w:tcPr>
          <w:p w14:paraId="3FDA64BC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8575185" w14:textId="5E548D46" w:rsidR="002F5E1B" w:rsidRPr="002F5E1B" w:rsidRDefault="002F5E1B" w:rsidP="002F5E1B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DF3143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57197ED" w14:textId="18A9DC3C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1,403*</w:t>
            </w:r>
          </w:p>
        </w:tc>
        <w:tc>
          <w:tcPr>
            <w:tcW w:w="236" w:type="dxa"/>
          </w:tcPr>
          <w:p w14:paraId="21DE4EF8" w14:textId="77777777" w:rsidR="002F5E1B" w:rsidRPr="002F5E1B" w:rsidRDefault="002F5E1B" w:rsidP="002F5E1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68883AE9" w14:textId="12675F59" w:rsidR="002F5E1B" w:rsidRPr="002F5E1B" w:rsidRDefault="002F5E1B" w:rsidP="002F5E1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48ED09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1BA5DCC" w14:textId="7649729C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1,403</w:t>
            </w:r>
          </w:p>
        </w:tc>
      </w:tr>
      <w:tr w:rsidR="002F5E1B" w:rsidRPr="002F5E1B" w14:paraId="7CBF2794" w14:textId="77777777" w:rsidTr="00840970">
        <w:trPr>
          <w:trHeight w:val="261"/>
        </w:trPr>
        <w:tc>
          <w:tcPr>
            <w:tcW w:w="3420" w:type="dxa"/>
            <w:vAlign w:val="bottom"/>
            <w:hideMark/>
          </w:tcPr>
          <w:p w14:paraId="289E0E8E" w14:textId="0199F986" w:rsidR="002F5E1B" w:rsidRPr="00755A56" w:rsidRDefault="002F5E1B" w:rsidP="002F5E1B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755A5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</w:tcPr>
          <w:p w14:paraId="0CCCCE4D" w14:textId="7ABEC22E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1312A0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EBE55DE" w14:textId="032C5421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F12C5E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D4002C4" w14:textId="56A41B60" w:rsidR="002F5E1B" w:rsidRPr="002F5E1B" w:rsidRDefault="002F5E1B" w:rsidP="002F5E1B">
            <w:pPr>
              <w:spacing w:line="260" w:lineRule="exact"/>
              <w:ind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B6F345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49F5E48" w14:textId="70BB243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214,156</w:t>
            </w:r>
          </w:p>
        </w:tc>
        <w:tc>
          <w:tcPr>
            <w:tcW w:w="236" w:type="dxa"/>
          </w:tcPr>
          <w:p w14:paraId="10F0BD30" w14:textId="77777777" w:rsidR="002F5E1B" w:rsidRPr="002F5E1B" w:rsidRDefault="002F5E1B" w:rsidP="002F5E1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E96836B" w14:textId="566949DD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214,156</w:t>
            </w:r>
          </w:p>
        </w:tc>
        <w:tc>
          <w:tcPr>
            <w:tcW w:w="236" w:type="dxa"/>
          </w:tcPr>
          <w:p w14:paraId="6F3CADC8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5E3D310" w14:textId="2043951A" w:rsidR="002F5E1B" w:rsidRPr="002F5E1B" w:rsidRDefault="002F5E1B" w:rsidP="002F5E1B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24B49A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B313CBA" w14:textId="5BBBDCE9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200,046</w:t>
            </w:r>
          </w:p>
        </w:tc>
        <w:tc>
          <w:tcPr>
            <w:tcW w:w="236" w:type="dxa"/>
          </w:tcPr>
          <w:p w14:paraId="5AF3A208" w14:textId="77777777" w:rsidR="002F5E1B" w:rsidRPr="002F5E1B" w:rsidRDefault="002F5E1B" w:rsidP="002F5E1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4F9BED7D" w14:textId="5116C803" w:rsidR="002F5E1B" w:rsidRPr="002F5E1B" w:rsidRDefault="002F5E1B" w:rsidP="002F5E1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F2B36C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8D9F600" w14:textId="7203EE1C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200,046</w:t>
            </w:r>
          </w:p>
        </w:tc>
      </w:tr>
      <w:tr w:rsidR="002F5E1B" w:rsidRPr="002F5E1B" w14:paraId="766A08DA" w14:textId="77777777" w:rsidTr="00840970">
        <w:trPr>
          <w:trHeight w:val="261"/>
        </w:trPr>
        <w:tc>
          <w:tcPr>
            <w:tcW w:w="3420" w:type="dxa"/>
            <w:vAlign w:val="bottom"/>
          </w:tcPr>
          <w:p w14:paraId="4C5E40D7" w14:textId="08DAFF6A" w:rsidR="002F5E1B" w:rsidRPr="00755A56" w:rsidRDefault="002F5E1B" w:rsidP="002F5E1B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</w:tcPr>
          <w:p w14:paraId="772424A0" w14:textId="1BD28BE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9E01F7" w14:textId="7777777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8BE33AE" w14:textId="774DEDC3" w:rsidR="002F5E1B" w:rsidRPr="002F5E1B" w:rsidRDefault="002F5E1B" w:rsidP="002F5E1B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236" w:type="dxa"/>
          </w:tcPr>
          <w:p w14:paraId="03D1509D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6A577F2" w14:textId="03A751AC" w:rsidR="002F5E1B" w:rsidRPr="002F5E1B" w:rsidRDefault="002F5E1B" w:rsidP="002F5E1B">
            <w:pPr>
              <w:spacing w:line="260" w:lineRule="exact"/>
              <w:ind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F75AC8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87834D8" w14:textId="44F4E27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90224D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280CA07" w14:textId="01A0C4CD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236" w:type="dxa"/>
          </w:tcPr>
          <w:p w14:paraId="71D3314D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8D576CD" w14:textId="0FAAB096" w:rsidR="002F5E1B" w:rsidRPr="002F5E1B" w:rsidRDefault="002F5E1B" w:rsidP="002F5E1B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3B8AFC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F24755A" w14:textId="2245223E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236" w:type="dxa"/>
          </w:tcPr>
          <w:p w14:paraId="04B6AF60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70458CAA" w14:textId="513F68E5" w:rsidR="002F5E1B" w:rsidRPr="002F5E1B" w:rsidRDefault="002F5E1B" w:rsidP="002F5E1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3256A3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CC1EB3B" w14:textId="08A7FC83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</w:tr>
      <w:tr w:rsidR="00E92803" w:rsidRPr="00755A56" w14:paraId="4395248A" w14:textId="77777777" w:rsidTr="00195EF2">
        <w:trPr>
          <w:trHeight w:val="261"/>
        </w:trPr>
        <w:tc>
          <w:tcPr>
            <w:tcW w:w="15030" w:type="dxa"/>
            <w:gridSpan w:val="18"/>
            <w:vAlign w:val="bottom"/>
          </w:tcPr>
          <w:p w14:paraId="35B032AF" w14:textId="28E6E0C4" w:rsidR="00E92803" w:rsidRPr="00755A56" w:rsidRDefault="00E92803" w:rsidP="00195EF2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755A5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55A56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731604E6" w14:textId="77777777" w:rsidR="00195EF2" w:rsidRDefault="00195EF2">
      <w:r>
        <w:br w:type="page"/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195EF2" w:rsidRPr="00755A56" w14:paraId="089F6085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6DAFDA89" w14:textId="77777777" w:rsidR="00195EF2" w:rsidRPr="00755A56" w:rsidRDefault="00195EF2" w:rsidP="0090716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0E5FB495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95EF2" w:rsidRPr="00755A56" w14:paraId="0F33B95A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65467E1E" w14:textId="77777777" w:rsidR="00195EF2" w:rsidRPr="00755A56" w:rsidRDefault="00195EF2" w:rsidP="009071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5C6140C1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19FE0F9F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42AA02A1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95EF2" w:rsidRPr="00755A56" w14:paraId="74BB4EFE" w14:textId="77777777" w:rsidTr="00195EF2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4E5A6386" w14:textId="0A52BD2F" w:rsidR="00195EF2" w:rsidRPr="00755A56" w:rsidRDefault="00195EF2" w:rsidP="009071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17317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="00173171"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A8DD7F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5465ED3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7B0B113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085F973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BF788E" w14:textId="77777777" w:rsidR="00195EF2" w:rsidRPr="00755A56" w:rsidRDefault="00195EF2" w:rsidP="00907165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4280E03D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527595A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19BBFB1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F15B5A7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EE6A507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3155E3D2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711C6CE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1004ACAC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E61022D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0A9D3AF6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755A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CEBB533" w14:textId="77777777" w:rsidR="00195EF2" w:rsidRPr="00755A56" w:rsidRDefault="00195EF2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09934A76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729C37AD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6E10EB7F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1A274686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6FC93EFF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16829EF2" w14:textId="77777777" w:rsidR="00195EF2" w:rsidRPr="00755A56" w:rsidRDefault="00195EF2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2C186961" w14:textId="77777777" w:rsidR="00195EF2" w:rsidRPr="00755A56" w:rsidRDefault="00195EF2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3F8F824F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7F86E2E4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5EF2" w:rsidRPr="00755A56" w14:paraId="68045F98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50D26461" w14:textId="77777777" w:rsidR="00195EF2" w:rsidRPr="00755A56" w:rsidRDefault="00195EF2" w:rsidP="009071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3261ABB0" w14:textId="77777777" w:rsidR="00195EF2" w:rsidRPr="00755A56" w:rsidRDefault="00195EF2" w:rsidP="009071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95EF2" w:rsidRPr="00755A56" w14:paraId="5D1AF3E5" w14:textId="77777777" w:rsidTr="00195EF2">
        <w:trPr>
          <w:trHeight w:val="261"/>
        </w:trPr>
        <w:tc>
          <w:tcPr>
            <w:tcW w:w="3420" w:type="dxa"/>
            <w:hideMark/>
          </w:tcPr>
          <w:p w14:paraId="5F2768B1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95E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AB6EC71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998C9C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BB4032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EAD2A0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29F38F0" w14:textId="6F480398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71582FD8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F305772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97927E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DDBE30F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A296E2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3832D2C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68DF5B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44D6EF6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A6C974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6E8B4B2B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CF9D44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7D1223A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5EF2" w:rsidRPr="00755A56" w14:paraId="4D268ACA" w14:textId="77777777" w:rsidTr="00195EF2">
        <w:trPr>
          <w:trHeight w:val="261"/>
        </w:trPr>
        <w:tc>
          <w:tcPr>
            <w:tcW w:w="3420" w:type="dxa"/>
          </w:tcPr>
          <w:p w14:paraId="6E0B7673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563364C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AE1198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CE5ABE5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002218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A28CB8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36" w:type="dxa"/>
          </w:tcPr>
          <w:p w14:paraId="4A141D6E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0B9F1B0" w14:textId="17B83D56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55,571</w:t>
            </w:r>
          </w:p>
        </w:tc>
        <w:tc>
          <w:tcPr>
            <w:tcW w:w="236" w:type="dxa"/>
          </w:tcPr>
          <w:p w14:paraId="78798F8D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A851147" w14:textId="368B5835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55,613</w:t>
            </w:r>
          </w:p>
        </w:tc>
        <w:tc>
          <w:tcPr>
            <w:tcW w:w="236" w:type="dxa"/>
          </w:tcPr>
          <w:p w14:paraId="0DF4BC52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0E93C0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AFBE45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723109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36" w:type="dxa"/>
          </w:tcPr>
          <w:p w14:paraId="6741618A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5247CF0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DEF4B3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F5E3BB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  <w:tr w:rsidR="00195EF2" w:rsidRPr="00755A56" w14:paraId="0ABDAE9A" w14:textId="77777777" w:rsidTr="00195EF2">
        <w:trPr>
          <w:trHeight w:val="261"/>
        </w:trPr>
        <w:tc>
          <w:tcPr>
            <w:tcW w:w="3420" w:type="dxa"/>
          </w:tcPr>
          <w:p w14:paraId="5AA74C03" w14:textId="2C75C175" w:rsidR="00195EF2" w:rsidRPr="00755A56" w:rsidRDefault="00195EF2" w:rsidP="00755A56">
            <w:pPr>
              <w:ind w:left="258" w:right="-90" w:hanging="258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4C7067E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4E26EA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437A25E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5CD54E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56FCD0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996</w:t>
            </w:r>
          </w:p>
        </w:tc>
        <w:tc>
          <w:tcPr>
            <w:tcW w:w="236" w:type="dxa"/>
            <w:vAlign w:val="bottom"/>
          </w:tcPr>
          <w:p w14:paraId="5D1A6302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8552428" w14:textId="689C9048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18,385</w:t>
            </w:r>
          </w:p>
        </w:tc>
        <w:tc>
          <w:tcPr>
            <w:tcW w:w="236" w:type="dxa"/>
            <w:vAlign w:val="bottom"/>
          </w:tcPr>
          <w:p w14:paraId="555909F7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3E03719" w14:textId="42E44B78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19,381</w:t>
            </w:r>
          </w:p>
        </w:tc>
        <w:tc>
          <w:tcPr>
            <w:tcW w:w="236" w:type="dxa"/>
            <w:vAlign w:val="bottom"/>
          </w:tcPr>
          <w:p w14:paraId="5BAEA946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6A0D18C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93D002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B9FC900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996</w:t>
            </w:r>
          </w:p>
        </w:tc>
        <w:tc>
          <w:tcPr>
            <w:tcW w:w="236" w:type="dxa"/>
            <w:vAlign w:val="bottom"/>
          </w:tcPr>
          <w:p w14:paraId="2BEECA9C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2DF92B3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0B9034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4A7F70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996</w:t>
            </w:r>
          </w:p>
        </w:tc>
      </w:tr>
      <w:tr w:rsidR="00195EF2" w:rsidRPr="00755A56" w14:paraId="1655B214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29E00D9B" w14:textId="77777777" w:rsidR="00195EF2" w:rsidRPr="00755A56" w:rsidRDefault="00195EF2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</w:tcPr>
          <w:p w14:paraId="4FC89B0E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36" w:type="dxa"/>
          </w:tcPr>
          <w:p w14:paraId="5DF13A81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A5E5F9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236" w:type="dxa"/>
          </w:tcPr>
          <w:p w14:paraId="618555C7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338A928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BE32A8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EAA29AC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0DB919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682D99C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1,308</w:t>
            </w:r>
          </w:p>
        </w:tc>
        <w:tc>
          <w:tcPr>
            <w:tcW w:w="236" w:type="dxa"/>
          </w:tcPr>
          <w:p w14:paraId="44E3143B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68BFE1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3A080D7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F7B9DE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1,308</w:t>
            </w:r>
          </w:p>
        </w:tc>
        <w:tc>
          <w:tcPr>
            <w:tcW w:w="236" w:type="dxa"/>
          </w:tcPr>
          <w:p w14:paraId="5466ADE5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0229FC6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C445C6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7B56E4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1,308</w:t>
            </w:r>
          </w:p>
        </w:tc>
      </w:tr>
      <w:tr w:rsidR="00195EF2" w:rsidRPr="00755A56" w14:paraId="4195E7F1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6459E463" w14:textId="67713E5F" w:rsidR="00195EF2" w:rsidRPr="00755A56" w:rsidRDefault="00195EF2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55473A0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8B243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CFA53B5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  <w:tc>
          <w:tcPr>
            <w:tcW w:w="236" w:type="dxa"/>
            <w:vAlign w:val="bottom"/>
          </w:tcPr>
          <w:p w14:paraId="2A6A4A4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AF710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28,559</w:t>
            </w:r>
          </w:p>
        </w:tc>
        <w:tc>
          <w:tcPr>
            <w:tcW w:w="236" w:type="dxa"/>
            <w:vAlign w:val="bottom"/>
          </w:tcPr>
          <w:p w14:paraId="4791374C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9033933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BB62427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95E91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29,157</w:t>
            </w:r>
          </w:p>
        </w:tc>
        <w:tc>
          <w:tcPr>
            <w:tcW w:w="236" w:type="dxa"/>
            <w:vAlign w:val="bottom"/>
          </w:tcPr>
          <w:p w14:paraId="331B4FF3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9D6F325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25,879</w:t>
            </w:r>
          </w:p>
        </w:tc>
        <w:tc>
          <w:tcPr>
            <w:tcW w:w="236" w:type="dxa"/>
            <w:vAlign w:val="bottom"/>
          </w:tcPr>
          <w:p w14:paraId="063AB26E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4DBCD3A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1,969</w:t>
            </w:r>
          </w:p>
        </w:tc>
        <w:tc>
          <w:tcPr>
            <w:tcW w:w="236" w:type="dxa"/>
            <w:vAlign w:val="bottom"/>
          </w:tcPr>
          <w:p w14:paraId="4F5CE470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9B489A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1,309</w:t>
            </w:r>
          </w:p>
        </w:tc>
        <w:tc>
          <w:tcPr>
            <w:tcW w:w="236" w:type="dxa"/>
            <w:vAlign w:val="bottom"/>
          </w:tcPr>
          <w:p w14:paraId="5E10E9BC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9E3C1F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29,157</w:t>
            </w:r>
          </w:p>
        </w:tc>
      </w:tr>
      <w:tr w:rsidR="00195EF2" w:rsidRPr="00755A56" w14:paraId="0DFAF736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2EEFEB02" w14:textId="77777777" w:rsidR="00195EF2" w:rsidRPr="00755A56" w:rsidRDefault="00195EF2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</w:tcPr>
          <w:p w14:paraId="308EB2D1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6" w:type="dxa"/>
          </w:tcPr>
          <w:p w14:paraId="6D6ECEDE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F031DC6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9A09F9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17D758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121D8D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3046079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F5C8E9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529935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6" w:type="dxa"/>
          </w:tcPr>
          <w:p w14:paraId="07077FC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5BCB33B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334A709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5F904D9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36" w:type="dxa"/>
            <w:vAlign w:val="bottom"/>
          </w:tcPr>
          <w:p w14:paraId="7D3BC6FB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94D765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C16B21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6379925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195EF2" w:rsidRPr="00195EF2" w14:paraId="111A5F3D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3DE6302B" w14:textId="77777777" w:rsidR="00195EF2" w:rsidRPr="00195EF2" w:rsidRDefault="00195EF2" w:rsidP="00195EF2">
            <w:pPr>
              <w:rPr>
                <w:cs/>
              </w:rPr>
            </w:pPr>
          </w:p>
        </w:tc>
        <w:tc>
          <w:tcPr>
            <w:tcW w:w="1170" w:type="dxa"/>
          </w:tcPr>
          <w:p w14:paraId="2915538D" w14:textId="77777777" w:rsidR="00195EF2" w:rsidRPr="00195EF2" w:rsidRDefault="00195EF2" w:rsidP="00195EF2"/>
        </w:tc>
        <w:tc>
          <w:tcPr>
            <w:tcW w:w="236" w:type="dxa"/>
          </w:tcPr>
          <w:p w14:paraId="323307EA" w14:textId="77777777" w:rsidR="00195EF2" w:rsidRPr="00195EF2" w:rsidRDefault="00195EF2" w:rsidP="00195EF2"/>
        </w:tc>
        <w:tc>
          <w:tcPr>
            <w:tcW w:w="1204" w:type="dxa"/>
          </w:tcPr>
          <w:p w14:paraId="6AC35E9E" w14:textId="77777777" w:rsidR="00195EF2" w:rsidRPr="00195EF2" w:rsidRDefault="00195EF2" w:rsidP="00195EF2"/>
        </w:tc>
        <w:tc>
          <w:tcPr>
            <w:tcW w:w="236" w:type="dxa"/>
          </w:tcPr>
          <w:p w14:paraId="6411BF98" w14:textId="77777777" w:rsidR="00195EF2" w:rsidRPr="00195EF2" w:rsidRDefault="00195EF2" w:rsidP="00195EF2"/>
        </w:tc>
        <w:tc>
          <w:tcPr>
            <w:tcW w:w="1204" w:type="dxa"/>
          </w:tcPr>
          <w:p w14:paraId="17F00F26" w14:textId="77777777" w:rsidR="00195EF2" w:rsidRPr="00195EF2" w:rsidRDefault="00195EF2" w:rsidP="00195EF2"/>
        </w:tc>
        <w:tc>
          <w:tcPr>
            <w:tcW w:w="236" w:type="dxa"/>
          </w:tcPr>
          <w:p w14:paraId="6F81F1FA" w14:textId="77777777" w:rsidR="00195EF2" w:rsidRPr="00195EF2" w:rsidRDefault="00195EF2" w:rsidP="00195EF2"/>
        </w:tc>
        <w:tc>
          <w:tcPr>
            <w:tcW w:w="1114" w:type="dxa"/>
            <w:vAlign w:val="bottom"/>
          </w:tcPr>
          <w:p w14:paraId="672D0778" w14:textId="77777777" w:rsidR="00195EF2" w:rsidRPr="00195EF2" w:rsidRDefault="00195EF2" w:rsidP="00195EF2"/>
        </w:tc>
        <w:tc>
          <w:tcPr>
            <w:tcW w:w="236" w:type="dxa"/>
          </w:tcPr>
          <w:p w14:paraId="458465FA" w14:textId="77777777" w:rsidR="00195EF2" w:rsidRPr="00195EF2" w:rsidRDefault="00195EF2" w:rsidP="00195EF2"/>
        </w:tc>
        <w:tc>
          <w:tcPr>
            <w:tcW w:w="1024" w:type="dxa"/>
            <w:vAlign w:val="bottom"/>
          </w:tcPr>
          <w:p w14:paraId="03490A6E" w14:textId="77777777" w:rsidR="00195EF2" w:rsidRPr="00195EF2" w:rsidRDefault="00195EF2" w:rsidP="00195EF2"/>
        </w:tc>
        <w:tc>
          <w:tcPr>
            <w:tcW w:w="236" w:type="dxa"/>
          </w:tcPr>
          <w:p w14:paraId="2421D2F0" w14:textId="77777777" w:rsidR="00195EF2" w:rsidRPr="00195EF2" w:rsidRDefault="00195EF2" w:rsidP="00195EF2"/>
        </w:tc>
        <w:tc>
          <w:tcPr>
            <w:tcW w:w="1024" w:type="dxa"/>
            <w:vAlign w:val="bottom"/>
          </w:tcPr>
          <w:p w14:paraId="40A604C7" w14:textId="77777777" w:rsidR="00195EF2" w:rsidRPr="00195EF2" w:rsidRDefault="00195EF2" w:rsidP="00195EF2"/>
        </w:tc>
        <w:tc>
          <w:tcPr>
            <w:tcW w:w="236" w:type="dxa"/>
            <w:vAlign w:val="bottom"/>
          </w:tcPr>
          <w:p w14:paraId="3C120AA1" w14:textId="77777777" w:rsidR="00195EF2" w:rsidRPr="00195EF2" w:rsidRDefault="00195EF2" w:rsidP="00195EF2"/>
        </w:tc>
        <w:tc>
          <w:tcPr>
            <w:tcW w:w="1024" w:type="dxa"/>
            <w:vAlign w:val="bottom"/>
          </w:tcPr>
          <w:p w14:paraId="1B2E8F24" w14:textId="77777777" w:rsidR="00195EF2" w:rsidRPr="00195EF2" w:rsidRDefault="00195EF2" w:rsidP="00195EF2"/>
        </w:tc>
        <w:tc>
          <w:tcPr>
            <w:tcW w:w="236" w:type="dxa"/>
            <w:vAlign w:val="bottom"/>
          </w:tcPr>
          <w:p w14:paraId="64362AF2" w14:textId="77777777" w:rsidR="00195EF2" w:rsidRPr="00195EF2" w:rsidRDefault="00195EF2" w:rsidP="00195EF2"/>
        </w:tc>
        <w:tc>
          <w:tcPr>
            <w:tcW w:w="934" w:type="dxa"/>
            <w:vAlign w:val="bottom"/>
          </w:tcPr>
          <w:p w14:paraId="0D1A8213" w14:textId="77777777" w:rsidR="00195EF2" w:rsidRPr="00195EF2" w:rsidRDefault="00195EF2" w:rsidP="00195EF2"/>
        </w:tc>
        <w:tc>
          <w:tcPr>
            <w:tcW w:w="236" w:type="dxa"/>
            <w:vAlign w:val="bottom"/>
          </w:tcPr>
          <w:p w14:paraId="4CFCC58E" w14:textId="77777777" w:rsidR="00195EF2" w:rsidRPr="00195EF2" w:rsidRDefault="00195EF2" w:rsidP="00195EF2"/>
        </w:tc>
        <w:tc>
          <w:tcPr>
            <w:tcW w:w="1024" w:type="dxa"/>
            <w:vAlign w:val="bottom"/>
          </w:tcPr>
          <w:p w14:paraId="1833AA56" w14:textId="77777777" w:rsidR="00195EF2" w:rsidRPr="00195EF2" w:rsidRDefault="00195EF2" w:rsidP="00195EF2"/>
        </w:tc>
      </w:tr>
      <w:tr w:rsidR="00195EF2" w:rsidRPr="00755A56" w14:paraId="257D0CCA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2509E44B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95E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7EFA3A38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987B3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4BAE296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09381E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5EAC2CC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3FE41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01D902E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312867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DE7BC47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2EC6DC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38FC24F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1E291D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91C244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A7F94D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213EC72" w14:textId="77777777" w:rsidR="00195EF2" w:rsidRPr="00755A56" w:rsidRDefault="00195EF2" w:rsidP="00755A5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62935A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DBBB789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5EF2" w:rsidRPr="00755A56" w14:paraId="7D204825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49606B56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7C5B0CE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261CC0BB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81A7D0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1,857</w:t>
            </w:r>
          </w:p>
        </w:tc>
        <w:tc>
          <w:tcPr>
            <w:tcW w:w="236" w:type="dxa"/>
            <w:vAlign w:val="bottom"/>
          </w:tcPr>
          <w:p w14:paraId="6B3A7C9B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DCB4011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965AC76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C95EE0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D86C9C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CB8B1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1,862</w:t>
            </w:r>
          </w:p>
        </w:tc>
        <w:tc>
          <w:tcPr>
            <w:tcW w:w="236" w:type="dxa"/>
            <w:vAlign w:val="bottom"/>
          </w:tcPr>
          <w:p w14:paraId="3EA4CDD9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379D07A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33FBF93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A5296B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1,392</w:t>
            </w:r>
          </w:p>
        </w:tc>
        <w:tc>
          <w:tcPr>
            <w:tcW w:w="236" w:type="dxa"/>
            <w:vAlign w:val="bottom"/>
          </w:tcPr>
          <w:p w14:paraId="3E32BE7F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BC2E9B3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236" w:type="dxa"/>
            <w:vAlign w:val="bottom"/>
          </w:tcPr>
          <w:p w14:paraId="3F8C5085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4F9C5A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1,862</w:t>
            </w:r>
          </w:p>
        </w:tc>
      </w:tr>
      <w:tr w:rsidR="00195EF2" w:rsidRPr="00755A56" w14:paraId="543615F5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5A7CA149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2A1BD2F5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78B81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A3A9E2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5D1EB33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138E3BC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8585D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36BEA75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97,238</w:t>
            </w:r>
          </w:p>
        </w:tc>
        <w:tc>
          <w:tcPr>
            <w:tcW w:w="236" w:type="dxa"/>
            <w:vAlign w:val="bottom"/>
          </w:tcPr>
          <w:p w14:paraId="6E0E7F8A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3FC6B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97,238</w:t>
            </w:r>
          </w:p>
        </w:tc>
        <w:tc>
          <w:tcPr>
            <w:tcW w:w="236" w:type="dxa"/>
            <w:vAlign w:val="bottom"/>
          </w:tcPr>
          <w:p w14:paraId="52B6745A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9A8ACB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CB6F62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A7CA9B8" w14:textId="67021DE3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1,455</w:t>
            </w:r>
            <w:r w:rsidRPr="00755A56">
              <w:rPr>
                <w:rFonts w:ascii="Angsana New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236" w:type="dxa"/>
            <w:vAlign w:val="bottom"/>
          </w:tcPr>
          <w:p w14:paraId="6B87A446" w14:textId="57417012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B6069E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28B888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43C312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1,455</w:t>
            </w:r>
          </w:p>
        </w:tc>
      </w:tr>
      <w:tr w:rsidR="00195EF2" w:rsidRPr="00755A56" w14:paraId="2DB571A5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39F536B7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52E0A5C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505200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66970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0BCB6E5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2C13061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69D420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EFBB620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55,600</w:t>
            </w:r>
          </w:p>
        </w:tc>
        <w:tc>
          <w:tcPr>
            <w:tcW w:w="236" w:type="dxa"/>
            <w:vAlign w:val="bottom"/>
          </w:tcPr>
          <w:p w14:paraId="4986D60C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4CE5DE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55,600</w:t>
            </w:r>
          </w:p>
        </w:tc>
        <w:tc>
          <w:tcPr>
            <w:tcW w:w="236" w:type="dxa"/>
            <w:vAlign w:val="bottom"/>
          </w:tcPr>
          <w:p w14:paraId="0BF5551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DCD2119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7BB79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3DF65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55,600</w:t>
            </w:r>
          </w:p>
        </w:tc>
        <w:tc>
          <w:tcPr>
            <w:tcW w:w="236" w:type="dxa"/>
            <w:vAlign w:val="bottom"/>
          </w:tcPr>
          <w:p w14:paraId="3E203814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5143440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25650D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CA2697A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55,600</w:t>
            </w:r>
          </w:p>
        </w:tc>
      </w:tr>
      <w:tr w:rsidR="00195EF2" w:rsidRPr="00755A56" w14:paraId="28259D35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24D59864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755A5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7AD1E2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6A88CB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D0ED0A6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C6768A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6262AA0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3E2E2A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97DECA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109,501</w:t>
            </w:r>
          </w:p>
        </w:tc>
        <w:tc>
          <w:tcPr>
            <w:tcW w:w="236" w:type="dxa"/>
            <w:vAlign w:val="bottom"/>
          </w:tcPr>
          <w:p w14:paraId="5EEBC17D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6AD2EC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109,501</w:t>
            </w:r>
          </w:p>
        </w:tc>
        <w:tc>
          <w:tcPr>
            <w:tcW w:w="236" w:type="dxa"/>
            <w:vAlign w:val="bottom"/>
          </w:tcPr>
          <w:p w14:paraId="3E2A5A89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E01973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3D4F42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1661D5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113,687</w:t>
            </w:r>
          </w:p>
        </w:tc>
        <w:tc>
          <w:tcPr>
            <w:tcW w:w="236" w:type="dxa"/>
            <w:vAlign w:val="bottom"/>
          </w:tcPr>
          <w:p w14:paraId="41B3ED77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EA9B3D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650F2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3023E88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113,687</w:t>
            </w:r>
          </w:p>
        </w:tc>
      </w:tr>
      <w:tr w:rsidR="00195EF2" w:rsidRPr="00755A56" w14:paraId="7916E4CD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460CBDC4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266D884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12C3B8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1EB4A3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  <w:vAlign w:val="bottom"/>
          </w:tcPr>
          <w:p w14:paraId="0A8A7700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D03E0C3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D287A9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FAB2AB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93BEBF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098BA9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  <w:vAlign w:val="bottom"/>
          </w:tcPr>
          <w:p w14:paraId="503FD046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B25ED43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90C0965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DD12A4E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  <w:vAlign w:val="bottom"/>
          </w:tcPr>
          <w:p w14:paraId="7C50B82A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FB62E8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B24A479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C69A36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</w:tbl>
    <w:p w14:paraId="3CEE38F6" w14:textId="4648B6F9" w:rsidR="00C61166" w:rsidRPr="00755A56" w:rsidRDefault="00697C5D" w:rsidP="00195EF2">
      <w:pPr>
        <w:pStyle w:val="block"/>
        <w:spacing w:before="240" w:after="0" w:line="240" w:lineRule="auto"/>
        <w:ind w:left="0"/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755A56">
        <w:rPr>
          <w:rFonts w:ascii="Angsana New" w:hAnsi="Angsana New"/>
          <w:b/>
          <w:bCs/>
          <w:i/>
          <w:iCs/>
          <w:sz w:val="24"/>
          <w:szCs w:val="24"/>
        </w:rPr>
        <w:t>*</w:t>
      </w:r>
      <w:r w:rsidRPr="00755A56">
        <w:rPr>
          <w:rFonts w:ascii="Angsana New" w:hAnsi="Angsana New"/>
          <w:sz w:val="24"/>
          <w:szCs w:val="24"/>
        </w:rPr>
        <w:t xml:space="preserve"> </w:t>
      </w:r>
      <w:r w:rsidRPr="00755A56">
        <w:rPr>
          <w:rFonts w:ascii="Angsana New" w:hAnsi="Angsana New" w:hint="cs"/>
          <w:i/>
          <w:iCs/>
          <w:sz w:val="24"/>
          <w:szCs w:val="24"/>
          <w:cs/>
        </w:rPr>
        <w:t>มูลค่ายุติธรรมของเงินกู้ยืมระยะยาวจากสถาบันการเงินที่มีอัตราดอกเบี้ยคงที่เท่านั้น</w:t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EE6E6E" w:rsidRPr="00755A56" w14:paraId="0C35BDBD" w14:textId="77777777" w:rsidTr="002F5E1B">
        <w:trPr>
          <w:trHeight w:val="261"/>
          <w:tblHeader/>
        </w:trPr>
        <w:tc>
          <w:tcPr>
            <w:tcW w:w="3420" w:type="dxa"/>
            <w:vAlign w:val="bottom"/>
          </w:tcPr>
          <w:p w14:paraId="7FC4A62C" w14:textId="77777777" w:rsidR="00EE6E6E" w:rsidRPr="00755A56" w:rsidRDefault="00EE6E6E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30B433D8" w14:textId="4CAECA9D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755A5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E6E" w:rsidRPr="00755A56" w14:paraId="47DA23B7" w14:textId="77777777" w:rsidTr="00AF67EA">
        <w:trPr>
          <w:trHeight w:val="261"/>
          <w:tblHeader/>
        </w:trPr>
        <w:tc>
          <w:tcPr>
            <w:tcW w:w="3420" w:type="dxa"/>
            <w:vAlign w:val="bottom"/>
          </w:tcPr>
          <w:p w14:paraId="04BCAE17" w14:textId="77777777" w:rsidR="00EE6E6E" w:rsidRPr="00755A56" w:rsidRDefault="00EE6E6E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2D8A1BE3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265C9C72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49EA981B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E6E6E" w:rsidRPr="00755A56" w14:paraId="4D21080B" w14:textId="77777777" w:rsidTr="00AF67EA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16991081" w14:textId="68601CA8" w:rsidR="00EE6E6E" w:rsidRPr="00755A56" w:rsidRDefault="00EE6E6E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97F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748A0" w:rsidRPr="00E97F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5748A0" w:rsidRPr="00E97F2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Pr="00E97F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90E044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F8721C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53E7B1B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90599F9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F08CCC" w14:textId="77777777" w:rsidR="00EE6E6E" w:rsidRPr="00755A56" w:rsidRDefault="00EE6E6E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45562F72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667113E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B0D2F6C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3E1090B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3B24B76C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A9D8E91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59730C78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DB22F7C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7D4845C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EE68EDF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755A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E03C580" w14:textId="77777777" w:rsidR="00EE6E6E" w:rsidRPr="00755A56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41BC73BA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75B07132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0CF38813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75B7EC95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BFC0C5D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7F73058D" w14:textId="77777777" w:rsidR="00EE6E6E" w:rsidRPr="00755A56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7AA8F425" w14:textId="77777777" w:rsidR="00EE6E6E" w:rsidRPr="00755A56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3EAB2E72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821A0C2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E6E6E" w:rsidRPr="00755A56" w14:paraId="3513FFCC" w14:textId="77777777" w:rsidTr="002F5E1B">
        <w:trPr>
          <w:trHeight w:val="261"/>
          <w:tblHeader/>
        </w:trPr>
        <w:tc>
          <w:tcPr>
            <w:tcW w:w="3420" w:type="dxa"/>
            <w:vAlign w:val="bottom"/>
          </w:tcPr>
          <w:p w14:paraId="073E7879" w14:textId="77777777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6036E59F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E6E6E" w:rsidRPr="00755A56" w14:paraId="61EF722B" w14:textId="77777777" w:rsidTr="00AF67EA">
        <w:trPr>
          <w:trHeight w:val="261"/>
        </w:trPr>
        <w:tc>
          <w:tcPr>
            <w:tcW w:w="3420" w:type="dxa"/>
            <w:vAlign w:val="bottom"/>
            <w:hideMark/>
          </w:tcPr>
          <w:p w14:paraId="407E3B46" w14:textId="77777777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1DC9C9D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7110EC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7A2F810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135ED9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2A66EC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1BB5F7F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C4B7D53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13D277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E7DD5B4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7C364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43A299D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5B4953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18AE18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8DBD0B9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3E3026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DF0D6A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12951F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5E1B" w:rsidRPr="00755A56" w14:paraId="7E27F37E" w14:textId="77777777" w:rsidTr="00E2673F">
        <w:trPr>
          <w:trHeight w:val="261"/>
        </w:trPr>
        <w:tc>
          <w:tcPr>
            <w:tcW w:w="3420" w:type="dxa"/>
            <w:vAlign w:val="bottom"/>
          </w:tcPr>
          <w:p w14:paraId="39FBC665" w14:textId="77777777" w:rsidR="002F5E1B" w:rsidRPr="00755A56" w:rsidRDefault="002F5E1B" w:rsidP="002F5E1B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3CA19FD0" w14:textId="20E941F0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7CC4BB" w14:textId="7777777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0940F6E" w14:textId="2F935946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20AC1B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F7743AD" w14:textId="42D4980A" w:rsidR="002F5E1B" w:rsidRPr="002F5E1B" w:rsidRDefault="002F5E1B" w:rsidP="002F5E1B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251</w:t>
            </w:r>
          </w:p>
        </w:tc>
        <w:tc>
          <w:tcPr>
            <w:tcW w:w="236" w:type="dxa"/>
            <w:gridSpan w:val="2"/>
          </w:tcPr>
          <w:p w14:paraId="2D6C22B5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287C51F2" w14:textId="70D987A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28,815</w:t>
            </w:r>
          </w:p>
        </w:tc>
        <w:tc>
          <w:tcPr>
            <w:tcW w:w="236" w:type="dxa"/>
          </w:tcPr>
          <w:p w14:paraId="446082BC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45844D9F" w14:textId="64361192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29,066</w:t>
            </w:r>
          </w:p>
        </w:tc>
        <w:tc>
          <w:tcPr>
            <w:tcW w:w="236" w:type="dxa"/>
            <w:gridSpan w:val="2"/>
          </w:tcPr>
          <w:p w14:paraId="7FA2B91B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20A433AD" w14:textId="094CEA48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65F38DB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1E150E90" w14:textId="66C47045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251</w:t>
            </w:r>
          </w:p>
        </w:tc>
        <w:tc>
          <w:tcPr>
            <w:tcW w:w="236" w:type="dxa"/>
            <w:gridSpan w:val="2"/>
          </w:tcPr>
          <w:p w14:paraId="28DC7E75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2DEC27AC" w14:textId="1913F60A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7BAAACE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2F3778F4" w14:textId="2DD2917C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251</w:t>
            </w:r>
          </w:p>
        </w:tc>
      </w:tr>
      <w:tr w:rsidR="002F5E1B" w:rsidRPr="00755A56" w14:paraId="13FF5E4E" w14:textId="77777777" w:rsidTr="00E2673F">
        <w:trPr>
          <w:trHeight w:val="261"/>
        </w:trPr>
        <w:tc>
          <w:tcPr>
            <w:tcW w:w="3420" w:type="dxa"/>
            <w:vAlign w:val="bottom"/>
          </w:tcPr>
          <w:p w14:paraId="5DB51438" w14:textId="725A6FE1" w:rsidR="002F5E1B" w:rsidRPr="00755A56" w:rsidRDefault="002F5E1B" w:rsidP="002F5E1B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</w:tcPr>
          <w:p w14:paraId="4AAD7731" w14:textId="02241034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C26418" w14:textId="7777777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B86EFFE" w14:textId="3C8E3950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B1C61B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909C3C3" w14:textId="3739822A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236" w:type="dxa"/>
            <w:gridSpan w:val="2"/>
          </w:tcPr>
          <w:p w14:paraId="36A7F465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64579763" w14:textId="34435668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35,130</w:t>
            </w:r>
          </w:p>
        </w:tc>
        <w:tc>
          <w:tcPr>
            <w:tcW w:w="236" w:type="dxa"/>
          </w:tcPr>
          <w:p w14:paraId="0F57A2DC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300F88FF" w14:textId="1656A2C2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36,075</w:t>
            </w:r>
          </w:p>
        </w:tc>
        <w:tc>
          <w:tcPr>
            <w:tcW w:w="236" w:type="dxa"/>
            <w:gridSpan w:val="2"/>
          </w:tcPr>
          <w:p w14:paraId="5F076584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39CE72B6" w14:textId="14AEB130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0139053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4994A2AF" w14:textId="0CD04792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236" w:type="dxa"/>
            <w:gridSpan w:val="2"/>
          </w:tcPr>
          <w:p w14:paraId="6631E7F1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239BF69F" w14:textId="2D566A4E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1510515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0C3CCFDF" w14:textId="67390A00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</w:tr>
      <w:tr w:rsidR="002F5E1B" w:rsidRPr="00755A56" w14:paraId="0A80DB96" w14:textId="77777777" w:rsidTr="00E2673F">
        <w:trPr>
          <w:trHeight w:val="261"/>
        </w:trPr>
        <w:tc>
          <w:tcPr>
            <w:tcW w:w="3420" w:type="dxa"/>
            <w:vAlign w:val="bottom"/>
          </w:tcPr>
          <w:p w14:paraId="46D183F8" w14:textId="77777777" w:rsidR="002F5E1B" w:rsidRPr="00755A56" w:rsidRDefault="002F5E1B" w:rsidP="002F5E1B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</w:tcPr>
          <w:p w14:paraId="6BD40DB6" w14:textId="12418FC6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236" w:type="dxa"/>
          </w:tcPr>
          <w:p w14:paraId="411EFCEC" w14:textId="7777777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CD9C2AC" w14:textId="78355660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886</w:t>
            </w:r>
          </w:p>
        </w:tc>
        <w:tc>
          <w:tcPr>
            <w:tcW w:w="236" w:type="dxa"/>
          </w:tcPr>
          <w:p w14:paraId="290E31A1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092AB9B" w14:textId="313F8A9A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5CE230A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40230648" w14:textId="6DB4F4CF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B4D538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26648FC0" w14:textId="5220923F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1,009</w:t>
            </w:r>
          </w:p>
        </w:tc>
        <w:tc>
          <w:tcPr>
            <w:tcW w:w="236" w:type="dxa"/>
            <w:gridSpan w:val="2"/>
          </w:tcPr>
          <w:p w14:paraId="7AEB7A62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36C3064D" w14:textId="46976E34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2D585D2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047BBEEE" w14:textId="3A6B8946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1,009</w:t>
            </w:r>
          </w:p>
        </w:tc>
        <w:tc>
          <w:tcPr>
            <w:tcW w:w="236" w:type="dxa"/>
            <w:gridSpan w:val="2"/>
          </w:tcPr>
          <w:p w14:paraId="1A586AD5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4D0733F6" w14:textId="4A7E07BD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28614241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363781F1" w14:textId="5FFBB82C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1,009</w:t>
            </w:r>
          </w:p>
        </w:tc>
      </w:tr>
      <w:tr w:rsidR="002F5E1B" w:rsidRPr="00755A56" w14:paraId="14F56ED7" w14:textId="77777777" w:rsidTr="00E2673F">
        <w:trPr>
          <w:trHeight w:val="261"/>
        </w:trPr>
        <w:tc>
          <w:tcPr>
            <w:tcW w:w="3420" w:type="dxa"/>
            <w:vAlign w:val="bottom"/>
          </w:tcPr>
          <w:p w14:paraId="76CCD8E4" w14:textId="7D2BB62C" w:rsidR="002F5E1B" w:rsidRPr="00755A56" w:rsidRDefault="002F5E1B" w:rsidP="002F5E1B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</w:tcPr>
          <w:p w14:paraId="23C6B3C4" w14:textId="56D55A02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EB1C9B" w14:textId="7777777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EB514D8" w14:textId="51EAD964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236" w:type="dxa"/>
          </w:tcPr>
          <w:p w14:paraId="53ED4E3A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1DEE3E8" w14:textId="39A2A2ED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19,958</w:t>
            </w:r>
          </w:p>
        </w:tc>
        <w:tc>
          <w:tcPr>
            <w:tcW w:w="236" w:type="dxa"/>
            <w:gridSpan w:val="2"/>
          </w:tcPr>
          <w:p w14:paraId="6EDA1724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3FB6B471" w14:textId="2F513085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353056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168C328E" w14:textId="58BF30A9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20,319</w:t>
            </w:r>
          </w:p>
        </w:tc>
        <w:tc>
          <w:tcPr>
            <w:tcW w:w="236" w:type="dxa"/>
            <w:gridSpan w:val="2"/>
          </w:tcPr>
          <w:p w14:paraId="1B7C26DD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04EBA562" w14:textId="39BAB523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18,548</w:t>
            </w:r>
          </w:p>
        </w:tc>
        <w:tc>
          <w:tcPr>
            <w:tcW w:w="236" w:type="dxa"/>
            <w:gridSpan w:val="2"/>
          </w:tcPr>
          <w:p w14:paraId="5F3463D0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77E5F9C7" w14:textId="4AC3CF3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1,767</w:t>
            </w:r>
          </w:p>
        </w:tc>
        <w:tc>
          <w:tcPr>
            <w:tcW w:w="236" w:type="dxa"/>
            <w:gridSpan w:val="2"/>
          </w:tcPr>
          <w:p w14:paraId="4CAC319E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04F84AA7" w14:textId="54F1401B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6" w:type="dxa"/>
            <w:gridSpan w:val="2"/>
          </w:tcPr>
          <w:p w14:paraId="44548A63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7A4DC7C3" w14:textId="46351E74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20,319</w:t>
            </w:r>
          </w:p>
        </w:tc>
      </w:tr>
      <w:tr w:rsidR="002F5E1B" w:rsidRPr="00755A56" w14:paraId="45C2E7C5" w14:textId="77777777" w:rsidTr="00E2673F">
        <w:trPr>
          <w:trHeight w:val="261"/>
        </w:trPr>
        <w:tc>
          <w:tcPr>
            <w:tcW w:w="3420" w:type="dxa"/>
            <w:vAlign w:val="bottom"/>
          </w:tcPr>
          <w:p w14:paraId="26A9F045" w14:textId="77777777" w:rsidR="002F5E1B" w:rsidRPr="00755A56" w:rsidRDefault="002F5E1B" w:rsidP="002F5E1B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</w:tcPr>
          <w:p w14:paraId="41D5BE6F" w14:textId="7EDE2F63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F77341" w14:textId="7777777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30D50AB" w14:textId="2CCCF4B5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1,777</w:t>
            </w:r>
          </w:p>
        </w:tc>
        <w:tc>
          <w:tcPr>
            <w:tcW w:w="236" w:type="dxa"/>
          </w:tcPr>
          <w:p w14:paraId="00DC719D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3FF3E12" w14:textId="4DD49473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1FD0E90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34245702" w14:textId="6F4FF1AA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2ABBC2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0F71E360" w14:textId="68F70A8E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1,777</w:t>
            </w:r>
          </w:p>
        </w:tc>
        <w:tc>
          <w:tcPr>
            <w:tcW w:w="236" w:type="dxa"/>
            <w:gridSpan w:val="2"/>
          </w:tcPr>
          <w:p w14:paraId="1F2C864F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0A295387" w14:textId="685CD6E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E7618D0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43A2DB4C" w14:textId="4CAD5CA5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1,777</w:t>
            </w:r>
          </w:p>
        </w:tc>
        <w:tc>
          <w:tcPr>
            <w:tcW w:w="236" w:type="dxa"/>
            <w:gridSpan w:val="2"/>
          </w:tcPr>
          <w:p w14:paraId="59C3D6A3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490E17DC" w14:textId="31C80208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CB63B4C" w14:textId="77777777" w:rsidR="002F5E1B" w:rsidRPr="002F5E1B" w:rsidRDefault="002F5E1B" w:rsidP="002F5E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360DAD6C" w14:textId="6102A972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1,777</w:t>
            </w:r>
          </w:p>
        </w:tc>
      </w:tr>
      <w:tr w:rsidR="002F5E1B" w:rsidRPr="00755A56" w14:paraId="37974B03" w14:textId="77777777" w:rsidTr="00E2673F">
        <w:trPr>
          <w:trHeight w:val="261"/>
        </w:trPr>
        <w:tc>
          <w:tcPr>
            <w:tcW w:w="3420" w:type="dxa"/>
            <w:vAlign w:val="bottom"/>
          </w:tcPr>
          <w:p w14:paraId="6898B0E5" w14:textId="77777777" w:rsidR="002F5E1B" w:rsidRPr="00755A56" w:rsidRDefault="002F5E1B" w:rsidP="002F5E1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4C734CE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41A717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6B3F88B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52C882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FE2FF29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263C339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845614F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B2FA6E" w14:textId="77777777" w:rsidR="002F5E1B" w:rsidRPr="002F5E1B" w:rsidRDefault="002F5E1B" w:rsidP="002F5E1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53E02A3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6F7F54A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189FC11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7C609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A95010A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155C3B2" w14:textId="77777777" w:rsidR="002F5E1B" w:rsidRPr="002F5E1B" w:rsidRDefault="002F5E1B" w:rsidP="002F5E1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2416AC3" w14:textId="77777777" w:rsidR="002F5E1B" w:rsidRPr="002F5E1B" w:rsidRDefault="002F5E1B" w:rsidP="002F5E1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2A9B8A6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41D6ACE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5E1B" w:rsidRPr="00755A56" w14:paraId="1EC1A120" w14:textId="77777777" w:rsidTr="00E2673F">
        <w:trPr>
          <w:trHeight w:val="261"/>
        </w:trPr>
        <w:tc>
          <w:tcPr>
            <w:tcW w:w="3420" w:type="dxa"/>
            <w:vAlign w:val="bottom"/>
          </w:tcPr>
          <w:p w14:paraId="07127F81" w14:textId="77777777" w:rsidR="002F5E1B" w:rsidRPr="00755A56" w:rsidRDefault="002F5E1B" w:rsidP="002F5E1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C246691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7F83A6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5EA28E8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302F8F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A9D74A4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07C70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302ABC1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83E781" w14:textId="77777777" w:rsidR="002F5E1B" w:rsidRPr="002F5E1B" w:rsidRDefault="002F5E1B" w:rsidP="002F5E1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754F1EA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0D184BD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DDFB43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EFD0071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B06FDB7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402953" w14:textId="77777777" w:rsidR="002F5E1B" w:rsidRPr="002F5E1B" w:rsidRDefault="002F5E1B" w:rsidP="002F5E1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67E38CF" w14:textId="77777777" w:rsidR="002F5E1B" w:rsidRPr="002F5E1B" w:rsidRDefault="002F5E1B" w:rsidP="002F5E1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3562700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B2327FB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5E1B" w:rsidRPr="00755A56" w14:paraId="01C94503" w14:textId="77777777" w:rsidTr="00E2673F">
        <w:trPr>
          <w:trHeight w:val="261"/>
        </w:trPr>
        <w:tc>
          <w:tcPr>
            <w:tcW w:w="3420" w:type="dxa"/>
            <w:vAlign w:val="bottom"/>
            <w:hideMark/>
          </w:tcPr>
          <w:p w14:paraId="054F1368" w14:textId="77777777" w:rsidR="002F5E1B" w:rsidRPr="00755A56" w:rsidRDefault="002F5E1B" w:rsidP="002F5E1B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</w:tcPr>
          <w:p w14:paraId="61E85348" w14:textId="3E2B71A0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CFE72C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AE439AF" w14:textId="23B2E097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8,176</w:t>
            </w:r>
          </w:p>
        </w:tc>
        <w:tc>
          <w:tcPr>
            <w:tcW w:w="236" w:type="dxa"/>
          </w:tcPr>
          <w:p w14:paraId="3085B8FB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51636D3" w14:textId="205ED60D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041F4A1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4D526BE6" w14:textId="7146785A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024539" w14:textId="77777777" w:rsidR="002F5E1B" w:rsidRPr="002F5E1B" w:rsidRDefault="002F5E1B" w:rsidP="002F5E1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68268069" w14:textId="37840769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8,176</w:t>
            </w:r>
          </w:p>
        </w:tc>
        <w:tc>
          <w:tcPr>
            <w:tcW w:w="236" w:type="dxa"/>
            <w:gridSpan w:val="2"/>
          </w:tcPr>
          <w:p w14:paraId="28191AC8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66252DF1" w14:textId="5F1D2494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B6054BC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799F967F" w14:textId="7C112F02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8,176</w:t>
            </w:r>
          </w:p>
        </w:tc>
        <w:tc>
          <w:tcPr>
            <w:tcW w:w="236" w:type="dxa"/>
            <w:gridSpan w:val="2"/>
          </w:tcPr>
          <w:p w14:paraId="7A5D7D0B" w14:textId="77777777" w:rsidR="002F5E1B" w:rsidRPr="002F5E1B" w:rsidRDefault="002F5E1B" w:rsidP="002F5E1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6F931963" w14:textId="3A45597C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941D7AF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6DFC43FD" w14:textId="1186CA55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8,176</w:t>
            </w:r>
          </w:p>
        </w:tc>
      </w:tr>
      <w:tr w:rsidR="002F5E1B" w:rsidRPr="00755A56" w14:paraId="59022E57" w14:textId="77777777" w:rsidTr="00E2673F">
        <w:trPr>
          <w:trHeight w:val="261"/>
        </w:trPr>
        <w:tc>
          <w:tcPr>
            <w:tcW w:w="3420" w:type="dxa"/>
            <w:vAlign w:val="bottom"/>
            <w:hideMark/>
          </w:tcPr>
          <w:p w14:paraId="51EE1B42" w14:textId="77777777" w:rsidR="002F5E1B" w:rsidRPr="00755A56" w:rsidRDefault="002F5E1B" w:rsidP="002F5E1B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</w:tcPr>
          <w:p w14:paraId="14288D91" w14:textId="7B0CE203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2CBBDC7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D3C6DC9" w14:textId="384783B4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4C8079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BE99499" w14:textId="2A94588C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AF687FA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1ECB45DC" w14:textId="1815C9A1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110,152</w:t>
            </w:r>
          </w:p>
        </w:tc>
        <w:tc>
          <w:tcPr>
            <w:tcW w:w="236" w:type="dxa"/>
          </w:tcPr>
          <w:p w14:paraId="7743B9B2" w14:textId="77777777" w:rsidR="002F5E1B" w:rsidRPr="002F5E1B" w:rsidRDefault="002F5E1B" w:rsidP="002F5E1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7C37EB61" w14:textId="16E4E601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110,152</w:t>
            </w:r>
          </w:p>
        </w:tc>
        <w:tc>
          <w:tcPr>
            <w:tcW w:w="236" w:type="dxa"/>
            <w:gridSpan w:val="2"/>
          </w:tcPr>
          <w:p w14:paraId="084DE30D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2F0C121C" w14:textId="665876E6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D1F9256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3F3DE919" w14:textId="744333A8" w:rsidR="002F5E1B" w:rsidRPr="002F5E1B" w:rsidRDefault="00911985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="002F5E1B" w:rsidRPr="002F5E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="002F5E1B" w:rsidRPr="002F5E1B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236" w:type="dxa"/>
            <w:gridSpan w:val="2"/>
          </w:tcPr>
          <w:p w14:paraId="452447A9" w14:textId="77777777" w:rsidR="002F5E1B" w:rsidRPr="002F5E1B" w:rsidRDefault="002F5E1B" w:rsidP="002F5E1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1BDE0799" w14:textId="3799F3B5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2FD62CF5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46878B92" w14:textId="32D92B39" w:rsidR="002F5E1B" w:rsidRPr="002F5E1B" w:rsidRDefault="00911985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Pr="002F5E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</w:tr>
      <w:tr w:rsidR="002F5E1B" w:rsidRPr="00755A56" w14:paraId="16DFA36C" w14:textId="77777777" w:rsidTr="00E2673F">
        <w:trPr>
          <w:trHeight w:val="261"/>
        </w:trPr>
        <w:tc>
          <w:tcPr>
            <w:tcW w:w="3420" w:type="dxa"/>
            <w:vAlign w:val="bottom"/>
            <w:hideMark/>
          </w:tcPr>
          <w:p w14:paraId="43B89254" w14:textId="77777777" w:rsidR="002F5E1B" w:rsidRPr="00755A56" w:rsidRDefault="002F5E1B" w:rsidP="002F5E1B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755A5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</w:tcPr>
          <w:p w14:paraId="14FAE5C6" w14:textId="02F76F24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4D8790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15686B6" w14:textId="696F5705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7AE76E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90D55B5" w14:textId="6F6A5BB1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F9DC635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62C9EE11" w14:textId="5E4C9653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107,798</w:t>
            </w:r>
          </w:p>
        </w:tc>
        <w:tc>
          <w:tcPr>
            <w:tcW w:w="236" w:type="dxa"/>
          </w:tcPr>
          <w:p w14:paraId="77BEE41B" w14:textId="77777777" w:rsidR="002F5E1B" w:rsidRPr="002F5E1B" w:rsidRDefault="002F5E1B" w:rsidP="002F5E1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7141C928" w14:textId="3B2FE643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107,798</w:t>
            </w:r>
          </w:p>
        </w:tc>
        <w:tc>
          <w:tcPr>
            <w:tcW w:w="236" w:type="dxa"/>
            <w:gridSpan w:val="2"/>
          </w:tcPr>
          <w:p w14:paraId="03CEEC5C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344E3D65" w14:textId="37A178B3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8961978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715BD8E6" w14:textId="48A03522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105,709</w:t>
            </w:r>
          </w:p>
        </w:tc>
        <w:tc>
          <w:tcPr>
            <w:tcW w:w="236" w:type="dxa"/>
            <w:gridSpan w:val="2"/>
          </w:tcPr>
          <w:p w14:paraId="6B9CD442" w14:textId="77777777" w:rsidR="002F5E1B" w:rsidRPr="002F5E1B" w:rsidRDefault="002F5E1B" w:rsidP="002F5E1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7A87C69C" w14:textId="4523257B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5DB3865" w14:textId="77777777" w:rsidR="002F5E1B" w:rsidRPr="002F5E1B" w:rsidRDefault="002F5E1B" w:rsidP="002F5E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060F5FEC" w14:textId="7061A823" w:rsidR="002F5E1B" w:rsidRPr="002F5E1B" w:rsidRDefault="002F5E1B" w:rsidP="002F5E1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F5E1B">
              <w:rPr>
                <w:rFonts w:asciiTheme="majorBidi" w:hAnsiTheme="majorBidi" w:cstheme="majorBidi"/>
                <w:sz w:val="26"/>
                <w:szCs w:val="26"/>
              </w:rPr>
              <w:t>105,709</w:t>
            </w:r>
          </w:p>
        </w:tc>
      </w:tr>
      <w:tr w:rsidR="005B3955" w:rsidRPr="00755A56" w14:paraId="222B6879" w14:textId="77777777" w:rsidTr="00AF67EA">
        <w:trPr>
          <w:trHeight w:val="90"/>
        </w:trPr>
        <w:tc>
          <w:tcPr>
            <w:tcW w:w="15030" w:type="dxa"/>
            <w:gridSpan w:val="28"/>
            <w:vAlign w:val="bottom"/>
          </w:tcPr>
          <w:p w14:paraId="46706423" w14:textId="77777777" w:rsidR="004E2290" w:rsidRDefault="004E2290" w:rsidP="004E2290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  <w:p w14:paraId="5081E497" w14:textId="19F77C83" w:rsidR="005B3955" w:rsidRPr="00755A56" w:rsidRDefault="005B3955" w:rsidP="004E2290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55A5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755A56">
              <w:rPr>
                <w:sz w:val="36"/>
                <w:szCs w:val="32"/>
              </w:rPr>
              <w:t xml:space="preserve"> </w:t>
            </w:r>
            <w:r w:rsidRPr="00755A5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712AD2CF" w14:textId="28FAB9B6" w:rsidR="00C40A17" w:rsidRDefault="00C40A17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4"/>
        <w:gridCol w:w="1217"/>
        <w:gridCol w:w="40"/>
        <w:gridCol w:w="208"/>
        <w:gridCol w:w="31"/>
        <w:gridCol w:w="1116"/>
        <w:gridCol w:w="70"/>
        <w:gridCol w:w="176"/>
        <w:gridCol w:w="60"/>
        <w:gridCol w:w="1044"/>
        <w:gridCol w:w="236"/>
        <w:gridCol w:w="10"/>
        <w:gridCol w:w="1195"/>
        <w:gridCol w:w="236"/>
        <w:gridCol w:w="10"/>
        <w:gridCol w:w="1107"/>
        <w:gridCol w:w="236"/>
        <w:gridCol w:w="10"/>
        <w:gridCol w:w="1012"/>
        <w:gridCol w:w="54"/>
        <w:gridCol w:w="186"/>
        <w:gridCol w:w="60"/>
        <w:gridCol w:w="962"/>
        <w:gridCol w:w="236"/>
        <w:gridCol w:w="18"/>
        <w:gridCol w:w="922"/>
        <w:gridCol w:w="50"/>
        <w:gridCol w:w="186"/>
        <w:gridCol w:w="60"/>
        <w:gridCol w:w="868"/>
      </w:tblGrid>
      <w:tr w:rsidR="00C40A17" w:rsidRPr="00755A56" w14:paraId="600D0ABE" w14:textId="77777777" w:rsidTr="00AF67EA">
        <w:trPr>
          <w:trHeight w:val="261"/>
          <w:tblHeader/>
        </w:trPr>
        <w:tc>
          <w:tcPr>
            <w:tcW w:w="3414" w:type="dxa"/>
            <w:vAlign w:val="bottom"/>
          </w:tcPr>
          <w:p w14:paraId="3AD4F7EE" w14:textId="77777777" w:rsidR="00C40A17" w:rsidRPr="00755A56" w:rsidRDefault="00C40A17" w:rsidP="0090716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6" w:type="dxa"/>
            <w:gridSpan w:val="29"/>
            <w:vAlign w:val="bottom"/>
          </w:tcPr>
          <w:p w14:paraId="173825C1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755A5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40A17" w:rsidRPr="00755A56" w14:paraId="5E633BFC" w14:textId="77777777" w:rsidTr="00AF67EA">
        <w:trPr>
          <w:trHeight w:val="261"/>
          <w:tblHeader/>
        </w:trPr>
        <w:tc>
          <w:tcPr>
            <w:tcW w:w="3414" w:type="dxa"/>
            <w:vAlign w:val="bottom"/>
          </w:tcPr>
          <w:p w14:paraId="6F620C9D" w14:textId="77777777" w:rsidR="00C40A17" w:rsidRPr="00755A56" w:rsidRDefault="00C40A17" w:rsidP="009071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56" w:type="dxa"/>
            <w:gridSpan w:val="15"/>
            <w:tcBorders>
              <w:bottom w:val="single" w:sz="4" w:space="0" w:color="auto"/>
            </w:tcBorders>
            <w:vAlign w:val="bottom"/>
          </w:tcPr>
          <w:p w14:paraId="1F8ACAF7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6" w:type="dxa"/>
            <w:gridSpan w:val="2"/>
            <w:vAlign w:val="bottom"/>
          </w:tcPr>
          <w:p w14:paraId="2A9916CF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614" w:type="dxa"/>
            <w:gridSpan w:val="12"/>
            <w:tcBorders>
              <w:bottom w:val="single" w:sz="4" w:space="0" w:color="auto"/>
            </w:tcBorders>
            <w:vAlign w:val="bottom"/>
          </w:tcPr>
          <w:p w14:paraId="4E0CDC10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81510" w:rsidRPr="00755A56" w14:paraId="61C3E6CC" w14:textId="77777777" w:rsidTr="00AF67EA">
        <w:trPr>
          <w:trHeight w:val="261"/>
          <w:tblHeader/>
        </w:trPr>
        <w:tc>
          <w:tcPr>
            <w:tcW w:w="3414" w:type="dxa"/>
            <w:vAlign w:val="bottom"/>
            <w:hideMark/>
          </w:tcPr>
          <w:p w14:paraId="20011B26" w14:textId="135A79E3" w:rsidR="00C40A17" w:rsidRPr="00755A56" w:rsidRDefault="00C40A17" w:rsidP="009071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17317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="00173171"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657B4A28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5D8DA11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B32897B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CD0FC37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</w:tcBorders>
            <w:vAlign w:val="bottom"/>
          </w:tcPr>
          <w:p w14:paraId="08689D3B" w14:textId="77777777" w:rsidR="00C40A17" w:rsidRPr="00755A56" w:rsidRDefault="00C40A17" w:rsidP="00907165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0648C58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C68D061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7C0EECDB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</w:tcBorders>
            <w:vAlign w:val="bottom"/>
          </w:tcPr>
          <w:p w14:paraId="63A182AB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</w:tcBorders>
            <w:vAlign w:val="bottom"/>
          </w:tcPr>
          <w:p w14:paraId="461ED6BA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8207A09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</w:tcBorders>
            <w:vAlign w:val="bottom"/>
          </w:tcPr>
          <w:p w14:paraId="00F6644B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  <w:hideMark/>
          </w:tcPr>
          <w:p w14:paraId="07724D7E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7138FC0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547E87D6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755A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</w:tcBorders>
            <w:vAlign w:val="bottom"/>
          </w:tcPr>
          <w:p w14:paraId="152DFF0D" w14:textId="77777777" w:rsidR="00C40A17" w:rsidRPr="00755A56" w:rsidRDefault="00C40A17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  <w:hideMark/>
          </w:tcPr>
          <w:p w14:paraId="209E5530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6" w:type="dxa"/>
            <w:gridSpan w:val="2"/>
            <w:vAlign w:val="bottom"/>
          </w:tcPr>
          <w:p w14:paraId="7536E681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66" w:type="dxa"/>
            <w:gridSpan w:val="2"/>
            <w:vAlign w:val="bottom"/>
            <w:hideMark/>
          </w:tcPr>
          <w:p w14:paraId="5635DB6C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46" w:type="dxa"/>
            <w:gridSpan w:val="2"/>
            <w:vAlign w:val="bottom"/>
          </w:tcPr>
          <w:p w14:paraId="6B2FA21D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vAlign w:val="bottom"/>
            <w:hideMark/>
          </w:tcPr>
          <w:p w14:paraId="1D6B113F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54" w:type="dxa"/>
            <w:gridSpan w:val="2"/>
            <w:vAlign w:val="bottom"/>
          </w:tcPr>
          <w:p w14:paraId="2F816824" w14:textId="77777777" w:rsidR="00C40A17" w:rsidRPr="00755A56" w:rsidRDefault="00C40A17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  <w:hideMark/>
          </w:tcPr>
          <w:p w14:paraId="12850725" w14:textId="77777777" w:rsidR="00C40A17" w:rsidRPr="00755A56" w:rsidRDefault="00C40A17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46" w:type="dxa"/>
            <w:gridSpan w:val="2"/>
            <w:vAlign w:val="bottom"/>
          </w:tcPr>
          <w:p w14:paraId="146FD6A8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8" w:type="dxa"/>
            <w:vAlign w:val="bottom"/>
            <w:hideMark/>
          </w:tcPr>
          <w:p w14:paraId="218AB80F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40A17" w:rsidRPr="00755A56" w14:paraId="16DC8597" w14:textId="77777777" w:rsidTr="00AF67EA">
        <w:trPr>
          <w:trHeight w:val="261"/>
          <w:tblHeader/>
        </w:trPr>
        <w:tc>
          <w:tcPr>
            <w:tcW w:w="3414" w:type="dxa"/>
            <w:vAlign w:val="bottom"/>
          </w:tcPr>
          <w:p w14:paraId="4D79B987" w14:textId="77777777" w:rsidR="00C40A17" w:rsidRPr="00755A56" w:rsidRDefault="00C40A17" w:rsidP="009071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6" w:type="dxa"/>
            <w:gridSpan w:val="29"/>
            <w:vAlign w:val="bottom"/>
          </w:tcPr>
          <w:p w14:paraId="51CF4024" w14:textId="77777777" w:rsidR="00C40A17" w:rsidRPr="00755A56" w:rsidRDefault="00C40A17" w:rsidP="009071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81510" w:rsidRPr="00755A56" w14:paraId="3CE38818" w14:textId="77777777" w:rsidTr="00AF67EA">
        <w:trPr>
          <w:trHeight w:val="261"/>
        </w:trPr>
        <w:tc>
          <w:tcPr>
            <w:tcW w:w="3414" w:type="dxa"/>
            <w:hideMark/>
          </w:tcPr>
          <w:p w14:paraId="32726168" w14:textId="52ADD0A9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57" w:type="dxa"/>
            <w:gridSpan w:val="2"/>
          </w:tcPr>
          <w:p w14:paraId="152B11CE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3056C59B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</w:tcPr>
          <w:p w14:paraId="0BE7A6E0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0F99180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114FC933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E65A02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</w:tcPr>
          <w:p w14:paraId="6C17C635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1BC408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</w:tcPr>
          <w:p w14:paraId="2F3C4C96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52DCA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14:paraId="00E6C091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2F76375E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14:paraId="6536EFEF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9F808D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0D135F6B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B403635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296C5AC9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1510" w:rsidRPr="00755A56" w14:paraId="3A86D1A8" w14:textId="77777777" w:rsidTr="00AF67EA">
        <w:trPr>
          <w:trHeight w:val="261"/>
        </w:trPr>
        <w:tc>
          <w:tcPr>
            <w:tcW w:w="3414" w:type="dxa"/>
            <w:vAlign w:val="bottom"/>
          </w:tcPr>
          <w:p w14:paraId="7FE8C799" w14:textId="07FC37EA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/>
                <w:sz w:val="26"/>
                <w:szCs w:val="26"/>
                <w:cs/>
              </w:rPr>
              <w:t>เงินสดและ</w:t>
            </w:r>
            <w:r w:rsidRPr="00755A56">
              <w:rPr>
                <w:rFonts w:ascii="Angsana New" w:hAnsi="Angsana New" w:hint="cs"/>
                <w:sz w:val="26"/>
                <w:szCs w:val="26"/>
                <w:cs/>
              </w:rPr>
              <w:t>รายการเทียบเท่าเงินสด</w:t>
            </w:r>
          </w:p>
        </w:tc>
        <w:tc>
          <w:tcPr>
            <w:tcW w:w="1257" w:type="dxa"/>
            <w:gridSpan w:val="2"/>
            <w:vAlign w:val="bottom"/>
          </w:tcPr>
          <w:p w14:paraId="0D1E13E4" w14:textId="4714D66A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</w:tcPr>
          <w:p w14:paraId="55EDD4F6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200FD7FB" w14:textId="6534D0F3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ADD8044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3E8E8081" w14:textId="6BA6549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36" w:type="dxa"/>
          </w:tcPr>
          <w:p w14:paraId="7BE4997F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0BE185AA" w14:textId="30219FED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33,262</w:t>
            </w:r>
          </w:p>
        </w:tc>
        <w:tc>
          <w:tcPr>
            <w:tcW w:w="236" w:type="dxa"/>
          </w:tcPr>
          <w:p w14:paraId="65D18D38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33237B9B" w14:textId="213E40EA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33,304</w:t>
            </w:r>
          </w:p>
        </w:tc>
        <w:tc>
          <w:tcPr>
            <w:tcW w:w="236" w:type="dxa"/>
          </w:tcPr>
          <w:p w14:paraId="7349B01D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6CF63B53" w14:textId="6C7F7FD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D4EC37B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1AE27EB" w14:textId="72588F7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36" w:type="dxa"/>
            <w:vAlign w:val="bottom"/>
          </w:tcPr>
          <w:p w14:paraId="613E1ADE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26998ED7" w14:textId="4A845D6F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C099FED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48492E6C" w14:textId="530154BF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  <w:tr w:rsidR="00F81510" w:rsidRPr="00755A56" w14:paraId="04E2F17A" w14:textId="77777777" w:rsidTr="00AF67EA">
        <w:trPr>
          <w:trHeight w:val="261"/>
        </w:trPr>
        <w:tc>
          <w:tcPr>
            <w:tcW w:w="3414" w:type="dxa"/>
            <w:vAlign w:val="bottom"/>
          </w:tcPr>
          <w:p w14:paraId="6125ED80" w14:textId="3346ABEC" w:rsidR="00EE6E6E" w:rsidRPr="00755A56" w:rsidRDefault="00EE6E6E" w:rsidP="00755A56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57" w:type="dxa"/>
            <w:gridSpan w:val="2"/>
            <w:vAlign w:val="bottom"/>
          </w:tcPr>
          <w:p w14:paraId="52AC8142" w14:textId="05728630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</w:tcPr>
          <w:p w14:paraId="3EE795B9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55679E64" w14:textId="3640D910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03344769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07A43BE6" w14:textId="6707455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996</w:t>
            </w:r>
          </w:p>
        </w:tc>
        <w:tc>
          <w:tcPr>
            <w:tcW w:w="236" w:type="dxa"/>
          </w:tcPr>
          <w:p w14:paraId="429A953D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3F5C15D9" w14:textId="15010D1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18,058</w:t>
            </w:r>
          </w:p>
        </w:tc>
        <w:tc>
          <w:tcPr>
            <w:tcW w:w="236" w:type="dxa"/>
          </w:tcPr>
          <w:p w14:paraId="4ABF087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1DB38C07" w14:textId="6C4D1830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19,054</w:t>
            </w:r>
          </w:p>
        </w:tc>
        <w:tc>
          <w:tcPr>
            <w:tcW w:w="236" w:type="dxa"/>
          </w:tcPr>
          <w:p w14:paraId="0C0FAC22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504B41AF" w14:textId="751D130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7223AC4A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5D958B4B" w14:textId="776FE61B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996</w:t>
            </w:r>
          </w:p>
        </w:tc>
        <w:tc>
          <w:tcPr>
            <w:tcW w:w="236" w:type="dxa"/>
            <w:vAlign w:val="bottom"/>
          </w:tcPr>
          <w:p w14:paraId="4D0D923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1CAE2264" w14:textId="1ADB8FAC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F6A1FD5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05540F7D" w14:textId="742388AE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996</w:t>
            </w:r>
          </w:p>
        </w:tc>
      </w:tr>
      <w:tr w:rsidR="00F81510" w:rsidRPr="00755A56" w14:paraId="68F93008" w14:textId="77777777" w:rsidTr="00AF67EA">
        <w:trPr>
          <w:trHeight w:val="261"/>
        </w:trPr>
        <w:tc>
          <w:tcPr>
            <w:tcW w:w="3414" w:type="dxa"/>
            <w:vAlign w:val="bottom"/>
          </w:tcPr>
          <w:p w14:paraId="1156783D" w14:textId="56D62164" w:rsidR="00EE6E6E" w:rsidRPr="00755A56" w:rsidRDefault="00EE6E6E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257" w:type="dxa"/>
            <w:gridSpan w:val="2"/>
            <w:vAlign w:val="bottom"/>
          </w:tcPr>
          <w:p w14:paraId="2F2F2736" w14:textId="1592A593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39" w:type="dxa"/>
            <w:gridSpan w:val="2"/>
          </w:tcPr>
          <w:p w14:paraId="3F000AC6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7FAA24B1" w14:textId="70D40C08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1,269</w:t>
            </w:r>
          </w:p>
        </w:tc>
        <w:tc>
          <w:tcPr>
            <w:tcW w:w="236" w:type="dxa"/>
            <w:gridSpan w:val="2"/>
          </w:tcPr>
          <w:p w14:paraId="3D4EA78B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0D7E421C" w14:textId="1CFB445E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BAF201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01E2F54C" w14:textId="645FAB21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E90B6B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59680B85" w14:textId="64A5D8B4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1,298</w:t>
            </w:r>
          </w:p>
        </w:tc>
        <w:tc>
          <w:tcPr>
            <w:tcW w:w="236" w:type="dxa"/>
          </w:tcPr>
          <w:p w14:paraId="078EE3A2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FBF6A10" w14:textId="123F7B31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D54A1BC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72CD6C6E" w14:textId="2865C39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1,298</w:t>
            </w:r>
          </w:p>
        </w:tc>
        <w:tc>
          <w:tcPr>
            <w:tcW w:w="236" w:type="dxa"/>
            <w:vAlign w:val="bottom"/>
          </w:tcPr>
          <w:p w14:paraId="4DC5AE92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33C7058F" w14:textId="630C776D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52D15B7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5DA6F45B" w14:textId="704E840F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1,298</w:t>
            </w:r>
          </w:p>
        </w:tc>
      </w:tr>
      <w:tr w:rsidR="00F81510" w:rsidRPr="00755A56" w14:paraId="6C0EF3B4" w14:textId="77777777" w:rsidTr="00AF67EA">
        <w:trPr>
          <w:trHeight w:val="261"/>
        </w:trPr>
        <w:tc>
          <w:tcPr>
            <w:tcW w:w="3414" w:type="dxa"/>
            <w:vAlign w:val="bottom"/>
          </w:tcPr>
          <w:p w14:paraId="3BE2BD60" w14:textId="54C4CCFA" w:rsidR="00EE6E6E" w:rsidRPr="00755A56" w:rsidRDefault="00EE6E6E" w:rsidP="00755A56">
            <w:pPr>
              <w:spacing w:line="240" w:lineRule="auto"/>
              <w:ind w:left="189" w:hanging="18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257" w:type="dxa"/>
            <w:gridSpan w:val="2"/>
            <w:vAlign w:val="bottom"/>
          </w:tcPr>
          <w:p w14:paraId="6A9EA502" w14:textId="35E6AC7A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632D1D09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54BFBDE8" w14:textId="218F7DA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236" w:type="dxa"/>
            <w:gridSpan w:val="2"/>
            <w:vAlign w:val="bottom"/>
          </w:tcPr>
          <w:p w14:paraId="5AE54CBD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29BDD83C" w14:textId="2298BF6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26,998</w:t>
            </w:r>
          </w:p>
        </w:tc>
        <w:tc>
          <w:tcPr>
            <w:tcW w:w="236" w:type="dxa"/>
            <w:vAlign w:val="bottom"/>
          </w:tcPr>
          <w:p w14:paraId="731D4D03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4620566A" w14:textId="4534FC4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9FF0C1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FE40A8F" w14:textId="04CC773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27,372</w:t>
            </w:r>
          </w:p>
        </w:tc>
        <w:tc>
          <w:tcPr>
            <w:tcW w:w="236" w:type="dxa"/>
            <w:vAlign w:val="bottom"/>
          </w:tcPr>
          <w:p w14:paraId="7A75DFBF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7158D63" w14:textId="539C456B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25,399</w:t>
            </w:r>
          </w:p>
        </w:tc>
        <w:tc>
          <w:tcPr>
            <w:tcW w:w="240" w:type="dxa"/>
            <w:gridSpan w:val="2"/>
            <w:vAlign w:val="bottom"/>
          </w:tcPr>
          <w:p w14:paraId="30DDD121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48ACA160" w14:textId="3E0BFC5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1,969</w:t>
            </w:r>
          </w:p>
        </w:tc>
        <w:tc>
          <w:tcPr>
            <w:tcW w:w="236" w:type="dxa"/>
            <w:vAlign w:val="bottom"/>
          </w:tcPr>
          <w:p w14:paraId="21B7B72B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1FFAB78D" w14:textId="53DF220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70606846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3D8D2D48" w14:textId="5638139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27,372</w:t>
            </w:r>
          </w:p>
        </w:tc>
      </w:tr>
      <w:tr w:rsidR="00F81510" w:rsidRPr="00755A56" w14:paraId="1E4F796D" w14:textId="77777777" w:rsidTr="00AF67EA">
        <w:trPr>
          <w:trHeight w:val="261"/>
        </w:trPr>
        <w:tc>
          <w:tcPr>
            <w:tcW w:w="3414" w:type="dxa"/>
            <w:vAlign w:val="bottom"/>
          </w:tcPr>
          <w:p w14:paraId="1C2C9DF4" w14:textId="00F49036" w:rsidR="00EE6E6E" w:rsidRPr="00755A56" w:rsidRDefault="00EE6E6E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257" w:type="dxa"/>
            <w:gridSpan w:val="2"/>
            <w:vAlign w:val="bottom"/>
          </w:tcPr>
          <w:p w14:paraId="02BC5300" w14:textId="08E8ECAA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9" w:type="dxa"/>
            <w:gridSpan w:val="2"/>
          </w:tcPr>
          <w:p w14:paraId="0DC8CD4B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6B7862C1" w14:textId="162E067F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047172EA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0F522499" w14:textId="482A9893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52ADCA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47E1FEAA" w14:textId="7401D1D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F3A942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75B11939" w14:textId="1C97386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6" w:type="dxa"/>
          </w:tcPr>
          <w:p w14:paraId="26218E27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70573E1D" w14:textId="65086C24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DF6D778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61B4F706" w14:textId="0F298BC8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6" w:type="dxa"/>
            <w:vAlign w:val="bottom"/>
          </w:tcPr>
          <w:p w14:paraId="7675989D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186CAD68" w14:textId="47E41DF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C4537B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26762AAA" w14:textId="155D9FCA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F81510" w:rsidRPr="004E2290" w14:paraId="19FB3EA4" w14:textId="77777777" w:rsidTr="00AF67EA">
        <w:trPr>
          <w:trHeight w:val="261"/>
        </w:trPr>
        <w:tc>
          <w:tcPr>
            <w:tcW w:w="3414" w:type="dxa"/>
          </w:tcPr>
          <w:p w14:paraId="60A0A5EF" w14:textId="77777777" w:rsidR="00EE6E6E" w:rsidRPr="004E2290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1257" w:type="dxa"/>
            <w:gridSpan w:val="2"/>
          </w:tcPr>
          <w:p w14:paraId="4C5268C5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9" w:type="dxa"/>
            <w:gridSpan w:val="2"/>
          </w:tcPr>
          <w:p w14:paraId="108A1D5E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1D9563C9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gridSpan w:val="2"/>
          </w:tcPr>
          <w:p w14:paraId="0721D82F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44" w:type="dxa"/>
          </w:tcPr>
          <w:p w14:paraId="386F4576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1FC89729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6D5BCAD2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580CCB4" w14:textId="77777777" w:rsidR="00EE6E6E" w:rsidRPr="004E2290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6939FD50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0B7E3DD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59AD9483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73274FE9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6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4631942E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70E9055" w14:textId="77777777" w:rsidR="00EE6E6E" w:rsidRPr="004E2290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04C4151A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16A429C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148A5568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81510" w:rsidRPr="00755A56" w14:paraId="48FF056D" w14:textId="77777777" w:rsidTr="00AF67EA">
        <w:trPr>
          <w:trHeight w:val="261"/>
        </w:trPr>
        <w:tc>
          <w:tcPr>
            <w:tcW w:w="3414" w:type="dxa"/>
          </w:tcPr>
          <w:p w14:paraId="0847D196" w14:textId="77777777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57" w:type="dxa"/>
            <w:gridSpan w:val="2"/>
          </w:tcPr>
          <w:p w14:paraId="250C859F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6C6EE0B4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74AF3F37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2191B7E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184063A7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3BBDF5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03F34B01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912787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06A6286F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69DB41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B0D178C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104CFB8D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6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745B11B5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C34383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3201F50C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0229BE3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1AC314BB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1510" w:rsidRPr="00755A56" w14:paraId="65EDDF09" w14:textId="77777777" w:rsidTr="00AF67EA">
        <w:trPr>
          <w:trHeight w:val="261"/>
        </w:trPr>
        <w:tc>
          <w:tcPr>
            <w:tcW w:w="3414" w:type="dxa"/>
            <w:vAlign w:val="bottom"/>
            <w:hideMark/>
          </w:tcPr>
          <w:p w14:paraId="7A8008FA" w14:textId="157AADCE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257" w:type="dxa"/>
            <w:gridSpan w:val="2"/>
            <w:vAlign w:val="bottom"/>
          </w:tcPr>
          <w:p w14:paraId="2392BC59" w14:textId="6A6A2F0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9" w:type="dxa"/>
            <w:gridSpan w:val="2"/>
            <w:vAlign w:val="bottom"/>
          </w:tcPr>
          <w:p w14:paraId="4F5074E7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5CA1A233" w14:textId="069AC86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1,329</w:t>
            </w:r>
          </w:p>
        </w:tc>
        <w:tc>
          <w:tcPr>
            <w:tcW w:w="236" w:type="dxa"/>
            <w:gridSpan w:val="2"/>
            <w:vAlign w:val="bottom"/>
          </w:tcPr>
          <w:p w14:paraId="3FD86807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6C1BA4CA" w14:textId="07D720A8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8DC7D3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0937DFF8" w14:textId="078E1D2E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97D960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3F7B1F20" w14:textId="0C547FB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1,331</w:t>
            </w:r>
          </w:p>
        </w:tc>
        <w:tc>
          <w:tcPr>
            <w:tcW w:w="236" w:type="dxa"/>
            <w:vAlign w:val="bottom"/>
          </w:tcPr>
          <w:p w14:paraId="7165F400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6F4E9AFC" w14:textId="5DAD0B83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59CA078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54C4FD39" w14:textId="529F8FB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1,331</w:t>
            </w:r>
          </w:p>
        </w:tc>
        <w:tc>
          <w:tcPr>
            <w:tcW w:w="236" w:type="dxa"/>
            <w:vAlign w:val="bottom"/>
          </w:tcPr>
          <w:p w14:paraId="2433678C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631838A7" w14:textId="4E58FAE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34253DB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1297D5B3" w14:textId="469E5C30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1,331</w:t>
            </w:r>
          </w:p>
        </w:tc>
      </w:tr>
      <w:tr w:rsidR="00F81510" w:rsidRPr="00755A56" w14:paraId="1C70972B" w14:textId="77777777" w:rsidTr="00AF67EA">
        <w:trPr>
          <w:trHeight w:val="261"/>
        </w:trPr>
        <w:tc>
          <w:tcPr>
            <w:tcW w:w="3414" w:type="dxa"/>
            <w:vAlign w:val="bottom"/>
            <w:hideMark/>
          </w:tcPr>
          <w:p w14:paraId="71924025" w14:textId="731F73AE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57" w:type="dxa"/>
            <w:gridSpan w:val="2"/>
            <w:vAlign w:val="bottom"/>
          </w:tcPr>
          <w:p w14:paraId="17532236" w14:textId="7B060AD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6B542551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16287B01" w14:textId="31DB3054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A03A277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687C858C" w14:textId="630C8C7E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1C2F4B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304F0526" w14:textId="72022FB8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123,642</w:t>
            </w:r>
          </w:p>
        </w:tc>
        <w:tc>
          <w:tcPr>
            <w:tcW w:w="236" w:type="dxa"/>
            <w:vAlign w:val="bottom"/>
          </w:tcPr>
          <w:p w14:paraId="62853F6B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2CDEEA0D" w14:textId="20B38D6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123,642</w:t>
            </w:r>
          </w:p>
        </w:tc>
        <w:tc>
          <w:tcPr>
            <w:tcW w:w="236" w:type="dxa"/>
            <w:vAlign w:val="bottom"/>
          </w:tcPr>
          <w:p w14:paraId="7EC5CA10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4E5C3BF" w14:textId="44438956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7D933AA5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43DB7FE" w14:textId="04753DE1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119,119</w:t>
            </w:r>
            <w:r w:rsidRPr="00755A56">
              <w:rPr>
                <w:rFonts w:ascii="Angsana New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236" w:type="dxa"/>
            <w:vAlign w:val="bottom"/>
          </w:tcPr>
          <w:p w14:paraId="1EC83C0E" w14:textId="20D3A453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02B4A215" w14:textId="1F0A8901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6BAAD8F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22A12E0E" w14:textId="7236C06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119,119</w:t>
            </w:r>
          </w:p>
        </w:tc>
      </w:tr>
      <w:tr w:rsidR="00F81510" w:rsidRPr="00755A56" w14:paraId="0C8CCD98" w14:textId="77777777" w:rsidTr="00AF67EA">
        <w:trPr>
          <w:trHeight w:val="261"/>
        </w:trPr>
        <w:tc>
          <w:tcPr>
            <w:tcW w:w="3414" w:type="dxa"/>
            <w:vAlign w:val="bottom"/>
            <w:hideMark/>
          </w:tcPr>
          <w:p w14:paraId="26641C6C" w14:textId="2D516AE9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755A5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7" w:type="dxa"/>
            <w:gridSpan w:val="2"/>
            <w:vAlign w:val="bottom"/>
          </w:tcPr>
          <w:p w14:paraId="320A702D" w14:textId="40D9C5FB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557E30BC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65207396" w14:textId="7D8D0240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FF32C9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614C1512" w14:textId="7376B834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ED13B64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7BE03BB9" w14:textId="58EDA70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51,894</w:t>
            </w:r>
          </w:p>
        </w:tc>
        <w:tc>
          <w:tcPr>
            <w:tcW w:w="236" w:type="dxa"/>
            <w:vAlign w:val="bottom"/>
          </w:tcPr>
          <w:p w14:paraId="64602496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57687C69" w14:textId="2344A78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51,894</w:t>
            </w:r>
          </w:p>
        </w:tc>
        <w:tc>
          <w:tcPr>
            <w:tcW w:w="236" w:type="dxa"/>
            <w:vAlign w:val="bottom"/>
          </w:tcPr>
          <w:p w14:paraId="5E79B3E4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7DF7134E" w14:textId="398035D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0AACA39B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C0D25FC" w14:textId="069E4DDA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52,995</w:t>
            </w:r>
          </w:p>
        </w:tc>
        <w:tc>
          <w:tcPr>
            <w:tcW w:w="236" w:type="dxa"/>
            <w:vAlign w:val="bottom"/>
          </w:tcPr>
          <w:p w14:paraId="3F77029F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53AC71F1" w14:textId="021D686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99BFEC6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1089ABB4" w14:textId="3D3A3651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52,995</w:t>
            </w:r>
          </w:p>
        </w:tc>
      </w:tr>
    </w:tbl>
    <w:p w14:paraId="737CB8F7" w14:textId="77777777" w:rsidR="004E2290" w:rsidRPr="004E2290" w:rsidRDefault="004E2290" w:rsidP="004E2290">
      <w:pPr>
        <w:pStyle w:val="block"/>
        <w:spacing w:after="0" w:line="240" w:lineRule="auto"/>
        <w:ind w:left="0"/>
        <w:jc w:val="both"/>
        <w:rPr>
          <w:rFonts w:ascii="Angsana New" w:hAnsi="Angsana New"/>
          <w:b/>
          <w:bCs/>
          <w:i/>
          <w:iCs/>
          <w:sz w:val="12"/>
          <w:szCs w:val="12"/>
          <w:lang w:val="en-US" w:bidi="th-TH"/>
        </w:rPr>
      </w:pPr>
    </w:p>
    <w:p w14:paraId="58D3EA1A" w14:textId="28BC2F64" w:rsidR="006A0FCA" w:rsidRPr="00755A56" w:rsidRDefault="005B3955" w:rsidP="004E2290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  <w:sectPr w:rsidR="006A0FCA" w:rsidRPr="00755A56" w:rsidSect="006A0FCA">
          <w:headerReference w:type="default" r:id="rId20"/>
          <w:footerReference w:type="default" r:id="rId21"/>
          <w:pgSz w:w="16840" w:h="11907" w:code="9"/>
          <w:pgMar w:top="1152" w:right="576" w:bottom="1152" w:left="990" w:header="720" w:footer="720" w:gutter="0"/>
          <w:cols w:space="708"/>
          <w:docGrid w:linePitch="360"/>
        </w:sectPr>
      </w:pPr>
      <w:r w:rsidRPr="00755A56">
        <w:rPr>
          <w:rFonts w:ascii="Angsana New" w:hAnsi="Angsana New"/>
          <w:b/>
          <w:bCs/>
          <w:i/>
          <w:iCs/>
          <w:sz w:val="24"/>
          <w:szCs w:val="24"/>
          <w:lang w:val="en-US" w:bidi="th-TH"/>
        </w:rPr>
        <w:t>*</w:t>
      </w:r>
      <w:r w:rsidRPr="00755A56">
        <w:rPr>
          <w:sz w:val="36"/>
          <w:szCs w:val="32"/>
        </w:rPr>
        <w:t xml:space="preserve"> </w:t>
      </w:r>
      <w:r w:rsidRPr="00755A56">
        <w:rPr>
          <w:rFonts w:ascii="Angsana New" w:hAnsi="Angsana New" w:hint="cs"/>
          <w:i/>
          <w:iCs/>
          <w:sz w:val="24"/>
          <w:szCs w:val="24"/>
          <w:cs/>
          <w:lang w:val="en-US" w:bidi="th-TH"/>
        </w:rPr>
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</w:r>
      <w:r w:rsidR="006A0FCA" w:rsidRPr="00755A56">
        <w:rPr>
          <w:rFonts w:asciiTheme="majorBidi" w:hAnsiTheme="majorBidi" w:cstheme="majorBidi"/>
          <w:sz w:val="30"/>
          <w:szCs w:val="30"/>
        </w:rPr>
        <w:tab/>
      </w:r>
    </w:p>
    <w:p w14:paraId="762AD7D1" w14:textId="7862F9D7" w:rsidR="00364651" w:rsidRPr="002E7EDB" w:rsidRDefault="00364651" w:rsidP="00CE4F66">
      <w:pPr>
        <w:pStyle w:val="ListParagraph"/>
        <w:tabs>
          <w:tab w:val="left" w:pos="207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E7EDB">
        <w:rPr>
          <w:rFonts w:ascii="Angsana New" w:hAnsi="Angsana New"/>
          <w:spacing w:val="-4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ที่มีการเปลี่ยนแปลงเทคนิคการประเมินมูลค่าที่มีนัยสำคัญในระหว่างงวด</w:t>
      </w:r>
    </w:p>
    <w:p w14:paraId="0817A359" w14:textId="77777777" w:rsidR="00A969ED" w:rsidRPr="002E7EDB" w:rsidRDefault="00A969ED" w:rsidP="00CE4F66">
      <w:pPr>
        <w:pStyle w:val="ListParagraph"/>
        <w:tabs>
          <w:tab w:val="left" w:pos="2070"/>
        </w:tabs>
        <w:ind w:left="540"/>
        <w:jc w:val="thaiDistribute"/>
        <w:rPr>
          <w:rFonts w:ascii="Angsana New" w:hAnsi="Angsana New"/>
          <w:spacing w:val="-4"/>
        </w:rPr>
      </w:pPr>
    </w:p>
    <w:tbl>
      <w:tblPr>
        <w:tblStyle w:val="TableGrid"/>
        <w:tblW w:w="9312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5"/>
        <w:gridCol w:w="6337"/>
      </w:tblGrid>
      <w:tr w:rsidR="00364651" w:rsidRPr="00A969ED" w14:paraId="27BD8D2D" w14:textId="77777777" w:rsidTr="002E7EDB">
        <w:tc>
          <w:tcPr>
            <w:tcW w:w="2975" w:type="dxa"/>
          </w:tcPr>
          <w:p w14:paraId="543A0505" w14:textId="706CC493" w:rsidR="00364651" w:rsidRPr="002E7EDB" w:rsidRDefault="00364651" w:rsidP="00CE4F66">
            <w:pPr>
              <w:pStyle w:val="ListParagraph"/>
              <w:tabs>
                <w:tab w:val="left" w:pos="2070"/>
              </w:tabs>
              <w:ind w:left="0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2E7ED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ประเภท</w:t>
            </w:r>
          </w:p>
        </w:tc>
        <w:tc>
          <w:tcPr>
            <w:tcW w:w="6337" w:type="dxa"/>
          </w:tcPr>
          <w:p w14:paraId="50DF75F8" w14:textId="16DF027A" w:rsidR="00364651" w:rsidRPr="002E7EDB" w:rsidRDefault="00364651" w:rsidP="00CE4F66">
            <w:pPr>
              <w:pStyle w:val="ListParagraph"/>
              <w:tabs>
                <w:tab w:val="left" w:pos="2070"/>
              </w:tabs>
              <w:ind w:left="0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2E7ED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364651" w:rsidRPr="00364651" w14:paraId="2C5D8AF4" w14:textId="77777777" w:rsidTr="002E7EDB">
        <w:tc>
          <w:tcPr>
            <w:tcW w:w="2975" w:type="dxa"/>
          </w:tcPr>
          <w:p w14:paraId="1ED74884" w14:textId="034E708B" w:rsidR="00364651" w:rsidRPr="002E7EDB" w:rsidRDefault="00364651" w:rsidP="002E7EDB">
            <w:pPr>
              <w:pStyle w:val="ListParagraph"/>
              <w:tabs>
                <w:tab w:val="left" w:pos="2070"/>
              </w:tabs>
              <w:ind w:left="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7EDB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ตราสารอนุพันธ์สินค้าโภคภัณฑ์</w:t>
            </w:r>
            <w:r w:rsidR="00B0178F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2E7E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ที่ซื้อขายนอกตลาดหลักทรัพย์  </w:t>
            </w:r>
          </w:p>
        </w:tc>
        <w:tc>
          <w:tcPr>
            <w:tcW w:w="6337" w:type="dxa"/>
          </w:tcPr>
          <w:p w14:paraId="4405C4D9" w14:textId="7F49745E" w:rsidR="00364651" w:rsidRPr="00364651" w:rsidRDefault="00364651" w:rsidP="002E7EDB">
            <w:pPr>
              <w:tabs>
                <w:tab w:val="left" w:pos="2070"/>
              </w:tabs>
              <w:jc w:val="thaiDistribute"/>
            </w:pPr>
            <w:r w:rsidRPr="002E7EDB">
              <w:rPr>
                <w:rFonts w:ascii="Angsana New" w:hAnsi="Angsana New"/>
                <w:spacing w:val="-4"/>
                <w:sz w:val="30"/>
                <w:szCs w:val="30"/>
                <w:cs/>
              </w:rPr>
              <w:t>อ้างอิงจากราคาประมาณการโดยองค์กรกลางซึ่งเป็นผู้เชี่ยวชาญด้านปิโตรเลียมและปิโตรเคมีที่ได้รับความเชื่อถือจากผู้ซื้อและผู้ขายในตลาด โดยการประมาณการราคาในอนาคตจะประเมินจากปัจจัยพื้นฐานทั้งอุปสงค์ อุปทาน และปัจจัยอื่นๆ ที่จะมีผลกระทบต่อทิศทางราคาในอนาคตมาประกอบ</w:t>
            </w:r>
          </w:p>
        </w:tc>
      </w:tr>
    </w:tbl>
    <w:p w14:paraId="2A7E5D22" w14:textId="77777777" w:rsidR="00364651" w:rsidRPr="002E7EDB" w:rsidRDefault="00364651" w:rsidP="00CE4F66">
      <w:pPr>
        <w:pStyle w:val="ListParagraph"/>
        <w:tabs>
          <w:tab w:val="left" w:pos="2070"/>
        </w:tabs>
        <w:ind w:left="540"/>
        <w:jc w:val="thaiDistribute"/>
        <w:rPr>
          <w:rFonts w:ascii="Angsana New" w:hAnsi="Angsana New"/>
          <w:spacing w:val="-4"/>
          <w:highlight w:val="cyan"/>
          <w:cs/>
        </w:rPr>
      </w:pPr>
    </w:p>
    <w:p w14:paraId="7B1718C4" w14:textId="3DB9BB81" w:rsidR="00F03B2B" w:rsidRPr="00755A56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755A56">
        <w:rPr>
          <w:rFonts w:asciiTheme="majorBidi" w:hAnsiTheme="majorBidi" w:cstheme="majorBidi"/>
          <w:b/>
          <w:bCs/>
          <w:sz w:val="30"/>
          <w:szCs w:val="30"/>
          <w:cs/>
        </w:rPr>
        <w:t>ภาระ</w:t>
      </w:r>
      <w:r w:rsidRPr="00755A5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ผูกพันกับบุคคลหรือกิจการที่ไม่เกี่ยวข้องกัน</w:t>
      </w:r>
    </w:p>
    <w:p w14:paraId="7138BDC8" w14:textId="77777777" w:rsidR="00D90054" w:rsidRPr="002E7EDB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2"/>
        <w:gridCol w:w="1261"/>
        <w:gridCol w:w="263"/>
        <w:gridCol w:w="1264"/>
      </w:tblGrid>
      <w:tr w:rsidR="00096A9B" w:rsidRPr="00755A56" w14:paraId="22F30C73" w14:textId="77777777" w:rsidTr="00C40A17">
        <w:trPr>
          <w:tblHeader/>
        </w:trPr>
        <w:tc>
          <w:tcPr>
            <w:tcW w:w="3496" w:type="pct"/>
            <w:vAlign w:val="bottom"/>
          </w:tcPr>
          <w:p w14:paraId="06B7363E" w14:textId="634E1CB5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97F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763ED" w:rsidRPr="00E97F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763ED" w:rsidRPr="00E97F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E97F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97F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80" w:type="pct"/>
            <w:vAlign w:val="bottom"/>
          </w:tcPr>
          <w:p w14:paraId="3DA897E1" w14:textId="54D3E10F" w:rsidR="00096A9B" w:rsidRPr="00C40A17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40A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2" w:type="pct"/>
          </w:tcPr>
          <w:p w14:paraId="07D764CA" w14:textId="77777777" w:rsidR="00096A9B" w:rsidRPr="00C40A17" w:rsidRDefault="00096A9B" w:rsidP="00755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6D4248E3" w14:textId="2E3FD570" w:rsidR="00096A9B" w:rsidRPr="00C40A17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0A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096A9B" w:rsidRPr="00755A56" w14:paraId="4BAFC5AC" w14:textId="77777777" w:rsidTr="00C40A17">
        <w:trPr>
          <w:tblHeader/>
        </w:trPr>
        <w:tc>
          <w:tcPr>
            <w:tcW w:w="3496" w:type="pct"/>
            <w:vAlign w:val="bottom"/>
          </w:tcPr>
          <w:p w14:paraId="04D7F535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4" w:type="pct"/>
            <w:gridSpan w:val="3"/>
            <w:vAlign w:val="bottom"/>
          </w:tcPr>
          <w:p w14:paraId="2E09DEA9" w14:textId="12E7F996" w:rsidR="00096A9B" w:rsidRPr="00C40A17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40A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96A9B" w:rsidRPr="00755A56" w14:paraId="68CE14DD" w14:textId="77777777" w:rsidTr="00C40A17">
        <w:tc>
          <w:tcPr>
            <w:tcW w:w="3496" w:type="pct"/>
            <w:hideMark/>
          </w:tcPr>
          <w:p w14:paraId="25ACDF88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0" w:type="pct"/>
          </w:tcPr>
          <w:p w14:paraId="3B20FE48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BC7ECFD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3FDBA823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6A9B" w:rsidRPr="00755A56" w14:paraId="5B372090" w14:textId="77777777" w:rsidTr="00C40A17">
        <w:tc>
          <w:tcPr>
            <w:tcW w:w="3496" w:type="pct"/>
            <w:hideMark/>
          </w:tcPr>
          <w:p w14:paraId="751B3244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80" w:type="pct"/>
          </w:tcPr>
          <w:p w14:paraId="78B5F8F8" w14:textId="3498EB45" w:rsidR="00096A9B" w:rsidRPr="00C40A17" w:rsidRDefault="00B440BC" w:rsidP="005D4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781D31E2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130FAB9B" w14:textId="671F03F6" w:rsidR="00096A9B" w:rsidRPr="00C40A17" w:rsidRDefault="00B440B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6A9B" w:rsidRPr="00755A56" w14:paraId="41B9887C" w14:textId="77777777" w:rsidTr="00C40A17">
        <w:tc>
          <w:tcPr>
            <w:tcW w:w="3496" w:type="pct"/>
            <w:hideMark/>
          </w:tcPr>
          <w:p w14:paraId="6CE92A8C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680" w:type="pct"/>
          </w:tcPr>
          <w:p w14:paraId="0FB610DB" w14:textId="030E095A" w:rsidR="00096A9B" w:rsidRPr="00C40A17" w:rsidRDefault="00B440BC" w:rsidP="005D4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6,669</w:t>
            </w:r>
          </w:p>
        </w:tc>
        <w:tc>
          <w:tcPr>
            <w:tcW w:w="142" w:type="pct"/>
          </w:tcPr>
          <w:p w14:paraId="56B16BF6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6F87A45D" w14:textId="6B3C3DFF" w:rsidR="00096A9B" w:rsidRPr="00C40A17" w:rsidRDefault="00B440B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3,536</w:t>
            </w:r>
          </w:p>
        </w:tc>
      </w:tr>
      <w:tr w:rsidR="00096A9B" w:rsidRPr="00755A56" w14:paraId="6A91D188" w14:textId="77777777" w:rsidTr="00C40A17">
        <w:tc>
          <w:tcPr>
            <w:tcW w:w="3496" w:type="pct"/>
            <w:hideMark/>
          </w:tcPr>
          <w:p w14:paraId="05B5CAE7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40A1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  <w:r w:rsidRPr="00C40A1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C40A1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และเครื่องตกแต่ง ติดตั้งและอุปกรณ์</w:t>
            </w:r>
          </w:p>
        </w:tc>
        <w:tc>
          <w:tcPr>
            <w:tcW w:w="680" w:type="pct"/>
          </w:tcPr>
          <w:p w14:paraId="21E2C821" w14:textId="3F6044BA" w:rsidR="00096A9B" w:rsidRPr="00C40A17" w:rsidRDefault="00B440BC" w:rsidP="005D4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142" w:type="pct"/>
          </w:tcPr>
          <w:p w14:paraId="14245BB4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51DEC754" w14:textId="4548CB0B" w:rsidR="00096A9B" w:rsidRPr="00C40A17" w:rsidRDefault="00B440B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096A9B" w:rsidRPr="00755A56" w14:paraId="03E704FD" w14:textId="77777777" w:rsidTr="00C40A17">
        <w:tc>
          <w:tcPr>
            <w:tcW w:w="3496" w:type="pct"/>
            <w:hideMark/>
          </w:tcPr>
          <w:p w14:paraId="77203D72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9C20E" w14:textId="492566AF" w:rsidR="00096A9B" w:rsidRPr="00C40A17" w:rsidRDefault="00B440BC" w:rsidP="005D4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142" w:type="pct"/>
          </w:tcPr>
          <w:p w14:paraId="21F6697B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053957B9" w14:textId="39F4F1CF" w:rsidR="00096A9B" w:rsidRPr="00C40A17" w:rsidRDefault="00B440B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</w:tr>
      <w:tr w:rsidR="00096A9B" w:rsidRPr="00755A56" w14:paraId="4CFA1361" w14:textId="77777777" w:rsidTr="00C40A17">
        <w:tc>
          <w:tcPr>
            <w:tcW w:w="3496" w:type="pct"/>
            <w:hideMark/>
          </w:tcPr>
          <w:p w14:paraId="50B71AE7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3D2A5" w14:textId="26D18CD6" w:rsidR="00096A9B" w:rsidRPr="005D467D" w:rsidRDefault="00B440BC" w:rsidP="005D4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7,945</w:t>
            </w:r>
          </w:p>
        </w:tc>
        <w:tc>
          <w:tcPr>
            <w:tcW w:w="142" w:type="pct"/>
          </w:tcPr>
          <w:p w14:paraId="35D4E86C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540F7" w14:textId="3991B4BE" w:rsidR="00096A9B" w:rsidRPr="00C40A17" w:rsidRDefault="00B440B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3,811</w:t>
            </w:r>
          </w:p>
        </w:tc>
      </w:tr>
      <w:tr w:rsidR="00096A9B" w:rsidRPr="002E7EDB" w14:paraId="2DCED44F" w14:textId="77777777" w:rsidTr="00C40A17">
        <w:tc>
          <w:tcPr>
            <w:tcW w:w="3496" w:type="pct"/>
          </w:tcPr>
          <w:p w14:paraId="30C64D4D" w14:textId="77777777" w:rsidR="00096A9B" w:rsidRPr="002E7ED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3A1A767F" w14:textId="77777777" w:rsidR="00096A9B" w:rsidRPr="002E7EDB" w:rsidRDefault="00096A9B" w:rsidP="005D4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2440CAD8" w14:textId="77777777" w:rsidR="00096A9B" w:rsidRPr="002E7ED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right w:val="nil"/>
            </w:tcBorders>
          </w:tcPr>
          <w:p w14:paraId="64B278BD" w14:textId="77777777" w:rsidR="00096A9B" w:rsidRPr="002E7EDB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6A9B" w:rsidRPr="00755A56" w14:paraId="02BD3A0B" w14:textId="77777777" w:rsidTr="00C40A17">
        <w:tc>
          <w:tcPr>
            <w:tcW w:w="3496" w:type="pct"/>
            <w:hideMark/>
          </w:tcPr>
          <w:p w14:paraId="72B3B8E2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ภาระผูกพันตามสัญญาเช่าที่ยกเลิกไม่ได้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1B8FE32D" w14:textId="243DF1F7" w:rsidR="00096A9B" w:rsidRPr="00C40A17" w:rsidRDefault="00096A9B" w:rsidP="005D4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0AECA4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left w:val="nil"/>
              <w:right w:val="nil"/>
            </w:tcBorders>
          </w:tcPr>
          <w:p w14:paraId="102551BB" w14:textId="77777777" w:rsidR="00096A9B" w:rsidRPr="00C40A17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6A9B" w:rsidRPr="00755A56" w14:paraId="766121EB" w14:textId="77777777" w:rsidTr="00C40A17">
        <w:tc>
          <w:tcPr>
            <w:tcW w:w="3496" w:type="pct"/>
            <w:hideMark/>
          </w:tcPr>
          <w:p w14:paraId="306879EF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2BCEEF38" w14:textId="56CD3833" w:rsidR="00096A9B" w:rsidRPr="00C40A17" w:rsidRDefault="00B440BC" w:rsidP="005D4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42" w:type="pct"/>
          </w:tcPr>
          <w:p w14:paraId="3CBBFB28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left w:val="nil"/>
              <w:right w:val="nil"/>
            </w:tcBorders>
          </w:tcPr>
          <w:p w14:paraId="129EEFC5" w14:textId="2C0BD4F1" w:rsidR="00096A9B" w:rsidRPr="00C40A17" w:rsidRDefault="00B440B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096A9B" w:rsidRPr="00755A56" w14:paraId="173552CA" w14:textId="77777777" w:rsidTr="00C40A17">
        <w:tc>
          <w:tcPr>
            <w:tcW w:w="3496" w:type="pct"/>
            <w:hideMark/>
          </w:tcPr>
          <w:p w14:paraId="075F2DE9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0BBA012A" w14:textId="703D88D9" w:rsidR="00096A9B" w:rsidRPr="00C40A17" w:rsidRDefault="00B440BC" w:rsidP="005D4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2" w:type="pct"/>
          </w:tcPr>
          <w:p w14:paraId="79CB52AA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left w:val="nil"/>
              <w:right w:val="nil"/>
            </w:tcBorders>
          </w:tcPr>
          <w:p w14:paraId="082F3C9F" w14:textId="3C268AF8" w:rsidR="00096A9B" w:rsidRPr="00C40A17" w:rsidRDefault="00B440B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096A9B" w:rsidRPr="00755A56" w14:paraId="66E126C3" w14:textId="77777777" w:rsidTr="00C40A17">
        <w:trPr>
          <w:trHeight w:val="224"/>
        </w:trPr>
        <w:tc>
          <w:tcPr>
            <w:tcW w:w="3496" w:type="pct"/>
            <w:hideMark/>
          </w:tcPr>
          <w:p w14:paraId="73B5DD9B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A887B" w14:textId="338375F7" w:rsidR="00096A9B" w:rsidRPr="005D467D" w:rsidRDefault="00B440BC" w:rsidP="005D4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142" w:type="pct"/>
          </w:tcPr>
          <w:p w14:paraId="5DC29E3D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D75E9" w14:textId="481FEB7D" w:rsidR="00096A9B" w:rsidRPr="00C40A17" w:rsidRDefault="00B440B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</w:p>
        </w:tc>
      </w:tr>
      <w:tr w:rsidR="00096A9B" w:rsidRPr="00FE41E2" w14:paraId="72AD674D" w14:textId="77777777" w:rsidTr="00C40A17">
        <w:trPr>
          <w:trHeight w:val="274"/>
        </w:trPr>
        <w:tc>
          <w:tcPr>
            <w:tcW w:w="3496" w:type="pct"/>
          </w:tcPr>
          <w:p w14:paraId="6698ECBE" w14:textId="249B137A" w:rsidR="00A969ED" w:rsidRPr="002E7EDB" w:rsidRDefault="00A969E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0A77D208" w14:textId="77777777" w:rsidR="00096A9B" w:rsidRPr="002E7EDB" w:rsidRDefault="00096A9B" w:rsidP="005D4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31C1321B" w14:textId="77777777" w:rsidR="00096A9B" w:rsidRPr="002E7ED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right w:val="nil"/>
            </w:tcBorders>
          </w:tcPr>
          <w:p w14:paraId="5BAC0E4C" w14:textId="77777777" w:rsidR="00096A9B" w:rsidRPr="002E7EDB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6A9B" w:rsidRPr="00755A56" w14:paraId="5497F253" w14:textId="77777777" w:rsidTr="00C40A17">
        <w:trPr>
          <w:trHeight w:val="274"/>
        </w:trPr>
        <w:tc>
          <w:tcPr>
            <w:tcW w:w="3496" w:type="pct"/>
            <w:hideMark/>
          </w:tcPr>
          <w:p w14:paraId="0160F22F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76C411EF" w14:textId="77777777" w:rsidR="00096A9B" w:rsidRPr="00C40A17" w:rsidRDefault="00096A9B" w:rsidP="005D4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AF10598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left w:val="nil"/>
              <w:right w:val="nil"/>
            </w:tcBorders>
          </w:tcPr>
          <w:p w14:paraId="6B707727" w14:textId="77777777" w:rsidR="00096A9B" w:rsidRPr="00C40A17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6A9B" w:rsidRPr="00755A56" w14:paraId="27DE7A19" w14:textId="77777777" w:rsidTr="00C40A17">
        <w:tc>
          <w:tcPr>
            <w:tcW w:w="3496" w:type="pct"/>
            <w:hideMark/>
          </w:tcPr>
          <w:p w14:paraId="64384E5D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4CD29E4B" w14:textId="0D45EB44" w:rsidR="00096A9B" w:rsidRPr="00C40A17" w:rsidRDefault="00B440BC" w:rsidP="005D4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142" w:type="pct"/>
          </w:tcPr>
          <w:p w14:paraId="470F925D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left w:val="nil"/>
              <w:right w:val="nil"/>
            </w:tcBorders>
          </w:tcPr>
          <w:p w14:paraId="3B6EE1F0" w14:textId="2A33C455" w:rsidR="00096A9B" w:rsidRPr="00C40A17" w:rsidRDefault="00B440B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096A9B" w:rsidRPr="00755A56" w14:paraId="4DB5BCD1" w14:textId="77777777" w:rsidTr="00C40A17">
        <w:tc>
          <w:tcPr>
            <w:tcW w:w="3496" w:type="pct"/>
            <w:hideMark/>
          </w:tcPr>
          <w:p w14:paraId="1CFED69E" w14:textId="77777777" w:rsidR="00096A9B" w:rsidRPr="00A969ED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3A97A17F" w14:textId="6B740DF3" w:rsidR="00096A9B" w:rsidRPr="00A969ED" w:rsidRDefault="00BB36BA" w:rsidP="005D4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E7EDB">
              <w:rPr>
                <w:rFonts w:asciiTheme="majorBidi" w:hAnsiTheme="majorBidi" w:cstheme="majorBidi"/>
                <w:sz w:val="30"/>
                <w:szCs w:val="30"/>
              </w:rPr>
              <w:t>6,126</w:t>
            </w:r>
          </w:p>
        </w:tc>
        <w:tc>
          <w:tcPr>
            <w:tcW w:w="142" w:type="pct"/>
          </w:tcPr>
          <w:p w14:paraId="661B59BB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left w:val="nil"/>
              <w:right w:val="nil"/>
            </w:tcBorders>
          </w:tcPr>
          <w:p w14:paraId="424E378C" w14:textId="44D77939" w:rsidR="00096A9B" w:rsidRPr="00C40A17" w:rsidRDefault="00B440B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2,472</w:t>
            </w:r>
          </w:p>
        </w:tc>
      </w:tr>
      <w:tr w:rsidR="00096A9B" w:rsidRPr="00755A56" w14:paraId="1CD24F2A" w14:textId="77777777" w:rsidTr="00C40A17">
        <w:tc>
          <w:tcPr>
            <w:tcW w:w="3496" w:type="pct"/>
            <w:hideMark/>
          </w:tcPr>
          <w:p w14:paraId="7C288AF7" w14:textId="5EF42403" w:rsidR="00096A9B" w:rsidRPr="00A969ED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การค้ำประกันให้แก่บริษัทย่อยและ</w:t>
            </w:r>
            <w:r w:rsidRPr="00A969E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A969ED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กิจการร่วมค้าสำหรับเงินกู้ยืม การออกหุ้นกู้ </w:t>
            </w:r>
          </w:p>
          <w:p w14:paraId="3A682F00" w14:textId="77777777" w:rsidR="00096A9B" w:rsidRPr="00A969ED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และหนังสือค้ำประกันจากธนาคาร</w:t>
            </w: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1B6A36F3" w14:textId="42F17B5A" w:rsidR="00096A9B" w:rsidRPr="00A969ED" w:rsidRDefault="00B440BC" w:rsidP="005D4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142" w:type="pct"/>
          </w:tcPr>
          <w:p w14:paraId="54CABF59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left w:val="nil"/>
              <w:right w:val="nil"/>
            </w:tcBorders>
            <w:vAlign w:val="bottom"/>
          </w:tcPr>
          <w:p w14:paraId="011BA695" w14:textId="507CE5A7" w:rsidR="00096A9B" w:rsidRPr="00C40A17" w:rsidRDefault="00B440B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138,825</w:t>
            </w:r>
          </w:p>
        </w:tc>
      </w:tr>
      <w:tr w:rsidR="00096A9B" w:rsidRPr="00755A56" w14:paraId="02C9DF9F" w14:textId="77777777" w:rsidTr="00C40A17">
        <w:tc>
          <w:tcPr>
            <w:tcW w:w="3496" w:type="pct"/>
            <w:hideMark/>
          </w:tcPr>
          <w:p w14:paraId="4B33B81A" w14:textId="3435D1FC" w:rsidR="00096A9B" w:rsidRPr="00A969ED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E7EDB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  <w:r w:rsidRPr="00A969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80" w:type="pct"/>
            <w:tcBorders>
              <w:left w:val="nil"/>
              <w:bottom w:val="single" w:sz="4" w:space="0" w:color="auto"/>
              <w:right w:val="nil"/>
            </w:tcBorders>
          </w:tcPr>
          <w:p w14:paraId="4193F236" w14:textId="2A4D327C" w:rsidR="00096A9B" w:rsidRPr="00A969ED" w:rsidRDefault="00B440BC" w:rsidP="005D4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E7EDB">
              <w:rPr>
                <w:rFonts w:asciiTheme="majorBidi" w:hAnsiTheme="majorBidi" w:cstheme="majorBidi"/>
                <w:sz w:val="30"/>
                <w:szCs w:val="30"/>
              </w:rPr>
              <w:t>11,90</w:t>
            </w:r>
            <w:r w:rsidR="00BB36BA" w:rsidRPr="002E7ED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63BFE472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left w:val="nil"/>
              <w:bottom w:val="single" w:sz="4" w:space="0" w:color="auto"/>
              <w:right w:val="nil"/>
            </w:tcBorders>
          </w:tcPr>
          <w:p w14:paraId="53ABD9A8" w14:textId="5B025EB8" w:rsidR="00096A9B" w:rsidRPr="00C40A17" w:rsidRDefault="00B440B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7,844</w:t>
            </w:r>
          </w:p>
        </w:tc>
      </w:tr>
      <w:tr w:rsidR="00096A9B" w:rsidRPr="00755A56" w14:paraId="4946BAA8" w14:textId="77777777" w:rsidTr="00C40A17">
        <w:tc>
          <w:tcPr>
            <w:tcW w:w="3496" w:type="pct"/>
            <w:hideMark/>
          </w:tcPr>
          <w:p w14:paraId="15948538" w14:textId="77777777" w:rsidR="00096A9B" w:rsidRPr="00A969ED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9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1D0E3" w14:textId="4FE0CCD4" w:rsidR="00096A9B" w:rsidRPr="00A969ED" w:rsidRDefault="00B440BC" w:rsidP="005D4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7E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</w:t>
            </w:r>
            <w:r w:rsidR="00BB36BA" w:rsidRPr="002E7E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</w:t>
            </w:r>
          </w:p>
        </w:tc>
        <w:tc>
          <w:tcPr>
            <w:tcW w:w="142" w:type="pct"/>
          </w:tcPr>
          <w:p w14:paraId="25176457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712936" w14:textId="75F9023D" w:rsidR="00096A9B" w:rsidRPr="00C40A17" w:rsidRDefault="00B440B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149,156</w:t>
            </w:r>
          </w:p>
        </w:tc>
      </w:tr>
    </w:tbl>
    <w:p w14:paraId="3BBC7890" w14:textId="55FAE722" w:rsidR="001160E2" w:rsidRDefault="00E4188D" w:rsidP="00E41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E97F2D">
        <w:rPr>
          <w:rFonts w:asciiTheme="majorBidi" w:hAnsiTheme="majorBidi" w:hint="cs"/>
          <w:sz w:val="30"/>
          <w:szCs w:val="30"/>
          <w:cs/>
        </w:rPr>
        <w:lastRenderedPageBreak/>
        <w:t>ณ</w:t>
      </w:r>
      <w:r w:rsidRPr="00E97F2D">
        <w:rPr>
          <w:rFonts w:asciiTheme="majorBidi" w:hAnsiTheme="majorBidi"/>
          <w:sz w:val="30"/>
          <w:szCs w:val="30"/>
          <w:cs/>
        </w:rPr>
        <w:t xml:space="preserve"> </w:t>
      </w:r>
      <w:r w:rsidRPr="00E97F2D">
        <w:rPr>
          <w:rFonts w:asciiTheme="majorBidi" w:hAnsiTheme="majorBidi" w:hint="cs"/>
          <w:sz w:val="30"/>
          <w:szCs w:val="30"/>
          <w:cs/>
        </w:rPr>
        <w:t>วันที่</w:t>
      </w:r>
      <w:r w:rsidRPr="00E97F2D">
        <w:rPr>
          <w:rFonts w:asciiTheme="majorBidi" w:hAnsiTheme="majorBidi"/>
          <w:sz w:val="30"/>
          <w:szCs w:val="30"/>
          <w:cs/>
        </w:rPr>
        <w:t xml:space="preserve"> </w:t>
      </w:r>
      <w:r w:rsidR="004763ED" w:rsidRPr="00E97F2D">
        <w:rPr>
          <w:rFonts w:asciiTheme="majorBidi" w:hAnsiTheme="majorBidi"/>
          <w:sz w:val="30"/>
          <w:szCs w:val="30"/>
        </w:rPr>
        <w:t xml:space="preserve">30 </w:t>
      </w:r>
      <w:r w:rsidR="004763ED" w:rsidRPr="00E97F2D">
        <w:rPr>
          <w:rFonts w:asciiTheme="majorBidi" w:hAnsiTheme="majorBidi" w:hint="cs"/>
          <w:sz w:val="30"/>
          <w:szCs w:val="30"/>
          <w:cs/>
        </w:rPr>
        <w:t>มิถุนายน</w:t>
      </w:r>
      <w:r w:rsidRPr="00E97F2D">
        <w:rPr>
          <w:rFonts w:asciiTheme="majorBidi" w:hAnsiTheme="majorBidi"/>
          <w:sz w:val="30"/>
          <w:szCs w:val="30"/>
          <w:cs/>
        </w:rPr>
        <w:t xml:space="preserve"> </w:t>
      </w:r>
      <w:r w:rsidR="001B6859" w:rsidRPr="00E97F2D">
        <w:rPr>
          <w:rFonts w:asciiTheme="majorBidi" w:hAnsiTheme="majorBidi"/>
          <w:sz w:val="30"/>
          <w:szCs w:val="30"/>
        </w:rPr>
        <w:t>2565</w:t>
      </w:r>
      <w:r w:rsidRPr="00E4188D">
        <w:rPr>
          <w:rFonts w:asciiTheme="majorBidi" w:hAnsiTheme="majorBidi"/>
          <w:sz w:val="30"/>
          <w:szCs w:val="30"/>
          <w:cs/>
        </w:rPr>
        <w:t xml:space="preserve"> </w:t>
      </w:r>
      <w:r w:rsidRPr="00E4188D">
        <w:rPr>
          <w:rFonts w:asciiTheme="majorBidi" w:hAnsiTheme="majorBidi" w:hint="cs"/>
          <w:sz w:val="30"/>
          <w:szCs w:val="30"/>
          <w:cs/>
        </w:rPr>
        <w:t>ภาระผูกพัน</w:t>
      </w:r>
      <w:r w:rsidR="002C640B">
        <w:rPr>
          <w:rFonts w:asciiTheme="majorBidi" w:hAnsiTheme="majorBidi" w:hint="cs"/>
          <w:sz w:val="30"/>
          <w:szCs w:val="30"/>
          <w:cs/>
        </w:rPr>
        <w:t>ตามสัญญา</w:t>
      </w:r>
      <w:r w:rsidRPr="00E4188D">
        <w:rPr>
          <w:rFonts w:asciiTheme="majorBidi" w:hAnsiTheme="majorBidi" w:hint="cs"/>
          <w:sz w:val="30"/>
          <w:szCs w:val="30"/>
          <w:cs/>
        </w:rPr>
        <w:t>ไม่มีการเปลี่ยนแปลงอย่างมีสาระสำคัญในระหว่างงวดที่ต้องเป</w:t>
      </w:r>
      <w:r w:rsidR="00D97B55">
        <w:rPr>
          <w:rFonts w:asciiTheme="majorBidi" w:hAnsiTheme="majorBidi" w:hint="cs"/>
          <w:sz w:val="30"/>
          <w:szCs w:val="30"/>
          <w:cs/>
        </w:rPr>
        <w:t>ิ</w:t>
      </w:r>
      <w:r w:rsidRPr="00E4188D">
        <w:rPr>
          <w:rFonts w:asciiTheme="majorBidi" w:hAnsiTheme="majorBidi" w:hint="cs"/>
          <w:sz w:val="30"/>
          <w:szCs w:val="30"/>
          <w:cs/>
        </w:rPr>
        <w:t>ดเผยข้อมูลเพิ่มเติมจากที่แสดงไว้ในหมายเหตุประกอบงบการเงินสำหรับปีสิ้นสุดวันที่</w:t>
      </w:r>
      <w:r w:rsidRPr="00E4188D">
        <w:rPr>
          <w:rFonts w:asciiTheme="majorBidi" w:hAnsiTheme="majorBidi"/>
          <w:sz w:val="30"/>
          <w:szCs w:val="30"/>
          <w:cs/>
        </w:rPr>
        <w:t xml:space="preserve"> </w:t>
      </w:r>
      <w:r w:rsidR="001B6859">
        <w:rPr>
          <w:rFonts w:asciiTheme="majorBidi" w:hAnsiTheme="majorBidi"/>
          <w:sz w:val="30"/>
          <w:szCs w:val="30"/>
        </w:rPr>
        <w:t>31</w:t>
      </w:r>
      <w:r w:rsidRPr="00E4188D">
        <w:rPr>
          <w:rFonts w:asciiTheme="majorBidi" w:hAnsiTheme="majorBidi"/>
          <w:sz w:val="30"/>
          <w:szCs w:val="30"/>
          <w:cs/>
        </w:rPr>
        <w:t xml:space="preserve"> </w:t>
      </w:r>
      <w:r w:rsidRPr="00E4188D">
        <w:rPr>
          <w:rFonts w:asciiTheme="majorBidi" w:hAnsiTheme="majorBidi" w:hint="cs"/>
          <w:sz w:val="30"/>
          <w:szCs w:val="30"/>
          <w:cs/>
        </w:rPr>
        <w:t>ธันวา</w:t>
      </w:r>
      <w:r w:rsidR="00215FD4">
        <w:rPr>
          <w:rFonts w:asciiTheme="majorBidi" w:hAnsiTheme="majorBidi" w:hint="cs"/>
          <w:sz w:val="30"/>
          <w:szCs w:val="30"/>
          <w:cs/>
        </w:rPr>
        <w:t>ค</w:t>
      </w:r>
      <w:r w:rsidRPr="00E4188D">
        <w:rPr>
          <w:rFonts w:asciiTheme="majorBidi" w:hAnsiTheme="majorBidi" w:hint="cs"/>
          <w:sz w:val="30"/>
          <w:szCs w:val="30"/>
          <w:cs/>
        </w:rPr>
        <w:t>ม</w:t>
      </w:r>
      <w:r w:rsidRPr="00E4188D">
        <w:rPr>
          <w:rFonts w:asciiTheme="majorBidi" w:hAnsiTheme="majorBidi"/>
          <w:sz w:val="30"/>
          <w:szCs w:val="30"/>
          <w:cs/>
        </w:rPr>
        <w:t xml:space="preserve"> </w:t>
      </w:r>
      <w:r w:rsidR="001B6859">
        <w:rPr>
          <w:rFonts w:asciiTheme="majorBidi" w:hAnsiTheme="majorBidi"/>
          <w:sz w:val="30"/>
          <w:szCs w:val="30"/>
        </w:rPr>
        <w:t>2564</w:t>
      </w:r>
    </w:p>
    <w:p w14:paraId="5F1E87ED" w14:textId="400238ED" w:rsidR="001B6859" w:rsidRDefault="001B6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49E61363" w14:textId="0606AA2B" w:rsidR="00F03B2B" w:rsidRPr="00755A56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/>
          <w:b/>
          <w:bCs/>
          <w:sz w:val="30"/>
          <w:szCs w:val="30"/>
          <w:cs/>
        </w:rPr>
        <w:t>คดีฟ้องร้อง</w:t>
      </w:r>
    </w:p>
    <w:p w14:paraId="763D388A" w14:textId="77777777" w:rsidR="00D90054" w:rsidRPr="008F702A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</w:p>
    <w:p w14:paraId="028BDF2F" w14:textId="5AFAFE31" w:rsidR="00F03B2B" w:rsidRPr="008F702A" w:rsidRDefault="00F03B2B" w:rsidP="00755A56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bookmarkStart w:id="3" w:name="_Hlk7173166"/>
      <w:bookmarkStart w:id="4" w:name="_Hlk7192586"/>
      <w:r w:rsidRPr="008F702A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</w:t>
      </w:r>
    </w:p>
    <w:p w14:paraId="2F9C4BFF" w14:textId="77777777" w:rsidR="00D44203" w:rsidRPr="008F702A" w:rsidRDefault="00D44203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bookmarkStart w:id="5" w:name="_Hlk7192634"/>
    </w:p>
    <w:p w14:paraId="4AFDB70F" w14:textId="5BC25EED" w:rsidR="00F03B2B" w:rsidRPr="008F702A" w:rsidRDefault="00F03B2B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8F702A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ในระหว่างไตรมาสที่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2557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</w:rPr>
        <w:t>กลุ่มบุคคลจำนวนหนึ่งในจังหวัดระยอง ได้ยื่นฟ้องต่อศาลแพ่งและศาลจังหวัดระยองจำนวนหลายคดี เพื่อขอให้บริษัทชดใช้ค่าเสียหายเพิ่มและขอให้บริษัทเข้าไปดำเนินการฟื้นฟูสภาพแวดล้อมทางทะเลและธรรมชาติ จากกรณีท่อรับน้ำมันดิบของบร</w:t>
      </w:r>
      <w:r w:rsidR="004D7EBD" w:rsidRPr="008F702A">
        <w:rPr>
          <w:rFonts w:asciiTheme="majorBidi" w:hAnsiTheme="majorBidi" w:cstheme="majorBidi"/>
          <w:spacing w:val="-4"/>
          <w:sz w:val="30"/>
          <w:szCs w:val="30"/>
          <w:cs/>
        </w:rPr>
        <w:t>ิษัทรั่ว ซึ่งคดีฟ้องร้องบางส่วน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ได้ยุติแล้ว และคดีฟ้องร้องบางส่วนศาลแพ่งได้มีคำพิพากษาเมื่อวันที่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สิงหาคม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2559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โดยให้บริษัทชดใช้ค่าเสียหายพร้อมดอกเบี้ยและค่าฟื้นฟูสภาพแวดล้อมเป็นจำนวนเงินประมาณ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>.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26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4D7EBD"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ซึ่งบริษัท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ได้ยื่นอุทธรณ์ต่อศาลเมื่อวันที่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17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กุมภาพันธ์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2560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ต่อมาเมื่อวันที่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พฤษภาคม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บริษัทได้ทำสัญญาประนีประนอมยอมความกับโจทก์ส่วนใหญ่ที่ศาลแพ่ง โดยเมื่อวันที่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20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ธันวาคม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4D7EBD"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ศาลอุทธรณ์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มีคำพิพากษาตามสัญญาประนีประนอมยอมความดังกล่าว ซึ่งบริษัทได้ชำระค่าเสียหายไปครบถ้วนแล้ว ส่วน</w:t>
      </w:r>
      <w:r w:rsidRPr="008F702A">
        <w:rPr>
          <w:rFonts w:asciiTheme="majorBidi" w:hAnsiTheme="majorBidi" w:cstheme="majorBidi"/>
          <w:sz w:val="30"/>
          <w:szCs w:val="30"/>
          <w:cs/>
          <w:lang w:bidi="th-TH"/>
        </w:rPr>
        <w:t>โจทก์ที่เหลือ ศาลอุทธรณ์พิพากษาให้บริษัทชดใช้ค่าเสียหายพร้อมดอกเบี้ยตามคำพิพากษาศาลชั้นต้น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แต่ให้ลดจำนวนดอกเบี้ยลง โดยบริษัทได้ชำระค่าเสียหายให้โจทก์</w:t>
      </w:r>
      <w:r w:rsidR="004D7EBD"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ดังกล่าวแล้ว และไม่มีโจทก์รายใด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ยื่นฎีกาจึงถือได้ว่าคดีเป็นอันสิ้นสุด</w:t>
      </w:r>
    </w:p>
    <w:p w14:paraId="4A0DD968" w14:textId="77777777" w:rsidR="00D44203" w:rsidRPr="008F702A" w:rsidRDefault="00D44203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bookmarkEnd w:id="3"/>
    <w:bookmarkEnd w:id="4"/>
    <w:bookmarkEnd w:id="5"/>
    <w:p w14:paraId="28A85AD7" w14:textId="033B85D8" w:rsidR="00A603AE" w:rsidRPr="00AF67EA" w:rsidRDefault="00A603AE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8F702A">
        <w:rPr>
          <w:rFonts w:asciiTheme="majorBidi" w:hAnsiTheme="majorBidi" w:cstheme="majorBidi"/>
          <w:sz w:val="30"/>
          <w:szCs w:val="30"/>
          <w:cs/>
        </w:rPr>
        <w:t xml:space="preserve">สำหรับคดีฟ้องร้องที่ศาลจังหวัดระยอง เมื่อวันที่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28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2561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 ศาลจังหวัดระยองได้มีคำพิพากษาให้บริษัทชดใช้ค่าเสียหายพร้อมดอกเบี้ยเป็นจำนวนเงินสุทธิประมาณ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38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 ล้านบาท โดยหักเงินเยียวยาที่บริษัทได้จ่ายชดใช้ให้โจทก์แล้วก่อนหน้านี้เป็นจำนวน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24 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ล้านบาทและส่วนที่เหลือบริษัทได้นำเงินไปวางที่ศาลจังหวัดระยองในวันที่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25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 โดยมีโจทก์บางรายยื่นอุทธรณ์คำพิพากษาของศาลจังหวัดระยอง และบริษัทได้ยื่นคำแก้อุทธรณ์ต่อศาลจังหวัดระยองเมื่อวันที่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80662A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80662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ต่อมาเมื่อวันที่ </w:t>
      </w:r>
      <w:r w:rsidRPr="0080662A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80662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กันยายน </w:t>
      </w:r>
      <w:r w:rsidRPr="0080662A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80662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ศาลอุทธรณ์ภาค </w:t>
      </w:r>
      <w:r w:rsidRPr="0080662A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80662A">
        <w:rPr>
          <w:rFonts w:asciiTheme="majorBidi" w:hAnsiTheme="majorBidi" w:cstheme="majorBidi"/>
          <w:sz w:val="30"/>
          <w:szCs w:val="30"/>
          <w:cs/>
          <w:lang w:bidi="th-TH"/>
        </w:rPr>
        <w:t>ได้มีคำพิพากษาให้บริษัทชดใช้ค่าเสียหายพร้อมดอกเบี้ยให้แก่โจทก์</w:t>
      </w:r>
      <w:r w:rsidR="0080662A" w:rsidRPr="0080662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ที่ยื่นอุทธรณ์เพิ่มเติม </w:t>
      </w:r>
      <w:r w:rsidRPr="0080662A">
        <w:rPr>
          <w:rFonts w:asciiTheme="majorBidi" w:hAnsiTheme="majorBidi" w:cstheme="majorBidi"/>
          <w:sz w:val="30"/>
          <w:szCs w:val="30"/>
          <w:cs/>
          <w:lang w:bidi="th-TH"/>
        </w:rPr>
        <w:t>บริษัทได้นำเงิน</w:t>
      </w:r>
      <w:r w:rsidR="00A81E74" w:rsidRPr="0080662A">
        <w:rPr>
          <w:rFonts w:asciiTheme="majorBidi" w:hAnsiTheme="majorBidi" w:cstheme="majorBidi"/>
          <w:sz w:val="30"/>
          <w:szCs w:val="30"/>
          <w:cs/>
          <w:lang w:bidi="th-TH"/>
        </w:rPr>
        <w:t>จำนวน</w:t>
      </w:r>
      <w:r w:rsidR="0080662A" w:rsidRPr="0080662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80662A" w:rsidRPr="0080662A">
        <w:rPr>
          <w:rFonts w:asciiTheme="majorBidi" w:hAnsiTheme="majorBidi" w:cstheme="majorBidi"/>
          <w:sz w:val="30"/>
          <w:szCs w:val="30"/>
          <w:lang w:bidi="th-TH"/>
        </w:rPr>
        <w:t xml:space="preserve">25 </w:t>
      </w:r>
      <w:r w:rsidR="0080662A" w:rsidRPr="0080662A">
        <w:rPr>
          <w:rFonts w:asciiTheme="majorBidi" w:hAnsiTheme="majorBidi" w:cstheme="majorBidi"/>
          <w:sz w:val="30"/>
          <w:szCs w:val="30"/>
          <w:cs/>
          <w:lang w:bidi="th-TH"/>
        </w:rPr>
        <w:t>ล้านบาท ซึ่งครอบคลุมค่าเสียหายตามคำพิพากษา</w:t>
      </w:r>
      <w:r w:rsidRPr="0080662A">
        <w:rPr>
          <w:rFonts w:asciiTheme="majorBidi" w:hAnsiTheme="majorBidi" w:cstheme="majorBidi"/>
          <w:sz w:val="30"/>
          <w:szCs w:val="30"/>
          <w:cs/>
          <w:lang w:bidi="th-TH"/>
        </w:rPr>
        <w:t>ไปวางที่ศาลจังหวัด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ระยองในวันที่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30 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8F702A">
        <w:rPr>
          <w:rFonts w:asciiTheme="majorBidi" w:hAnsiTheme="majorBidi" w:cstheme="majorBidi"/>
          <w:sz w:val="30"/>
          <w:szCs w:val="30"/>
          <w:cs/>
        </w:rPr>
        <w:t>ต่อม</w:t>
      </w:r>
      <w:r w:rsidR="001B0805" w:rsidRPr="008F702A">
        <w:rPr>
          <w:rFonts w:asciiTheme="majorBidi" w:hAnsiTheme="majorBidi" w:cstheme="majorBidi" w:hint="cs"/>
          <w:sz w:val="30"/>
          <w:szCs w:val="30"/>
          <w:cs/>
          <w:lang w:bidi="th-TH"/>
        </w:rPr>
        <w:t>า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14 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ศาลจังหวัดระยองได้นัดฟังคำพิพากษาหรือคำสั่งศาลอุทธรณ์ภาค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เพิ่มเติมในวันที่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26 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8F702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ซึ่งโจทก์ได้ยื่นฎีกาต่อศาลแล้วเมื่อวันที่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8F702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มีนาคม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8F702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64062" w:rsidRPr="008F702A">
        <w:rPr>
          <w:rFonts w:asciiTheme="majorBidi" w:hAnsiTheme="majorBidi" w:hint="cs"/>
          <w:sz w:val="30"/>
          <w:szCs w:val="30"/>
          <w:cs/>
          <w:lang w:bidi="th-TH"/>
        </w:rPr>
        <w:t>โดยศาลฎีกาได้มีคำสั่งรับฎีกาโจทก์เมื่อวันที่</w:t>
      </w:r>
      <w:r w:rsidR="00564062" w:rsidRPr="008F702A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564062"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="00564062" w:rsidRPr="008F702A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="00564062" w:rsidRPr="008F702A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564062"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="00564062" w:rsidRPr="008F702A">
        <w:rPr>
          <w:rFonts w:asciiTheme="majorBidi" w:hAnsiTheme="majorBidi" w:hint="cs"/>
          <w:sz w:val="30"/>
          <w:szCs w:val="30"/>
          <w:cs/>
          <w:lang w:bidi="th-TH"/>
        </w:rPr>
        <w:t>และได้ส่งสำเนาคำฟ้องฎีกาให้แก่บริษัทเมื่อวันที่</w:t>
      </w:r>
      <w:r w:rsidR="00564062" w:rsidRPr="008F702A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564062" w:rsidRPr="008F702A">
        <w:rPr>
          <w:rFonts w:asciiTheme="majorBidi" w:hAnsiTheme="majorBidi" w:cstheme="majorBidi"/>
          <w:sz w:val="30"/>
          <w:szCs w:val="30"/>
          <w:lang w:bidi="th-TH"/>
        </w:rPr>
        <w:t xml:space="preserve">19 </w:t>
      </w:r>
      <w:r w:rsidR="00564062" w:rsidRPr="008F702A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="00564062" w:rsidRPr="008F702A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564062"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="00564062" w:rsidRPr="008F702A">
        <w:rPr>
          <w:rFonts w:asciiTheme="majorBidi" w:hAnsiTheme="majorBidi" w:hint="cs"/>
          <w:sz w:val="30"/>
          <w:szCs w:val="30"/>
          <w:cs/>
          <w:lang w:bidi="th-TH"/>
        </w:rPr>
        <w:t>โดยบริษัทจะจัดทำคำแก้ฎีกาต่อไป</w:t>
      </w:r>
    </w:p>
    <w:p w14:paraId="0DD3A590" w14:textId="305BABE3" w:rsidR="008F702A" w:rsidRDefault="008F7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trike/>
          <w:color w:val="FF0000"/>
          <w:sz w:val="30"/>
          <w:szCs w:val="30"/>
          <w:lang w:val="en-GB"/>
        </w:rPr>
      </w:pPr>
      <w:r>
        <w:rPr>
          <w:rFonts w:asciiTheme="majorBidi" w:hAnsiTheme="majorBidi" w:cstheme="majorBidi"/>
          <w:strike/>
          <w:color w:val="FF0000"/>
          <w:sz w:val="30"/>
          <w:szCs w:val="30"/>
        </w:rPr>
        <w:br w:type="page"/>
      </w:r>
    </w:p>
    <w:p w14:paraId="69A7CBE4" w14:textId="779ABD02" w:rsidR="00F03B2B" w:rsidRPr="00755A56" w:rsidRDefault="00F03B2B" w:rsidP="00755A56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755A56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lastRenderedPageBreak/>
        <w:t>คดีความเกี่ยวกับการโอนสิทธิการรับชำระเงินค่าวัตถุดิบของบริษัทย่อย</w:t>
      </w:r>
    </w:p>
    <w:p w14:paraId="1E80F9D3" w14:textId="77777777" w:rsidR="00D44203" w:rsidRPr="008F702A" w:rsidRDefault="00D44203" w:rsidP="00755A56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lang w:bidi="th-TH"/>
        </w:rPr>
      </w:pPr>
    </w:p>
    <w:p w14:paraId="4EFFB951" w14:textId="6F119A55" w:rsidR="009A2626" w:rsidRDefault="00E9556A" w:rsidP="00755A56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755A56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เมื่อวันที่ </w:t>
      </w:r>
      <w:r w:rsidRPr="00755A56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18 </w:t>
      </w:r>
      <w:r w:rsidRPr="00755A56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สิงหาคม </w:t>
      </w:r>
      <w:r w:rsidRPr="00755A56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2560 </w:t>
      </w:r>
      <w:r w:rsidRPr="00755A56">
        <w:rPr>
          <w:rFonts w:ascii="Angsana New" w:hAnsi="Angsana New" w:hint="cs"/>
          <w:spacing w:val="4"/>
          <w:sz w:val="30"/>
          <w:szCs w:val="30"/>
          <w:cs/>
          <w:lang w:bidi="th-TH"/>
        </w:rPr>
        <w:t>บริษัท อนัตตา กรีน จำกัด ต่อมาเปลี่ยนชื่อเป็น บริษัท ไทย ไบโอ อินโนเวชั่น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จำกัด (“อนัตตา”) บริษัทย่อย และบริษัท เอเชีย แคปปิตอล กรุ๊ป จำกัด (มหาชน) (“</w:t>
      </w:r>
      <w:r w:rsidRPr="00755A5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ACAP”)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ได้ทำบันทึกความเข้าใจ </w:t>
      </w:r>
      <w:r w:rsidRPr="00755A5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3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ฝ่าย โดยอนัตตามีหน้าที่เป็นผู้จัดหาน้ำมันปาล์มส่งจำหน่ายให้แก่บริษัทย่อย และ </w:t>
      </w:r>
      <w:r w:rsidRPr="00755A5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755A5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และโอนสิทธิการรับเงินค่าวัตถุดิบให้แก่ </w:t>
      </w:r>
      <w:r w:rsidRPr="00755A5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>พร้อมกับแจ้งการโอนสิทธิการรับเงินให้บริษัทย่อยทราบ และบริษัทย่อยได้ให้ความยินยอมในการโอนสิทธิเรียกร้องดังกล่าว</w:t>
      </w:r>
    </w:p>
    <w:p w14:paraId="115A9635" w14:textId="77777777" w:rsidR="008F702A" w:rsidRPr="00755A56" w:rsidRDefault="008F702A" w:rsidP="008F702A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13C3816A" w14:textId="5B41354F" w:rsidR="00E9556A" w:rsidRDefault="00E9556A" w:rsidP="00755A56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ในช่วงไตรมาส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ปี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2561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บริษัทย่อยได้มีการแจ้งข่าวปัญหาวัตถุดิบคงคลังต่อตลาดหลักทรัพย์แห่งประเทศไทย ในเวลาเดียวกัน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เรียกร้องให้บริษัทย่อยชำระค่าวัตถุดิบที่ซื้อขายกับอนัตตาภายใต้การโอนสิทธิการรับชำระเงินค่าวัตถุดิบรวม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11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รายการ ซึ่งบริษัทย่อยได้พิจารณาเอกสารที่ได้รับมาและได้ชี้แจงกับ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>ว่าเป็นเอกสารที่ไม่อยู่ในระบบของบริษัทย่อยและไม่พบหลักฐานการส่งมอบวัตถุดิบจากอนัตตาตามที่ระบุในเอกสารดังกล่าว</w:t>
      </w:r>
    </w:p>
    <w:p w14:paraId="6FA71188" w14:textId="77777777" w:rsidR="008F702A" w:rsidRPr="00755A56" w:rsidRDefault="008F702A" w:rsidP="00755A56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4E4875D5" w14:textId="7E2E69D2" w:rsidR="00E9556A" w:rsidRDefault="00E9556A" w:rsidP="00755A56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ต่อมาเมื่อวันที่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20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สิงหาคม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256</w:t>
      </w:r>
      <w:r w:rsidRPr="00755A56">
        <w:rPr>
          <w:rFonts w:ascii="Angsana New" w:hAnsi="Angsana New"/>
          <w:spacing w:val="-2"/>
          <w:sz w:val="30"/>
          <w:szCs w:val="30"/>
          <w:lang w:bidi="th-TH"/>
        </w:rPr>
        <w:t>1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 xml:space="preserve"> 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ได้ยื่นฟ้องคดีต่อศาลแพ่ง เพื่อเรียกร้องให้อนัตตา และบริษัทย่อยร่วมกันชดใช้ค่าเสียหายรวมเป็นจำนวนเงินทั้งสิ้น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324.65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และดอกเบี้ยร้อยละ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ซึ่ง</w:t>
      </w:r>
      <w:r w:rsidRPr="00755A56">
        <w:rPr>
          <w:rFonts w:ascii="Angsana New" w:hAnsi="Angsana New"/>
          <w:spacing w:val="-2"/>
          <w:sz w:val="30"/>
          <w:szCs w:val="30"/>
          <w:lang w:bidi="th-TH"/>
        </w:rPr>
        <w:t> 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บริษัทย่อยไม่ต้องรับผิดตามฟ้อง บริษัทย่อยจึงได้แต่งตั้งทนายความและยื่นคำให้การต่อสู้คดี</w:t>
      </w:r>
    </w:p>
    <w:p w14:paraId="559E8AAF" w14:textId="77777777" w:rsidR="008F702A" w:rsidRPr="00755A56" w:rsidRDefault="008F702A" w:rsidP="00755A56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4CDD3A4E" w14:textId="77587594" w:rsidR="00E9556A" w:rsidRDefault="00E9556A" w:rsidP="00755A56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เมื่อวันที่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10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มิถุนายน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ศาลชั้นต้นได้พิพากษาให้บริษัทย่อยชดใช้ค่าเสียหายให้กับ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จำนวน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289.56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พร้อมดอกเบี้ยร้อยละ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นับแต่วันผิดนัดจนกว่าจะชำระเสร็จสิ้น หากบริษัทย่อยไม่ชำระหนี้ดังกล่าวให้ครบถ้วน ให้อนัตตาชำระหนี้ส่วนที่เหลือแก่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ทั้งนี้ บริษัทย่อยได้ยื่นอุทธรณ์ตามกฎหมายเมื่อวันที่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25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พฤศจิกายน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</w:p>
    <w:p w14:paraId="17A3B39E" w14:textId="6A1BDA85" w:rsidR="008F702A" w:rsidRDefault="008F7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lang w:val="en-GB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00C8AAB7" w14:textId="706F78A3" w:rsidR="004D5DA7" w:rsidRPr="0058345B" w:rsidRDefault="004D5DA7" w:rsidP="004D5DA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bookmarkStart w:id="6" w:name="_Hlk110412512"/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lastRenderedPageBreak/>
        <w:t>เมื่อวันที่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/>
          <w:spacing w:val="-4"/>
          <w:sz w:val="30"/>
          <w:szCs w:val="30"/>
        </w:rPr>
        <w:t xml:space="preserve">20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มกราคม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/>
          <w:spacing w:val="-4"/>
          <w:sz w:val="30"/>
          <w:szCs w:val="30"/>
        </w:rPr>
        <w:t xml:space="preserve">2565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ศาลอุทธรณ์ได้พิพากษายืนตามศาลชั้นต้น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บริษัทย่อยยังไม่เห็นพ้องกับคำพิพากษาของศาลอุทธรณ์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ได้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ยื่นขออนุญาตฎีกาต่อศาลฎีกาเมื่อวันที่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val="en-US" w:bidi="th-TH"/>
        </w:rPr>
        <w:t>9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มีนาคม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bidi="th-TH"/>
        </w:rPr>
        <w:t>2565</w:t>
      </w:r>
      <w:r w:rsidR="00087B3B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ซึ่งบริษัทย่อยมีความเชื่อว่าข้อต่อสู้ทั้งในข้อเท็จจริง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ข้อกฎหมาย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และการใช้สิทธิทางศาลโดยสุจริต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ผลที่สุดศาลฎีกาจะพิจารณาพยานหลักฐานในคดีและพิพากษาให้บริษัทย่อยไม่ต้องรับผิดชำระหนี้ตามคำพิพากษาของศาลชั้นต้นและศาลอุทธรณ์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58345B">
        <w:rPr>
          <w:rFonts w:ascii="Angsana New" w:hAnsi="Angsana New" w:hint="cs"/>
          <w:spacing w:val="-4"/>
          <w:sz w:val="30"/>
          <w:szCs w:val="30"/>
          <w:cs/>
          <w:lang w:bidi="th-TH"/>
        </w:rPr>
        <w:t>ทั้งนี้</w:t>
      </w:r>
      <w:r w:rsidRPr="0058345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58345B">
        <w:rPr>
          <w:rFonts w:ascii="Angsana New" w:hAnsi="Angsana New" w:hint="cs"/>
          <w:spacing w:val="-4"/>
          <w:sz w:val="30"/>
          <w:szCs w:val="30"/>
          <w:cs/>
          <w:lang w:bidi="th-TH"/>
        </w:rPr>
        <w:t>จากพยานหลักฐานที่บริษัทย่อยได้ยื่นเสนอเพิ่มเติมในชั้นพิจารณาของศาลอุทธรณ์ซึ่งเป็นพยานหลักฐานที่สำคัญซึ่งเกี่ยวข้องกับประเด็นแห่งคดีโดยตรง</w:t>
      </w:r>
      <w:r w:rsidRPr="0058345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58345B">
        <w:rPr>
          <w:rFonts w:ascii="Angsana New" w:hAnsi="Angsana New" w:hint="cs"/>
          <w:spacing w:val="-4"/>
          <w:sz w:val="30"/>
          <w:szCs w:val="30"/>
          <w:cs/>
          <w:lang w:bidi="th-TH"/>
        </w:rPr>
        <w:t>เป็นพยานหลักฐานใหม่ที่พนักงานสอบสวนในคดีอาญาได้รวบรวมและจัดทำขึ้นจากการสอบสวนภายหลังจากศาลชั้นต้นมีคำพิพากษาแล้ว</w:t>
      </w:r>
      <w:r w:rsidRPr="0058345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บริษัทย่อยเชื่อว่าเป็นพยานหลักฐานที่มีน้ำหนักมั่นคงที่จะทำให้ศาลฎีการับฟังได้ว่า นิติกรรมการซื้อขายที่อนัตตาได้ทำขึ้นโดยมีอดีตพนักงานของบริษัทย่อยให้ความช่วยเหลือแก่อนัตตา และ </w:t>
      </w:r>
      <w:r w:rsidRPr="0058345B">
        <w:rPr>
          <w:rFonts w:ascii="Angsana New" w:hAnsi="Angsana New"/>
          <w:spacing w:val="-4"/>
          <w:sz w:val="30"/>
          <w:szCs w:val="30"/>
        </w:rPr>
        <w:t xml:space="preserve">ACAP </w:t>
      </w:r>
      <w:r w:rsidRPr="0058345B">
        <w:rPr>
          <w:rFonts w:ascii="Angsana New" w:hAnsi="Angsana New"/>
          <w:spacing w:val="-4"/>
          <w:sz w:val="30"/>
          <w:szCs w:val="30"/>
          <w:cs/>
          <w:lang w:bidi="th-TH"/>
        </w:rPr>
        <w:t>นำมาเป็นเอกสารหลักฐานในการฟ้องเอาผิดกับบริษัทย่อย เป็นการกระทำที่ไม่สุจริตและไม่ชอบด้วยกฎหมาย ซึ่งสอดคล้อง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กับข้อเท็จจริงที่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ก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ล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ต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.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ตรวจสอบพบการกระทำการทุจริตเกี่ยวกับการบริหารวัตถุดิบคงคลัง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แสวงหาประโยชน์โดยมิชอบด้วยกฎหมาย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อันเป็นเหตุให้บริษัทย่อยได้รับความเสียหาย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ซึ่งเข้าข่ายเป็นความผิดตามพระราชบัญญัติหลักทรัพย์และตลาดหลักทรัพย์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พ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ศ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. </w:t>
      </w:r>
      <w:r w:rsidRPr="004D5DA7">
        <w:rPr>
          <w:rFonts w:ascii="Angsana New" w:hAnsi="Angsana New"/>
          <w:spacing w:val="-4"/>
          <w:sz w:val="30"/>
          <w:szCs w:val="30"/>
        </w:rPr>
        <w:t xml:space="preserve">2535 </w:t>
      </w:r>
      <w:bookmarkStart w:id="7" w:name="_Hlk110412473"/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จึงได้กล่าวโทษให้ดำเนินคดีอาญาเอาผิดกับบุคคลดังกล่าว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ซึ่งพนักงานสอบสวนได้มีการสั่งฟ้องคดีอาญาบางคดีและส่งสำนวนการสอบสวนให้พนักงานอัยการแล้ว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ดังนั้น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บริษัทย่อยเชื่อว่าบริษัทย่อยไม่มีหนี้ที่จะต้องรับผิดต่อ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/>
          <w:spacing w:val="-4"/>
          <w:sz w:val="30"/>
          <w:szCs w:val="30"/>
        </w:rPr>
        <w:t xml:space="preserve">ACAP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ตามสัญญาที่เกิดจากการกระทำที่ไม่สุจริตและไม่ชอบด้วยกฎหมาย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บริษัทย่อยได้ตั้งสำรองความเสียหายจากคดีดังกล่าวจำนวน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/>
          <w:spacing w:val="-4"/>
          <w:sz w:val="30"/>
          <w:szCs w:val="30"/>
        </w:rPr>
        <w:t xml:space="preserve">444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ล้านบาทในปี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val="en-US" w:bidi="th-TH"/>
        </w:rPr>
        <w:t>2564</w:t>
      </w:r>
    </w:p>
    <w:bookmarkEnd w:id="6"/>
    <w:bookmarkEnd w:id="7"/>
    <w:p w14:paraId="041580B6" w14:textId="77777777" w:rsidR="004D5DA7" w:rsidRPr="004D5DA7" w:rsidRDefault="004D5DA7" w:rsidP="004D5DA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8444ED3" w14:textId="4AD8CB82" w:rsidR="00866026" w:rsidRDefault="00866026" w:rsidP="006A03EF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  <w:lang w:bidi="th-TH"/>
        </w:rPr>
      </w:pPr>
      <w:bookmarkStart w:id="8" w:name="_Hlk110434480"/>
      <w:r w:rsidRPr="00866026">
        <w:rPr>
          <w:rFonts w:ascii="Angsana New" w:hAnsi="Angsana New" w:hint="cs"/>
          <w:sz w:val="30"/>
          <w:szCs w:val="30"/>
          <w:cs/>
          <w:lang w:bidi="th-TH"/>
        </w:rPr>
        <w:t>เมื่อวันที่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2E7EDB" w:rsidRPr="002E7EDB">
        <w:rPr>
          <w:rFonts w:ascii="Angsana New" w:hAnsi="Angsana New"/>
          <w:sz w:val="30"/>
          <w:szCs w:val="30"/>
          <w:lang w:val="en-US" w:bidi="th-TH"/>
        </w:rPr>
        <w:t>31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2E7EDB" w:rsidRPr="002E7EDB">
        <w:rPr>
          <w:rFonts w:ascii="Angsana New" w:hAnsi="Angsana New"/>
          <w:sz w:val="30"/>
          <w:szCs w:val="30"/>
          <w:lang w:val="en-US" w:bidi="th-TH"/>
        </w:rPr>
        <w:t>2565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เจ้าพนักงานบังคับคดีตามคำร้องขอของ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66026">
        <w:rPr>
          <w:rFonts w:ascii="Angsana New" w:hAnsi="Angsana New"/>
          <w:sz w:val="30"/>
          <w:szCs w:val="30"/>
          <w:lang w:bidi="th-TH"/>
        </w:rPr>
        <w:t xml:space="preserve">ACAP 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ได้มีคำสั่งอายัดเงินฝากบัญชีธนาคารของบริษัท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ย่อย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ซึ่งบริษัท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ย่อย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ได้ยื่นคำร้องขอถอนการบังคับคดีดังกล่าวต่อศาลแพ่ง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ต่อมาเมื่อวันที่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2E7EDB" w:rsidRPr="002E7EDB">
        <w:rPr>
          <w:rFonts w:ascii="Angsana New" w:hAnsi="Angsana New"/>
          <w:sz w:val="30"/>
          <w:szCs w:val="30"/>
          <w:lang w:val="en-US" w:bidi="th-TH"/>
        </w:rPr>
        <w:t>17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พฤษภาคม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2E7EDB" w:rsidRPr="002E7EDB">
        <w:rPr>
          <w:rFonts w:ascii="Angsana New" w:hAnsi="Angsana New"/>
          <w:sz w:val="30"/>
          <w:szCs w:val="30"/>
          <w:lang w:val="en-US" w:bidi="th-TH"/>
        </w:rPr>
        <w:t>2565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ศาลแพ่งได้ไต่สวนคำร้องและมีคำสั่งอนุญาตให้ถอนการอายัดเงินฝากของบริษัท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ย่อย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และให้บริษัท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ย่อย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นำหนังสือสัญญาค้ำประกันของธนาคารวงเงิน</w:t>
      </w:r>
      <w:r w:rsidR="007C411C">
        <w:rPr>
          <w:rFonts w:ascii="Angsana New" w:hAnsi="Angsana New"/>
          <w:sz w:val="30"/>
          <w:szCs w:val="30"/>
          <w:lang w:bidi="th-TH"/>
        </w:rPr>
        <w:t xml:space="preserve"> </w:t>
      </w:r>
      <w:r w:rsidR="002E7EDB" w:rsidRPr="002E7EDB">
        <w:rPr>
          <w:rFonts w:ascii="Angsana New" w:hAnsi="Angsana New"/>
          <w:sz w:val="30"/>
          <w:szCs w:val="30"/>
          <w:lang w:val="en-US" w:bidi="th-TH"/>
        </w:rPr>
        <w:t>503</w:t>
      </w:r>
      <w:r w:rsidRPr="00866026">
        <w:rPr>
          <w:rFonts w:ascii="Angsana New" w:hAnsi="Angsana New"/>
          <w:sz w:val="30"/>
          <w:szCs w:val="30"/>
          <w:cs/>
          <w:lang w:bidi="th-TH"/>
        </w:rPr>
        <w:t>.</w:t>
      </w:r>
      <w:r w:rsidR="002E7EDB" w:rsidRPr="002E7EDB">
        <w:rPr>
          <w:rFonts w:ascii="Angsana New" w:hAnsi="Angsana New"/>
          <w:sz w:val="30"/>
          <w:szCs w:val="30"/>
          <w:lang w:val="en-US" w:bidi="th-TH"/>
        </w:rPr>
        <w:t>31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ล้านบาทไปวางต่อศาล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ซึ่งบริษัท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ย่อย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ได้นำเงินฝากธนาคารของบริษัท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ย่อย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เป็นหลักประกันสำหรับหนังสือสัญญาค้ำประกันที่บริษัท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ย่อย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ได้รับจากธนาคาร</w:t>
      </w:r>
    </w:p>
    <w:bookmarkEnd w:id="8"/>
    <w:p w14:paraId="26FD4966" w14:textId="77777777" w:rsidR="004D5DA7" w:rsidRPr="004D5DA7" w:rsidRDefault="004D5DA7" w:rsidP="00755A56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  <w:lang w:bidi="th-TH"/>
        </w:rPr>
      </w:pPr>
    </w:p>
    <w:p w14:paraId="17D3385A" w14:textId="57E8ECCA" w:rsidR="0004479D" w:rsidRPr="0004479D" w:rsidRDefault="0004479D" w:rsidP="0058345B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8970EC">
        <w:rPr>
          <w:rFonts w:ascii="Angsana New" w:hAnsi="Angsana New"/>
          <w:spacing w:val="-4"/>
          <w:sz w:val="30"/>
          <w:szCs w:val="30"/>
          <w:cs/>
          <w:lang w:bidi="th-TH"/>
        </w:rPr>
        <w:t>บริษัทแห่งหนึ่ง ซึ่งเป็นคู่ค้าเดิมของบริษัทย่อยได้ยื่นฟ้องบริษัทย่อยเป็นคดีแพ่งในข้อหาผิดสัญญา เรียกเงินคืน</w:t>
      </w:r>
      <w:r w:rsidRPr="0058345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58345B">
        <w:rPr>
          <w:rFonts w:ascii="Angsana New" w:hAnsi="Angsana New" w:hint="cs"/>
          <w:spacing w:val="-2"/>
          <w:sz w:val="30"/>
          <w:szCs w:val="30"/>
          <w:cs/>
          <w:lang w:bidi="th-TH"/>
        </w:rPr>
        <w:t>และเรียกค่าเสียหาย</w:t>
      </w:r>
      <w:r w:rsidRPr="0058345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58345B">
        <w:rPr>
          <w:rFonts w:ascii="Angsana New" w:hAnsi="Angsana New" w:hint="cs"/>
          <w:spacing w:val="-2"/>
          <w:sz w:val="30"/>
          <w:szCs w:val="30"/>
          <w:cs/>
          <w:lang w:bidi="th-TH"/>
        </w:rPr>
        <w:t>รวม</w:t>
      </w:r>
      <w:r w:rsidRPr="0058345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58345B">
        <w:rPr>
          <w:rFonts w:ascii="Angsana New" w:hAnsi="Angsana New"/>
          <w:spacing w:val="-2"/>
          <w:sz w:val="30"/>
          <w:szCs w:val="30"/>
        </w:rPr>
        <w:t xml:space="preserve"> </w:t>
      </w:r>
      <w:r w:rsidRPr="0058345B">
        <w:rPr>
          <w:rFonts w:ascii="Angsana New" w:hAnsi="Angsana New" w:hint="cs"/>
          <w:spacing w:val="-2"/>
          <w:sz w:val="30"/>
          <w:szCs w:val="30"/>
          <w:cs/>
          <w:lang w:bidi="th-TH"/>
        </w:rPr>
        <w:t>คดี</w:t>
      </w:r>
      <w:r w:rsidRPr="0058345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58345B">
        <w:rPr>
          <w:rFonts w:ascii="Angsana New" w:hAnsi="Angsana New" w:hint="cs"/>
          <w:spacing w:val="-2"/>
          <w:sz w:val="30"/>
          <w:szCs w:val="30"/>
          <w:cs/>
          <w:lang w:bidi="th-TH"/>
        </w:rPr>
        <w:t>เป็นเงินต้นและดอกเบี้ยทั้งสิ้น</w:t>
      </w:r>
      <w:r w:rsidRPr="0058345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58345B">
        <w:rPr>
          <w:rFonts w:ascii="Angsana New" w:hAnsi="Angsana New"/>
          <w:spacing w:val="-2"/>
          <w:sz w:val="30"/>
          <w:szCs w:val="30"/>
        </w:rPr>
        <w:t xml:space="preserve">1,069.23 </w:t>
      </w:r>
      <w:r w:rsidR="00085092">
        <w:rPr>
          <w:rFonts w:ascii="Angsana New" w:hAnsi="Angsana New" w:hint="cs"/>
          <w:spacing w:val="-2"/>
          <w:sz w:val="30"/>
          <w:szCs w:val="30"/>
          <w:cs/>
          <w:lang w:bidi="th-TH"/>
        </w:rPr>
        <w:t>ล้าน</w:t>
      </w:r>
      <w:r w:rsidRPr="006726D2">
        <w:rPr>
          <w:rFonts w:ascii="Angsana New" w:hAnsi="Angsana New" w:hint="cs"/>
          <w:spacing w:val="-2"/>
          <w:sz w:val="30"/>
          <w:szCs w:val="30"/>
          <w:cs/>
          <w:lang w:bidi="th-TH"/>
        </w:rPr>
        <w:t>บาท</w:t>
      </w:r>
      <w:r w:rsidRPr="0004479D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ทั้งนี้ 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บริษัทย่อยมิได้กระทำผิดสัญญาตามฟ้อง บริษัทย่อยจึงไม่มีหน้าที่ต้องชำระเงินและค่าเสียหาย โดยได้แต่งตั้งทนายความเพื่อยื่นคำให้การต่อสู้คดี ทั้งนี้ คดีอยู่</w:t>
      </w:r>
      <w:r w:rsidR="00E72ADD">
        <w:rPr>
          <w:rFonts w:ascii="Angsana New" w:hAnsi="Angsana New" w:hint="cs"/>
          <w:spacing w:val="-2"/>
          <w:sz w:val="30"/>
          <w:szCs w:val="30"/>
          <w:cs/>
          <w:lang w:bidi="th-TH"/>
        </w:rPr>
        <w:t>ระหว่างการสืบพยานและ</w:t>
      </w:r>
      <w:r w:rsidRPr="0004479D">
        <w:rPr>
          <w:rFonts w:ascii="Angsana New" w:hAnsi="Angsana New"/>
          <w:spacing w:val="-2"/>
          <w:sz w:val="30"/>
          <w:szCs w:val="30"/>
          <w:cs/>
          <w:lang w:bidi="th-TH"/>
        </w:rPr>
        <w:t>พิจารณาของศาลชั้นต้น</w:t>
      </w:r>
      <w:r w:rsidR="00E72ADD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</w:t>
      </w:r>
      <w:r w:rsidRPr="0004479D">
        <w:rPr>
          <w:rFonts w:ascii="Angsana New" w:hAnsi="Angsana New"/>
          <w:spacing w:val="-2"/>
          <w:sz w:val="30"/>
          <w:szCs w:val="30"/>
          <w:cs/>
          <w:lang w:bidi="th-TH"/>
        </w:rPr>
        <w:t>ดังนั้น บริษัทย่อยจึงไม่ได้บันทึกค่าเผื่อผลเสียหายที่อาจเกิดขึ้นจากคดีดังกล่าว</w:t>
      </w:r>
    </w:p>
    <w:p w14:paraId="4EE02011" w14:textId="77777777" w:rsidR="00866026" w:rsidRPr="00545B1D" w:rsidRDefault="00866026" w:rsidP="008970EC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7FD6B92E" w14:textId="78BFA506" w:rsidR="00D30F61" w:rsidRPr="008F702A" w:rsidRDefault="00D30F61" w:rsidP="00755A56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8F702A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lastRenderedPageBreak/>
        <w:t>คดี</w:t>
      </w:r>
      <w:r w:rsidRPr="008F702A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 xml:space="preserve">แพ่งเกี่ยวกับการละเมิด ผิดสัญญา ผิดคำมั่น เรียกค่าเสียหายที่เกิดขึ้นในปี </w:t>
      </w:r>
      <w:r w:rsidRPr="008F702A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 xml:space="preserve">2564 </w:t>
      </w:r>
      <w:r w:rsidRPr="008F702A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ของบริษัทย่อย</w:t>
      </w:r>
    </w:p>
    <w:p w14:paraId="0D738BAC" w14:textId="77777777" w:rsidR="00175964" w:rsidRPr="008970EC" w:rsidRDefault="00175964" w:rsidP="00755A56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26"/>
          <w:szCs w:val="26"/>
          <w:lang w:bidi="th-TH"/>
        </w:rPr>
      </w:pPr>
    </w:p>
    <w:p w14:paraId="0D6535EA" w14:textId="63769E1B" w:rsidR="00C030B5" w:rsidRPr="004D5DA7" w:rsidRDefault="004D5DA7" w:rsidP="004D5DA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/>
          <w:spacing w:val="-2"/>
          <w:sz w:val="30"/>
          <w:szCs w:val="30"/>
          <w:lang w:val="en-US"/>
        </w:rPr>
        <w:t xml:space="preserve">28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/>
          <w:spacing w:val="-2"/>
          <w:sz w:val="30"/>
          <w:szCs w:val="30"/>
          <w:lang w:val="en-US"/>
        </w:rPr>
        <w:t xml:space="preserve">2564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บริษัทย่อยได้รับหมายเรียกและสำเนาคำฟ้องคดีแพ่ง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โดยบริษัทแห่งหนึ่งได้ยื่นฟ้องบริษัทย่อยต่อศาลแพ่งในข้อหาละเมิด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ผิดสัญญา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ผิดคำมั่น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และเรียกค่าเสียหาย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โดยขอให้บริษัทย่อยชดใช้ค่าเสียหายเป็นจำนวนเงินรวม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/>
          <w:spacing w:val="-2"/>
          <w:sz w:val="30"/>
          <w:szCs w:val="30"/>
          <w:lang w:val="en-US"/>
        </w:rPr>
        <w:t xml:space="preserve">449.77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พร้อมดอกเบี้ยร้อยละ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/>
          <w:spacing w:val="-2"/>
          <w:sz w:val="30"/>
          <w:szCs w:val="30"/>
          <w:lang w:val="en-US"/>
        </w:rPr>
        <w:t xml:space="preserve">7.5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ต่อปี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ประเด็นแห่งคดีนี้เป็นประเด็นเดียวกับคดีที่บริษัทย่อยเคยยื่นฟ้องบริษัทดังกล่าว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และบริษัทย่อยไม่ได้กระทำละเมิดและผิดสัญญาต่อโจทก์ตามที่กล่าวอ้างในฟ้อง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บริษัทย่อยจึงได้แต่งตั้งทนายความและยื่นคำให้การต่อสู้คดี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ต่อมาเมื่อวันที่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val="en-US" w:bidi="th-TH"/>
        </w:rPr>
        <w:t>21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มีนาคม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val="en-US" w:bidi="th-TH"/>
        </w:rPr>
        <w:t>2565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ศาลแพ่งได้มีคำพิพากษายกฟ้อง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อย่างไรก็ตาม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9A4E4C" w:rsidRPr="00E541AD">
        <w:rPr>
          <w:rFonts w:asciiTheme="majorBidi" w:hAnsiTheme="majorBidi" w:cstheme="majorBidi" w:hint="cs"/>
          <w:sz w:val="30"/>
          <w:szCs w:val="30"/>
          <w:cs/>
        </w:rPr>
        <w:t>คดียังไม่ถึงที่สุด</w:t>
      </w:r>
      <w:r w:rsidR="009A4E4C" w:rsidRPr="00E541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4E4C" w:rsidRPr="004B3693">
        <w:rPr>
          <w:rFonts w:asciiTheme="majorBidi" w:hAnsiTheme="majorBidi" w:hint="cs"/>
          <w:sz w:val="30"/>
          <w:szCs w:val="30"/>
          <w:cs/>
        </w:rPr>
        <w:t>เนื่องจากทั้งโจทก์และบริษัท</w:t>
      </w:r>
      <w:r w:rsidR="00A53CAA">
        <w:rPr>
          <w:rFonts w:asciiTheme="majorBidi" w:hAnsiTheme="majorBidi" w:hint="cs"/>
          <w:sz w:val="30"/>
          <w:szCs w:val="30"/>
          <w:cs/>
          <w:lang w:bidi="th-TH"/>
        </w:rPr>
        <w:t>ย่อย</w:t>
      </w:r>
      <w:r w:rsidR="009A4E4C" w:rsidRPr="004B3693">
        <w:rPr>
          <w:rFonts w:asciiTheme="majorBidi" w:hAnsiTheme="majorBidi" w:hint="cs"/>
          <w:sz w:val="30"/>
          <w:szCs w:val="30"/>
          <w:cs/>
        </w:rPr>
        <w:t>ได้ใช้สิทธิยื่นอุทธรณ์เมื่อวันที่</w:t>
      </w:r>
      <w:r w:rsidR="009A4E4C" w:rsidRPr="004B3693">
        <w:rPr>
          <w:rFonts w:asciiTheme="majorBidi" w:hAnsiTheme="majorBidi"/>
          <w:sz w:val="30"/>
          <w:szCs w:val="30"/>
          <w:cs/>
        </w:rPr>
        <w:t xml:space="preserve"> </w:t>
      </w:r>
      <w:r w:rsidR="009A4E4C">
        <w:rPr>
          <w:rFonts w:asciiTheme="majorBidi" w:hAnsiTheme="majorBidi"/>
          <w:sz w:val="30"/>
          <w:szCs w:val="30"/>
        </w:rPr>
        <w:t>21</w:t>
      </w:r>
      <w:r w:rsidR="009A4E4C" w:rsidRPr="004B3693">
        <w:rPr>
          <w:rFonts w:asciiTheme="majorBidi" w:hAnsiTheme="majorBidi"/>
          <w:sz w:val="30"/>
          <w:szCs w:val="30"/>
          <w:cs/>
        </w:rPr>
        <w:t xml:space="preserve"> </w:t>
      </w:r>
      <w:r w:rsidR="009A4E4C" w:rsidRPr="004B3693">
        <w:rPr>
          <w:rFonts w:asciiTheme="majorBidi" w:hAnsiTheme="majorBidi" w:hint="cs"/>
          <w:sz w:val="30"/>
          <w:szCs w:val="30"/>
          <w:cs/>
        </w:rPr>
        <w:t>พฤษภาคม</w:t>
      </w:r>
      <w:r w:rsidR="009A4E4C" w:rsidRPr="004B3693">
        <w:rPr>
          <w:rFonts w:asciiTheme="majorBidi" w:hAnsiTheme="majorBidi"/>
          <w:sz w:val="30"/>
          <w:szCs w:val="30"/>
          <w:cs/>
        </w:rPr>
        <w:t xml:space="preserve"> </w:t>
      </w:r>
      <w:r w:rsidR="009A4E4C">
        <w:rPr>
          <w:rFonts w:asciiTheme="majorBidi" w:hAnsiTheme="majorBidi"/>
          <w:sz w:val="30"/>
          <w:szCs w:val="30"/>
        </w:rPr>
        <w:t>2565</w:t>
      </w:r>
      <w:r w:rsidR="009A4E4C" w:rsidRPr="004B3693">
        <w:rPr>
          <w:rFonts w:asciiTheme="majorBidi" w:hAnsiTheme="majorBidi"/>
          <w:sz w:val="30"/>
          <w:szCs w:val="30"/>
          <w:cs/>
        </w:rPr>
        <w:t xml:space="preserve"> </w:t>
      </w:r>
      <w:r w:rsidR="009A4E4C" w:rsidRPr="004B3693">
        <w:rPr>
          <w:rFonts w:asciiTheme="majorBidi" w:hAnsiTheme="majorBidi" w:hint="cs"/>
          <w:sz w:val="30"/>
          <w:szCs w:val="30"/>
          <w:cs/>
        </w:rPr>
        <w:t>และ</w:t>
      </w:r>
      <w:r w:rsidR="009A4E4C" w:rsidRPr="004B3693">
        <w:rPr>
          <w:rFonts w:asciiTheme="majorBidi" w:hAnsiTheme="majorBidi"/>
          <w:sz w:val="30"/>
          <w:szCs w:val="30"/>
          <w:cs/>
        </w:rPr>
        <w:t xml:space="preserve"> </w:t>
      </w:r>
      <w:r w:rsidR="009A4E4C">
        <w:rPr>
          <w:rFonts w:asciiTheme="majorBidi" w:hAnsiTheme="majorBidi"/>
          <w:sz w:val="30"/>
          <w:szCs w:val="30"/>
        </w:rPr>
        <w:t>20</w:t>
      </w:r>
      <w:r w:rsidR="009A4E4C" w:rsidRPr="004B3693">
        <w:rPr>
          <w:rFonts w:asciiTheme="majorBidi" w:hAnsiTheme="majorBidi"/>
          <w:sz w:val="30"/>
          <w:szCs w:val="30"/>
          <w:cs/>
        </w:rPr>
        <w:t xml:space="preserve"> </w:t>
      </w:r>
      <w:r w:rsidR="009A4E4C" w:rsidRPr="004B3693">
        <w:rPr>
          <w:rFonts w:asciiTheme="majorBidi" w:hAnsiTheme="majorBidi" w:hint="cs"/>
          <w:sz w:val="30"/>
          <w:szCs w:val="30"/>
          <w:cs/>
        </w:rPr>
        <w:t>พฤษภาคม</w:t>
      </w:r>
      <w:r w:rsidR="009A4E4C" w:rsidRPr="004B3693">
        <w:rPr>
          <w:rFonts w:asciiTheme="majorBidi" w:hAnsiTheme="majorBidi"/>
          <w:sz w:val="30"/>
          <w:szCs w:val="30"/>
          <w:cs/>
        </w:rPr>
        <w:t xml:space="preserve"> </w:t>
      </w:r>
      <w:r w:rsidR="009A4E4C">
        <w:rPr>
          <w:rFonts w:asciiTheme="majorBidi" w:hAnsiTheme="majorBidi"/>
          <w:sz w:val="30"/>
          <w:szCs w:val="30"/>
        </w:rPr>
        <w:t>2565</w:t>
      </w:r>
      <w:r w:rsidR="009A4E4C" w:rsidRPr="004B3693">
        <w:rPr>
          <w:rFonts w:asciiTheme="majorBidi" w:hAnsiTheme="majorBidi"/>
          <w:sz w:val="30"/>
          <w:szCs w:val="30"/>
          <w:cs/>
        </w:rPr>
        <w:t xml:space="preserve"> </w:t>
      </w:r>
      <w:r w:rsidR="009A4E4C" w:rsidRPr="004B3693">
        <w:rPr>
          <w:rFonts w:asciiTheme="majorBidi" w:hAnsiTheme="majorBidi" w:hint="cs"/>
          <w:sz w:val="30"/>
          <w:szCs w:val="30"/>
          <w:cs/>
        </w:rPr>
        <w:t>ตามลำดับ</w:t>
      </w:r>
    </w:p>
    <w:p w14:paraId="7AE188BE" w14:textId="589C4E0B" w:rsidR="004D5DA7" w:rsidRPr="008970EC" w:rsidRDefault="004D5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6"/>
          <w:szCs w:val="26"/>
          <w:cs/>
          <w:lang w:val="en-GB" w:bidi="ar-SA"/>
        </w:rPr>
      </w:pPr>
    </w:p>
    <w:p w14:paraId="11011761" w14:textId="47F33D85" w:rsidR="00F03B2B" w:rsidRDefault="00A73103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98BE6F7" w14:textId="77777777" w:rsidR="00C53105" w:rsidRPr="008970EC" w:rsidRDefault="00C53105" w:rsidP="008970EC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2ECF4AF8" w14:textId="2E4D122B" w:rsidR="00FB3E5C" w:rsidRDefault="00FB3E5C" w:rsidP="00C53105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  <w:r w:rsidRPr="008970EC">
        <w:rPr>
          <w:rFonts w:asciiTheme="majorBidi" w:hAnsiTheme="majorBidi"/>
          <w:i/>
          <w:iCs/>
          <w:sz w:val="30"/>
          <w:szCs w:val="30"/>
          <w:cs/>
          <w:lang w:bidi="th-TH"/>
        </w:rPr>
        <w:t>การรับโอนกิจการทั้งหมดของบริษัท จีซี ไกลคอล จำกัด และบริษัท จีซี สไตรีนิคส์ จำกัด</w:t>
      </w:r>
    </w:p>
    <w:p w14:paraId="5DBED7A2" w14:textId="77777777" w:rsidR="00FB3E5C" w:rsidRPr="008970EC" w:rsidRDefault="00FB3E5C" w:rsidP="00C53105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i/>
          <w:iCs/>
          <w:sz w:val="26"/>
          <w:szCs w:val="26"/>
          <w:lang w:bidi="th-TH"/>
        </w:rPr>
      </w:pPr>
    </w:p>
    <w:p w14:paraId="49F5976D" w14:textId="063BA6E7" w:rsidR="00B47072" w:rsidRDefault="00575D68" w:rsidP="00C53105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ในการประชุมคณะกรรมการ</w:t>
      </w:r>
      <w:r w:rsidR="00FB3E5C">
        <w:rPr>
          <w:rFonts w:asciiTheme="majorBidi" w:hAnsiTheme="majorBidi" w:hint="cs"/>
          <w:sz w:val="30"/>
          <w:szCs w:val="30"/>
          <w:cs/>
          <w:lang w:bidi="th-TH"/>
        </w:rPr>
        <w:t>ของ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บริษัท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เมื่อวันที่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BC54E5" w:rsidRPr="00E904CD">
        <w:rPr>
          <w:rFonts w:asciiTheme="majorBidi" w:hAnsiTheme="majorBidi"/>
          <w:sz w:val="30"/>
          <w:szCs w:val="30"/>
          <w:lang w:val="en-US" w:bidi="th-TH"/>
        </w:rPr>
        <w:t>13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ธันวาคม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BC54E5" w:rsidRPr="00E904CD">
        <w:rPr>
          <w:rFonts w:asciiTheme="majorBidi" w:hAnsiTheme="majorBidi"/>
          <w:sz w:val="30"/>
          <w:szCs w:val="30"/>
          <w:lang w:val="en-US" w:bidi="th-TH"/>
        </w:rPr>
        <w:t>2564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FB3E5C">
        <w:rPr>
          <w:rFonts w:asciiTheme="majorBidi" w:hAnsiTheme="majorBidi" w:hint="cs"/>
          <w:sz w:val="30"/>
          <w:szCs w:val="30"/>
          <w:cs/>
          <w:lang w:bidi="th-TH"/>
        </w:rPr>
        <w:t>คณะกรรมการ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ได้มีมติอนุมัติการรับโอนกิจการทั้งหมดหรือบางส่วน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และการเลิกกิจการของบริษัทย่อยที่บริษัทเป็นผู้ถือหุ้นร้อยละ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BC54E5" w:rsidRPr="00E904CD">
        <w:rPr>
          <w:rFonts w:asciiTheme="majorBidi" w:hAnsiTheme="majorBidi"/>
          <w:sz w:val="30"/>
          <w:szCs w:val="30"/>
          <w:lang w:val="en-US" w:bidi="th-TH"/>
        </w:rPr>
        <w:t>100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ทั้งทางตรงและทางอ้อม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โดยการปรับโครงสร้างการด</w:t>
      </w:r>
      <w:r w:rsidR="00CF0691" w:rsidRPr="00E904CD">
        <w:rPr>
          <w:rFonts w:asciiTheme="majorBidi" w:hAnsiTheme="majorBidi" w:hint="cs"/>
          <w:sz w:val="30"/>
          <w:szCs w:val="30"/>
          <w:cs/>
          <w:lang w:bidi="th-TH"/>
        </w:rPr>
        <w:t>ำ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เนินธุรกิจดังกล่าวสามารถสนับสนุนกลยุทธ์ระยะยาวของบริษัทได้ดียิ่งขึ้น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ได้แก่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2C1F7F">
        <w:rPr>
          <w:rFonts w:asciiTheme="majorBidi" w:hAnsiTheme="majorBidi" w:hint="cs"/>
          <w:sz w:val="30"/>
          <w:szCs w:val="30"/>
          <w:cs/>
          <w:lang w:bidi="th-TH"/>
        </w:rPr>
        <w:t xml:space="preserve">  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การขยายธุรกิจไปต่างประเทศ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การขายและการพัฒนาผลิตภัณฑ์ให้มีมูลค่าสูง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(</w:t>
      </w:r>
      <w:r w:rsidRPr="00E904CD">
        <w:rPr>
          <w:rFonts w:asciiTheme="majorBidi" w:hAnsiTheme="majorBidi"/>
          <w:sz w:val="30"/>
          <w:szCs w:val="30"/>
          <w:lang w:bidi="th-TH"/>
        </w:rPr>
        <w:t xml:space="preserve">High Value Products)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การเพิ่มประสิทธิภาพในการก</w:t>
      </w:r>
      <w:r w:rsidR="00CF0691" w:rsidRPr="00E904CD">
        <w:rPr>
          <w:rFonts w:asciiTheme="majorBidi" w:hAnsiTheme="majorBidi" w:hint="cs"/>
          <w:sz w:val="30"/>
          <w:szCs w:val="30"/>
          <w:cs/>
          <w:lang w:bidi="th-TH"/>
        </w:rPr>
        <w:t>ำ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กับดูแลบริษัทในกลุ่มทั้งในและต่างประเทศ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ตลอดจนสนับสนุนกลยุทธ์ด้านความยั่งยืน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(</w:t>
      </w:r>
      <w:r w:rsidRPr="00E904CD">
        <w:rPr>
          <w:rFonts w:asciiTheme="majorBidi" w:hAnsiTheme="majorBidi"/>
          <w:sz w:val="30"/>
          <w:szCs w:val="30"/>
          <w:lang w:bidi="th-TH"/>
        </w:rPr>
        <w:t>Sustainability)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</w:p>
    <w:p w14:paraId="55B55436" w14:textId="77777777" w:rsidR="00B47072" w:rsidRPr="008970EC" w:rsidRDefault="00B47072" w:rsidP="00C53105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sz w:val="26"/>
          <w:szCs w:val="26"/>
          <w:cs/>
          <w:lang w:bidi="th-TH"/>
        </w:rPr>
      </w:pPr>
    </w:p>
    <w:p w14:paraId="0950E1CD" w14:textId="2BB110EF" w:rsidR="00E740DC" w:rsidRDefault="00575D68" w:rsidP="00C53105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การโอนกิจการทั้งหมดของบริษัท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จีซี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ไกลคอล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จำกัด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(</w:t>
      </w:r>
      <w:r w:rsidR="007A0DED">
        <w:rPr>
          <w:rFonts w:asciiTheme="majorBidi" w:hAnsiTheme="majorBidi"/>
          <w:sz w:val="30"/>
          <w:szCs w:val="30"/>
          <w:lang w:val="en-US" w:bidi="th-TH"/>
        </w:rPr>
        <w:t>“</w:t>
      </w:r>
      <w:r w:rsidRPr="00E904CD">
        <w:rPr>
          <w:rFonts w:asciiTheme="majorBidi" w:hAnsiTheme="majorBidi"/>
          <w:sz w:val="30"/>
          <w:szCs w:val="30"/>
          <w:lang w:bidi="th-TH"/>
        </w:rPr>
        <w:t>Glycol</w:t>
      </w:r>
      <w:r w:rsidR="007A0DED">
        <w:rPr>
          <w:rFonts w:asciiTheme="majorBidi" w:hAnsiTheme="majorBidi"/>
          <w:sz w:val="30"/>
          <w:szCs w:val="30"/>
          <w:lang w:bidi="th-TH"/>
        </w:rPr>
        <w:t>”</w:t>
      </w:r>
      <w:r w:rsidRPr="00E904CD">
        <w:rPr>
          <w:rFonts w:asciiTheme="majorBidi" w:hAnsiTheme="majorBidi"/>
          <w:sz w:val="30"/>
          <w:szCs w:val="30"/>
          <w:lang w:bidi="th-TH"/>
        </w:rPr>
        <w:t xml:space="preserve">)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และบริษัท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จีซี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สไตรีนิคส์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จำกัด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(</w:t>
      </w:r>
      <w:r w:rsidR="00D57FAA">
        <w:rPr>
          <w:rFonts w:asciiTheme="majorBidi" w:hAnsiTheme="majorBidi"/>
          <w:sz w:val="30"/>
          <w:szCs w:val="30"/>
          <w:lang w:bidi="th-TH"/>
        </w:rPr>
        <w:t>“</w:t>
      </w:r>
      <w:r w:rsidRPr="00E904CD">
        <w:rPr>
          <w:rFonts w:asciiTheme="majorBidi" w:hAnsiTheme="majorBidi"/>
          <w:sz w:val="30"/>
          <w:szCs w:val="30"/>
          <w:lang w:bidi="th-TH"/>
        </w:rPr>
        <w:t>GCS</w:t>
      </w:r>
      <w:r w:rsidR="00D57FAA">
        <w:rPr>
          <w:rFonts w:asciiTheme="majorBidi" w:hAnsiTheme="majorBidi"/>
          <w:sz w:val="30"/>
          <w:szCs w:val="30"/>
          <w:lang w:bidi="th-TH"/>
        </w:rPr>
        <w:t>”</w:t>
      </w:r>
      <w:r w:rsidRPr="00E904CD">
        <w:rPr>
          <w:rFonts w:asciiTheme="majorBidi" w:hAnsiTheme="majorBidi"/>
          <w:sz w:val="30"/>
          <w:szCs w:val="30"/>
          <w:lang w:bidi="th-TH"/>
        </w:rPr>
        <w:t xml:space="preserve">)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มาที่บริษัท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เป็นส่วนหนึ่งของแผนการปรับโครงสร้างดังกล่าว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ซ</w:t>
      </w:r>
      <w:r w:rsidR="00E904CD">
        <w:rPr>
          <w:rFonts w:asciiTheme="majorBidi" w:hAnsiTheme="majorBidi" w:hint="cs"/>
          <w:sz w:val="30"/>
          <w:szCs w:val="30"/>
          <w:cs/>
          <w:lang w:bidi="th-TH"/>
        </w:rPr>
        <w:t>ึ่ง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มีผลสมบูรณ์ตามกฎหมายเมื่อวันที่</w:t>
      </w:r>
      <w:r w:rsidR="00E904CD" w:rsidRPr="00E904CD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="00BC54E5" w:rsidRPr="00E904CD">
        <w:rPr>
          <w:rFonts w:asciiTheme="majorBidi" w:hAnsiTheme="majorBidi"/>
          <w:sz w:val="30"/>
          <w:szCs w:val="30"/>
          <w:lang w:val="en-US" w:bidi="th-TH"/>
        </w:rPr>
        <w:t>1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กรกฎาคม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BC54E5" w:rsidRPr="00E904CD">
        <w:rPr>
          <w:rFonts w:asciiTheme="majorBidi" w:hAnsiTheme="majorBidi"/>
          <w:sz w:val="30"/>
          <w:szCs w:val="30"/>
          <w:lang w:val="en-US" w:bidi="th-TH"/>
        </w:rPr>
        <w:t>2565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และบริษัทจะดำเนินการจดทะเบียนเลิกกิจการของ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904CD">
        <w:rPr>
          <w:rFonts w:asciiTheme="majorBidi" w:hAnsiTheme="majorBidi"/>
          <w:sz w:val="30"/>
          <w:szCs w:val="30"/>
          <w:lang w:bidi="th-TH"/>
        </w:rPr>
        <w:t xml:space="preserve">Glycol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และ</w:t>
      </w:r>
      <w:r w:rsidRPr="00E904C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904CD">
        <w:rPr>
          <w:rFonts w:asciiTheme="majorBidi" w:hAnsiTheme="majorBidi"/>
          <w:sz w:val="30"/>
          <w:szCs w:val="30"/>
          <w:lang w:bidi="th-TH"/>
        </w:rPr>
        <w:t xml:space="preserve">GCS </w:t>
      </w:r>
      <w:r w:rsidRPr="00E904CD">
        <w:rPr>
          <w:rFonts w:asciiTheme="majorBidi" w:hAnsiTheme="majorBidi" w:hint="cs"/>
          <w:sz w:val="30"/>
          <w:szCs w:val="30"/>
          <w:cs/>
          <w:lang w:bidi="th-TH"/>
        </w:rPr>
        <w:t>ต่อไป</w:t>
      </w:r>
    </w:p>
    <w:p w14:paraId="5C6B01D1" w14:textId="7A69A0C1" w:rsidR="00C53105" w:rsidRPr="008970EC" w:rsidRDefault="00C53105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sz w:val="26"/>
          <w:szCs w:val="26"/>
          <w:lang w:val="en-US" w:bidi="th-TH"/>
        </w:rPr>
      </w:pPr>
    </w:p>
    <w:p w14:paraId="41490DF7" w14:textId="7D633DC9" w:rsidR="00FB3E5C" w:rsidRDefault="00FB3E5C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  <w:r w:rsidRPr="008970EC">
        <w:rPr>
          <w:rFonts w:asciiTheme="majorBidi" w:hAnsiTheme="majorBidi"/>
          <w:i/>
          <w:iCs/>
          <w:sz w:val="30"/>
          <w:szCs w:val="30"/>
          <w:cs/>
          <w:lang w:val="en-US" w:bidi="th-TH"/>
        </w:rPr>
        <w:t>การควบรวมกิจการระหว่างบริษัท วี</w:t>
      </w:r>
      <w:r w:rsidRPr="008970EC">
        <w:rPr>
          <w:rFonts w:asciiTheme="majorBidi" w:hAnsiTheme="majorBidi"/>
          <w:i/>
          <w:iCs/>
          <w:sz w:val="30"/>
          <w:szCs w:val="30"/>
          <w:cs/>
          <w:lang w:bidi="th-TH"/>
        </w:rPr>
        <w:t>นิไทย จำกัด (มหาชน) กับบริษัท ไทยอาซาฮีเคมีภัณฑ์ จำกัด</w:t>
      </w:r>
    </w:p>
    <w:p w14:paraId="6346435A" w14:textId="77777777" w:rsidR="00FB3E5C" w:rsidRPr="008970EC" w:rsidRDefault="00FB3E5C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i/>
          <w:iCs/>
          <w:sz w:val="26"/>
          <w:szCs w:val="26"/>
          <w:cs/>
          <w:lang w:val="en-US" w:bidi="th-TH"/>
        </w:rPr>
      </w:pPr>
    </w:p>
    <w:p w14:paraId="6EBA33AC" w14:textId="288A241A" w:rsidR="00575D68" w:rsidRPr="00915422" w:rsidRDefault="00E701EF" w:rsidP="00915422">
      <w:pPr>
        <w:pStyle w:val="block"/>
        <w:spacing w:line="240" w:lineRule="auto"/>
        <w:ind w:left="54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A9276D">
        <w:rPr>
          <w:rFonts w:asciiTheme="majorBidi" w:hAnsiTheme="majorBidi" w:hint="cs"/>
          <w:sz w:val="30"/>
          <w:szCs w:val="30"/>
          <w:cs/>
          <w:lang w:bidi="th-TH"/>
        </w:rPr>
        <w:t>เมื่อ</w:t>
      </w:r>
      <w:r w:rsidR="00884A0F" w:rsidRPr="00A9276D">
        <w:rPr>
          <w:rFonts w:asciiTheme="majorBidi" w:hAnsiTheme="majorBidi" w:hint="cs"/>
          <w:sz w:val="30"/>
          <w:szCs w:val="30"/>
          <w:cs/>
          <w:lang w:bidi="th-TH"/>
        </w:rPr>
        <w:t>วันที่</w:t>
      </w:r>
      <w:r w:rsidR="00884A0F" w:rsidRPr="00A9276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9276D">
        <w:rPr>
          <w:rFonts w:asciiTheme="majorBidi" w:hAnsiTheme="majorBidi"/>
          <w:sz w:val="30"/>
          <w:szCs w:val="30"/>
          <w:lang w:bidi="th-TH"/>
        </w:rPr>
        <w:t>3</w:t>
      </w:r>
      <w:r w:rsidR="00884A0F" w:rsidRPr="00A9276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84A0F" w:rsidRPr="00A9276D">
        <w:rPr>
          <w:rFonts w:asciiTheme="majorBidi" w:hAnsiTheme="majorBidi" w:hint="cs"/>
          <w:sz w:val="30"/>
          <w:szCs w:val="30"/>
          <w:cs/>
          <w:lang w:bidi="th-TH"/>
        </w:rPr>
        <w:t>พฤษภาคม</w:t>
      </w:r>
      <w:r w:rsidR="00884A0F" w:rsidRPr="00A9276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9276D">
        <w:rPr>
          <w:rFonts w:asciiTheme="majorBidi" w:hAnsiTheme="majorBidi"/>
          <w:sz w:val="30"/>
          <w:szCs w:val="30"/>
          <w:lang w:bidi="th-TH"/>
        </w:rPr>
        <w:t>2565</w:t>
      </w:r>
      <w:r w:rsidR="00884A0F" w:rsidRPr="00A9276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84A0F" w:rsidRPr="00A9276D">
        <w:rPr>
          <w:rFonts w:asciiTheme="majorBidi" w:hAnsiTheme="majorBidi" w:hint="cs"/>
          <w:sz w:val="30"/>
          <w:szCs w:val="30"/>
          <w:cs/>
          <w:lang w:bidi="th-TH"/>
        </w:rPr>
        <w:t>บริษัทถือหุ้นใน</w:t>
      </w:r>
      <w:r w:rsidR="00744FA1" w:rsidRPr="00A9276D">
        <w:rPr>
          <w:rFonts w:asciiTheme="majorBidi" w:hAnsiTheme="majorBidi" w:hint="cs"/>
          <w:sz w:val="30"/>
          <w:szCs w:val="30"/>
          <w:cs/>
          <w:lang w:bidi="th-TH"/>
        </w:rPr>
        <w:t>บริษัท</w:t>
      </w:r>
      <w:r w:rsidR="00744FA1" w:rsidRPr="00A9276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744FA1" w:rsidRPr="00A9276D">
        <w:rPr>
          <w:rFonts w:asciiTheme="majorBidi" w:hAnsiTheme="majorBidi" w:hint="cs"/>
          <w:sz w:val="30"/>
          <w:szCs w:val="30"/>
          <w:cs/>
          <w:lang w:bidi="th-TH"/>
        </w:rPr>
        <w:t>วีนิไทย</w:t>
      </w:r>
      <w:r w:rsidR="00744FA1" w:rsidRPr="00A9276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744FA1" w:rsidRPr="00A9276D">
        <w:rPr>
          <w:rFonts w:asciiTheme="majorBidi" w:hAnsiTheme="majorBidi" w:hint="cs"/>
          <w:sz w:val="30"/>
          <w:szCs w:val="30"/>
          <w:cs/>
          <w:lang w:bidi="th-TH"/>
        </w:rPr>
        <w:t>จ</w:t>
      </w:r>
      <w:r w:rsidRPr="00A9276D">
        <w:rPr>
          <w:rFonts w:asciiTheme="majorBidi" w:hAnsiTheme="majorBidi" w:hint="cs"/>
          <w:sz w:val="30"/>
          <w:szCs w:val="30"/>
          <w:cs/>
          <w:lang w:bidi="th-TH"/>
        </w:rPr>
        <w:t>ำ</w:t>
      </w:r>
      <w:r w:rsidR="00744FA1" w:rsidRPr="00A9276D">
        <w:rPr>
          <w:rFonts w:asciiTheme="majorBidi" w:hAnsiTheme="majorBidi" w:hint="cs"/>
          <w:sz w:val="30"/>
          <w:szCs w:val="30"/>
          <w:cs/>
          <w:lang w:bidi="th-TH"/>
        </w:rPr>
        <w:t>กัด</w:t>
      </w:r>
      <w:r w:rsidR="00744FA1" w:rsidRPr="00A9276D">
        <w:rPr>
          <w:rFonts w:asciiTheme="majorBidi" w:hAnsiTheme="majorBidi"/>
          <w:sz w:val="30"/>
          <w:szCs w:val="30"/>
          <w:cs/>
          <w:lang w:bidi="th-TH"/>
        </w:rPr>
        <w:t xml:space="preserve"> (</w:t>
      </w:r>
      <w:r w:rsidR="00744FA1" w:rsidRPr="00A9276D">
        <w:rPr>
          <w:rFonts w:asciiTheme="majorBidi" w:hAnsiTheme="majorBidi" w:hint="cs"/>
          <w:sz w:val="30"/>
          <w:szCs w:val="30"/>
          <w:cs/>
          <w:lang w:bidi="th-TH"/>
        </w:rPr>
        <w:t>มหาชน</w:t>
      </w:r>
      <w:r w:rsidR="00744FA1" w:rsidRPr="00A9276D">
        <w:rPr>
          <w:rFonts w:asciiTheme="majorBidi" w:hAnsiTheme="majorBidi"/>
          <w:sz w:val="30"/>
          <w:szCs w:val="30"/>
          <w:cs/>
          <w:lang w:bidi="th-TH"/>
        </w:rPr>
        <w:t>) (</w:t>
      </w:r>
      <w:r w:rsidRPr="00A9276D">
        <w:rPr>
          <w:rFonts w:asciiTheme="majorBidi" w:hAnsiTheme="majorBidi"/>
          <w:sz w:val="30"/>
          <w:szCs w:val="30"/>
          <w:lang w:val="en-US" w:bidi="th-TH"/>
        </w:rPr>
        <w:t>“</w:t>
      </w:r>
      <w:r w:rsidR="00744FA1" w:rsidRPr="00A9276D">
        <w:rPr>
          <w:rFonts w:asciiTheme="majorBidi" w:hAnsiTheme="majorBidi"/>
          <w:sz w:val="30"/>
          <w:szCs w:val="30"/>
          <w:lang w:bidi="th-TH"/>
        </w:rPr>
        <w:t>VNT</w:t>
      </w:r>
      <w:r w:rsidRPr="00A9276D">
        <w:rPr>
          <w:rFonts w:asciiTheme="majorBidi" w:hAnsiTheme="majorBidi"/>
          <w:sz w:val="30"/>
          <w:szCs w:val="30"/>
          <w:lang w:bidi="th-TH"/>
        </w:rPr>
        <w:t>”</w:t>
      </w:r>
      <w:r w:rsidR="00744FA1" w:rsidRPr="00A9276D">
        <w:rPr>
          <w:rFonts w:asciiTheme="majorBidi" w:hAnsiTheme="majorBidi"/>
          <w:sz w:val="30"/>
          <w:szCs w:val="30"/>
          <w:lang w:bidi="th-TH"/>
        </w:rPr>
        <w:t>)</w:t>
      </w:r>
      <w:r w:rsidR="00884A0F" w:rsidRPr="00A9276D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884A0F" w:rsidRPr="00A9276D">
        <w:rPr>
          <w:rFonts w:asciiTheme="majorBidi" w:hAnsiTheme="majorBidi" w:hint="cs"/>
          <w:sz w:val="30"/>
          <w:szCs w:val="30"/>
          <w:cs/>
          <w:lang w:bidi="th-TH"/>
        </w:rPr>
        <w:t>ร้อยละ</w:t>
      </w:r>
      <w:r w:rsidR="00884A0F" w:rsidRPr="00A9276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9276D">
        <w:rPr>
          <w:rFonts w:asciiTheme="majorBidi" w:hAnsiTheme="majorBidi"/>
          <w:sz w:val="30"/>
          <w:szCs w:val="30"/>
          <w:lang w:val="en-US" w:bidi="th-TH"/>
        </w:rPr>
        <w:t>37.82</w:t>
      </w:r>
      <w:r w:rsidR="00884A0F" w:rsidRPr="00A9276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84A0F" w:rsidRPr="00A9276D">
        <w:rPr>
          <w:rFonts w:asciiTheme="majorBidi" w:hAnsiTheme="majorBidi" w:hint="cs"/>
          <w:sz w:val="30"/>
          <w:szCs w:val="30"/>
          <w:cs/>
          <w:lang w:bidi="th-TH"/>
        </w:rPr>
        <w:t>ซึ่งบริษัทมีแผนที่จะสนับสนุนการควบรวมกิจการระหว่าง</w:t>
      </w:r>
      <w:r w:rsidR="00884A0F" w:rsidRPr="00A9276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84A0F" w:rsidRPr="00A9276D">
        <w:rPr>
          <w:rFonts w:asciiTheme="majorBidi" w:hAnsiTheme="majorBidi"/>
          <w:sz w:val="30"/>
          <w:szCs w:val="30"/>
          <w:lang w:bidi="th-TH"/>
        </w:rPr>
        <w:t>VNT</w:t>
      </w:r>
      <w:r w:rsidR="00884A0F" w:rsidRPr="00A9276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9276D">
        <w:rPr>
          <w:rFonts w:asciiTheme="majorBidi" w:hAnsiTheme="majorBidi"/>
          <w:sz w:val="30"/>
          <w:szCs w:val="30"/>
          <w:cs/>
        </w:rPr>
        <w:t>กับ</w:t>
      </w:r>
      <w:r w:rsidR="00FB3E5C" w:rsidRPr="00FB3E5C">
        <w:rPr>
          <w:rFonts w:asciiTheme="majorBidi" w:hAnsiTheme="majorBidi" w:hint="cs"/>
          <w:sz w:val="30"/>
          <w:szCs w:val="30"/>
          <w:cs/>
          <w:lang w:bidi="th-TH"/>
        </w:rPr>
        <w:t>บริษัท</w:t>
      </w:r>
      <w:r w:rsidR="00FB3E5C" w:rsidRPr="00FB3E5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FB3E5C" w:rsidRPr="00FB3E5C">
        <w:rPr>
          <w:rFonts w:asciiTheme="majorBidi" w:hAnsiTheme="majorBidi" w:hint="cs"/>
          <w:sz w:val="30"/>
          <w:szCs w:val="30"/>
          <w:cs/>
          <w:lang w:bidi="th-TH"/>
        </w:rPr>
        <w:t>ไทยอาซาฮีเคมีภัณฑ์</w:t>
      </w:r>
      <w:r w:rsidR="00FB3E5C" w:rsidRPr="00FB3E5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FB3E5C" w:rsidRPr="00FB3E5C">
        <w:rPr>
          <w:rFonts w:asciiTheme="majorBidi" w:hAnsiTheme="majorBidi" w:hint="cs"/>
          <w:sz w:val="30"/>
          <w:szCs w:val="30"/>
          <w:cs/>
          <w:lang w:bidi="th-TH"/>
        </w:rPr>
        <w:t>จ</w:t>
      </w:r>
      <w:r w:rsidR="00FB3E5C">
        <w:rPr>
          <w:rFonts w:asciiTheme="majorBidi" w:hAnsiTheme="majorBidi" w:hint="cs"/>
          <w:sz w:val="30"/>
          <w:szCs w:val="30"/>
          <w:cs/>
          <w:lang w:bidi="th-TH"/>
        </w:rPr>
        <w:t>ำ</w:t>
      </w:r>
      <w:r w:rsidR="00FB3E5C" w:rsidRPr="00FB3E5C">
        <w:rPr>
          <w:rFonts w:asciiTheme="majorBidi" w:hAnsiTheme="majorBidi" w:hint="cs"/>
          <w:sz w:val="30"/>
          <w:szCs w:val="30"/>
          <w:cs/>
          <w:lang w:bidi="th-TH"/>
        </w:rPr>
        <w:t>กัด</w:t>
      </w:r>
      <w:r w:rsidR="00FB3E5C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="00FB3E5C">
        <w:rPr>
          <w:rFonts w:asciiTheme="majorBidi" w:hAnsiTheme="majorBidi"/>
          <w:sz w:val="30"/>
          <w:szCs w:val="30"/>
          <w:lang w:val="en-US" w:bidi="th-TH"/>
        </w:rPr>
        <w:t>(</w:t>
      </w:r>
      <w:r w:rsidR="00A223A8">
        <w:rPr>
          <w:rFonts w:asciiTheme="majorBidi" w:hAnsiTheme="majorBidi"/>
          <w:sz w:val="30"/>
          <w:szCs w:val="30"/>
          <w:lang w:val="en-US" w:bidi="th-TH"/>
        </w:rPr>
        <w:t>“</w:t>
      </w:r>
      <w:r w:rsidR="00FB3E5C">
        <w:rPr>
          <w:rFonts w:asciiTheme="majorBidi" w:hAnsiTheme="majorBidi"/>
          <w:sz w:val="30"/>
          <w:szCs w:val="30"/>
          <w:lang w:val="en-US" w:bidi="th-TH"/>
        </w:rPr>
        <w:t>AGC-TH</w:t>
      </w:r>
      <w:r w:rsidR="00A223A8">
        <w:rPr>
          <w:rFonts w:asciiTheme="majorBidi" w:hAnsiTheme="majorBidi"/>
          <w:sz w:val="30"/>
          <w:szCs w:val="30"/>
          <w:lang w:val="en-US" w:bidi="th-TH"/>
        </w:rPr>
        <w:t>”</w:t>
      </w:r>
      <w:r w:rsidR="00FB3E5C">
        <w:rPr>
          <w:rFonts w:asciiTheme="majorBidi" w:hAnsiTheme="majorBidi"/>
          <w:sz w:val="30"/>
          <w:szCs w:val="30"/>
          <w:lang w:val="en-US" w:bidi="th-TH"/>
        </w:rPr>
        <w:t>)</w:t>
      </w:r>
      <w:r w:rsidRPr="00A9276D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884A0F" w:rsidRPr="00A9276D">
        <w:rPr>
          <w:rFonts w:asciiTheme="majorBidi" w:hAnsiTheme="majorBidi" w:hint="cs"/>
          <w:sz w:val="30"/>
          <w:szCs w:val="30"/>
          <w:cs/>
          <w:lang w:bidi="th-TH"/>
        </w:rPr>
        <w:t>เพื่อก่อตั้งบริษัทใหม่ชื่อว่า</w:t>
      </w:r>
      <w:r w:rsidR="00884A0F" w:rsidRPr="00A9276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84A0F" w:rsidRPr="00A9276D">
        <w:rPr>
          <w:rFonts w:asciiTheme="majorBidi" w:hAnsiTheme="majorBidi" w:hint="cs"/>
          <w:sz w:val="30"/>
          <w:szCs w:val="30"/>
          <w:cs/>
          <w:lang w:bidi="th-TH"/>
        </w:rPr>
        <w:t>บริษัท</w:t>
      </w:r>
      <w:r w:rsidR="00884A0F" w:rsidRPr="00A9276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84A0F" w:rsidRPr="00A9276D">
        <w:rPr>
          <w:rFonts w:asciiTheme="majorBidi" w:hAnsiTheme="majorBidi" w:hint="cs"/>
          <w:sz w:val="30"/>
          <w:szCs w:val="30"/>
          <w:cs/>
          <w:lang w:bidi="th-TH"/>
        </w:rPr>
        <w:t>เอจีซี</w:t>
      </w:r>
      <w:r w:rsidR="00884A0F" w:rsidRPr="00A9276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84A0F" w:rsidRPr="00A9276D">
        <w:rPr>
          <w:rFonts w:asciiTheme="majorBidi" w:hAnsiTheme="majorBidi" w:hint="cs"/>
          <w:sz w:val="30"/>
          <w:szCs w:val="30"/>
          <w:cs/>
          <w:lang w:bidi="th-TH"/>
        </w:rPr>
        <w:t>วีนิไทย</w:t>
      </w:r>
      <w:r w:rsidR="00884A0F" w:rsidRPr="00A9276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84A0F" w:rsidRPr="00A9276D">
        <w:rPr>
          <w:rFonts w:asciiTheme="majorBidi" w:hAnsiTheme="majorBidi" w:hint="cs"/>
          <w:sz w:val="30"/>
          <w:szCs w:val="30"/>
          <w:cs/>
          <w:lang w:bidi="th-TH"/>
        </w:rPr>
        <w:t>จ</w:t>
      </w:r>
      <w:r w:rsidRPr="00A9276D">
        <w:rPr>
          <w:rFonts w:asciiTheme="majorBidi" w:hAnsiTheme="majorBidi" w:hint="cs"/>
          <w:sz w:val="30"/>
          <w:szCs w:val="30"/>
          <w:cs/>
          <w:lang w:bidi="th-TH"/>
        </w:rPr>
        <w:t>ำ</w:t>
      </w:r>
      <w:r w:rsidR="00884A0F" w:rsidRPr="00A9276D">
        <w:rPr>
          <w:rFonts w:asciiTheme="majorBidi" w:hAnsiTheme="majorBidi" w:hint="cs"/>
          <w:sz w:val="30"/>
          <w:szCs w:val="30"/>
          <w:cs/>
          <w:lang w:bidi="th-TH"/>
        </w:rPr>
        <w:t>กัด</w:t>
      </w:r>
      <w:r w:rsidR="00884A0F" w:rsidRPr="00A9276D">
        <w:rPr>
          <w:rFonts w:asciiTheme="majorBidi" w:hAnsiTheme="majorBidi"/>
          <w:sz w:val="30"/>
          <w:szCs w:val="30"/>
          <w:cs/>
          <w:lang w:bidi="th-TH"/>
        </w:rPr>
        <w:t xml:space="preserve"> (</w:t>
      </w:r>
      <w:r w:rsidR="00884A0F" w:rsidRPr="00A9276D">
        <w:rPr>
          <w:rFonts w:asciiTheme="majorBidi" w:hAnsiTheme="majorBidi" w:hint="cs"/>
          <w:sz w:val="30"/>
          <w:szCs w:val="30"/>
          <w:cs/>
          <w:lang w:bidi="th-TH"/>
        </w:rPr>
        <w:t>มหาชน</w:t>
      </w:r>
      <w:r w:rsidR="00884A0F" w:rsidRPr="00A9276D">
        <w:rPr>
          <w:rFonts w:asciiTheme="majorBidi" w:hAnsiTheme="majorBidi"/>
          <w:sz w:val="30"/>
          <w:szCs w:val="30"/>
          <w:cs/>
          <w:lang w:bidi="th-TH"/>
        </w:rPr>
        <w:t>) (</w:t>
      </w:r>
      <w:r w:rsidRPr="00A9276D">
        <w:rPr>
          <w:rFonts w:asciiTheme="majorBidi" w:hAnsiTheme="majorBidi"/>
          <w:sz w:val="30"/>
          <w:szCs w:val="30"/>
          <w:lang w:val="en-US" w:bidi="th-TH"/>
        </w:rPr>
        <w:t>“</w:t>
      </w:r>
      <w:r w:rsidR="00884A0F" w:rsidRPr="00A9276D">
        <w:rPr>
          <w:rFonts w:asciiTheme="majorBidi" w:hAnsiTheme="majorBidi"/>
          <w:sz w:val="30"/>
          <w:szCs w:val="30"/>
          <w:lang w:bidi="th-TH"/>
        </w:rPr>
        <w:t>AVT</w:t>
      </w:r>
      <w:r w:rsidRPr="00A9276D">
        <w:rPr>
          <w:rFonts w:asciiTheme="majorBidi" w:hAnsiTheme="majorBidi"/>
          <w:sz w:val="30"/>
          <w:szCs w:val="30"/>
          <w:lang w:bidi="th-TH"/>
        </w:rPr>
        <w:t>”</w:t>
      </w:r>
      <w:r w:rsidR="00884A0F" w:rsidRPr="00A9276D">
        <w:rPr>
          <w:rFonts w:asciiTheme="majorBidi" w:hAnsiTheme="majorBidi"/>
          <w:sz w:val="30"/>
          <w:szCs w:val="30"/>
          <w:lang w:bidi="th-TH"/>
        </w:rPr>
        <w:t xml:space="preserve">) </w:t>
      </w:r>
      <w:r w:rsidRPr="00A9276D">
        <w:rPr>
          <w:rFonts w:asciiTheme="majorBidi" w:hAnsiTheme="majorBidi" w:hint="cs"/>
          <w:sz w:val="30"/>
          <w:szCs w:val="30"/>
          <w:cs/>
          <w:lang w:bidi="th-TH"/>
        </w:rPr>
        <w:t>โดย</w:t>
      </w:r>
      <w:r w:rsidR="00884A0F" w:rsidRPr="00A9276D">
        <w:rPr>
          <w:rFonts w:asciiTheme="majorBidi" w:hAnsiTheme="majorBidi" w:hint="cs"/>
          <w:sz w:val="30"/>
          <w:szCs w:val="30"/>
          <w:cs/>
          <w:lang w:bidi="th-TH"/>
        </w:rPr>
        <w:t>การควบรวมกิจการและการก่อตั้งบริษัทใหม่ได้เสร็จสิ้นสมบูรณ์เรียบร้อยแล้วในวันที่</w:t>
      </w:r>
      <w:r w:rsidR="00884A0F" w:rsidRPr="00A9276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A9276D" w:rsidRPr="00A9276D">
        <w:rPr>
          <w:rFonts w:asciiTheme="majorBidi" w:hAnsiTheme="majorBidi"/>
          <w:sz w:val="30"/>
          <w:szCs w:val="30"/>
          <w:lang w:bidi="th-TH"/>
        </w:rPr>
        <w:t>1</w:t>
      </w:r>
      <w:r w:rsidR="00884A0F" w:rsidRPr="00A9276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84A0F" w:rsidRPr="00A9276D">
        <w:rPr>
          <w:rFonts w:asciiTheme="majorBidi" w:hAnsiTheme="majorBidi" w:hint="cs"/>
          <w:sz w:val="30"/>
          <w:szCs w:val="30"/>
          <w:cs/>
          <w:lang w:bidi="th-TH"/>
        </w:rPr>
        <w:t>กรกฎาคม</w:t>
      </w:r>
      <w:r w:rsidR="00884A0F" w:rsidRPr="00A9276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A9276D" w:rsidRPr="00A9276D">
        <w:rPr>
          <w:rFonts w:asciiTheme="majorBidi" w:hAnsiTheme="majorBidi"/>
          <w:sz w:val="30"/>
          <w:szCs w:val="30"/>
          <w:lang w:bidi="th-TH"/>
        </w:rPr>
        <w:t>2565</w:t>
      </w:r>
      <w:r w:rsidR="00884A0F" w:rsidRPr="00A9276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84A0F" w:rsidRPr="00A9276D">
        <w:rPr>
          <w:rFonts w:asciiTheme="majorBidi" w:hAnsiTheme="majorBidi" w:hint="cs"/>
          <w:sz w:val="30"/>
          <w:szCs w:val="30"/>
          <w:cs/>
          <w:lang w:bidi="th-TH"/>
        </w:rPr>
        <w:t>และภายหลังการจัดสรรหุ้นใน</w:t>
      </w:r>
      <w:r w:rsidR="00884A0F" w:rsidRPr="00A9276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84A0F" w:rsidRPr="00A9276D">
        <w:rPr>
          <w:rFonts w:asciiTheme="majorBidi" w:hAnsiTheme="majorBidi"/>
          <w:sz w:val="30"/>
          <w:szCs w:val="30"/>
          <w:lang w:bidi="th-TH"/>
        </w:rPr>
        <w:t xml:space="preserve">AVT </w:t>
      </w:r>
      <w:r w:rsidR="00884A0F" w:rsidRPr="00A9276D">
        <w:rPr>
          <w:rFonts w:asciiTheme="majorBidi" w:hAnsiTheme="majorBidi" w:hint="cs"/>
          <w:sz w:val="30"/>
          <w:szCs w:val="30"/>
          <w:cs/>
          <w:lang w:bidi="th-TH"/>
        </w:rPr>
        <w:t>ส่งผลให้บริษัทมีสัดส่วนการถือหุ้นใน</w:t>
      </w:r>
      <w:r w:rsidR="00884A0F" w:rsidRPr="00A9276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84A0F" w:rsidRPr="00A9276D">
        <w:rPr>
          <w:rFonts w:asciiTheme="majorBidi" w:hAnsiTheme="majorBidi"/>
          <w:sz w:val="30"/>
          <w:szCs w:val="30"/>
          <w:lang w:bidi="th-TH"/>
        </w:rPr>
        <w:t xml:space="preserve">AVT </w:t>
      </w:r>
      <w:r w:rsidR="00884A0F" w:rsidRPr="00A9276D">
        <w:rPr>
          <w:rFonts w:asciiTheme="majorBidi" w:hAnsiTheme="majorBidi" w:hint="cs"/>
          <w:sz w:val="30"/>
          <w:szCs w:val="30"/>
          <w:cs/>
          <w:lang w:bidi="th-TH"/>
        </w:rPr>
        <w:t>ร้อยละ</w:t>
      </w:r>
      <w:r w:rsidR="00884A0F" w:rsidRPr="00A9276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A9276D">
        <w:rPr>
          <w:rFonts w:asciiTheme="majorBidi" w:hAnsiTheme="majorBidi"/>
          <w:sz w:val="30"/>
          <w:szCs w:val="30"/>
          <w:lang w:bidi="th-TH"/>
        </w:rPr>
        <w:t>27.32</w:t>
      </w:r>
    </w:p>
    <w:sectPr w:rsidR="00575D68" w:rsidRPr="00915422" w:rsidSect="000F2A0D">
      <w:headerReference w:type="default" r:id="rId22"/>
      <w:footerReference w:type="default" r:id="rId23"/>
      <w:headerReference w:type="first" r:id="rId24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2E7D3" w14:textId="77777777" w:rsidR="001E6340" w:rsidRDefault="001E6340" w:rsidP="004956B4">
      <w:r>
        <w:separator/>
      </w:r>
    </w:p>
  </w:endnote>
  <w:endnote w:type="continuationSeparator" w:id="0">
    <w:p w14:paraId="14A8C23F" w14:textId="77777777" w:rsidR="001E6340" w:rsidRDefault="001E6340" w:rsidP="004956B4">
      <w:r>
        <w:continuationSeparator/>
      </w:r>
    </w:p>
  </w:endnote>
  <w:endnote w:type="continuationNotice" w:id="1">
    <w:p w14:paraId="47CDF7C0" w14:textId="77777777" w:rsidR="001E6340" w:rsidRDefault="001E63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267ED" w14:textId="77777777" w:rsidR="00C53105" w:rsidRDefault="00C531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49865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F3435E" w14:textId="77777777" w:rsidR="002B17D5" w:rsidRPr="000945FC" w:rsidRDefault="002B17D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376F6" w14:textId="77777777" w:rsidR="00C53105" w:rsidRDefault="00C5310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51958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B0C390" w14:textId="77777777" w:rsidR="002B17D5" w:rsidRPr="000945FC" w:rsidRDefault="002B17D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03518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FB0241" w14:textId="77777777" w:rsidR="002B17D5" w:rsidRPr="000945FC" w:rsidRDefault="002B17D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2B17D5" w:rsidRPr="000945FC" w:rsidRDefault="002B17D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2A938" w14:textId="77777777" w:rsidR="001E6340" w:rsidRDefault="001E6340" w:rsidP="004956B4">
      <w:r>
        <w:separator/>
      </w:r>
    </w:p>
  </w:footnote>
  <w:footnote w:type="continuationSeparator" w:id="0">
    <w:p w14:paraId="410DED77" w14:textId="77777777" w:rsidR="001E6340" w:rsidRDefault="001E6340" w:rsidP="004956B4">
      <w:r>
        <w:continuationSeparator/>
      </w:r>
    </w:p>
  </w:footnote>
  <w:footnote w:type="continuationNotice" w:id="1">
    <w:p w14:paraId="3330DF8A" w14:textId="77777777" w:rsidR="001E6340" w:rsidRDefault="001E634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DC588" w14:textId="77777777" w:rsidR="00C53105" w:rsidRDefault="00C531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2FF83" w14:textId="77777777" w:rsidR="002B17D5" w:rsidRDefault="002B17D5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573113A3" w14:textId="77777777" w:rsidR="002B17D5" w:rsidRDefault="002B17D5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0CB4642" w14:textId="0EDA483C" w:rsidR="002B17D5" w:rsidRDefault="002B17D5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615316FC" w14:textId="77777777" w:rsidR="002B17D5" w:rsidRPr="000945FC" w:rsidRDefault="002B17D5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52B4" w14:textId="77777777" w:rsidR="00C53105" w:rsidRDefault="00C531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A9C5D" w14:textId="77777777" w:rsidR="002B17D5" w:rsidRDefault="002B17D5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48D9A69" w14:textId="77777777" w:rsidR="002B17D5" w:rsidRDefault="002B17D5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19CAA61" w14:textId="66C9E47D" w:rsidR="002B17D5" w:rsidRDefault="002B17D5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73A02F10" w14:textId="77777777" w:rsidR="002B17D5" w:rsidRPr="000945FC" w:rsidRDefault="002B17D5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E43E5" w14:textId="77777777" w:rsidR="002B17D5" w:rsidRPr="005F1026" w:rsidRDefault="002B17D5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00FF84E2" w14:textId="77777777" w:rsidR="002B17D5" w:rsidRPr="005F1026" w:rsidRDefault="002B17D5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659979A9" w14:textId="77777777" w:rsidR="002B17D5" w:rsidRPr="005F1026" w:rsidRDefault="002B17D5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DB5AE" w14:textId="77777777" w:rsidR="002B17D5" w:rsidRDefault="002B17D5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6BFA941" w14:textId="77777777" w:rsidR="002B17D5" w:rsidRDefault="002B17D5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61CD02AB" w14:textId="50FE5946" w:rsidR="002B17D5" w:rsidRDefault="002B17D5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10EC5515" w14:textId="77777777" w:rsidR="002B17D5" w:rsidRPr="000945FC" w:rsidRDefault="002B17D5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2C235" w14:textId="77777777" w:rsidR="002B17D5" w:rsidRDefault="002B17D5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3EB16A68" w14:textId="77777777" w:rsidR="002B17D5" w:rsidRDefault="002B17D5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7E186E20" w14:textId="37DAACA1" w:rsidR="002B17D5" w:rsidRDefault="002B17D5" w:rsidP="00BF6E26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0ADA5A0D" w14:textId="77777777" w:rsidR="002B17D5" w:rsidRPr="00BF6E26" w:rsidRDefault="002B17D5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2AF8" w14:textId="77777777" w:rsidR="002B17D5" w:rsidRPr="005F1026" w:rsidRDefault="002B17D5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2B17D5" w:rsidRPr="005F1026" w:rsidRDefault="002B17D5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2B17D5" w:rsidRPr="005F1026" w:rsidRDefault="002B17D5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13725832"/>
    <w:lvl w:ilvl="0" w:tplc="06B841F2">
      <w:start w:val="1"/>
      <w:numFmt w:val="decimal"/>
      <w:lvlText w:val="%1"/>
      <w:lvlJc w:val="left"/>
      <w:pPr>
        <w:ind w:left="28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7"/>
  </w:num>
  <w:num w:numId="5">
    <w:abstractNumId w:val="19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5"/>
  </w:num>
  <w:num w:numId="9">
    <w:abstractNumId w:val="13"/>
  </w:num>
  <w:num w:numId="10">
    <w:abstractNumId w:val="27"/>
  </w:num>
  <w:num w:numId="11">
    <w:abstractNumId w:val="21"/>
  </w:num>
  <w:num w:numId="12">
    <w:abstractNumId w:val="4"/>
  </w:num>
  <w:num w:numId="13">
    <w:abstractNumId w:val="3"/>
  </w:num>
  <w:num w:numId="14">
    <w:abstractNumId w:val="10"/>
  </w:num>
  <w:num w:numId="15">
    <w:abstractNumId w:val="23"/>
  </w:num>
  <w:num w:numId="16">
    <w:abstractNumId w:val="16"/>
  </w:num>
  <w:num w:numId="17">
    <w:abstractNumId w:val="0"/>
  </w:num>
  <w:num w:numId="18">
    <w:abstractNumId w:val="1"/>
  </w:num>
  <w:num w:numId="19">
    <w:abstractNumId w:val="8"/>
  </w:num>
  <w:num w:numId="20">
    <w:abstractNumId w:val="11"/>
  </w:num>
  <w:num w:numId="21">
    <w:abstractNumId w:val="20"/>
  </w:num>
  <w:num w:numId="22">
    <w:abstractNumId w:val="25"/>
  </w:num>
  <w:num w:numId="23">
    <w:abstractNumId w:val="1"/>
  </w:num>
  <w:num w:numId="24">
    <w:abstractNumId w:val="17"/>
  </w:num>
  <w:num w:numId="2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6"/>
  </w:num>
  <w:num w:numId="27">
    <w:abstractNumId w:val="18"/>
  </w:num>
  <w:num w:numId="28">
    <w:abstractNumId w:val="9"/>
  </w:num>
  <w:num w:numId="29">
    <w:abstractNumId w:val="24"/>
  </w:num>
  <w:num w:numId="30">
    <w:abstractNumId w:val="12"/>
  </w:num>
  <w:num w:numId="31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EEF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80E"/>
    <w:rsid w:val="000048C6"/>
    <w:rsid w:val="0000495D"/>
    <w:rsid w:val="000049D6"/>
    <w:rsid w:val="00004A11"/>
    <w:rsid w:val="00004D38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9D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B2B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DCE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6E9"/>
    <w:rsid w:val="00065ADE"/>
    <w:rsid w:val="00065C80"/>
    <w:rsid w:val="00065E11"/>
    <w:rsid w:val="0006619F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092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6CAC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249"/>
    <w:rsid w:val="00094590"/>
    <w:rsid w:val="0009459B"/>
    <w:rsid w:val="000945FC"/>
    <w:rsid w:val="000945FD"/>
    <w:rsid w:val="00094737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4B"/>
    <w:rsid w:val="000A342D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60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C35"/>
    <w:rsid w:val="000A70AF"/>
    <w:rsid w:val="000A7438"/>
    <w:rsid w:val="000A7469"/>
    <w:rsid w:val="000A76B6"/>
    <w:rsid w:val="000A76DF"/>
    <w:rsid w:val="000A7712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F36"/>
    <w:rsid w:val="000B6F46"/>
    <w:rsid w:val="000B70EA"/>
    <w:rsid w:val="000B7719"/>
    <w:rsid w:val="000B7789"/>
    <w:rsid w:val="000B78AD"/>
    <w:rsid w:val="000B7A60"/>
    <w:rsid w:val="000B7D16"/>
    <w:rsid w:val="000B7F82"/>
    <w:rsid w:val="000C0365"/>
    <w:rsid w:val="000C0484"/>
    <w:rsid w:val="000C048B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238"/>
    <w:rsid w:val="000C231D"/>
    <w:rsid w:val="000C24BA"/>
    <w:rsid w:val="000C266F"/>
    <w:rsid w:val="000C2869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809"/>
    <w:rsid w:val="000E0861"/>
    <w:rsid w:val="000E0AF7"/>
    <w:rsid w:val="000E0D9D"/>
    <w:rsid w:val="000E0DD0"/>
    <w:rsid w:val="000E0F08"/>
    <w:rsid w:val="000E11F9"/>
    <w:rsid w:val="000E14DD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9E7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F7"/>
    <w:rsid w:val="00116BEF"/>
    <w:rsid w:val="00116FEE"/>
    <w:rsid w:val="00117218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5E31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48A"/>
    <w:rsid w:val="00140707"/>
    <w:rsid w:val="00140767"/>
    <w:rsid w:val="00140C1E"/>
    <w:rsid w:val="00140E53"/>
    <w:rsid w:val="00140E56"/>
    <w:rsid w:val="00140ECF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581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957"/>
    <w:rsid w:val="00147A5D"/>
    <w:rsid w:val="00147A62"/>
    <w:rsid w:val="00147AF1"/>
    <w:rsid w:val="00147B17"/>
    <w:rsid w:val="00147BED"/>
    <w:rsid w:val="00147DD6"/>
    <w:rsid w:val="00150258"/>
    <w:rsid w:val="0015031B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22A"/>
    <w:rsid w:val="00164236"/>
    <w:rsid w:val="001645BA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988"/>
    <w:rsid w:val="00167AA3"/>
    <w:rsid w:val="00167BA6"/>
    <w:rsid w:val="00167D3B"/>
    <w:rsid w:val="00167F3A"/>
    <w:rsid w:val="001702A5"/>
    <w:rsid w:val="001702C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A30"/>
    <w:rsid w:val="00173B5E"/>
    <w:rsid w:val="00173C0F"/>
    <w:rsid w:val="00173F59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2EB4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CA9"/>
    <w:rsid w:val="00193D18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103"/>
    <w:rsid w:val="00196313"/>
    <w:rsid w:val="00196461"/>
    <w:rsid w:val="00196583"/>
    <w:rsid w:val="001965A3"/>
    <w:rsid w:val="0019667D"/>
    <w:rsid w:val="001967D1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EBA"/>
    <w:rsid w:val="001A0F49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80"/>
    <w:rsid w:val="001A548E"/>
    <w:rsid w:val="001A549A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64B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54A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340"/>
    <w:rsid w:val="001E6408"/>
    <w:rsid w:val="001E6788"/>
    <w:rsid w:val="001E67BB"/>
    <w:rsid w:val="001E6B12"/>
    <w:rsid w:val="001E6E7B"/>
    <w:rsid w:val="001E73FD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41EF"/>
    <w:rsid w:val="001F42FD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91"/>
    <w:rsid w:val="002217EB"/>
    <w:rsid w:val="00221929"/>
    <w:rsid w:val="00221D70"/>
    <w:rsid w:val="00221E94"/>
    <w:rsid w:val="00221EE6"/>
    <w:rsid w:val="00222452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42"/>
    <w:rsid w:val="00240D5A"/>
    <w:rsid w:val="00240E63"/>
    <w:rsid w:val="00240EB6"/>
    <w:rsid w:val="00240F13"/>
    <w:rsid w:val="00241525"/>
    <w:rsid w:val="00241682"/>
    <w:rsid w:val="002417F3"/>
    <w:rsid w:val="0024199A"/>
    <w:rsid w:val="002419B5"/>
    <w:rsid w:val="00241A13"/>
    <w:rsid w:val="00241AD0"/>
    <w:rsid w:val="00241E59"/>
    <w:rsid w:val="002421B0"/>
    <w:rsid w:val="00242298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03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073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C9C"/>
    <w:rsid w:val="002B0E91"/>
    <w:rsid w:val="002B10BE"/>
    <w:rsid w:val="002B1196"/>
    <w:rsid w:val="002B1208"/>
    <w:rsid w:val="002B138E"/>
    <w:rsid w:val="002B1787"/>
    <w:rsid w:val="002B17D5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3A"/>
    <w:rsid w:val="002B493C"/>
    <w:rsid w:val="002B4957"/>
    <w:rsid w:val="002B4ACF"/>
    <w:rsid w:val="002B4E86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7DD"/>
    <w:rsid w:val="002B798B"/>
    <w:rsid w:val="002B7AB2"/>
    <w:rsid w:val="002B7BE5"/>
    <w:rsid w:val="002B7CC3"/>
    <w:rsid w:val="002C00E1"/>
    <w:rsid w:val="002C028C"/>
    <w:rsid w:val="002C0292"/>
    <w:rsid w:val="002C09FA"/>
    <w:rsid w:val="002C0AE1"/>
    <w:rsid w:val="002C0BBC"/>
    <w:rsid w:val="002C0D6C"/>
    <w:rsid w:val="002C0E72"/>
    <w:rsid w:val="002C13BE"/>
    <w:rsid w:val="002C150E"/>
    <w:rsid w:val="002C152C"/>
    <w:rsid w:val="002C154D"/>
    <w:rsid w:val="002C19B7"/>
    <w:rsid w:val="002C1AA1"/>
    <w:rsid w:val="002C1AFE"/>
    <w:rsid w:val="002C1C7D"/>
    <w:rsid w:val="002C1F35"/>
    <w:rsid w:val="002C1F7F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AAA"/>
    <w:rsid w:val="002C7C3A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E7EDB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AB5"/>
    <w:rsid w:val="002F5BDC"/>
    <w:rsid w:val="002F5C6C"/>
    <w:rsid w:val="002F5D22"/>
    <w:rsid w:val="002F5E1B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323B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3C4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651"/>
    <w:rsid w:val="003648EE"/>
    <w:rsid w:val="0036493E"/>
    <w:rsid w:val="00364BBF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C69"/>
    <w:rsid w:val="00385099"/>
    <w:rsid w:val="003853E1"/>
    <w:rsid w:val="003857B5"/>
    <w:rsid w:val="00385847"/>
    <w:rsid w:val="00385928"/>
    <w:rsid w:val="00385B0D"/>
    <w:rsid w:val="00385E3D"/>
    <w:rsid w:val="00385EB0"/>
    <w:rsid w:val="003860F7"/>
    <w:rsid w:val="00386208"/>
    <w:rsid w:val="00386268"/>
    <w:rsid w:val="0038626B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1D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34C"/>
    <w:rsid w:val="003954DE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60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484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C0042"/>
    <w:rsid w:val="003C010A"/>
    <w:rsid w:val="003C033B"/>
    <w:rsid w:val="003C037C"/>
    <w:rsid w:val="003C048E"/>
    <w:rsid w:val="003C04BF"/>
    <w:rsid w:val="003C0BAC"/>
    <w:rsid w:val="003C12DC"/>
    <w:rsid w:val="003C151E"/>
    <w:rsid w:val="003C16D1"/>
    <w:rsid w:val="003C18AA"/>
    <w:rsid w:val="003C18F6"/>
    <w:rsid w:val="003C1964"/>
    <w:rsid w:val="003C1A7E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03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10"/>
    <w:rsid w:val="003D7D4A"/>
    <w:rsid w:val="003D7E3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927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A1A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6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3C"/>
    <w:rsid w:val="00431AA9"/>
    <w:rsid w:val="0043218A"/>
    <w:rsid w:val="004323A8"/>
    <w:rsid w:val="004324AF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29E"/>
    <w:rsid w:val="004552A2"/>
    <w:rsid w:val="0045536C"/>
    <w:rsid w:val="0045549B"/>
    <w:rsid w:val="00455748"/>
    <w:rsid w:val="004558D9"/>
    <w:rsid w:val="00455960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E16"/>
    <w:rsid w:val="00475EAA"/>
    <w:rsid w:val="00475F7D"/>
    <w:rsid w:val="00476053"/>
    <w:rsid w:val="00476067"/>
    <w:rsid w:val="004762B8"/>
    <w:rsid w:val="00476399"/>
    <w:rsid w:val="004763AB"/>
    <w:rsid w:val="004763ED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744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861"/>
    <w:rsid w:val="00482CA7"/>
    <w:rsid w:val="00482D28"/>
    <w:rsid w:val="00483200"/>
    <w:rsid w:val="00483834"/>
    <w:rsid w:val="004838ED"/>
    <w:rsid w:val="0048399E"/>
    <w:rsid w:val="00483CB7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C6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DC"/>
    <w:rsid w:val="004A7EF2"/>
    <w:rsid w:val="004A7F6D"/>
    <w:rsid w:val="004B02F5"/>
    <w:rsid w:val="004B03E9"/>
    <w:rsid w:val="004B05E3"/>
    <w:rsid w:val="004B0A7E"/>
    <w:rsid w:val="004B0DD7"/>
    <w:rsid w:val="004B0E09"/>
    <w:rsid w:val="004B109F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8D4"/>
    <w:rsid w:val="004C396E"/>
    <w:rsid w:val="004C3A8A"/>
    <w:rsid w:val="004C3D92"/>
    <w:rsid w:val="004C3EE2"/>
    <w:rsid w:val="004C40A5"/>
    <w:rsid w:val="004C4186"/>
    <w:rsid w:val="004C41E0"/>
    <w:rsid w:val="004C43EE"/>
    <w:rsid w:val="004C460C"/>
    <w:rsid w:val="004C4740"/>
    <w:rsid w:val="004C47AE"/>
    <w:rsid w:val="004C498E"/>
    <w:rsid w:val="004C50C5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2E"/>
    <w:rsid w:val="004D1F4E"/>
    <w:rsid w:val="004D223D"/>
    <w:rsid w:val="004D227C"/>
    <w:rsid w:val="004D22AC"/>
    <w:rsid w:val="004D2318"/>
    <w:rsid w:val="004D2405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F75"/>
    <w:rsid w:val="00505F82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2DA"/>
    <w:rsid w:val="0051258E"/>
    <w:rsid w:val="00512705"/>
    <w:rsid w:val="00512B4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456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A03"/>
    <w:rsid w:val="00546C88"/>
    <w:rsid w:val="00546CCA"/>
    <w:rsid w:val="00546CE3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4F4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30A0"/>
    <w:rsid w:val="005631F7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8A0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5D68"/>
    <w:rsid w:val="0057629F"/>
    <w:rsid w:val="005762B1"/>
    <w:rsid w:val="00576372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AFF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5B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629C"/>
    <w:rsid w:val="005862CE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925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4C7"/>
    <w:rsid w:val="0059159D"/>
    <w:rsid w:val="00591A22"/>
    <w:rsid w:val="00591A97"/>
    <w:rsid w:val="00591B55"/>
    <w:rsid w:val="00591BD1"/>
    <w:rsid w:val="00591F9B"/>
    <w:rsid w:val="00592235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21B"/>
    <w:rsid w:val="0059428F"/>
    <w:rsid w:val="005943E5"/>
    <w:rsid w:val="005944FF"/>
    <w:rsid w:val="0059453D"/>
    <w:rsid w:val="005947D0"/>
    <w:rsid w:val="005948C1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D0"/>
    <w:rsid w:val="005B4413"/>
    <w:rsid w:val="005B4414"/>
    <w:rsid w:val="005B475E"/>
    <w:rsid w:val="005B47DF"/>
    <w:rsid w:val="005B4AFA"/>
    <w:rsid w:val="005B4E99"/>
    <w:rsid w:val="005B515E"/>
    <w:rsid w:val="005B52A2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139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81"/>
    <w:rsid w:val="005D3818"/>
    <w:rsid w:val="005D3B5D"/>
    <w:rsid w:val="005D4190"/>
    <w:rsid w:val="005D4644"/>
    <w:rsid w:val="005D467D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42F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36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EF0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4C"/>
    <w:rsid w:val="005E7EB3"/>
    <w:rsid w:val="005F025E"/>
    <w:rsid w:val="005F0434"/>
    <w:rsid w:val="005F052B"/>
    <w:rsid w:val="005F05BC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4B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57F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103"/>
    <w:rsid w:val="0062228D"/>
    <w:rsid w:val="006222F3"/>
    <w:rsid w:val="006224B8"/>
    <w:rsid w:val="0062261D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522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DC2"/>
    <w:rsid w:val="00626DC5"/>
    <w:rsid w:val="00626E8C"/>
    <w:rsid w:val="00626FC9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00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5F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0B9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6D2"/>
    <w:rsid w:val="0067278A"/>
    <w:rsid w:val="00672838"/>
    <w:rsid w:val="00672B27"/>
    <w:rsid w:val="00672BDA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CCD"/>
    <w:rsid w:val="00686E90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C63"/>
    <w:rsid w:val="00695E1E"/>
    <w:rsid w:val="00695E63"/>
    <w:rsid w:val="00695F77"/>
    <w:rsid w:val="00696034"/>
    <w:rsid w:val="00696217"/>
    <w:rsid w:val="0069623B"/>
    <w:rsid w:val="00696254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3EF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83A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84C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75B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3F67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890"/>
    <w:rsid w:val="006D4921"/>
    <w:rsid w:val="006D4A03"/>
    <w:rsid w:val="006D4B11"/>
    <w:rsid w:val="006D4EC3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DB5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14"/>
    <w:rsid w:val="006F4550"/>
    <w:rsid w:val="006F4842"/>
    <w:rsid w:val="006F49F3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212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0F4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9A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A1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CAC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5C9"/>
    <w:rsid w:val="007915F8"/>
    <w:rsid w:val="00791665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93"/>
    <w:rsid w:val="007932DB"/>
    <w:rsid w:val="00793372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16"/>
    <w:rsid w:val="00796042"/>
    <w:rsid w:val="007961CF"/>
    <w:rsid w:val="0079624F"/>
    <w:rsid w:val="007963D2"/>
    <w:rsid w:val="0079658A"/>
    <w:rsid w:val="00796898"/>
    <w:rsid w:val="00796939"/>
    <w:rsid w:val="007969A2"/>
    <w:rsid w:val="00796FA5"/>
    <w:rsid w:val="00797063"/>
    <w:rsid w:val="007970E2"/>
    <w:rsid w:val="0079718D"/>
    <w:rsid w:val="007972A2"/>
    <w:rsid w:val="007973A7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31D"/>
    <w:rsid w:val="007A06DD"/>
    <w:rsid w:val="007A07C1"/>
    <w:rsid w:val="007A082E"/>
    <w:rsid w:val="007A0D82"/>
    <w:rsid w:val="007A0DED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4148"/>
    <w:rsid w:val="007B4254"/>
    <w:rsid w:val="007B428D"/>
    <w:rsid w:val="007B44BC"/>
    <w:rsid w:val="007B4603"/>
    <w:rsid w:val="007B481D"/>
    <w:rsid w:val="007B4846"/>
    <w:rsid w:val="007B4848"/>
    <w:rsid w:val="007B4939"/>
    <w:rsid w:val="007B49D0"/>
    <w:rsid w:val="007B4A6A"/>
    <w:rsid w:val="007B4A86"/>
    <w:rsid w:val="007B4B8D"/>
    <w:rsid w:val="007B5001"/>
    <w:rsid w:val="007B5CDB"/>
    <w:rsid w:val="007B5D75"/>
    <w:rsid w:val="007B5F41"/>
    <w:rsid w:val="007B5FF1"/>
    <w:rsid w:val="007B615B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418"/>
    <w:rsid w:val="007C2420"/>
    <w:rsid w:val="007C27CA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1C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16"/>
    <w:rsid w:val="007E3730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CB3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2F1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DF"/>
    <w:rsid w:val="00800F68"/>
    <w:rsid w:val="0080118E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027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79"/>
    <w:rsid w:val="00813E4E"/>
    <w:rsid w:val="00813F60"/>
    <w:rsid w:val="00813FB3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169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AE8"/>
    <w:rsid w:val="00833C38"/>
    <w:rsid w:val="00833E8B"/>
    <w:rsid w:val="00833EA9"/>
    <w:rsid w:val="008340AF"/>
    <w:rsid w:val="00834205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97B"/>
    <w:rsid w:val="00864B72"/>
    <w:rsid w:val="00864C42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026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8E4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674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A0F"/>
    <w:rsid w:val="00884C05"/>
    <w:rsid w:val="00884CDE"/>
    <w:rsid w:val="00884D20"/>
    <w:rsid w:val="00884E74"/>
    <w:rsid w:val="00884F90"/>
    <w:rsid w:val="00884F96"/>
    <w:rsid w:val="00885305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0EC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84F"/>
    <w:rsid w:val="008A2B55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151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90F"/>
    <w:rsid w:val="008D5BBA"/>
    <w:rsid w:val="008D5D5F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F19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447"/>
    <w:rsid w:val="008F6513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578"/>
    <w:rsid w:val="009077F0"/>
    <w:rsid w:val="00907B1F"/>
    <w:rsid w:val="00907C9B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85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22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7E6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7AD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BE7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5C4"/>
    <w:rsid w:val="00957866"/>
    <w:rsid w:val="009578D3"/>
    <w:rsid w:val="00957AD4"/>
    <w:rsid w:val="00957C0E"/>
    <w:rsid w:val="00957CD0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54"/>
    <w:rsid w:val="009870EC"/>
    <w:rsid w:val="0098711A"/>
    <w:rsid w:val="009871F0"/>
    <w:rsid w:val="009872B4"/>
    <w:rsid w:val="00987359"/>
    <w:rsid w:val="00987747"/>
    <w:rsid w:val="00987B70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4C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F2"/>
    <w:rsid w:val="009A6E65"/>
    <w:rsid w:val="009A6EB7"/>
    <w:rsid w:val="009A70FF"/>
    <w:rsid w:val="009A729D"/>
    <w:rsid w:val="009A737C"/>
    <w:rsid w:val="009A7A63"/>
    <w:rsid w:val="009A7A98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D7FC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45"/>
    <w:rsid w:val="009E6EFA"/>
    <w:rsid w:val="009E70D0"/>
    <w:rsid w:val="009E7522"/>
    <w:rsid w:val="009E76C1"/>
    <w:rsid w:val="009E7CE0"/>
    <w:rsid w:val="009F0C73"/>
    <w:rsid w:val="009F0FFE"/>
    <w:rsid w:val="009F12E2"/>
    <w:rsid w:val="009F1382"/>
    <w:rsid w:val="009F13DF"/>
    <w:rsid w:val="009F1533"/>
    <w:rsid w:val="009F1807"/>
    <w:rsid w:val="009F1D0F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90E"/>
    <w:rsid w:val="009F2A02"/>
    <w:rsid w:val="009F2ABB"/>
    <w:rsid w:val="009F2C38"/>
    <w:rsid w:val="009F2E1F"/>
    <w:rsid w:val="009F2EA4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79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3A8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F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CE7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E4B"/>
    <w:rsid w:val="00A34FC4"/>
    <w:rsid w:val="00A352AD"/>
    <w:rsid w:val="00A356DC"/>
    <w:rsid w:val="00A35733"/>
    <w:rsid w:val="00A35763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06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050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3CAA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31E"/>
    <w:rsid w:val="00A6748D"/>
    <w:rsid w:val="00A6749B"/>
    <w:rsid w:val="00A6749E"/>
    <w:rsid w:val="00A674B2"/>
    <w:rsid w:val="00A675C7"/>
    <w:rsid w:val="00A676D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8D3"/>
    <w:rsid w:val="00A719E3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955"/>
    <w:rsid w:val="00A76D71"/>
    <w:rsid w:val="00A76DC3"/>
    <w:rsid w:val="00A76EBA"/>
    <w:rsid w:val="00A76FA8"/>
    <w:rsid w:val="00A770AC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76D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9ED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769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147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D41"/>
    <w:rsid w:val="00AD1D96"/>
    <w:rsid w:val="00AD1F38"/>
    <w:rsid w:val="00AD2063"/>
    <w:rsid w:val="00AD20F6"/>
    <w:rsid w:val="00AD2124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827"/>
    <w:rsid w:val="00AF0023"/>
    <w:rsid w:val="00AF0052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6B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10C8"/>
    <w:rsid w:val="00B0113C"/>
    <w:rsid w:val="00B011D0"/>
    <w:rsid w:val="00B01336"/>
    <w:rsid w:val="00B01426"/>
    <w:rsid w:val="00B014A1"/>
    <w:rsid w:val="00B014D0"/>
    <w:rsid w:val="00B01686"/>
    <w:rsid w:val="00B0178F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57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291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48"/>
    <w:rsid w:val="00B1155D"/>
    <w:rsid w:val="00B11865"/>
    <w:rsid w:val="00B1192A"/>
    <w:rsid w:val="00B119F1"/>
    <w:rsid w:val="00B11A95"/>
    <w:rsid w:val="00B11AF0"/>
    <w:rsid w:val="00B11B68"/>
    <w:rsid w:val="00B11C24"/>
    <w:rsid w:val="00B11C8C"/>
    <w:rsid w:val="00B11FD4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82E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8EA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4C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BC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802"/>
    <w:rsid w:val="00B4693D"/>
    <w:rsid w:val="00B4705B"/>
    <w:rsid w:val="00B47072"/>
    <w:rsid w:val="00B4710E"/>
    <w:rsid w:val="00B47139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47FF8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30F"/>
    <w:rsid w:val="00B90402"/>
    <w:rsid w:val="00B90453"/>
    <w:rsid w:val="00B9051B"/>
    <w:rsid w:val="00B905A1"/>
    <w:rsid w:val="00B9091B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EE2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F08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6BA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685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4E5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F2"/>
    <w:rsid w:val="00BE7271"/>
    <w:rsid w:val="00BE7279"/>
    <w:rsid w:val="00BE7440"/>
    <w:rsid w:val="00BE7677"/>
    <w:rsid w:val="00BE7B52"/>
    <w:rsid w:val="00BE7D1A"/>
    <w:rsid w:val="00BE7D4C"/>
    <w:rsid w:val="00BE7FCE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4DC7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E3B"/>
    <w:rsid w:val="00C25F0E"/>
    <w:rsid w:val="00C25F78"/>
    <w:rsid w:val="00C261E6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CAD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530"/>
    <w:rsid w:val="00C407F0"/>
    <w:rsid w:val="00C40805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05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087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A33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3EDB"/>
    <w:rsid w:val="00C74014"/>
    <w:rsid w:val="00C741DF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C18"/>
    <w:rsid w:val="00C92FFD"/>
    <w:rsid w:val="00C933F7"/>
    <w:rsid w:val="00C934D5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9A3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2A1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754"/>
    <w:rsid w:val="00CB6C54"/>
    <w:rsid w:val="00CB6E3E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A7"/>
    <w:rsid w:val="00CC188F"/>
    <w:rsid w:val="00CC1995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4F66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691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3DA0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D2B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A93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C5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9AF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599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17F"/>
    <w:rsid w:val="00D45614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63F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57FAA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ACE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CCC"/>
    <w:rsid w:val="00D83DBA"/>
    <w:rsid w:val="00D83FF5"/>
    <w:rsid w:val="00D840CC"/>
    <w:rsid w:val="00D8458F"/>
    <w:rsid w:val="00D846EB"/>
    <w:rsid w:val="00D84780"/>
    <w:rsid w:val="00D84813"/>
    <w:rsid w:val="00D8483A"/>
    <w:rsid w:val="00D849C2"/>
    <w:rsid w:val="00D84C0A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295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8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68"/>
    <w:rsid w:val="00DA470D"/>
    <w:rsid w:val="00DA4872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455"/>
    <w:rsid w:val="00DC24D3"/>
    <w:rsid w:val="00DC2AA4"/>
    <w:rsid w:val="00DC2AD8"/>
    <w:rsid w:val="00DC2BEB"/>
    <w:rsid w:val="00DC2E88"/>
    <w:rsid w:val="00DC31D4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C3F"/>
    <w:rsid w:val="00DC4C68"/>
    <w:rsid w:val="00DC5267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6FF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6BE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61B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50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39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CF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4B9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3F7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360"/>
    <w:rsid w:val="00E25471"/>
    <w:rsid w:val="00E254B0"/>
    <w:rsid w:val="00E25503"/>
    <w:rsid w:val="00E2558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AC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49D"/>
    <w:rsid w:val="00E505AA"/>
    <w:rsid w:val="00E506AC"/>
    <w:rsid w:val="00E50924"/>
    <w:rsid w:val="00E50DA7"/>
    <w:rsid w:val="00E50DB1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52C"/>
    <w:rsid w:val="00E56AB1"/>
    <w:rsid w:val="00E56CD2"/>
    <w:rsid w:val="00E56D73"/>
    <w:rsid w:val="00E56F03"/>
    <w:rsid w:val="00E57133"/>
    <w:rsid w:val="00E57141"/>
    <w:rsid w:val="00E5720C"/>
    <w:rsid w:val="00E57303"/>
    <w:rsid w:val="00E5752C"/>
    <w:rsid w:val="00E57552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3C1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44C"/>
    <w:rsid w:val="00E64706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EF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B8"/>
    <w:rsid w:val="00E727D7"/>
    <w:rsid w:val="00E72821"/>
    <w:rsid w:val="00E729BC"/>
    <w:rsid w:val="00E72ADD"/>
    <w:rsid w:val="00E72B90"/>
    <w:rsid w:val="00E72CCD"/>
    <w:rsid w:val="00E7302B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F67"/>
    <w:rsid w:val="00E80008"/>
    <w:rsid w:val="00E80079"/>
    <w:rsid w:val="00E80177"/>
    <w:rsid w:val="00E802DF"/>
    <w:rsid w:val="00E803EC"/>
    <w:rsid w:val="00E804D0"/>
    <w:rsid w:val="00E80636"/>
    <w:rsid w:val="00E8076F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8FF"/>
    <w:rsid w:val="00E829ED"/>
    <w:rsid w:val="00E82AA7"/>
    <w:rsid w:val="00E82F16"/>
    <w:rsid w:val="00E82F28"/>
    <w:rsid w:val="00E82FE8"/>
    <w:rsid w:val="00E8301C"/>
    <w:rsid w:val="00E8319E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4CD"/>
    <w:rsid w:val="00E90654"/>
    <w:rsid w:val="00E90720"/>
    <w:rsid w:val="00E90721"/>
    <w:rsid w:val="00E90CCB"/>
    <w:rsid w:val="00E90F26"/>
    <w:rsid w:val="00E91102"/>
    <w:rsid w:val="00E9111A"/>
    <w:rsid w:val="00E91479"/>
    <w:rsid w:val="00E91501"/>
    <w:rsid w:val="00E917FB"/>
    <w:rsid w:val="00E9199C"/>
    <w:rsid w:val="00E91A0E"/>
    <w:rsid w:val="00E91BB4"/>
    <w:rsid w:val="00E91F6B"/>
    <w:rsid w:val="00E92091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380"/>
    <w:rsid w:val="00E9556A"/>
    <w:rsid w:val="00E95782"/>
    <w:rsid w:val="00E9592F"/>
    <w:rsid w:val="00E959F1"/>
    <w:rsid w:val="00E95A64"/>
    <w:rsid w:val="00E95A7A"/>
    <w:rsid w:val="00E95AF5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8C0"/>
    <w:rsid w:val="00E969DF"/>
    <w:rsid w:val="00E96BFD"/>
    <w:rsid w:val="00E96CCB"/>
    <w:rsid w:val="00E96F4E"/>
    <w:rsid w:val="00E97552"/>
    <w:rsid w:val="00E97652"/>
    <w:rsid w:val="00E9778A"/>
    <w:rsid w:val="00E97C16"/>
    <w:rsid w:val="00E97CAC"/>
    <w:rsid w:val="00E97E8A"/>
    <w:rsid w:val="00E97F26"/>
    <w:rsid w:val="00E97F2D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C0C"/>
    <w:rsid w:val="00EA7D74"/>
    <w:rsid w:val="00EA7F83"/>
    <w:rsid w:val="00EB0031"/>
    <w:rsid w:val="00EB00EE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4F7"/>
    <w:rsid w:val="00ED258E"/>
    <w:rsid w:val="00ED2620"/>
    <w:rsid w:val="00ED26AC"/>
    <w:rsid w:val="00ED29E9"/>
    <w:rsid w:val="00ED29ED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26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278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5A3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516C"/>
    <w:rsid w:val="00EF5467"/>
    <w:rsid w:val="00EF55A0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E69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00"/>
    <w:rsid w:val="00F53DB4"/>
    <w:rsid w:val="00F53E29"/>
    <w:rsid w:val="00F54094"/>
    <w:rsid w:val="00F541CA"/>
    <w:rsid w:val="00F54231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59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72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ED"/>
    <w:rsid w:val="00FA49EC"/>
    <w:rsid w:val="00FA4D31"/>
    <w:rsid w:val="00FA515D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C36"/>
    <w:rsid w:val="00FB3E5C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27CB"/>
    <w:rsid w:val="00FD292D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1F4B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1E2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51</TotalTime>
  <Pages>33</Pages>
  <Words>7148</Words>
  <Characters>40750</Characters>
  <Application>Microsoft Office Word</Application>
  <DocSecurity>0</DocSecurity>
  <Lines>339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47803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Kesinee, Lorwachirawat</cp:lastModifiedBy>
  <cp:revision>9</cp:revision>
  <cp:lastPrinted>2022-08-04T02:41:00Z</cp:lastPrinted>
  <dcterms:created xsi:type="dcterms:W3CDTF">2022-08-03T02:53:00Z</dcterms:created>
  <dcterms:modified xsi:type="dcterms:W3CDTF">2022-08-09T04:55:00Z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