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13801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776169F9" w14:textId="37716E48" w:rsidR="004D4FDD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74163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717BA412" w14:textId="77777777" w:rsidR="009C002F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5231C3" w14:textId="77777777" w:rsidR="00AF3B93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38EFD7A" w14:textId="5F67AFD4" w:rsidR="00D01783" w:rsidRPr="00C81CBE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C81CBE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</w:t>
      </w:r>
      <w:r w:rsidR="00D01783" w:rsidRPr="00C81CBE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</w:p>
    <w:p w14:paraId="6E21BD07" w14:textId="745BC05E" w:rsidR="00A07A1C" w:rsidRPr="00C81CBE" w:rsidRDefault="00A07A1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เงินลงทุนระยะยาวอื่น</w:t>
      </w:r>
    </w:p>
    <w:p w14:paraId="1375BE94" w14:textId="15A0A3E4" w:rsidR="00C44260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71D0271" w14:textId="3972C638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C81CBE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C81CBE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032B18A1" w14:textId="678486C7" w:rsidR="009316D0" w:rsidRPr="00C81CBE" w:rsidRDefault="009316D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5BB5E96A" w14:textId="4E024156" w:rsidR="00261320" w:rsidRPr="00C81CBE" w:rsidRDefault="0036747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A3B823A" w14:textId="22128F16" w:rsidR="00285A06" w:rsidRPr="00C81CBE" w:rsidRDefault="00285A06" w:rsidP="00285A06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C569676" w14:textId="77777777" w:rsidR="00991836" w:rsidRPr="00C81CBE" w:rsidRDefault="00991836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lang w:bidi="th-TH"/>
        </w:rPr>
      </w:pPr>
    </w:p>
    <w:p w14:paraId="4461A1A7" w14:textId="73AD2AEB" w:rsidR="003057D6" w:rsidRPr="00C81CBE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</w:rPr>
        <w:br w:type="page"/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B17441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</w:t>
      </w:r>
      <w:r w:rsidR="001B613F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กาล</w:t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7083550A" w14:textId="77777777" w:rsidR="0083298D" w:rsidRPr="00FD56B2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9624482" w14:textId="4886EB64" w:rsidR="0083298D" w:rsidRPr="00C81CBE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C81CBE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2387" w:rsidRPr="00C81CB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นี้เมื่อวันที่</w:t>
      </w:r>
      <w:r w:rsidR="0078720C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9316D0">
        <w:rPr>
          <w:rFonts w:asciiTheme="majorBidi" w:hAnsiTheme="majorBidi" w:cstheme="majorBidi"/>
          <w:sz w:val="30"/>
          <w:szCs w:val="30"/>
        </w:rPr>
        <w:t xml:space="preserve">10 </w:t>
      </w:r>
      <w:r w:rsidR="009316D0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9316D0">
        <w:rPr>
          <w:rFonts w:asciiTheme="majorBidi" w:hAnsiTheme="majorBidi" w:cstheme="majorBidi"/>
          <w:sz w:val="30"/>
          <w:szCs w:val="30"/>
        </w:rPr>
        <w:t>2565</w:t>
      </w:r>
    </w:p>
    <w:p w14:paraId="49EB3460" w14:textId="77777777" w:rsidR="0083298D" w:rsidRPr="00FD56B2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7A03B8F" w14:textId="5143B48E" w:rsidR="004D4FDD" w:rsidRPr="00C81CBE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FD56B2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2081708D" w14:textId="0946E851" w:rsidR="000B42D5" w:rsidRPr="00C81CBE" w:rsidRDefault="000B42D5" w:rsidP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</w:t>
      </w:r>
      <w:r w:rsidR="0011418C" w:rsidRPr="00C81CBE">
        <w:rPr>
          <w:rFonts w:asciiTheme="majorBidi" w:hAnsiTheme="majorBidi" w:cstheme="majorBidi"/>
          <w:spacing w:val="-6"/>
          <w:sz w:val="30"/>
          <w:szCs w:val="30"/>
          <w:cs/>
        </w:rPr>
        <w:t>ำ</w:t>
      </w: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หมายเหตุ</w:t>
      </w:r>
      <w:r w:rsidR="0011418C"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Pr="00C81CBE">
        <w:rPr>
          <w:rFonts w:asciiTheme="majorBidi" w:hAnsiTheme="majorBidi" w:cstheme="majorBidi"/>
          <w:spacing w:val="1"/>
          <w:sz w:val="30"/>
          <w:szCs w:val="30"/>
          <w:cs/>
        </w:rPr>
        <w:t>ประกอบงบการเงินระหว่างกาลในรูปแบบย่อ (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t>“</w:t>
      </w:r>
      <w:r w:rsidRPr="00C81CBE">
        <w:rPr>
          <w:rFonts w:asciiTheme="majorBidi" w:hAnsiTheme="majorBidi" w:cstheme="majorBidi"/>
          <w:spacing w:val="1"/>
          <w:sz w:val="30"/>
          <w:szCs w:val="30"/>
          <w:cs/>
        </w:rPr>
        <w:t>งบการเงินระหว่างกาล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t>”</w:t>
      </w:r>
      <w:r w:rsidRPr="00C81CBE">
        <w:rPr>
          <w:rFonts w:asciiTheme="majorBidi" w:hAnsiTheme="majorBidi" w:cstheme="majorBidi"/>
          <w:spacing w:val="1"/>
          <w:sz w:val="30"/>
          <w:szCs w:val="30"/>
          <w:cs/>
        </w:rPr>
        <w:t>) ตามมาตรฐานการบัญชีฉบับที่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t xml:space="preserve"> </w:t>
      </w:r>
      <w:r w:rsidR="00332885" w:rsidRPr="00C81CBE">
        <w:rPr>
          <w:rFonts w:asciiTheme="majorBidi" w:hAnsiTheme="majorBidi" w:cstheme="majorBidi"/>
          <w:spacing w:val="1"/>
          <w:sz w:val="30"/>
          <w:szCs w:val="30"/>
        </w:rPr>
        <w:t>34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pacing w:val="1"/>
          <w:sz w:val="30"/>
          <w:szCs w:val="30"/>
          <w:cs/>
        </w:rPr>
        <w:t>เรื่อง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i/>
          <w:iCs/>
          <w:spacing w:val="1"/>
          <w:sz w:val="30"/>
          <w:szCs w:val="30"/>
          <w:cs/>
        </w:rPr>
        <w:t>การรายงานทางการเงินระหว่างกาล</w:t>
      </w:r>
      <w:r w:rsidR="0011418C" w:rsidRPr="00C81CBE">
        <w:rPr>
          <w:rFonts w:asciiTheme="majorBidi" w:hAnsiTheme="majorBidi" w:cstheme="majorBidi"/>
          <w:spacing w:val="1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pacing w:val="1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172391"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172391" w:rsidRPr="00C81CBE">
        <w:rPr>
          <w:rFonts w:asciiTheme="majorBidi" w:hAnsiTheme="majorBidi" w:cstheme="majorBidi"/>
          <w:sz w:val="30"/>
          <w:szCs w:val="30"/>
        </w:rPr>
        <w:br/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F7ECF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</w:rPr>
        <w:t>31</w:t>
      </w:r>
      <w:r w:rsidR="00EF7ECF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F7ECF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</w:rPr>
        <w:t>256</w:t>
      </w:r>
      <w:r w:rsidR="005D53C6" w:rsidRPr="00C81CBE">
        <w:rPr>
          <w:rFonts w:asciiTheme="majorBidi" w:hAnsiTheme="majorBidi" w:cstheme="majorBidi"/>
          <w:sz w:val="30"/>
          <w:szCs w:val="30"/>
        </w:rPr>
        <w:t>4</w:t>
      </w:r>
    </w:p>
    <w:p w14:paraId="654BCD25" w14:textId="042C073F" w:rsidR="00595C3D" w:rsidRPr="00FD56B2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A3BEF6B" w14:textId="4F406DAF" w:rsidR="006E3887" w:rsidRPr="00C81CBE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32885" w:rsidRPr="00C81CBE">
        <w:rPr>
          <w:rFonts w:asciiTheme="majorBidi" w:hAnsiTheme="majorBidi" w:cstheme="majorBidi"/>
          <w:sz w:val="30"/>
          <w:szCs w:val="30"/>
        </w:rPr>
        <w:t>31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32885" w:rsidRPr="00C81CBE">
        <w:rPr>
          <w:rFonts w:asciiTheme="majorBidi" w:hAnsiTheme="majorBidi" w:cstheme="majorBidi"/>
          <w:sz w:val="30"/>
          <w:szCs w:val="30"/>
        </w:rPr>
        <w:t>256</w:t>
      </w:r>
      <w:r w:rsidR="00581BEF" w:rsidRPr="00C81CBE">
        <w:rPr>
          <w:rFonts w:asciiTheme="majorBidi" w:hAnsiTheme="majorBidi" w:cstheme="majorBidi"/>
          <w:sz w:val="30"/>
          <w:szCs w:val="30"/>
        </w:rPr>
        <w:t>4</w:t>
      </w:r>
    </w:p>
    <w:p w14:paraId="602D0032" w14:textId="144E652A" w:rsidR="00325AC0" w:rsidRPr="00FD56B2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  <w:cs/>
        </w:rPr>
      </w:pPr>
    </w:p>
    <w:p w14:paraId="396D79DF" w14:textId="77777777" w:rsidR="001C7DF8" w:rsidRPr="00C81CBE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FD56B2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82D348A" w14:textId="4132D928" w:rsidR="0064345F" w:rsidRPr="00DE1444" w:rsidRDefault="0064345F" w:rsidP="0064345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81CBE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 w:rsidR="00DE1444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บริษัทย่อย การร่วมค้า </w:t>
      </w:r>
      <w:r w:rsidRPr="00C81CBE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</w:t>
      </w:r>
      <w:r w:rsidR="00DE1444" w:rsidRPr="00C81CBE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C81CBE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DE1444">
        <w:rPr>
          <w:rFonts w:asciiTheme="majorBidi" w:hAnsiTheme="majorBidi" w:cstheme="majorBidi" w:hint="cs"/>
          <w:b/>
          <w:sz w:val="30"/>
          <w:szCs w:val="30"/>
          <w:cs/>
        </w:rPr>
        <w:t xml:space="preserve">ไม่มีการเปลี่ยนแปลงอย่างมีสาระสำคัญในระหว่างงวดหกเดือนสิ้นสุดวันที่ </w:t>
      </w:r>
      <w:r w:rsidR="00DE1444" w:rsidRPr="00DE1444">
        <w:rPr>
          <w:rFonts w:asciiTheme="majorBidi" w:hAnsiTheme="majorBidi" w:cstheme="majorBidi"/>
          <w:bCs/>
          <w:sz w:val="30"/>
          <w:szCs w:val="30"/>
          <w:lang w:val="en-US"/>
        </w:rPr>
        <w:t xml:space="preserve">30 </w:t>
      </w:r>
      <w:r w:rsidR="00DE1444" w:rsidRPr="00DE1444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มิถุนายน</w:t>
      </w:r>
      <w:r w:rsidR="00DE1444" w:rsidRPr="00DE1444"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 w:rsidR="00DE1444" w:rsidRPr="00DE1444">
        <w:rPr>
          <w:rFonts w:asciiTheme="majorBidi" w:hAnsiTheme="majorBidi" w:cstheme="majorBidi"/>
          <w:bCs/>
          <w:sz w:val="30"/>
          <w:szCs w:val="30"/>
          <w:lang w:val="en-US"/>
        </w:rPr>
        <w:t>2565</w:t>
      </w:r>
    </w:p>
    <w:p w14:paraId="39456DEC" w14:textId="77777777" w:rsidR="0064345F" w:rsidRPr="00FD56B2" w:rsidRDefault="0064345F" w:rsidP="00643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45D1BD5" w14:textId="7DD3E13E" w:rsidR="008D15AF" w:rsidRPr="00ED3AF5" w:rsidRDefault="008D15AF" w:rsidP="008D15AF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9316D0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4A74EE" w:rsidRPr="00C81CBE">
        <w:rPr>
          <w:rFonts w:asciiTheme="majorBidi" w:hAnsiTheme="majorBidi" w:cstheme="majorBidi"/>
          <w:sz w:val="30"/>
          <w:szCs w:val="30"/>
          <w:cs/>
        </w:rPr>
        <w:t>หก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A74EE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4A74EE"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E21F4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531F7BC2" w14:textId="2D1C992A" w:rsidR="00B52887" w:rsidRPr="00FD56B2" w:rsidRDefault="00B52887" w:rsidP="00E26D5E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5B6D72" w:rsidRPr="00C81CBE" w14:paraId="6D483250" w14:textId="77777777" w:rsidTr="007956DF">
        <w:trPr>
          <w:tblHeader/>
        </w:trPr>
        <w:tc>
          <w:tcPr>
            <w:tcW w:w="3870" w:type="dxa"/>
          </w:tcPr>
          <w:p w14:paraId="3EC6E052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E9870AB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2749E1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34A1D06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5B6D72" w:rsidRPr="00C81CBE" w14:paraId="5A45745C" w14:textId="77777777" w:rsidTr="007956DF">
        <w:trPr>
          <w:tblHeader/>
        </w:trPr>
        <w:tc>
          <w:tcPr>
            <w:tcW w:w="3870" w:type="dxa"/>
          </w:tcPr>
          <w:p w14:paraId="05BF1DAE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0FE23E02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5718321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C06FDE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7905A42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E3822C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E05B6EA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46FC2F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B6D72" w:rsidRPr="00C81CBE" w14:paraId="7A53A97F" w14:textId="77777777" w:rsidTr="007956DF">
        <w:trPr>
          <w:tblHeader/>
        </w:trPr>
        <w:tc>
          <w:tcPr>
            <w:tcW w:w="3870" w:type="dxa"/>
          </w:tcPr>
          <w:p w14:paraId="358DCCBB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BF3FD93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B6D72" w:rsidRPr="00C81CBE" w14:paraId="66374645" w14:textId="77777777" w:rsidTr="007956DF">
        <w:tc>
          <w:tcPr>
            <w:tcW w:w="3870" w:type="dxa"/>
          </w:tcPr>
          <w:p w14:paraId="769A56B5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19FD5B69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89626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9502D4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A3C62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0B4C60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DD15E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D602D4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D72" w:rsidRPr="00C81CBE" w14:paraId="5C4923F4" w14:textId="77777777" w:rsidTr="007956DF">
        <w:tc>
          <w:tcPr>
            <w:tcW w:w="3870" w:type="dxa"/>
          </w:tcPr>
          <w:p w14:paraId="718FBB4D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2116AF1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115,677</w:t>
            </w:r>
          </w:p>
        </w:tc>
        <w:tc>
          <w:tcPr>
            <w:tcW w:w="270" w:type="dxa"/>
          </w:tcPr>
          <w:p w14:paraId="61405DAA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5632D9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103,559</w:t>
            </w:r>
          </w:p>
        </w:tc>
        <w:tc>
          <w:tcPr>
            <w:tcW w:w="270" w:type="dxa"/>
          </w:tcPr>
          <w:p w14:paraId="6EE9A4D7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5CF9C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115,677</w:t>
            </w:r>
          </w:p>
        </w:tc>
        <w:tc>
          <w:tcPr>
            <w:tcW w:w="270" w:type="dxa"/>
          </w:tcPr>
          <w:p w14:paraId="20DA3EC2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65CF5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103,559</w:t>
            </w:r>
          </w:p>
        </w:tc>
      </w:tr>
      <w:tr w:rsidR="005B6D72" w:rsidRPr="00C81CBE" w14:paraId="61B5E041" w14:textId="77777777" w:rsidTr="007956DF">
        <w:tc>
          <w:tcPr>
            <w:tcW w:w="3870" w:type="dxa"/>
          </w:tcPr>
          <w:p w14:paraId="7CF538B4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668D5543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4,807</w:t>
            </w:r>
          </w:p>
        </w:tc>
        <w:tc>
          <w:tcPr>
            <w:tcW w:w="270" w:type="dxa"/>
          </w:tcPr>
          <w:p w14:paraId="570CDF8D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E919DD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3,758</w:t>
            </w:r>
          </w:p>
        </w:tc>
        <w:tc>
          <w:tcPr>
            <w:tcW w:w="270" w:type="dxa"/>
          </w:tcPr>
          <w:p w14:paraId="4091ED81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514CE0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4,807</w:t>
            </w:r>
          </w:p>
        </w:tc>
        <w:tc>
          <w:tcPr>
            <w:tcW w:w="270" w:type="dxa"/>
          </w:tcPr>
          <w:p w14:paraId="7EFEED23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DC47A9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3,758</w:t>
            </w:r>
          </w:p>
        </w:tc>
      </w:tr>
      <w:tr w:rsidR="005B6D72" w:rsidRPr="00C81CBE" w14:paraId="503091EA" w14:textId="77777777" w:rsidTr="007956DF">
        <w:tc>
          <w:tcPr>
            <w:tcW w:w="3870" w:type="dxa"/>
          </w:tcPr>
          <w:p w14:paraId="196910DB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6EB862F8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B9B3E3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36E59B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3327D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84D4AD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FE6EF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B42DB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D72" w:rsidRPr="00C81CBE" w14:paraId="25CEBC08" w14:textId="77777777" w:rsidTr="007956DF">
        <w:tc>
          <w:tcPr>
            <w:tcW w:w="3870" w:type="dxa"/>
          </w:tcPr>
          <w:p w14:paraId="725AAD59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BB92C64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8B1F3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FF84E7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A72A7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2D3740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D7023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B3B90B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D72" w:rsidRPr="00C81CBE" w14:paraId="5D8A5ECE" w14:textId="77777777" w:rsidTr="007956DF">
        <w:tc>
          <w:tcPr>
            <w:tcW w:w="3870" w:type="dxa"/>
          </w:tcPr>
          <w:p w14:paraId="07103B01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</w:tcPr>
          <w:p w14:paraId="14B43C67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12,297</w:t>
            </w:r>
          </w:p>
        </w:tc>
        <w:tc>
          <w:tcPr>
            <w:tcW w:w="270" w:type="dxa"/>
          </w:tcPr>
          <w:p w14:paraId="617E073E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8CED5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10,305</w:t>
            </w:r>
          </w:p>
        </w:tc>
        <w:tc>
          <w:tcPr>
            <w:tcW w:w="270" w:type="dxa"/>
          </w:tcPr>
          <w:p w14:paraId="10539E25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E69FF8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12,297</w:t>
            </w:r>
          </w:p>
        </w:tc>
        <w:tc>
          <w:tcPr>
            <w:tcW w:w="270" w:type="dxa"/>
          </w:tcPr>
          <w:p w14:paraId="1493E595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DB3B9B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10,305</w:t>
            </w:r>
          </w:p>
        </w:tc>
      </w:tr>
      <w:tr w:rsidR="005B6D72" w:rsidRPr="00C81CBE" w14:paraId="21756DD7" w14:textId="77777777" w:rsidTr="007956DF">
        <w:tc>
          <w:tcPr>
            <w:tcW w:w="3870" w:type="dxa"/>
          </w:tcPr>
          <w:p w14:paraId="2063F934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5BF6BD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14:paraId="01158901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35A4C2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4EFE8590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56B78D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14:paraId="3ACC49EE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3D01A8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  <w:tr w:rsidR="005B6D72" w:rsidRPr="00C81CBE" w14:paraId="7A28FEC5" w14:textId="77777777" w:rsidTr="007956DF">
        <w:tc>
          <w:tcPr>
            <w:tcW w:w="3870" w:type="dxa"/>
          </w:tcPr>
          <w:p w14:paraId="3103827C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B19D6B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12,579</w:t>
            </w:r>
          </w:p>
        </w:tc>
        <w:tc>
          <w:tcPr>
            <w:tcW w:w="270" w:type="dxa"/>
          </w:tcPr>
          <w:p w14:paraId="2EF111ED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4974E8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10,639</w:t>
            </w:r>
          </w:p>
        </w:tc>
        <w:tc>
          <w:tcPr>
            <w:tcW w:w="270" w:type="dxa"/>
          </w:tcPr>
          <w:p w14:paraId="2A16D0E2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583775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12,579</w:t>
            </w:r>
          </w:p>
        </w:tc>
        <w:tc>
          <w:tcPr>
            <w:tcW w:w="270" w:type="dxa"/>
          </w:tcPr>
          <w:p w14:paraId="7B5456AC" w14:textId="77777777" w:rsidR="005B6D72" w:rsidRPr="00C81CBE" w:rsidRDefault="005B6D7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8DF626" w14:textId="77777777" w:rsidR="005B6D72" w:rsidRPr="00C81CBE" w:rsidRDefault="005B6D7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10,639</w:t>
            </w:r>
          </w:p>
        </w:tc>
      </w:tr>
    </w:tbl>
    <w:p w14:paraId="487FB7EA" w14:textId="77777777" w:rsidR="00831602" w:rsidRDefault="00831602" w:rsidP="004A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06"/>
        <w:gridCol w:w="270"/>
        <w:gridCol w:w="1170"/>
        <w:gridCol w:w="270"/>
        <w:gridCol w:w="1170"/>
        <w:gridCol w:w="270"/>
        <w:gridCol w:w="1170"/>
      </w:tblGrid>
      <w:tr w:rsidR="00831602" w:rsidRPr="00C81CBE" w14:paraId="2AA36DDE" w14:textId="77777777" w:rsidTr="007956DF">
        <w:trPr>
          <w:tblHeader/>
        </w:trPr>
        <w:tc>
          <w:tcPr>
            <w:tcW w:w="3870" w:type="dxa"/>
          </w:tcPr>
          <w:p w14:paraId="66BF5942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br w:type="page"/>
            </w:r>
            <w:r w:rsidRPr="00C81CBE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br w:type="page"/>
            </w:r>
          </w:p>
        </w:tc>
        <w:tc>
          <w:tcPr>
            <w:tcW w:w="2646" w:type="dxa"/>
            <w:gridSpan w:val="3"/>
          </w:tcPr>
          <w:p w14:paraId="55D01D3B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FE3B9F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3421EC6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831602" w:rsidRPr="00C81CBE" w14:paraId="46284941" w14:textId="77777777" w:rsidTr="007956DF">
        <w:trPr>
          <w:tblHeader/>
        </w:trPr>
        <w:tc>
          <w:tcPr>
            <w:tcW w:w="3870" w:type="dxa"/>
          </w:tcPr>
          <w:p w14:paraId="5ABAB29E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6" w:type="dxa"/>
          </w:tcPr>
          <w:p w14:paraId="4763307D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3480420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D31BDD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9E0B7C4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F6A2D0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CD0B969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5E5A9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31602" w:rsidRPr="00C81CBE" w14:paraId="1E923A00" w14:textId="77777777" w:rsidTr="007956DF">
        <w:trPr>
          <w:tblHeader/>
        </w:trPr>
        <w:tc>
          <w:tcPr>
            <w:tcW w:w="3870" w:type="dxa"/>
          </w:tcPr>
          <w:p w14:paraId="128F19AF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6" w:type="dxa"/>
            <w:gridSpan w:val="7"/>
          </w:tcPr>
          <w:p w14:paraId="16D9049A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31602" w:rsidRPr="00C81CBE" w14:paraId="738C7A6C" w14:textId="77777777" w:rsidTr="007956DF">
        <w:tc>
          <w:tcPr>
            <w:tcW w:w="3870" w:type="dxa"/>
          </w:tcPr>
          <w:p w14:paraId="6AC7D25C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06" w:type="dxa"/>
          </w:tcPr>
          <w:p w14:paraId="0EDE14C0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ED101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35099A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E24B2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92B301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A0E3F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315B69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602" w:rsidRPr="00C81CBE" w14:paraId="1DA8EEB5" w14:textId="77777777" w:rsidTr="007956DF">
        <w:tc>
          <w:tcPr>
            <w:tcW w:w="3870" w:type="dxa"/>
          </w:tcPr>
          <w:p w14:paraId="6F4172AC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06" w:type="dxa"/>
          </w:tcPr>
          <w:p w14:paraId="3CD930FD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231,397</w:t>
            </w:r>
          </w:p>
        </w:tc>
        <w:tc>
          <w:tcPr>
            <w:tcW w:w="270" w:type="dxa"/>
          </w:tcPr>
          <w:p w14:paraId="7339212A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BA3E7E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206,201</w:t>
            </w:r>
          </w:p>
        </w:tc>
        <w:tc>
          <w:tcPr>
            <w:tcW w:w="270" w:type="dxa"/>
          </w:tcPr>
          <w:p w14:paraId="10FC59E4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114BE2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231,397</w:t>
            </w:r>
          </w:p>
        </w:tc>
        <w:tc>
          <w:tcPr>
            <w:tcW w:w="270" w:type="dxa"/>
          </w:tcPr>
          <w:p w14:paraId="7E98DE96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A01741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206,201</w:t>
            </w:r>
          </w:p>
        </w:tc>
      </w:tr>
      <w:tr w:rsidR="00831602" w:rsidRPr="00C81CBE" w14:paraId="46F9B4E7" w14:textId="77777777" w:rsidTr="007956DF">
        <w:tc>
          <w:tcPr>
            <w:tcW w:w="3870" w:type="dxa"/>
          </w:tcPr>
          <w:p w14:paraId="74DA6447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06" w:type="dxa"/>
          </w:tcPr>
          <w:p w14:paraId="7945DF6A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8,746</w:t>
            </w:r>
          </w:p>
        </w:tc>
        <w:tc>
          <w:tcPr>
            <w:tcW w:w="270" w:type="dxa"/>
          </w:tcPr>
          <w:p w14:paraId="0898EDCE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7BAE5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8,023</w:t>
            </w:r>
          </w:p>
        </w:tc>
        <w:tc>
          <w:tcPr>
            <w:tcW w:w="270" w:type="dxa"/>
          </w:tcPr>
          <w:p w14:paraId="6DF9D2D5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1A2819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8,746</w:t>
            </w:r>
          </w:p>
        </w:tc>
        <w:tc>
          <w:tcPr>
            <w:tcW w:w="270" w:type="dxa"/>
          </w:tcPr>
          <w:p w14:paraId="1A80FE28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A30B69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8,023</w:t>
            </w:r>
          </w:p>
        </w:tc>
      </w:tr>
      <w:tr w:rsidR="00831602" w:rsidRPr="00C81CBE" w14:paraId="6D1F9658" w14:textId="77777777" w:rsidTr="007956DF">
        <w:tc>
          <w:tcPr>
            <w:tcW w:w="3870" w:type="dxa"/>
          </w:tcPr>
          <w:p w14:paraId="749DE21F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67F8C827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237AFA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31977F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8DB257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FF66DB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19C2AF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4EBFC4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602" w:rsidRPr="00C81CBE" w14:paraId="56E073EA" w14:textId="77777777" w:rsidTr="007956DF">
        <w:tc>
          <w:tcPr>
            <w:tcW w:w="3870" w:type="dxa"/>
          </w:tcPr>
          <w:p w14:paraId="6FD7AD7E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06" w:type="dxa"/>
          </w:tcPr>
          <w:p w14:paraId="4027C0F8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2D038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9AE449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4AC98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E2885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56656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63B9EC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602" w:rsidRPr="00C81CBE" w14:paraId="5DB4E3B6" w14:textId="77777777" w:rsidTr="007956DF">
        <w:tc>
          <w:tcPr>
            <w:tcW w:w="3870" w:type="dxa"/>
          </w:tcPr>
          <w:p w14:paraId="7BCBC866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14:paraId="53D3DC93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1E66C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B169BF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273D1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208F0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D9895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836B37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1602" w:rsidRPr="00C81CBE" w14:paraId="632C9F33" w14:textId="77777777" w:rsidTr="007956DF">
        <w:tc>
          <w:tcPr>
            <w:tcW w:w="3870" w:type="dxa"/>
          </w:tcPr>
          <w:p w14:paraId="7F90A8EF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206" w:type="dxa"/>
          </w:tcPr>
          <w:p w14:paraId="6BADE7A3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21,160</w:t>
            </w:r>
          </w:p>
        </w:tc>
        <w:tc>
          <w:tcPr>
            <w:tcW w:w="270" w:type="dxa"/>
          </w:tcPr>
          <w:p w14:paraId="099C3A26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F86DE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17,271</w:t>
            </w:r>
          </w:p>
        </w:tc>
        <w:tc>
          <w:tcPr>
            <w:tcW w:w="270" w:type="dxa"/>
          </w:tcPr>
          <w:p w14:paraId="5695BBED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765AA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21,160</w:t>
            </w:r>
          </w:p>
        </w:tc>
        <w:tc>
          <w:tcPr>
            <w:tcW w:w="270" w:type="dxa"/>
          </w:tcPr>
          <w:p w14:paraId="38E3FA2F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01A53C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17,271</w:t>
            </w:r>
          </w:p>
        </w:tc>
      </w:tr>
      <w:tr w:rsidR="00831602" w:rsidRPr="00C81CBE" w14:paraId="5DD98E6F" w14:textId="77777777" w:rsidTr="007956DF">
        <w:tc>
          <w:tcPr>
            <w:tcW w:w="3870" w:type="dxa"/>
          </w:tcPr>
          <w:p w14:paraId="41E44E67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EA0AE51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254C3EA8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0C75CA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14:paraId="6E0FC083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5964C9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197C7553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AD9FD5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</w:tr>
      <w:tr w:rsidR="00831602" w:rsidRPr="00C81CBE" w14:paraId="46E2637B" w14:textId="77777777" w:rsidTr="007956DF">
        <w:tc>
          <w:tcPr>
            <w:tcW w:w="3870" w:type="dxa"/>
          </w:tcPr>
          <w:p w14:paraId="7E3A3347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19CE2DC5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21,724</w:t>
            </w:r>
          </w:p>
        </w:tc>
        <w:tc>
          <w:tcPr>
            <w:tcW w:w="270" w:type="dxa"/>
          </w:tcPr>
          <w:p w14:paraId="15BEA587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E0E00B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17,939</w:t>
            </w:r>
          </w:p>
        </w:tc>
        <w:tc>
          <w:tcPr>
            <w:tcW w:w="270" w:type="dxa"/>
          </w:tcPr>
          <w:p w14:paraId="46FFE215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912288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21,724</w:t>
            </w:r>
          </w:p>
        </w:tc>
        <w:tc>
          <w:tcPr>
            <w:tcW w:w="270" w:type="dxa"/>
          </w:tcPr>
          <w:p w14:paraId="17E6B29F" w14:textId="77777777" w:rsidR="00831602" w:rsidRPr="00C81CBE" w:rsidRDefault="0083160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5F30DE" w14:textId="77777777" w:rsidR="00831602" w:rsidRPr="00C81CBE" w:rsidRDefault="0083160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17,939</w:t>
            </w:r>
          </w:p>
        </w:tc>
      </w:tr>
    </w:tbl>
    <w:p w14:paraId="35202CE2" w14:textId="65AD681B" w:rsidR="00831602" w:rsidRDefault="00831602" w:rsidP="004A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  <w:sectPr w:rsidR="00831602" w:rsidSect="008862C2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3DBF1003" w14:textId="3A2D9FB6" w:rsidR="00AA0B1E" w:rsidRPr="00C81CBE" w:rsidRDefault="00086213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67487D" w:rsidRPr="00C81CB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81CBE" w:rsidRPr="00C81CBE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C81CBE"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7487D" w:rsidRPr="00C81CBE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64345F" w:rsidRPr="00C81CB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7487D" w:rsidRPr="00C81CBE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5D61835" w14:textId="77777777" w:rsidR="00086213" w:rsidRPr="003F191A" w:rsidRDefault="00086213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DE36AB" w:rsidRPr="00C81CBE" w14:paraId="406A1350" w14:textId="77777777" w:rsidTr="001F5B38">
        <w:tc>
          <w:tcPr>
            <w:tcW w:w="4140" w:type="dxa"/>
          </w:tcPr>
          <w:p w14:paraId="415E73D3" w14:textId="77777777" w:rsidR="00DE36AB" w:rsidRPr="00C81CBE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F8E4F13" w14:textId="77777777" w:rsidR="00DE36AB" w:rsidRPr="00C81CBE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7C7B8B" w14:textId="77777777" w:rsidR="00DE36AB" w:rsidRPr="00C81CBE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F9C7610" w14:textId="77777777" w:rsidR="00DE36AB" w:rsidRPr="00C81CBE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1CBE" w:rsidRPr="00C81CBE" w14:paraId="081B9522" w14:textId="77777777" w:rsidTr="001F5B38">
        <w:tc>
          <w:tcPr>
            <w:tcW w:w="4140" w:type="dxa"/>
          </w:tcPr>
          <w:p w14:paraId="4073B330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AE0B16" w14:textId="7CFAB297" w:rsidR="00C81CBE" w:rsidRPr="00C81CBE" w:rsidRDefault="00C81CBE" w:rsidP="00C81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CEC0BE0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09C1F" w14:textId="17946B16" w:rsidR="00C81CBE" w:rsidRPr="00C81CBE" w:rsidRDefault="00C81CBE" w:rsidP="00C81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4C1FB98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DDE81C" w14:textId="3D4E6423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C1E579B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3C28D" w14:textId="4ED29196" w:rsidR="00C81CBE" w:rsidRPr="00C81CBE" w:rsidRDefault="00C81CBE" w:rsidP="00C81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81CBE" w:rsidRPr="00C81CBE" w14:paraId="4831D8F7" w14:textId="77777777" w:rsidTr="001F5B38">
        <w:tc>
          <w:tcPr>
            <w:tcW w:w="4140" w:type="dxa"/>
          </w:tcPr>
          <w:p w14:paraId="25350123" w14:textId="0006F87E" w:rsidR="00C81CBE" w:rsidRPr="00C81CBE" w:rsidRDefault="000453BA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D794FA3" w14:textId="56C6324A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1F11BB3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062B2" w14:textId="47042EB6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496F0C6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9FB8EB" w14:textId="1589219B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385D2CF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514F6" w14:textId="10A1DBE0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81CBE" w:rsidRPr="00C81CBE" w14:paraId="70DC5EF8" w14:textId="77777777" w:rsidTr="001F5B38">
        <w:tc>
          <w:tcPr>
            <w:tcW w:w="4140" w:type="dxa"/>
          </w:tcPr>
          <w:p w14:paraId="3B5D4D07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560E275" w14:textId="77777777" w:rsidR="00C81CBE" w:rsidRPr="00C81CBE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81CBE" w:rsidRPr="00C81CBE" w14:paraId="12F18B22" w14:textId="77777777" w:rsidTr="001F5B38">
        <w:tc>
          <w:tcPr>
            <w:tcW w:w="4140" w:type="dxa"/>
          </w:tcPr>
          <w:p w14:paraId="51344056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C9500FA" w14:textId="22F7D79C" w:rsidR="00C81CBE" w:rsidRPr="00C81CBE" w:rsidRDefault="00014552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35993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045AE" w14:textId="77777777" w:rsidR="00C81CBE" w:rsidRPr="00C81CBE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9DDF8E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961F08" w14:textId="7D6752C0" w:rsidR="00C81CBE" w:rsidRPr="00C81CBE" w:rsidRDefault="00014552" w:rsidP="007302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72,366</w:t>
            </w:r>
          </w:p>
        </w:tc>
        <w:tc>
          <w:tcPr>
            <w:tcW w:w="270" w:type="dxa"/>
          </w:tcPr>
          <w:p w14:paraId="0B314496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20D753" w14:textId="32F42D04" w:rsidR="00C81CBE" w:rsidRPr="00C81CBE" w:rsidRDefault="00C81CBE" w:rsidP="007302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71,521</w:t>
            </w:r>
          </w:p>
        </w:tc>
      </w:tr>
      <w:tr w:rsidR="00C81CBE" w:rsidRPr="00C81CBE" w14:paraId="006A1CF6" w14:textId="77777777" w:rsidTr="001F5B38">
        <w:tc>
          <w:tcPr>
            <w:tcW w:w="4140" w:type="dxa"/>
          </w:tcPr>
          <w:p w14:paraId="5773541E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6EE8A6" w14:textId="3C4E97F5" w:rsidR="00C81CBE" w:rsidRPr="00C81CBE" w:rsidRDefault="00DC0F1B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84,223</w:t>
            </w:r>
          </w:p>
        </w:tc>
        <w:tc>
          <w:tcPr>
            <w:tcW w:w="270" w:type="dxa"/>
          </w:tcPr>
          <w:p w14:paraId="7FE01BC4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962AF5" w14:textId="7E5CC897" w:rsidR="00C81CBE" w:rsidRPr="00C81CBE" w:rsidRDefault="00C81CBE" w:rsidP="007302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67,390</w:t>
            </w:r>
          </w:p>
        </w:tc>
        <w:tc>
          <w:tcPr>
            <w:tcW w:w="270" w:type="dxa"/>
          </w:tcPr>
          <w:p w14:paraId="42FAE37A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F59D6F" w14:textId="3D5FE418" w:rsidR="00C81CBE" w:rsidRPr="00C81CBE" w:rsidRDefault="00014552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84,223</w:t>
            </w:r>
          </w:p>
        </w:tc>
        <w:tc>
          <w:tcPr>
            <w:tcW w:w="270" w:type="dxa"/>
          </w:tcPr>
          <w:p w14:paraId="42A56432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01A6D5" w14:textId="439EFD3A" w:rsidR="00C81CBE" w:rsidRPr="00C81CBE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67,390</w:t>
            </w:r>
          </w:p>
        </w:tc>
      </w:tr>
      <w:tr w:rsidR="00C81CBE" w:rsidRPr="00C81CBE" w14:paraId="66DAE9B5" w14:textId="77777777" w:rsidTr="00B37D11">
        <w:tc>
          <w:tcPr>
            <w:tcW w:w="4140" w:type="dxa"/>
          </w:tcPr>
          <w:p w14:paraId="01E5CC35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7D7C1A1" w14:textId="2E286E51" w:rsidR="00C81CBE" w:rsidRPr="00DC0F1B" w:rsidRDefault="00DC0F1B" w:rsidP="007302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F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84,223</w:t>
            </w:r>
          </w:p>
        </w:tc>
        <w:tc>
          <w:tcPr>
            <w:tcW w:w="270" w:type="dxa"/>
          </w:tcPr>
          <w:p w14:paraId="5B2C218D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100A92" w14:textId="307B89C8" w:rsidR="00C81CBE" w:rsidRPr="00C81CBE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67,390</w:t>
            </w:r>
          </w:p>
        </w:tc>
        <w:tc>
          <w:tcPr>
            <w:tcW w:w="270" w:type="dxa"/>
          </w:tcPr>
          <w:p w14:paraId="4D724F8A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24C6E" w14:textId="4728BAF6" w:rsidR="00C81CBE" w:rsidRPr="00C81CBE" w:rsidRDefault="00014552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156,589</w:t>
            </w:r>
          </w:p>
        </w:tc>
        <w:tc>
          <w:tcPr>
            <w:tcW w:w="270" w:type="dxa"/>
          </w:tcPr>
          <w:p w14:paraId="171AF600" w14:textId="77777777" w:rsidR="00C81CBE" w:rsidRPr="00C81CBE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5C0FE8" w14:textId="5ED1F230" w:rsidR="00C81CBE" w:rsidRPr="00C81CBE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138,911</w:t>
            </w:r>
          </w:p>
        </w:tc>
      </w:tr>
      <w:tr w:rsidR="00DC0F1B" w:rsidRPr="00C81CBE" w14:paraId="0696B2A7" w14:textId="77777777" w:rsidTr="00B37D11">
        <w:tc>
          <w:tcPr>
            <w:tcW w:w="4140" w:type="dxa"/>
          </w:tcPr>
          <w:p w14:paraId="7744A7F5" w14:textId="77777777" w:rsidR="00DC0F1B" w:rsidRPr="00C81CBE" w:rsidRDefault="00DC0F1B" w:rsidP="00DC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1FEC5D1D" w14:textId="373EFC87" w:rsidR="00DC0F1B" w:rsidRPr="00C81CBE" w:rsidRDefault="00DC0F1B" w:rsidP="00DC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31FEE7" w14:textId="77777777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C888CA" w14:textId="370CBF2E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34AABE" w14:textId="77777777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86EA27" w14:textId="77777777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D1BDAD" w14:textId="77777777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6651B8" w14:textId="77777777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634EDC" w14:textId="77777777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01B9CB" w14:textId="67B6A9D7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72,366</w:t>
            </w:r>
            <w:r w:rsidRPr="00C81C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4198EF" w14:textId="77777777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797FD5" w14:textId="77777777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0E105E" w14:textId="6929EF7C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(71,521)</w:t>
            </w:r>
          </w:p>
        </w:tc>
      </w:tr>
      <w:tr w:rsidR="00DC0F1B" w:rsidRPr="00C81CBE" w14:paraId="0B831E97" w14:textId="77777777" w:rsidTr="0086094A">
        <w:tc>
          <w:tcPr>
            <w:tcW w:w="4140" w:type="dxa"/>
          </w:tcPr>
          <w:p w14:paraId="5E50759A" w14:textId="77777777" w:rsidR="00DC0F1B" w:rsidRPr="00C81CBE" w:rsidRDefault="00DC0F1B" w:rsidP="00DC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BC72FB" w14:textId="39AFE3DC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84,223</w:t>
            </w:r>
          </w:p>
        </w:tc>
        <w:tc>
          <w:tcPr>
            <w:tcW w:w="270" w:type="dxa"/>
          </w:tcPr>
          <w:p w14:paraId="0B93DF74" w14:textId="77777777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F01791" w14:textId="3DFA1092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67,390</w:t>
            </w:r>
          </w:p>
        </w:tc>
        <w:tc>
          <w:tcPr>
            <w:tcW w:w="270" w:type="dxa"/>
          </w:tcPr>
          <w:p w14:paraId="0FC4F8E2" w14:textId="77777777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8CBC76" w14:textId="7EF1B6B4" w:rsidR="00DC0F1B" w:rsidRPr="00C81CBE" w:rsidRDefault="00BE7B71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84,223</w:t>
            </w:r>
          </w:p>
        </w:tc>
        <w:tc>
          <w:tcPr>
            <w:tcW w:w="270" w:type="dxa"/>
          </w:tcPr>
          <w:p w14:paraId="3C26C3D9" w14:textId="77777777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343286" w14:textId="7AA3583C" w:rsidR="00DC0F1B" w:rsidRPr="00C81CBE" w:rsidRDefault="00DC0F1B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67,390</w:t>
            </w:r>
          </w:p>
        </w:tc>
      </w:tr>
      <w:tr w:rsidR="0086094A" w:rsidRPr="00C81CBE" w14:paraId="712E7B1B" w14:textId="77777777" w:rsidTr="0086094A">
        <w:tc>
          <w:tcPr>
            <w:tcW w:w="4140" w:type="dxa"/>
          </w:tcPr>
          <w:p w14:paraId="50186308" w14:textId="77777777" w:rsidR="0086094A" w:rsidRPr="00C81CBE" w:rsidRDefault="0086094A" w:rsidP="00DC0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9C1BF2" w14:textId="77777777" w:rsidR="0086094A" w:rsidRDefault="0086094A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8FE49" w14:textId="77777777" w:rsidR="0086094A" w:rsidRPr="00C81CBE" w:rsidRDefault="0086094A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701B87" w14:textId="77777777" w:rsidR="0086094A" w:rsidRPr="00C81CBE" w:rsidRDefault="0086094A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CB7D4" w14:textId="77777777" w:rsidR="0086094A" w:rsidRPr="00C81CBE" w:rsidRDefault="0086094A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84F2D0" w14:textId="77777777" w:rsidR="0086094A" w:rsidRDefault="0086094A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41B9C" w14:textId="77777777" w:rsidR="0086094A" w:rsidRPr="00C81CBE" w:rsidRDefault="0086094A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8407DC" w14:textId="77777777" w:rsidR="0086094A" w:rsidRPr="00C81CBE" w:rsidRDefault="0086094A" w:rsidP="00DC0F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154C" w:rsidRPr="00C81CBE" w14:paraId="5B1EC48C" w14:textId="77777777" w:rsidTr="00AE5699">
        <w:tc>
          <w:tcPr>
            <w:tcW w:w="4140" w:type="dxa"/>
          </w:tcPr>
          <w:p w14:paraId="126D8D6D" w14:textId="7803FC16" w:rsidR="0037154C" w:rsidRPr="00C81CBE" w:rsidRDefault="002C65D9" w:rsidP="002C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กลับรายการค่าเผื่อ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ผลขาดทุนด้านเครดิตที่</w:t>
            </w:r>
          </w:p>
        </w:tc>
        <w:tc>
          <w:tcPr>
            <w:tcW w:w="2430" w:type="dxa"/>
            <w:gridSpan w:val="3"/>
          </w:tcPr>
          <w:p w14:paraId="74980E69" w14:textId="0C26971F" w:rsidR="0037154C" w:rsidRPr="00C81CBE" w:rsidRDefault="0037154C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6DCC22" w14:textId="77777777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644DEA9" w14:textId="3F8048B8" w:rsidR="0037154C" w:rsidRPr="00C81CBE" w:rsidRDefault="0037154C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154C" w:rsidRPr="00C81CBE" w14:paraId="6880EBF0" w14:textId="77777777" w:rsidTr="004638C7">
        <w:tc>
          <w:tcPr>
            <w:tcW w:w="4140" w:type="dxa"/>
          </w:tcPr>
          <w:p w14:paraId="46670FD1" w14:textId="4BC68337" w:rsidR="0037154C" w:rsidRPr="00C81CBE" w:rsidRDefault="002C65D9" w:rsidP="0037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ของลูกหนี้การค้า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080" w:type="dxa"/>
          </w:tcPr>
          <w:p w14:paraId="7AD6A069" w14:textId="0DC2E6C8" w:rsidR="0037154C" w:rsidRDefault="0037154C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6D4D408" w14:textId="77777777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7025B" w14:textId="091C3B09" w:rsidR="0037154C" w:rsidRPr="00C81CBE" w:rsidRDefault="0037154C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C8259E4" w14:textId="77777777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BF4AFB" w14:textId="1B117A79" w:rsidR="0037154C" w:rsidRDefault="0037154C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8AC6025" w14:textId="77777777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120B8" w14:textId="08944243" w:rsidR="0037154C" w:rsidRPr="00C81CBE" w:rsidRDefault="0037154C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11A2E" w:rsidRPr="00C81CBE" w14:paraId="243A6286" w14:textId="77777777" w:rsidTr="000F694E">
        <w:tc>
          <w:tcPr>
            <w:tcW w:w="4140" w:type="dxa"/>
          </w:tcPr>
          <w:p w14:paraId="34E83FC3" w14:textId="77777777" w:rsidR="00811A2E" w:rsidRPr="00C81CBE" w:rsidRDefault="00811A2E" w:rsidP="0037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D2A20D6" w14:textId="0D6A943E" w:rsidR="00811A2E" w:rsidRPr="00C81CBE" w:rsidRDefault="00811A2E" w:rsidP="001623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7154C" w:rsidRPr="00C81CBE" w14:paraId="2E3D226E" w14:textId="77777777" w:rsidTr="004638C7">
        <w:tc>
          <w:tcPr>
            <w:tcW w:w="4140" w:type="dxa"/>
          </w:tcPr>
          <w:p w14:paraId="0B40C962" w14:textId="51EF4C42" w:rsidR="0037154C" w:rsidRPr="00C81CBE" w:rsidRDefault="0037154C" w:rsidP="0037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7B71">
              <w:rPr>
                <w:rFonts w:asciiTheme="majorBidi" w:hAnsiTheme="majorBidi" w:cs="Angsana New" w:hint="cs"/>
                <w:sz w:val="30"/>
                <w:szCs w:val="30"/>
                <w:cs/>
              </w:rPr>
              <w:t>งวดสามเดือนสิ้นสุดวันที่</w:t>
            </w:r>
            <w:r w:rsidRPr="00BE7B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BE7B7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E7B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BE7B71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7A5C03" w14:textId="690793FF" w:rsidR="0037154C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B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8CDC3" w14:textId="77777777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6A702E" w14:textId="62C598D1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B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E7359" w14:textId="77777777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7BE09F" w14:textId="51847B71" w:rsidR="0037154C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B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64EB96" w14:textId="77777777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AE9954" w14:textId="62807F02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B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(145)</w:t>
            </w:r>
          </w:p>
        </w:tc>
      </w:tr>
      <w:tr w:rsidR="0037154C" w:rsidRPr="00C81CBE" w14:paraId="5F42429C" w14:textId="77777777" w:rsidTr="004638C7">
        <w:tc>
          <w:tcPr>
            <w:tcW w:w="4140" w:type="dxa"/>
          </w:tcPr>
          <w:p w14:paraId="66EC288B" w14:textId="644D6AAC" w:rsidR="0037154C" w:rsidRPr="00C81CBE" w:rsidRDefault="0037154C" w:rsidP="0037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7B71">
              <w:rPr>
                <w:rFonts w:asciiTheme="majorBidi" w:hAnsiTheme="majorBidi" w:cs="Angsana New" w:hint="cs"/>
                <w:sz w:val="30"/>
                <w:szCs w:val="30"/>
                <w:cs/>
              </w:rPr>
              <w:t>งวดหกเดือนสิ้นสุดวันที่</w:t>
            </w:r>
            <w:r w:rsidRPr="00BE7B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BE7B7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E7B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BE7B71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CDC54C2" w14:textId="58734E80" w:rsidR="0037154C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B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AC5E68" w14:textId="77777777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EAEA402" w14:textId="5A977651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B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D6ADAE" w14:textId="77777777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2D1B498" w14:textId="7FA2D7E4" w:rsidR="0037154C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B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70" w:type="dxa"/>
          </w:tcPr>
          <w:p w14:paraId="0209F088" w14:textId="77777777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25D458E" w14:textId="25413732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B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(3,959)</w:t>
            </w:r>
          </w:p>
        </w:tc>
      </w:tr>
      <w:tr w:rsidR="0037154C" w:rsidRPr="00C81CBE" w14:paraId="0F5CECFE" w14:textId="77777777" w:rsidTr="00066C5B">
        <w:tc>
          <w:tcPr>
            <w:tcW w:w="4140" w:type="dxa"/>
          </w:tcPr>
          <w:p w14:paraId="0A2C349C" w14:textId="77777777" w:rsidR="0037154C" w:rsidRPr="00BE7B71" w:rsidRDefault="0037154C" w:rsidP="0037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EB064F" w14:textId="77777777" w:rsidR="0037154C" w:rsidRPr="00BE7B71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DE309" w14:textId="77777777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DB9E0C" w14:textId="77777777" w:rsidR="0037154C" w:rsidRPr="00BE7B71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AFAAA" w14:textId="77777777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7F3077" w14:textId="77777777" w:rsidR="0037154C" w:rsidRPr="00BE7B71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2FD81" w14:textId="77777777" w:rsidR="0037154C" w:rsidRPr="00C81CBE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740126" w14:textId="77777777" w:rsidR="0037154C" w:rsidRPr="00BE7B71" w:rsidRDefault="0037154C" w:rsidP="003715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2233" w:rsidRPr="00C81CBE" w14:paraId="36F419D2" w14:textId="77777777" w:rsidTr="00A51FC5">
        <w:tc>
          <w:tcPr>
            <w:tcW w:w="4140" w:type="dxa"/>
          </w:tcPr>
          <w:p w14:paraId="6AD48701" w14:textId="77777777" w:rsidR="008C2233" w:rsidRPr="00C81CBE" w:rsidRDefault="008C2233" w:rsidP="008C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CBBA139" w14:textId="39DB1BFD" w:rsidR="008C2233" w:rsidRPr="00BE7B71" w:rsidRDefault="008C2233" w:rsidP="008C2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24DF13" w14:textId="77777777" w:rsidR="008C2233" w:rsidRPr="00C81CBE" w:rsidRDefault="008C2233" w:rsidP="008C2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9A8ACA5" w14:textId="25CD9154" w:rsidR="008C2233" w:rsidRPr="00BE7B71" w:rsidRDefault="008C2233" w:rsidP="008C2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EBF" w:rsidRPr="00C81CBE" w14:paraId="757618BE" w14:textId="77777777" w:rsidTr="00066C5B">
        <w:tc>
          <w:tcPr>
            <w:tcW w:w="4140" w:type="dxa"/>
          </w:tcPr>
          <w:p w14:paraId="4B84FF3D" w14:textId="77777777" w:rsidR="00446EBF" w:rsidRPr="00C81CBE" w:rsidRDefault="00446EBF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409A68" w14:textId="0EB2E9E2" w:rsidR="00446EBF" w:rsidRPr="00C81CBE" w:rsidRDefault="00446EBF" w:rsidP="00446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1705A0D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3B8F7E" w14:textId="00C336BB" w:rsidR="00446EBF" w:rsidRPr="00C81CBE" w:rsidRDefault="00446EBF" w:rsidP="00446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DFCCED5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97972B" w14:textId="5C175D2D" w:rsidR="00446EBF" w:rsidRPr="00C81CBE" w:rsidRDefault="00446EBF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08F4C00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36DC0" w14:textId="075E7EDD" w:rsidR="00446EBF" w:rsidRPr="00C81CBE" w:rsidRDefault="00446EBF" w:rsidP="00446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46EBF" w:rsidRPr="00C81CBE" w14:paraId="3D4DD10A" w14:textId="77777777" w:rsidTr="00066C5B">
        <w:tc>
          <w:tcPr>
            <w:tcW w:w="4140" w:type="dxa"/>
          </w:tcPr>
          <w:p w14:paraId="4D8F6BFF" w14:textId="2C790741" w:rsidR="00446EBF" w:rsidRPr="00C81CBE" w:rsidRDefault="001623CE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122F0642" w14:textId="5A4D03E1" w:rsidR="00446EBF" w:rsidRPr="00BE7B71" w:rsidRDefault="00446EBF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10FC5AE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1F646D" w14:textId="579AA9B3" w:rsidR="00446EBF" w:rsidRPr="00BE7B71" w:rsidRDefault="00446EBF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05C769F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3FA779" w14:textId="636D257F" w:rsidR="00446EBF" w:rsidRPr="00BE7B71" w:rsidRDefault="00446EBF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308B482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01BA1D" w14:textId="6D44616F" w:rsidR="00446EBF" w:rsidRPr="00BE7B71" w:rsidRDefault="00446EBF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623CE" w:rsidRPr="00C81CBE" w14:paraId="0413B435" w14:textId="77777777" w:rsidTr="008862A8">
        <w:tc>
          <w:tcPr>
            <w:tcW w:w="4140" w:type="dxa"/>
          </w:tcPr>
          <w:p w14:paraId="6D5932B0" w14:textId="77777777" w:rsidR="001623CE" w:rsidRPr="00C81CBE" w:rsidRDefault="001623CE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5247E72" w14:textId="316A5649" w:rsidR="001623CE" w:rsidRPr="00BE7B71" w:rsidRDefault="001623CE" w:rsidP="001623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46EBF" w:rsidRPr="00C81CBE" w14:paraId="4F0921D9" w14:textId="77777777" w:rsidTr="00066C5B">
        <w:tc>
          <w:tcPr>
            <w:tcW w:w="4140" w:type="dxa"/>
          </w:tcPr>
          <w:p w14:paraId="47571D59" w14:textId="07A5F2D6" w:rsidR="00446EBF" w:rsidRPr="00C81CBE" w:rsidRDefault="00446EBF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40DC109" w14:textId="0461B2E5" w:rsidR="00446EBF" w:rsidRPr="00BE7B71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B37114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05DB04" w14:textId="3318A2AE" w:rsidR="00446EBF" w:rsidRPr="00BE7B71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AFFE9F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C7EF41" w14:textId="5325BC7C" w:rsidR="00446EBF" w:rsidRPr="00BE7B71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270" w:type="dxa"/>
          </w:tcPr>
          <w:p w14:paraId="1F32741F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9D8521" w14:textId="69BCC1A1" w:rsidR="00446EBF" w:rsidRPr="00BE7B71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</w:tr>
      <w:tr w:rsidR="00446EBF" w:rsidRPr="00C81CBE" w14:paraId="35576E23" w14:textId="77777777" w:rsidTr="002501DB">
        <w:tc>
          <w:tcPr>
            <w:tcW w:w="4140" w:type="dxa"/>
          </w:tcPr>
          <w:p w14:paraId="095D1C80" w14:textId="77777777" w:rsidR="00446EBF" w:rsidRPr="00C81CBE" w:rsidRDefault="00446EBF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55DA795" w14:textId="541B1A43" w:rsidR="00446EBF" w:rsidRPr="00C81CBE" w:rsidRDefault="00446EBF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CB6C49" w14:textId="77777777" w:rsidR="00446EBF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F2E94E" w14:textId="4D05EE3B" w:rsidR="00446EBF" w:rsidRPr="00BE7B71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ED1792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9132BC" w14:textId="77777777" w:rsidR="00446EBF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AE2BC2" w14:textId="18544651" w:rsidR="00446EBF" w:rsidRPr="00BE7B71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D184B8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1A5A2E" w14:textId="77777777" w:rsidR="00446EBF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D7F7A" w14:textId="32027EDD" w:rsidR="00446EBF" w:rsidRPr="00BE7B71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  <w:tc>
          <w:tcPr>
            <w:tcW w:w="270" w:type="dxa"/>
          </w:tcPr>
          <w:p w14:paraId="4F70563E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C9AA58" w14:textId="77777777" w:rsidR="00446EBF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A96A15" w14:textId="6798C570" w:rsidR="00446EBF" w:rsidRPr="00BE7B71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</w:tr>
      <w:tr w:rsidR="00446EBF" w:rsidRPr="00C81CBE" w14:paraId="553EC143" w14:textId="77777777" w:rsidTr="002501DB">
        <w:tc>
          <w:tcPr>
            <w:tcW w:w="4140" w:type="dxa"/>
          </w:tcPr>
          <w:p w14:paraId="687079C4" w14:textId="6ADB40DD" w:rsidR="00446EBF" w:rsidRPr="00C81CBE" w:rsidRDefault="00446EBF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FC4665" w14:textId="78543CB1" w:rsidR="00446EBF" w:rsidRPr="00BE7B71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0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2563A4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6C40FA" w14:textId="52A94D68" w:rsidR="00446EBF" w:rsidRPr="00BE7B71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0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058BB7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CDBD99" w14:textId="440B7967" w:rsidR="00446EBF" w:rsidRPr="00BE7B71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0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EF99C7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EB6999" w14:textId="073D5078" w:rsidR="00446EBF" w:rsidRPr="00BE7B71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0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46EBF" w:rsidRPr="00C81CBE" w14:paraId="55245814" w14:textId="77777777" w:rsidTr="002501DB">
        <w:tc>
          <w:tcPr>
            <w:tcW w:w="4140" w:type="dxa"/>
          </w:tcPr>
          <w:p w14:paraId="72BEA408" w14:textId="77777777" w:rsidR="00446EBF" w:rsidRPr="00C81CBE" w:rsidRDefault="00446EBF" w:rsidP="0044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A7AE89" w14:textId="77777777" w:rsidR="00446EBF" w:rsidRPr="00BE7B71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F7957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D3EC197" w14:textId="77777777" w:rsidR="00446EBF" w:rsidRPr="00BE7B71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5A687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227FBB" w14:textId="77777777" w:rsidR="00446EBF" w:rsidRPr="00BE7B71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8AF7FC" w14:textId="77777777" w:rsidR="00446EBF" w:rsidRPr="00C81CBE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584A3A" w14:textId="77777777" w:rsidR="00446EBF" w:rsidRPr="00BE7B71" w:rsidRDefault="00446EBF" w:rsidP="00446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E4263CA" w14:textId="77777777" w:rsidR="00700787" w:rsidRDefault="00700787" w:rsidP="00FE4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hanging="24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700787" w:rsidSect="0023740D"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EE6CF2" w:rsidRPr="00C81CBE" w14:paraId="2F6D1230" w14:textId="77777777" w:rsidTr="007956DF">
        <w:tc>
          <w:tcPr>
            <w:tcW w:w="4140" w:type="dxa"/>
          </w:tcPr>
          <w:p w14:paraId="60B09EAB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2C3E86D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B8836C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196C0BF" w14:textId="77777777" w:rsidR="00EE6CF2" w:rsidRPr="00C81CBE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CF2" w:rsidRPr="00C81CBE" w14:paraId="692DF294" w14:textId="77777777" w:rsidTr="007956DF">
        <w:tc>
          <w:tcPr>
            <w:tcW w:w="4140" w:type="dxa"/>
          </w:tcPr>
          <w:p w14:paraId="065F9B20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CECC61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4837017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00DCF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2CE5D72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E3AE71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6A7E3B2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D6D173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6CF2" w:rsidRPr="00C81CBE" w14:paraId="22B07E17" w14:textId="77777777" w:rsidTr="007956DF">
        <w:tc>
          <w:tcPr>
            <w:tcW w:w="4140" w:type="dxa"/>
          </w:tcPr>
          <w:p w14:paraId="22C014C0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3DE8BC54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48DAD4C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3DFAB9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6C87B4C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42F089F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B6A98D4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5A10F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E6CF2" w:rsidRPr="00C81CBE" w14:paraId="26BEC98E" w14:textId="77777777" w:rsidTr="007956DF">
        <w:tc>
          <w:tcPr>
            <w:tcW w:w="4140" w:type="dxa"/>
          </w:tcPr>
          <w:p w14:paraId="67E1F053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1CD944A" w14:textId="77777777" w:rsidR="00EE6CF2" w:rsidRPr="00C81CBE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E6CF2" w:rsidRPr="00C81CBE" w14:paraId="119FA536" w14:textId="77777777" w:rsidTr="007956DF">
        <w:tc>
          <w:tcPr>
            <w:tcW w:w="4140" w:type="dxa"/>
          </w:tcPr>
          <w:p w14:paraId="00470AEE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7B04BB" w14:textId="77777777" w:rsidR="00EE6CF2" w:rsidRPr="00D819CE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vertAlign w:val="superscript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3,011</w:t>
            </w:r>
          </w:p>
        </w:tc>
        <w:tc>
          <w:tcPr>
            <w:tcW w:w="270" w:type="dxa"/>
          </w:tcPr>
          <w:p w14:paraId="4A716395" w14:textId="77777777" w:rsidR="00EE6CF2" w:rsidRPr="00C81CBE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0637B2" w14:textId="77777777" w:rsidR="00EE6CF2" w:rsidRPr="00C81CBE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2,531</w:t>
            </w:r>
          </w:p>
        </w:tc>
        <w:tc>
          <w:tcPr>
            <w:tcW w:w="270" w:type="dxa"/>
          </w:tcPr>
          <w:p w14:paraId="3893AF6F" w14:textId="77777777" w:rsidR="00EE6CF2" w:rsidRPr="00C81CBE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4BE1443" w14:textId="77777777" w:rsidR="00EE6CF2" w:rsidRPr="00C81CBE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3,011</w:t>
            </w:r>
          </w:p>
        </w:tc>
        <w:tc>
          <w:tcPr>
            <w:tcW w:w="270" w:type="dxa"/>
          </w:tcPr>
          <w:p w14:paraId="5B1C0722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4A976A" w14:textId="77777777" w:rsidR="00EE6CF2" w:rsidRPr="00C81CBE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2,531</w:t>
            </w:r>
          </w:p>
        </w:tc>
      </w:tr>
      <w:tr w:rsidR="00EE6CF2" w:rsidRPr="008862C2" w14:paraId="4C9E2749" w14:textId="77777777" w:rsidTr="007956DF">
        <w:tc>
          <w:tcPr>
            <w:tcW w:w="4140" w:type="dxa"/>
          </w:tcPr>
          <w:p w14:paraId="3491CB14" w14:textId="77777777" w:rsidR="00EE6CF2" w:rsidRPr="008862C2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8289C86" w14:textId="77777777" w:rsidR="00EE6CF2" w:rsidRPr="008862C2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909ADDA" w14:textId="77777777" w:rsidR="00EE6CF2" w:rsidRPr="008862C2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735F509F" w14:textId="77777777" w:rsidR="00EE6CF2" w:rsidRPr="008862C2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AA4C818" w14:textId="77777777" w:rsidR="00EE6CF2" w:rsidRPr="008862C2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0E9CFC97" w14:textId="77777777" w:rsidR="00EE6CF2" w:rsidRPr="008862C2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792E55A" w14:textId="77777777" w:rsidR="00EE6CF2" w:rsidRPr="008862C2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197585E3" w14:textId="77777777" w:rsidR="00EE6CF2" w:rsidRPr="008862C2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E6CF2" w:rsidRPr="00C81CBE" w14:paraId="28D11CBB" w14:textId="77777777" w:rsidTr="007956DF">
        <w:tc>
          <w:tcPr>
            <w:tcW w:w="4140" w:type="dxa"/>
          </w:tcPr>
          <w:p w14:paraId="6A5602D8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0B804D2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9D926E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E074AE5" w14:textId="77777777" w:rsidR="00EE6CF2" w:rsidRPr="00C81CBE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CF2" w:rsidRPr="00C81CBE" w14:paraId="0C5B2057" w14:textId="77777777" w:rsidTr="007956DF">
        <w:tc>
          <w:tcPr>
            <w:tcW w:w="4140" w:type="dxa"/>
          </w:tcPr>
          <w:p w14:paraId="7947F298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32A80E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A65FE39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6A215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614BD25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A91326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550896B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B4CE4D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6CF2" w:rsidRPr="00C81CBE" w14:paraId="69017D99" w14:textId="77777777" w:rsidTr="007956DF">
        <w:tc>
          <w:tcPr>
            <w:tcW w:w="4140" w:type="dxa"/>
          </w:tcPr>
          <w:p w14:paraId="1EF45E35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FCEDE5D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E3557B8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3280D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FD45E61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35790B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B71719E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206CFA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E6CF2" w:rsidRPr="00C81CBE" w14:paraId="5D790A25" w14:textId="77777777" w:rsidTr="007956DF">
        <w:tc>
          <w:tcPr>
            <w:tcW w:w="4140" w:type="dxa"/>
          </w:tcPr>
          <w:p w14:paraId="793C3B0F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6B29E8B" w14:textId="77777777" w:rsidR="00EE6CF2" w:rsidRPr="00C81CBE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E6CF2" w:rsidRPr="00C81CBE" w14:paraId="6FBDB216" w14:textId="77777777" w:rsidTr="007956DF">
        <w:tc>
          <w:tcPr>
            <w:tcW w:w="4140" w:type="dxa"/>
          </w:tcPr>
          <w:p w14:paraId="07870A82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AAC144" w14:textId="77777777" w:rsidR="00EE6CF2" w:rsidRPr="00C81CBE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74,420</w:t>
            </w:r>
          </w:p>
        </w:tc>
        <w:tc>
          <w:tcPr>
            <w:tcW w:w="270" w:type="dxa"/>
          </w:tcPr>
          <w:p w14:paraId="4BC535B4" w14:textId="77777777" w:rsidR="00EE6CF2" w:rsidRPr="00C81CBE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AA18B9" w14:textId="77777777" w:rsidR="00EE6CF2" w:rsidRPr="00C81CBE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80,079</w:t>
            </w:r>
          </w:p>
        </w:tc>
        <w:tc>
          <w:tcPr>
            <w:tcW w:w="270" w:type="dxa"/>
          </w:tcPr>
          <w:p w14:paraId="0383655A" w14:textId="77777777" w:rsidR="00EE6CF2" w:rsidRPr="00C81CBE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D3CFA3" w14:textId="77777777" w:rsidR="00EE6CF2" w:rsidRPr="00C81CBE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74,420</w:t>
            </w:r>
          </w:p>
        </w:tc>
        <w:tc>
          <w:tcPr>
            <w:tcW w:w="270" w:type="dxa"/>
          </w:tcPr>
          <w:p w14:paraId="72D184EA" w14:textId="77777777" w:rsidR="00EE6CF2" w:rsidRPr="00C81CBE" w:rsidRDefault="00EE6CF2" w:rsidP="00795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AE50A01" w14:textId="77777777" w:rsidR="00EE6CF2" w:rsidRPr="00C81CBE" w:rsidRDefault="00EE6CF2" w:rsidP="007956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80,079</w:t>
            </w:r>
          </w:p>
        </w:tc>
      </w:tr>
    </w:tbl>
    <w:p w14:paraId="739987B0" w14:textId="77777777" w:rsidR="00723634" w:rsidRPr="00723634" w:rsidRDefault="00723634" w:rsidP="0072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45A6A61" w14:textId="08D5AC78" w:rsidR="00BB1C8F" w:rsidRPr="00C81CBE" w:rsidRDefault="00BB1C8F" w:rsidP="00A26FF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6BAFD245" w14:textId="77777777" w:rsidR="00BD759D" w:rsidRPr="00723634" w:rsidRDefault="00BD759D" w:rsidP="00407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14"/>
          <w:szCs w:val="14"/>
        </w:rPr>
      </w:pPr>
      <w:bookmarkStart w:id="0" w:name="OLE_LINK1"/>
      <w:bookmarkStart w:id="1" w:name="OLE_LINK2"/>
    </w:p>
    <w:bookmarkEnd w:id="0"/>
    <w:bookmarkEnd w:id="1"/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77"/>
        <w:gridCol w:w="1167"/>
        <w:gridCol w:w="269"/>
        <w:gridCol w:w="1168"/>
        <w:gridCol w:w="274"/>
        <w:gridCol w:w="1169"/>
        <w:gridCol w:w="269"/>
        <w:gridCol w:w="1169"/>
      </w:tblGrid>
      <w:tr w:rsidR="00A26FFF" w:rsidRPr="008862C2" w14:paraId="4FFBC9AB" w14:textId="77777777" w:rsidTr="00C81CBE">
        <w:trPr>
          <w:trHeight w:val="431"/>
          <w:tblHeader/>
        </w:trPr>
        <w:tc>
          <w:tcPr>
            <w:tcW w:w="2700" w:type="dxa"/>
          </w:tcPr>
          <w:p w14:paraId="6A666768" w14:textId="77777777" w:rsidR="00A26FFF" w:rsidRPr="008862C2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7599FE35" w14:textId="77777777" w:rsidR="00A26FFF" w:rsidRPr="008862C2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14:paraId="2FBA3A01" w14:textId="77777777" w:rsidR="00A26FFF" w:rsidRPr="008862C2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165010DB" w14:textId="77777777" w:rsidR="00A26FFF" w:rsidRPr="008862C2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18A368E5" w14:textId="77777777" w:rsidR="00A26FFF" w:rsidRPr="008862C2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C81CBE" w:rsidRPr="008862C2" w14:paraId="50B2A5BA" w14:textId="77777777" w:rsidTr="00C81CBE">
        <w:trPr>
          <w:trHeight w:val="431"/>
          <w:tblHeader/>
        </w:trPr>
        <w:tc>
          <w:tcPr>
            <w:tcW w:w="2700" w:type="dxa"/>
          </w:tcPr>
          <w:p w14:paraId="097492F8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5836F282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F024AD4" w14:textId="4232DD88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</w:tcPr>
          <w:p w14:paraId="25FD8C8C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B058F0F" w14:textId="0A6212CD" w:rsidR="00C81CBE" w:rsidRPr="008862C2" w:rsidRDefault="00C81CBE" w:rsidP="00C81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4" w:type="dxa"/>
          </w:tcPr>
          <w:p w14:paraId="6F4DEEC4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1BCDB783" w14:textId="4BAE2793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</w:tcPr>
          <w:p w14:paraId="3E05DC0E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1D7D929" w14:textId="1F82C5CF" w:rsidR="00C81CBE" w:rsidRPr="008862C2" w:rsidRDefault="00C81CBE" w:rsidP="00C81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81CBE" w:rsidRPr="008862C2" w14:paraId="074054B8" w14:textId="77777777" w:rsidTr="00C81CBE">
        <w:trPr>
          <w:trHeight w:val="431"/>
          <w:tblHeader/>
        </w:trPr>
        <w:tc>
          <w:tcPr>
            <w:tcW w:w="2700" w:type="dxa"/>
          </w:tcPr>
          <w:p w14:paraId="708CB460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60F0B59E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7" w:type="dxa"/>
          </w:tcPr>
          <w:p w14:paraId="0D745A39" w14:textId="2F4AE109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43B5FECB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7FC9387" w14:textId="511E119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6FB47D74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7A3DBC0E" w14:textId="4B8EBD83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2D645B19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E07AB37" w14:textId="7E51B271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81CBE" w:rsidRPr="008862C2" w14:paraId="3057DAC7" w14:textId="77777777" w:rsidTr="00C81CBE">
        <w:trPr>
          <w:trHeight w:val="418"/>
          <w:tblHeader/>
        </w:trPr>
        <w:tc>
          <w:tcPr>
            <w:tcW w:w="2700" w:type="dxa"/>
          </w:tcPr>
          <w:p w14:paraId="49FED482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502B6BDF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5" w:type="dxa"/>
            <w:gridSpan w:val="7"/>
          </w:tcPr>
          <w:p w14:paraId="2CD63263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81CBE" w:rsidRPr="008862C2" w14:paraId="2655AF69" w14:textId="77777777" w:rsidTr="00C81CBE">
        <w:trPr>
          <w:trHeight w:val="418"/>
        </w:trPr>
        <w:tc>
          <w:tcPr>
            <w:tcW w:w="2700" w:type="dxa"/>
          </w:tcPr>
          <w:p w14:paraId="3570E3D4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</w:tcPr>
          <w:p w14:paraId="46E10632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1B77F42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799F1AD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7D94680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5726F5F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227654F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663A59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D96071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CBE" w:rsidRPr="008862C2" w14:paraId="7AE93BF5" w14:textId="77777777" w:rsidTr="00C81CBE">
        <w:trPr>
          <w:trHeight w:val="406"/>
        </w:trPr>
        <w:tc>
          <w:tcPr>
            <w:tcW w:w="2700" w:type="dxa"/>
          </w:tcPr>
          <w:p w14:paraId="40371940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77" w:type="dxa"/>
          </w:tcPr>
          <w:p w14:paraId="1CD07861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4A6E9B3" w14:textId="2AA38581" w:rsidR="00C81CBE" w:rsidRPr="008862C2" w:rsidRDefault="00BD7043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84,223</w:t>
            </w:r>
          </w:p>
        </w:tc>
        <w:tc>
          <w:tcPr>
            <w:tcW w:w="269" w:type="dxa"/>
          </w:tcPr>
          <w:p w14:paraId="12601DF2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C697CF2" w14:textId="23FBC4EC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67,390</w:t>
            </w:r>
          </w:p>
        </w:tc>
        <w:tc>
          <w:tcPr>
            <w:tcW w:w="274" w:type="dxa"/>
          </w:tcPr>
          <w:p w14:paraId="45EB13F3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669286B" w14:textId="2EB3D3DF" w:rsidR="00C81CBE" w:rsidRPr="008862C2" w:rsidRDefault="00BD7043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84,223</w:t>
            </w:r>
          </w:p>
        </w:tc>
        <w:tc>
          <w:tcPr>
            <w:tcW w:w="269" w:type="dxa"/>
          </w:tcPr>
          <w:p w14:paraId="6B407439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2B7A95E" w14:textId="7249BBFE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67,390</w:t>
            </w:r>
          </w:p>
        </w:tc>
      </w:tr>
      <w:tr w:rsidR="00C81CBE" w:rsidRPr="008862C2" w14:paraId="4ACA0156" w14:textId="77777777" w:rsidTr="00C81CBE">
        <w:trPr>
          <w:trHeight w:val="406"/>
        </w:trPr>
        <w:tc>
          <w:tcPr>
            <w:tcW w:w="2700" w:type="dxa"/>
          </w:tcPr>
          <w:p w14:paraId="60AE2AC6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77" w:type="dxa"/>
          </w:tcPr>
          <w:p w14:paraId="14ABE90A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217E8D2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A4B7F02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D54247B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008315C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55A9CD9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3FDF38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D63052B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CBE" w:rsidRPr="008862C2" w14:paraId="33280B16" w14:textId="77777777" w:rsidTr="00C81CBE">
        <w:trPr>
          <w:trHeight w:val="406"/>
        </w:trPr>
        <w:tc>
          <w:tcPr>
            <w:tcW w:w="2700" w:type="dxa"/>
          </w:tcPr>
          <w:p w14:paraId="6486FF71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8862C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77" w:type="dxa"/>
          </w:tcPr>
          <w:p w14:paraId="2A028C69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ED1635F" w14:textId="1AE3AFFE" w:rsidR="00C81CBE" w:rsidRPr="008862C2" w:rsidRDefault="00BD7043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1DE1B71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CF6F0E" w14:textId="3EC898AC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0E43DFB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F2ACB7A" w14:textId="2F01BBE1" w:rsidR="00C81CBE" w:rsidRPr="008862C2" w:rsidRDefault="00BD7043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72,366</w:t>
            </w:r>
          </w:p>
        </w:tc>
        <w:tc>
          <w:tcPr>
            <w:tcW w:w="269" w:type="dxa"/>
          </w:tcPr>
          <w:p w14:paraId="27CD0CEB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075681F" w14:textId="763B8902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71,521</w:t>
            </w:r>
          </w:p>
        </w:tc>
      </w:tr>
      <w:tr w:rsidR="00C81CBE" w:rsidRPr="008862C2" w14:paraId="24BB6CC9" w14:textId="77777777" w:rsidTr="00C81CBE">
        <w:trPr>
          <w:trHeight w:val="418"/>
        </w:trPr>
        <w:tc>
          <w:tcPr>
            <w:tcW w:w="2700" w:type="dxa"/>
          </w:tcPr>
          <w:p w14:paraId="16E66E1B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211ABD9B" w14:textId="066A2BA2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9E894D7" w14:textId="6BF96253" w:rsidR="00C81CBE" w:rsidRPr="008862C2" w:rsidRDefault="00BD7043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84,223</w:t>
            </w:r>
          </w:p>
        </w:tc>
        <w:tc>
          <w:tcPr>
            <w:tcW w:w="269" w:type="dxa"/>
          </w:tcPr>
          <w:p w14:paraId="0AA2B20F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E959489" w14:textId="71CC0B1B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67,390</w:t>
            </w:r>
          </w:p>
        </w:tc>
        <w:tc>
          <w:tcPr>
            <w:tcW w:w="274" w:type="dxa"/>
          </w:tcPr>
          <w:p w14:paraId="6B701040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52C6834" w14:textId="0F3E8A62" w:rsidR="00C81CBE" w:rsidRPr="008862C2" w:rsidRDefault="00BD7043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156,589</w:t>
            </w:r>
          </w:p>
        </w:tc>
        <w:tc>
          <w:tcPr>
            <w:tcW w:w="269" w:type="dxa"/>
          </w:tcPr>
          <w:p w14:paraId="53A65D98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0616DBB" w14:textId="4C93A8D8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138,911</w:t>
            </w:r>
          </w:p>
        </w:tc>
      </w:tr>
      <w:tr w:rsidR="00C81CBE" w:rsidRPr="008862C2" w14:paraId="29DE644B" w14:textId="77777777" w:rsidTr="00C81CBE">
        <w:trPr>
          <w:trHeight w:val="308"/>
        </w:trPr>
        <w:tc>
          <w:tcPr>
            <w:tcW w:w="2700" w:type="dxa"/>
          </w:tcPr>
          <w:p w14:paraId="64FB4D04" w14:textId="16E97E58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77" w:type="dxa"/>
          </w:tcPr>
          <w:p w14:paraId="17C681B9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56B65EF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323F7D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6BA8B0E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D75809C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FD3C96D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E30BAE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343C4B7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CBE" w:rsidRPr="008862C2" w14:paraId="70B714A9" w14:textId="77777777" w:rsidTr="00C81CBE">
        <w:trPr>
          <w:trHeight w:val="406"/>
        </w:trPr>
        <w:tc>
          <w:tcPr>
            <w:tcW w:w="2700" w:type="dxa"/>
          </w:tcPr>
          <w:p w14:paraId="53BA537B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77" w:type="dxa"/>
          </w:tcPr>
          <w:p w14:paraId="2E218567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7079396" w14:textId="4C69C71D" w:rsidR="00C81CBE" w:rsidRPr="008862C2" w:rsidRDefault="000F26EA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1,050,475</w:t>
            </w:r>
          </w:p>
        </w:tc>
        <w:tc>
          <w:tcPr>
            <w:tcW w:w="269" w:type="dxa"/>
          </w:tcPr>
          <w:p w14:paraId="58B5D328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272946D" w14:textId="32B82931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876,217</w:t>
            </w:r>
          </w:p>
        </w:tc>
        <w:tc>
          <w:tcPr>
            <w:tcW w:w="274" w:type="dxa"/>
          </w:tcPr>
          <w:p w14:paraId="10B4ECD9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7EEECBE" w14:textId="6D2D2060" w:rsidR="00C81CBE" w:rsidRPr="008862C2" w:rsidRDefault="000F26EA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1,050,475</w:t>
            </w:r>
          </w:p>
        </w:tc>
        <w:tc>
          <w:tcPr>
            <w:tcW w:w="269" w:type="dxa"/>
          </w:tcPr>
          <w:p w14:paraId="73FCF96E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AF9EAF2" w14:textId="72F3E01C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876,217</w:t>
            </w:r>
          </w:p>
        </w:tc>
      </w:tr>
      <w:tr w:rsidR="00C81CBE" w:rsidRPr="008862C2" w14:paraId="42A9B6A1" w14:textId="77777777" w:rsidTr="00C81CBE">
        <w:trPr>
          <w:trHeight w:val="431"/>
        </w:trPr>
        <w:tc>
          <w:tcPr>
            <w:tcW w:w="2700" w:type="dxa"/>
          </w:tcPr>
          <w:p w14:paraId="07C41A9D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093DABD7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DF6106E" w14:textId="673F8FBB" w:rsidR="00C81CBE" w:rsidRPr="008862C2" w:rsidRDefault="000F26EA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1,134,698</w:t>
            </w:r>
          </w:p>
        </w:tc>
        <w:tc>
          <w:tcPr>
            <w:tcW w:w="269" w:type="dxa"/>
          </w:tcPr>
          <w:p w14:paraId="03E0FDB8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9722055" w14:textId="458C6C0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943,607</w:t>
            </w:r>
          </w:p>
        </w:tc>
        <w:tc>
          <w:tcPr>
            <w:tcW w:w="274" w:type="dxa"/>
          </w:tcPr>
          <w:p w14:paraId="5A4F4853" w14:textId="77777777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2E968420" w14:textId="582D5730" w:rsidR="00C81CBE" w:rsidRPr="008862C2" w:rsidRDefault="000F26EA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1,207,064</w:t>
            </w:r>
          </w:p>
        </w:tc>
        <w:tc>
          <w:tcPr>
            <w:tcW w:w="269" w:type="dxa"/>
          </w:tcPr>
          <w:p w14:paraId="5F578FA6" w14:textId="77777777" w:rsidR="00C81CBE" w:rsidRPr="008862C2" w:rsidRDefault="00C81CBE" w:rsidP="00C8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D2EACD8" w14:textId="7C114596" w:rsidR="00C81CBE" w:rsidRPr="008862C2" w:rsidRDefault="00C81CBE" w:rsidP="00C81CB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1,015,128</w:t>
            </w:r>
          </w:p>
        </w:tc>
      </w:tr>
      <w:tr w:rsidR="000F26EA" w:rsidRPr="008862C2" w14:paraId="41BDE126" w14:textId="77777777" w:rsidTr="00C81CBE">
        <w:trPr>
          <w:trHeight w:val="431"/>
        </w:trPr>
        <w:tc>
          <w:tcPr>
            <w:tcW w:w="2700" w:type="dxa"/>
          </w:tcPr>
          <w:p w14:paraId="03D0285E" w14:textId="77777777" w:rsidR="000F26EA" w:rsidRPr="008862C2" w:rsidRDefault="000F26EA" w:rsidP="000F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8862C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  <w:p w14:paraId="63A94483" w14:textId="77777777" w:rsidR="000F26EA" w:rsidRPr="008862C2" w:rsidRDefault="000F26EA" w:rsidP="000F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</w:t>
            </w:r>
            <w:r w:rsidRPr="008862C2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77" w:type="dxa"/>
          </w:tcPr>
          <w:p w14:paraId="6FB62F6D" w14:textId="77777777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B132143" w14:textId="77777777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F60065" w14:textId="07EFF9C3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979D87E" w14:textId="77777777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287FB00" w14:textId="77777777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37463F" w14:textId="55B4E9AB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48EB8B9" w14:textId="77777777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94005BB" w14:textId="77777777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0AE910" w14:textId="71DB4E19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72,366</w:t>
            </w:r>
            <w:r w:rsidRPr="008862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169BE6FA" w14:textId="77777777" w:rsidR="000F26EA" w:rsidRPr="008862C2" w:rsidRDefault="000F26EA" w:rsidP="000F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5F8C854" w14:textId="77777777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2A319B" w14:textId="555E41C6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(71,521)</w:t>
            </w:r>
          </w:p>
        </w:tc>
      </w:tr>
      <w:tr w:rsidR="000F26EA" w:rsidRPr="008862C2" w14:paraId="760D7205" w14:textId="77777777" w:rsidTr="00C81CBE">
        <w:trPr>
          <w:trHeight w:val="431"/>
        </w:trPr>
        <w:tc>
          <w:tcPr>
            <w:tcW w:w="2700" w:type="dxa"/>
          </w:tcPr>
          <w:p w14:paraId="2C73407A" w14:textId="77777777" w:rsidR="000F26EA" w:rsidRPr="008862C2" w:rsidRDefault="000F26EA" w:rsidP="000F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7" w:type="dxa"/>
          </w:tcPr>
          <w:p w14:paraId="5C7D61B5" w14:textId="77777777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11A5157" w14:textId="0B040E13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1,134,698</w:t>
            </w:r>
          </w:p>
        </w:tc>
        <w:tc>
          <w:tcPr>
            <w:tcW w:w="269" w:type="dxa"/>
          </w:tcPr>
          <w:p w14:paraId="79AF68B8" w14:textId="77777777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9514D2F" w14:textId="3C784B00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943,607</w:t>
            </w:r>
          </w:p>
        </w:tc>
        <w:tc>
          <w:tcPr>
            <w:tcW w:w="274" w:type="dxa"/>
          </w:tcPr>
          <w:p w14:paraId="1F0AE51C" w14:textId="77777777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0041F45" w14:textId="34D223A5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1,134,698</w:t>
            </w:r>
          </w:p>
        </w:tc>
        <w:tc>
          <w:tcPr>
            <w:tcW w:w="269" w:type="dxa"/>
          </w:tcPr>
          <w:p w14:paraId="3930411B" w14:textId="77777777" w:rsidR="000F26EA" w:rsidRPr="008862C2" w:rsidRDefault="000F26EA" w:rsidP="000F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B3E74A4" w14:textId="661EEB01" w:rsidR="000F26EA" w:rsidRPr="008862C2" w:rsidRDefault="000F26EA" w:rsidP="000F26E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943,607</w:t>
            </w:r>
          </w:p>
        </w:tc>
      </w:tr>
    </w:tbl>
    <w:p w14:paraId="6F583395" w14:textId="43A8A638" w:rsidR="00C916B2" w:rsidRDefault="00C916B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990"/>
        <w:gridCol w:w="1170"/>
        <w:gridCol w:w="315"/>
        <w:gridCol w:w="1125"/>
      </w:tblGrid>
      <w:tr w:rsidR="00027029" w:rsidRPr="00332885" w14:paraId="2E3055DC" w14:textId="77777777" w:rsidTr="00723634">
        <w:trPr>
          <w:trHeight w:val="428"/>
          <w:tblHeader/>
        </w:trPr>
        <w:tc>
          <w:tcPr>
            <w:tcW w:w="5670" w:type="dxa"/>
            <w:vAlign w:val="bottom"/>
          </w:tcPr>
          <w:p w14:paraId="40803194" w14:textId="77777777" w:rsidR="00027029" w:rsidRPr="00332885" w:rsidRDefault="00027029" w:rsidP="004743BF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10FABFDA" w14:textId="77777777" w:rsidR="00027029" w:rsidRPr="00332885" w:rsidRDefault="00027029" w:rsidP="004743B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7E9ED3CD" w14:textId="77777777" w:rsidR="00027029" w:rsidRPr="00332885" w:rsidRDefault="00027029" w:rsidP="004743B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029" w:rsidRPr="00332885" w14:paraId="118B9BFC" w14:textId="77777777" w:rsidTr="00723634">
        <w:trPr>
          <w:trHeight w:val="428"/>
          <w:tblHeader/>
        </w:trPr>
        <w:tc>
          <w:tcPr>
            <w:tcW w:w="5670" w:type="dxa"/>
            <w:vAlign w:val="bottom"/>
          </w:tcPr>
          <w:p w14:paraId="0F5AB277" w14:textId="77777777" w:rsidR="00027029" w:rsidRPr="00332885" w:rsidRDefault="00027029" w:rsidP="004743BF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33288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3288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257D3508" w14:textId="0194BE6F" w:rsidR="00027029" w:rsidRPr="0033407B" w:rsidRDefault="00CA2C9E" w:rsidP="00CA2C9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vertAlign w:val="superscript"/>
                <w:lang w:val="en-US" w:bidi="th-TH"/>
              </w:rPr>
            </w:pPr>
            <w:r w:rsidRPr="007236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4F68376B" w14:textId="1BA75A3A" w:rsidR="00027029" w:rsidRPr="00332885" w:rsidRDefault="00027029" w:rsidP="004743B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15" w:type="dxa"/>
          </w:tcPr>
          <w:p w14:paraId="6C22D098" w14:textId="77777777" w:rsidR="00027029" w:rsidRPr="00332885" w:rsidRDefault="00027029" w:rsidP="004743B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EA9576D" w14:textId="0A3A77A7" w:rsidR="00027029" w:rsidRPr="00332885" w:rsidRDefault="00027029" w:rsidP="004743B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27029" w:rsidRPr="00332885" w14:paraId="2A5E0B5C" w14:textId="77777777" w:rsidTr="00723634">
        <w:trPr>
          <w:trHeight w:val="428"/>
          <w:tblHeader/>
        </w:trPr>
        <w:tc>
          <w:tcPr>
            <w:tcW w:w="5670" w:type="dxa"/>
            <w:vAlign w:val="bottom"/>
          </w:tcPr>
          <w:p w14:paraId="33EBCC8B" w14:textId="77777777" w:rsidR="00027029" w:rsidRPr="00332885" w:rsidRDefault="00027029" w:rsidP="004743BF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12BA99" w14:textId="42CE5B63" w:rsidR="00027029" w:rsidRPr="00723634" w:rsidRDefault="00027029" w:rsidP="004743B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018D7214" w14:textId="77777777" w:rsidR="00027029" w:rsidRPr="00332885" w:rsidRDefault="00027029" w:rsidP="004743B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723634" w:rsidRPr="00270B7D" w14:paraId="6ED2ED0B" w14:textId="77777777" w:rsidTr="00723634">
        <w:trPr>
          <w:trHeight w:val="414"/>
          <w:tblHeader/>
        </w:trPr>
        <w:tc>
          <w:tcPr>
            <w:tcW w:w="5670" w:type="dxa"/>
            <w:shd w:val="clear" w:color="auto" w:fill="auto"/>
            <w:hideMark/>
          </w:tcPr>
          <w:p w14:paraId="79DDDE32" w14:textId="24B9750F" w:rsidR="00723634" w:rsidRPr="00BE7B71" w:rsidRDefault="00723634" w:rsidP="001929B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7B71">
              <w:rPr>
                <w:rFonts w:asciiTheme="majorBidi" w:hAnsiTheme="majorBidi" w:cstheme="majorBidi" w:hint="cs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FA228B6" w14:textId="77777777" w:rsidR="00723634" w:rsidRPr="00BE7B71" w:rsidRDefault="00723634" w:rsidP="001929BB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00B466" w14:textId="2B437371" w:rsidR="00723634" w:rsidRPr="00BE7B71" w:rsidRDefault="00BE7B71" w:rsidP="001929BB">
            <w:pPr>
              <w:tabs>
                <w:tab w:val="clear" w:pos="680"/>
                <w:tab w:val="clear" w:pos="1644"/>
                <w:tab w:val="clear" w:pos="1871"/>
                <w:tab w:val="decimal" w:pos="61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B71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315" w:type="dxa"/>
            <w:shd w:val="clear" w:color="auto" w:fill="auto"/>
          </w:tcPr>
          <w:p w14:paraId="05155E36" w14:textId="77777777" w:rsidR="00723634" w:rsidRPr="00270B7D" w:rsidRDefault="00723634" w:rsidP="001929BB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FCBF717" w14:textId="41B92D5E" w:rsidR="00723634" w:rsidRPr="00270B7D" w:rsidRDefault="00723634" w:rsidP="00FE4D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27029" w:rsidRPr="00270B7D" w14:paraId="50A9AE7C" w14:textId="77777777" w:rsidTr="00723634">
        <w:trPr>
          <w:trHeight w:val="414"/>
          <w:tblHeader/>
        </w:trPr>
        <w:tc>
          <w:tcPr>
            <w:tcW w:w="5670" w:type="dxa"/>
            <w:shd w:val="clear" w:color="auto" w:fill="auto"/>
            <w:hideMark/>
          </w:tcPr>
          <w:p w14:paraId="74E694B2" w14:textId="77777777" w:rsidR="00027029" w:rsidRPr="00BE7B71" w:rsidRDefault="00027029" w:rsidP="004743B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7B71">
              <w:rPr>
                <w:rFonts w:asciiTheme="majorBidi" w:hAnsiTheme="majorBidi" w:cstheme="majorBidi" w:hint="cs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E378EC" w14:textId="77777777" w:rsidR="00027029" w:rsidRPr="00BE7B71" w:rsidRDefault="00027029" w:rsidP="004743BF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2C888" w14:textId="55B07CEF" w:rsidR="00027029" w:rsidRPr="00BE7B71" w:rsidRDefault="00BE7B71" w:rsidP="004743BF">
            <w:pPr>
              <w:tabs>
                <w:tab w:val="clear" w:pos="680"/>
                <w:tab w:val="clear" w:pos="1644"/>
                <w:tab w:val="clear" w:pos="1871"/>
                <w:tab w:val="decimal" w:pos="61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B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78F3D83A" w14:textId="77777777" w:rsidR="00027029" w:rsidRPr="00270B7D" w:rsidRDefault="00027029" w:rsidP="004743BF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B2C92" w14:textId="2EB3D555" w:rsidR="00027029" w:rsidRPr="00270B7D" w:rsidRDefault="00027029" w:rsidP="004743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(3,959)</w:t>
            </w:r>
          </w:p>
        </w:tc>
      </w:tr>
      <w:tr w:rsidR="00027029" w:rsidRPr="00270B7D" w14:paraId="66CDA2EB" w14:textId="77777777" w:rsidTr="00723634">
        <w:trPr>
          <w:trHeight w:val="414"/>
          <w:tblHeader/>
        </w:trPr>
        <w:tc>
          <w:tcPr>
            <w:tcW w:w="5670" w:type="dxa"/>
            <w:shd w:val="clear" w:color="auto" w:fill="auto"/>
          </w:tcPr>
          <w:p w14:paraId="1897B5E6" w14:textId="77777777" w:rsidR="00027029" w:rsidRPr="00BE7B71" w:rsidRDefault="00027029" w:rsidP="0002702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7B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29ECC8" w14:textId="71BFC6EA" w:rsidR="00027029" w:rsidRPr="00BE7B71" w:rsidRDefault="00723634" w:rsidP="00723634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E7B7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6D7F49" w14:textId="798AE7C0" w:rsidR="00027029" w:rsidRPr="00BE7B71" w:rsidRDefault="00BE7B71" w:rsidP="00027029">
            <w:pPr>
              <w:tabs>
                <w:tab w:val="clear" w:pos="680"/>
                <w:tab w:val="clear" w:pos="1644"/>
                <w:tab w:val="clear" w:pos="1871"/>
                <w:tab w:val="decimal" w:pos="61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B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315" w:type="dxa"/>
            <w:shd w:val="clear" w:color="auto" w:fill="auto"/>
          </w:tcPr>
          <w:p w14:paraId="41B8EA10" w14:textId="77777777" w:rsidR="00027029" w:rsidRPr="00270B7D" w:rsidRDefault="00027029" w:rsidP="00027029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839C8" w14:textId="6177EC15" w:rsidR="00027029" w:rsidRPr="00027029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70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(3,959)</w:t>
            </w:r>
          </w:p>
        </w:tc>
      </w:tr>
    </w:tbl>
    <w:p w14:paraId="37FD9759" w14:textId="16A4057B" w:rsidR="00027029" w:rsidRDefault="00027029">
      <w:pPr>
        <w:rPr>
          <w:rFonts w:asciiTheme="majorBidi" w:hAnsiTheme="majorBidi" w:cstheme="majorBidi"/>
          <w:sz w:val="30"/>
          <w:szCs w:val="30"/>
        </w:rPr>
      </w:pPr>
    </w:p>
    <w:p w14:paraId="6D694816" w14:textId="41F1F212" w:rsidR="005A1C4E" w:rsidRPr="008862C2" w:rsidRDefault="000B7744" w:rsidP="001E72A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38EC4CE4" w14:textId="77777777" w:rsidR="00BB237F" w:rsidRPr="008862C2" w:rsidRDefault="00BB237F" w:rsidP="00BB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089371F" w14:textId="668D9B68" w:rsidR="00866233" w:rsidRPr="008862C2" w:rsidRDefault="00866233" w:rsidP="005A1C4E">
      <w:pPr>
        <w:pStyle w:val="BodyText2"/>
        <w:spacing w:line="26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8862C2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8862C2">
        <w:rPr>
          <w:rFonts w:asciiTheme="majorBidi" w:hAnsiTheme="majorBidi" w:cstheme="majorBidi" w:hint="cs"/>
          <w:sz w:val="30"/>
          <w:szCs w:val="30"/>
          <w:cs/>
          <w:lang w:val="en-US"/>
        </w:rPr>
        <w:t>หก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862C2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8862C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146A24" w14:textId="0D3F0063" w:rsidR="00866233" w:rsidRDefault="00866233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027029" w:rsidRPr="000D56BE" w14:paraId="35B51988" w14:textId="77777777" w:rsidTr="004743BF">
        <w:tc>
          <w:tcPr>
            <w:tcW w:w="3780" w:type="dxa"/>
          </w:tcPr>
          <w:p w14:paraId="2D740C11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7FFC370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F982AC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4416B1F0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0D56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029" w:rsidRPr="000D56BE" w14:paraId="6382D998" w14:textId="77777777" w:rsidTr="004743BF">
        <w:tc>
          <w:tcPr>
            <w:tcW w:w="3780" w:type="dxa"/>
          </w:tcPr>
          <w:p w14:paraId="7FA14BF9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EC79EE" w14:textId="31BC5AFA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0E7DA6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70925" w14:textId="3296E21D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E26A0FD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6AFAEDDD" w14:textId="39AA69F4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7841CF7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257F5F0" w14:textId="3C4EB3D1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27029" w:rsidRPr="000D56BE" w14:paraId="38B17238" w14:textId="77777777" w:rsidTr="004743BF">
        <w:tc>
          <w:tcPr>
            <w:tcW w:w="3780" w:type="dxa"/>
          </w:tcPr>
          <w:p w14:paraId="2DE27B28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649B6653" w14:textId="77777777" w:rsidR="00027029" w:rsidRPr="000D56BE" w:rsidRDefault="00027029" w:rsidP="004743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D56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027029" w:rsidRPr="000D56BE" w14:paraId="0A81819E" w14:textId="77777777" w:rsidTr="004743BF">
        <w:tc>
          <w:tcPr>
            <w:tcW w:w="3780" w:type="dxa"/>
          </w:tcPr>
          <w:p w14:paraId="0A778FAF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7CFEF0A" w14:textId="77777777" w:rsidR="00027029" w:rsidRPr="000D56BE" w:rsidRDefault="00027029" w:rsidP="004743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20A87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2ACA37" w14:textId="77777777" w:rsidR="00027029" w:rsidRPr="000D56BE" w:rsidRDefault="00027029" w:rsidP="004743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C6C7B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1FA95FB" w14:textId="77777777" w:rsidR="00027029" w:rsidRPr="000D56BE" w:rsidRDefault="00027029" w:rsidP="004743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89C37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36DE89C" w14:textId="77777777" w:rsidR="00027029" w:rsidRPr="000D56BE" w:rsidRDefault="00027029" w:rsidP="004743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029" w:rsidRPr="000D56BE" w14:paraId="2F6C40F0" w14:textId="77777777" w:rsidTr="004743BF">
        <w:tc>
          <w:tcPr>
            <w:tcW w:w="3780" w:type="dxa"/>
          </w:tcPr>
          <w:p w14:paraId="25562ED1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764EC60A" w14:textId="7FAE9C21" w:rsidR="00027029" w:rsidRPr="000D56BE" w:rsidRDefault="00FA3EBC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253,916</w:t>
            </w:r>
          </w:p>
        </w:tc>
        <w:tc>
          <w:tcPr>
            <w:tcW w:w="270" w:type="dxa"/>
          </w:tcPr>
          <w:p w14:paraId="47105DBA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87838" w14:textId="7CDB7230" w:rsidR="00027029" w:rsidRPr="000D56BE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179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  <w:tc>
          <w:tcPr>
            <w:tcW w:w="270" w:type="dxa"/>
          </w:tcPr>
          <w:p w14:paraId="4658D968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999352F" w14:textId="21EE6049" w:rsidR="00027029" w:rsidRPr="000D56BE" w:rsidRDefault="00FA3EBC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153,770</w:t>
            </w:r>
          </w:p>
        </w:tc>
        <w:tc>
          <w:tcPr>
            <w:tcW w:w="270" w:type="dxa"/>
          </w:tcPr>
          <w:p w14:paraId="659A3413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7CC9B3C" w14:textId="158E1915" w:rsidR="00027029" w:rsidRPr="000D56BE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770</w:t>
            </w:r>
          </w:p>
        </w:tc>
      </w:tr>
      <w:tr w:rsidR="00723634" w:rsidRPr="000D56BE" w14:paraId="1ADEDE74" w14:textId="77777777" w:rsidTr="004743BF">
        <w:tc>
          <w:tcPr>
            <w:tcW w:w="3780" w:type="dxa"/>
          </w:tcPr>
          <w:p w14:paraId="6E990F5F" w14:textId="14F4982D" w:rsidR="00723634" w:rsidRPr="000D56BE" w:rsidRDefault="00723634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170" w:type="dxa"/>
          </w:tcPr>
          <w:p w14:paraId="00EFB1AB" w14:textId="035B6B70" w:rsidR="00723634" w:rsidRPr="000D56BE" w:rsidRDefault="00FA3EBC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(97,393)</w:t>
            </w:r>
          </w:p>
        </w:tc>
        <w:tc>
          <w:tcPr>
            <w:tcW w:w="270" w:type="dxa"/>
          </w:tcPr>
          <w:p w14:paraId="067FA4CC" w14:textId="77777777" w:rsidR="00723634" w:rsidRPr="000D56BE" w:rsidRDefault="00723634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E1D803" w14:textId="40F998C5" w:rsidR="00723634" w:rsidRPr="00332885" w:rsidRDefault="00723634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28CF61" w14:textId="77777777" w:rsidR="00723634" w:rsidRPr="000D56BE" w:rsidRDefault="00723634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0A8801F" w14:textId="484DEA94" w:rsidR="00723634" w:rsidRPr="000D56BE" w:rsidRDefault="00FA3EBC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(97,393)</w:t>
            </w:r>
          </w:p>
        </w:tc>
        <w:tc>
          <w:tcPr>
            <w:tcW w:w="270" w:type="dxa"/>
          </w:tcPr>
          <w:p w14:paraId="0B4814D5" w14:textId="77777777" w:rsidR="00723634" w:rsidRPr="000D56BE" w:rsidRDefault="00723634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753F4AF" w14:textId="426691C9" w:rsidR="00723634" w:rsidRPr="00332885" w:rsidRDefault="00723634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27029" w:rsidRPr="000D56BE" w14:paraId="257C5549" w14:textId="77777777" w:rsidTr="004743BF">
        <w:tc>
          <w:tcPr>
            <w:tcW w:w="3780" w:type="dxa"/>
          </w:tcPr>
          <w:p w14:paraId="6703FF7E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170" w:type="dxa"/>
          </w:tcPr>
          <w:p w14:paraId="1F6D697B" w14:textId="77777777" w:rsidR="00027029" w:rsidRPr="000D56BE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44BF4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92B94A" w14:textId="77777777" w:rsidR="00027029" w:rsidRPr="000D56BE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B2A12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4E9B460" w14:textId="77777777" w:rsidR="00027029" w:rsidRPr="000D56BE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B9BDC9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4B2ABFA" w14:textId="77777777" w:rsidR="00027029" w:rsidRPr="000D56BE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029" w:rsidRPr="000D56BE" w14:paraId="3BF70ADA" w14:textId="77777777" w:rsidTr="004743BF">
        <w:tc>
          <w:tcPr>
            <w:tcW w:w="3780" w:type="dxa"/>
          </w:tcPr>
          <w:p w14:paraId="2DE0A597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1E3D640E" w14:textId="081D5EE7" w:rsidR="00027029" w:rsidRPr="000D56BE" w:rsidRDefault="00FA3EBC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44,594</w:t>
            </w:r>
          </w:p>
        </w:tc>
        <w:tc>
          <w:tcPr>
            <w:tcW w:w="270" w:type="dxa"/>
          </w:tcPr>
          <w:p w14:paraId="34342A87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5054C9" w14:textId="07019951" w:rsidR="00027029" w:rsidRPr="000D56BE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22,199</w:t>
            </w:r>
          </w:p>
        </w:tc>
        <w:tc>
          <w:tcPr>
            <w:tcW w:w="270" w:type="dxa"/>
          </w:tcPr>
          <w:p w14:paraId="34D17165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1F80961" w14:textId="69CE755E" w:rsidR="00027029" w:rsidRPr="000D56BE" w:rsidRDefault="00FA3EBC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8CB857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8889CE0" w14:textId="47F23DC1" w:rsidR="00027029" w:rsidRPr="000D56BE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23634" w:rsidRPr="000D56BE" w14:paraId="1B7D6CB9" w14:textId="77777777" w:rsidTr="004743BF">
        <w:tc>
          <w:tcPr>
            <w:tcW w:w="3780" w:type="dxa"/>
          </w:tcPr>
          <w:p w14:paraId="505FA4D9" w14:textId="2F030B5E" w:rsidR="00723634" w:rsidRPr="000D56BE" w:rsidRDefault="00723634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170" w:type="dxa"/>
          </w:tcPr>
          <w:p w14:paraId="0043FDEA" w14:textId="7CB2EDF2" w:rsidR="00723634" w:rsidRPr="000D56BE" w:rsidRDefault="00FA3EBC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0AEC2" w14:textId="77777777" w:rsidR="00723634" w:rsidRPr="000D56BE" w:rsidRDefault="00723634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ED1D86" w14:textId="22D7F030" w:rsidR="00723634" w:rsidRDefault="00723634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9265C2" w14:textId="77777777" w:rsidR="00723634" w:rsidRPr="000D56BE" w:rsidRDefault="00723634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E56B9A3" w14:textId="3393C6A4" w:rsidR="00723634" w:rsidRPr="000D56BE" w:rsidRDefault="00FA3EBC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138,500</w:t>
            </w:r>
          </w:p>
        </w:tc>
        <w:tc>
          <w:tcPr>
            <w:tcW w:w="270" w:type="dxa"/>
          </w:tcPr>
          <w:p w14:paraId="401C8D4A" w14:textId="77777777" w:rsidR="00723634" w:rsidRPr="000D56BE" w:rsidRDefault="00723634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2651904" w14:textId="51262F83" w:rsidR="00723634" w:rsidRPr="000D56BE" w:rsidRDefault="00723634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27029" w:rsidRPr="000D56BE" w14:paraId="367F8817" w14:textId="77777777" w:rsidTr="004743BF">
        <w:tc>
          <w:tcPr>
            <w:tcW w:w="3780" w:type="dxa"/>
          </w:tcPr>
          <w:p w14:paraId="0F681FFF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28A0221A" w14:textId="77777777" w:rsidR="00027029" w:rsidRPr="000D56BE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8F638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A93B7" w14:textId="77777777" w:rsidR="00027029" w:rsidRPr="000D56BE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1B75C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9042321" w14:textId="77777777" w:rsidR="00027029" w:rsidRPr="000D56BE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4999C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745A960" w14:textId="77777777" w:rsidR="00027029" w:rsidRPr="000D56BE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029" w:rsidRPr="000D56BE" w14:paraId="25EEC871" w14:textId="77777777" w:rsidTr="004743BF">
        <w:tc>
          <w:tcPr>
            <w:tcW w:w="3780" w:type="dxa"/>
          </w:tcPr>
          <w:p w14:paraId="5594A761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E629F3" w14:textId="186076C4" w:rsidR="00027029" w:rsidRPr="000D56BE" w:rsidRDefault="00FA3EBC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(6,111)</w:t>
            </w:r>
          </w:p>
        </w:tc>
        <w:tc>
          <w:tcPr>
            <w:tcW w:w="270" w:type="dxa"/>
          </w:tcPr>
          <w:p w14:paraId="12E436D5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183DE7" w14:textId="779135B3" w:rsidR="00027029" w:rsidRPr="000D56BE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5,547</w:t>
            </w:r>
          </w:p>
        </w:tc>
        <w:tc>
          <w:tcPr>
            <w:tcW w:w="270" w:type="dxa"/>
          </w:tcPr>
          <w:p w14:paraId="350BAD6C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C08CE4B" w14:textId="6161B6E9" w:rsidR="00027029" w:rsidRPr="000D56BE" w:rsidRDefault="00FA3EBC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DEE6B8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A45E1A8" w14:textId="03809C32" w:rsidR="00027029" w:rsidRPr="000D56BE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27029" w:rsidRPr="000D56BE" w14:paraId="7C35198F" w14:textId="77777777" w:rsidTr="004743BF">
        <w:tc>
          <w:tcPr>
            <w:tcW w:w="3780" w:type="dxa"/>
          </w:tcPr>
          <w:p w14:paraId="548C6BCB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10354C" w14:textId="31CEB0CF" w:rsidR="00027029" w:rsidRPr="000D56BE" w:rsidRDefault="00FA3EBC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195,006</w:t>
            </w:r>
          </w:p>
        </w:tc>
        <w:tc>
          <w:tcPr>
            <w:tcW w:w="270" w:type="dxa"/>
          </w:tcPr>
          <w:p w14:paraId="4AD96353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C44245" w14:textId="016A941D" w:rsidR="00027029" w:rsidRPr="000D56BE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207,185</w:t>
            </w:r>
          </w:p>
        </w:tc>
        <w:tc>
          <w:tcPr>
            <w:tcW w:w="270" w:type="dxa"/>
          </w:tcPr>
          <w:p w14:paraId="542EFFBF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A162272" w14:textId="6A762CBD" w:rsidR="00027029" w:rsidRPr="000D56BE" w:rsidRDefault="00FA3EBC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194,877</w:t>
            </w:r>
          </w:p>
        </w:tc>
        <w:tc>
          <w:tcPr>
            <w:tcW w:w="270" w:type="dxa"/>
          </w:tcPr>
          <w:p w14:paraId="2E344402" w14:textId="77777777" w:rsidR="00027029" w:rsidRPr="000D56BE" w:rsidRDefault="00027029" w:rsidP="000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621DD57" w14:textId="091E2049" w:rsidR="00027029" w:rsidRPr="000D56BE" w:rsidRDefault="00027029" w:rsidP="000270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</w:p>
        </w:tc>
      </w:tr>
    </w:tbl>
    <w:p w14:paraId="44FEA038" w14:textId="09487087" w:rsidR="00027029" w:rsidRDefault="00027029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A7B5DCE" w14:textId="59A71CD8" w:rsidR="00DD35AC" w:rsidRPr="00C81CBE" w:rsidRDefault="00FC00E6" w:rsidP="0082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เมื่อวันที่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>1</w:t>
      </w:r>
      <w:r w:rsidR="00D35250" w:rsidRPr="00C81CBE">
        <w:rPr>
          <w:rFonts w:asciiTheme="majorBidi" w:hAnsiTheme="majorBidi" w:cstheme="majorBidi"/>
          <w:sz w:val="30"/>
          <w:szCs w:val="30"/>
          <w:lang w:eastAsia="x-none"/>
        </w:rPr>
        <w:t>6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ธันวาคม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2564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ที่ประชุม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ผู้ถือหุ้น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ของ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 พีที อิชิตัน อินโด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นี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เซีย</w:t>
      </w:r>
      <w:r w:rsidR="00BA4B88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AD1DC8" w:rsidRPr="00C81CBE">
        <w:rPr>
          <w:rFonts w:asciiTheme="majorBidi" w:hAnsiTheme="majorBidi" w:cstheme="majorBidi"/>
          <w:sz w:val="30"/>
          <w:szCs w:val="30"/>
          <w:lang w:eastAsia="x-none"/>
        </w:rPr>
        <w:t>(“PTI”)</w:t>
      </w:r>
      <w:r w:rsidR="00AD1DC8"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ผู้ถือหุ้น </w:t>
      </w:r>
      <w:r w:rsidR="00827682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PTI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ได้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อนุมัติการลดทุน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ที่ออกและชำระแล้ว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เป็นจำนวนเงิน </w:t>
      </w:r>
      <w:r w:rsidR="00BA4B88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90,000 </w:t>
      </w:r>
      <w:r w:rsidR="00BA4B88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ล้านรูเปียอินโดนีเซีย ซึ่งเป็นการลดทุนในส่วนของ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 อิชิตัน กรุ๊ป จำกัด</w:t>
      </w:r>
      <w:r w:rsidR="00827682"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(มหาชน) </w:t>
      </w:r>
      <w:r w:rsidR="00544A0D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จำนวน </w:t>
      </w:r>
      <w:r w:rsidR="00544A0D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45 </w:t>
      </w:r>
      <w:r w:rsidR="00544A0D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ล้านหุ้น</w:t>
      </w:r>
      <w:r w:rsidR="00951165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BA4B88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เป็นจำนวนเงิน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45,000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ล้านรูเปียอินโดนีเซีย (หรือเทียบเท่า </w:t>
      </w:r>
      <w:r w:rsidR="004C4352" w:rsidRPr="00C81CBE">
        <w:rPr>
          <w:rFonts w:asciiTheme="majorBidi" w:hAnsiTheme="majorBidi" w:cstheme="majorBidi"/>
          <w:sz w:val="30"/>
          <w:szCs w:val="30"/>
          <w:lang w:eastAsia="x-none"/>
        </w:rPr>
        <w:t>97.4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ล้านบาท) และการร่วมค้าได้จดทะเบียน</w:t>
      </w:r>
      <w:r w:rsidR="004C435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ลด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ทุนกับ </w:t>
      </w:r>
      <w:r w:rsidR="004D41F3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Ministry of Law and Human Rights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แล้วเมื่อวันที่ </w:t>
      </w:r>
      <w:r w:rsidR="004C4352" w:rsidRPr="00C81CBE">
        <w:rPr>
          <w:rFonts w:asciiTheme="majorBidi" w:hAnsiTheme="majorBidi" w:cstheme="majorBidi"/>
          <w:sz w:val="30"/>
          <w:szCs w:val="30"/>
          <w:lang w:eastAsia="x-none"/>
        </w:rPr>
        <w:t>16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4C435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กุมภาพันธ์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>25</w:t>
      </w:r>
      <w:r w:rsidR="004C4352" w:rsidRPr="00C81CBE">
        <w:rPr>
          <w:rFonts w:asciiTheme="majorBidi" w:hAnsiTheme="majorBidi" w:cstheme="majorBidi"/>
          <w:sz w:val="30"/>
          <w:szCs w:val="30"/>
          <w:lang w:eastAsia="x-none"/>
        </w:rPr>
        <w:t>65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537AE3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จากการลดทุนและการประเมินมูลค่าที่คาดว่าจะได้รับคื</w:t>
      </w:r>
      <w:r w:rsidR="00BA4B88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น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และดุลยพินิจของผู้บริหาร ณ วันที่ </w:t>
      </w:r>
      <w:r w:rsidR="00D35250" w:rsidRPr="00C81CBE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DD35AC">
        <w:rPr>
          <w:rFonts w:asciiTheme="majorBidi" w:hAnsiTheme="majorBidi" w:cstheme="majorBidi"/>
          <w:sz w:val="30"/>
          <w:szCs w:val="30"/>
          <w:lang w:eastAsia="x-none"/>
        </w:rPr>
        <w:t xml:space="preserve">0 </w:t>
      </w:r>
      <w:r w:rsidR="00DD35AC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มิถุนายน </w:t>
      </w:r>
      <w:r w:rsidR="00D35250" w:rsidRPr="00C81CBE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บริษัทได้กลับรายการค่าเผื่อผลขาดทุนจากการด้อยค่า</w:t>
      </w:r>
      <w:r w:rsidR="00D35250" w:rsidRPr="00C81CB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DD35AC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D35250" w:rsidRPr="00C81CB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D35AC">
        <w:rPr>
          <w:rFonts w:asciiTheme="majorBidi" w:hAnsiTheme="majorBidi" w:cstheme="majorBidi"/>
          <w:sz w:val="30"/>
          <w:szCs w:val="30"/>
        </w:rPr>
        <w:t xml:space="preserve">30 </w:t>
      </w:r>
      <w:r w:rsidR="00DD35AC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D35250" w:rsidRPr="00C81CBE">
        <w:rPr>
          <w:rFonts w:asciiTheme="majorBidi" w:hAnsiTheme="majorBidi" w:cstheme="majorBidi"/>
          <w:sz w:val="30"/>
          <w:szCs w:val="30"/>
        </w:rPr>
        <w:t>2565</w:t>
      </w:r>
      <w:r w:rsidR="00D35250"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เป็น</w:t>
      </w:r>
      <w:r w:rsidR="00D35250" w:rsidRPr="00A77FB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จำนวนเงิน </w:t>
      </w:r>
      <w:r w:rsidR="00A77FB4" w:rsidRPr="00A77FB4">
        <w:rPr>
          <w:rFonts w:asciiTheme="majorBidi" w:hAnsiTheme="majorBidi" w:cstheme="majorBidi"/>
          <w:sz w:val="30"/>
          <w:szCs w:val="30"/>
          <w:lang w:eastAsia="x-none"/>
        </w:rPr>
        <w:t>138.5</w:t>
      </w:r>
      <w:r w:rsidR="00D35250" w:rsidRPr="00A77FB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D35250" w:rsidRPr="00A77FB4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ล้านบาท</w:t>
      </w:r>
      <w:r w:rsidR="00D35250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ในงบการเงินเฉพาะกิจการ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</w:p>
    <w:p w14:paraId="6A27156E" w14:textId="025EA871" w:rsidR="001E72A9" w:rsidRPr="00C81CBE" w:rsidRDefault="001E72A9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1E72A9" w:rsidRPr="00C81CBE" w:rsidSect="0023740D">
          <w:pgSz w:w="11909" w:h="16834" w:code="9"/>
          <w:pgMar w:top="691" w:right="1152" w:bottom="576" w:left="1152" w:header="720" w:footer="720" w:gutter="0"/>
          <w:cols w:space="720"/>
        </w:sectPr>
      </w:pPr>
    </w:p>
    <w:p w14:paraId="695729F9" w14:textId="4EE9A805" w:rsidR="003D568F" w:rsidRDefault="003D568F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568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เงินลงทุนในการร่วมค้า ณ วันที่ </w:t>
      </w:r>
      <w:r w:rsidRPr="003D568F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3D568F">
        <w:rPr>
          <w:rFonts w:asciiTheme="majorBidi" w:hAnsiTheme="majorBidi" w:cstheme="majorBidi"/>
          <w:sz w:val="30"/>
          <w:szCs w:val="30"/>
        </w:rPr>
        <w:t xml:space="preserve">2565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D568F">
        <w:rPr>
          <w:rFonts w:asciiTheme="majorBidi" w:hAnsiTheme="majorBidi" w:cstheme="majorBidi"/>
          <w:sz w:val="30"/>
          <w:szCs w:val="30"/>
        </w:rPr>
        <w:t xml:space="preserve">2564 </w:t>
      </w:r>
      <w:r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4DFA361" w14:textId="77777777" w:rsidR="003D568F" w:rsidRPr="00446D4B" w:rsidRDefault="003D568F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80"/>
        <w:gridCol w:w="810"/>
        <w:gridCol w:w="180"/>
        <w:gridCol w:w="900"/>
        <w:gridCol w:w="180"/>
        <w:gridCol w:w="900"/>
        <w:gridCol w:w="181"/>
        <w:gridCol w:w="809"/>
        <w:gridCol w:w="180"/>
        <w:gridCol w:w="810"/>
        <w:gridCol w:w="214"/>
        <w:gridCol w:w="956"/>
        <w:gridCol w:w="180"/>
        <w:gridCol w:w="900"/>
        <w:gridCol w:w="179"/>
        <w:gridCol w:w="721"/>
        <w:gridCol w:w="180"/>
        <w:gridCol w:w="810"/>
        <w:gridCol w:w="188"/>
        <w:gridCol w:w="802"/>
        <w:gridCol w:w="180"/>
        <w:gridCol w:w="810"/>
      </w:tblGrid>
      <w:tr w:rsidR="00BE74AA" w:rsidRPr="00C81CBE" w14:paraId="28CCEBA5" w14:textId="77777777" w:rsidTr="000332D8">
        <w:trPr>
          <w:cantSplit/>
          <w:tblHeader/>
        </w:trPr>
        <w:tc>
          <w:tcPr>
            <w:tcW w:w="2430" w:type="dxa"/>
          </w:tcPr>
          <w:p w14:paraId="6F96C99F" w14:textId="77777777" w:rsidR="00BE74AA" w:rsidRPr="00C81CBE" w:rsidRDefault="00BE74AA" w:rsidP="00AA1437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06C1C6AF" w14:textId="77777777" w:rsidR="00BE74AA" w:rsidRPr="00BE74AA" w:rsidRDefault="00BE74AA" w:rsidP="00AA143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2EFED08" w14:textId="77777777" w:rsidR="00BE74AA" w:rsidRPr="00C81CBE" w:rsidRDefault="00BE74AA" w:rsidP="00AA143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5965345B" w14:textId="77777777" w:rsidR="00BE74AA" w:rsidRPr="00C81CBE" w:rsidRDefault="00BE74AA" w:rsidP="00AA1437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A9668D8" w14:textId="77777777" w:rsidR="00BE74AA" w:rsidRPr="00C81CBE" w:rsidRDefault="00BE74AA" w:rsidP="00AA143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939" w:type="dxa"/>
            <w:gridSpan w:val="11"/>
          </w:tcPr>
          <w:p w14:paraId="26684605" w14:textId="187FB692" w:rsidR="00BE74AA" w:rsidRDefault="00BE74AA" w:rsidP="00AA143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8" w:type="dxa"/>
          </w:tcPr>
          <w:p w14:paraId="0952EF15" w14:textId="77777777" w:rsidR="00BE74AA" w:rsidRDefault="00BE74AA" w:rsidP="00AA143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4DAAB41F" w14:textId="02650348" w:rsidR="00BE74AA" w:rsidRPr="000C656D" w:rsidRDefault="00BE74AA" w:rsidP="00705F56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1558" w:rsidRPr="00C81CBE" w14:paraId="7C5B1EFD" w14:textId="0FC6844C" w:rsidTr="00D878AF">
        <w:trPr>
          <w:cantSplit/>
          <w:tblHeader/>
        </w:trPr>
        <w:tc>
          <w:tcPr>
            <w:tcW w:w="2430" w:type="dxa"/>
          </w:tcPr>
          <w:p w14:paraId="51FAF771" w14:textId="77777777" w:rsidR="00AB1558" w:rsidRPr="00C81CBE" w:rsidRDefault="00AB1558" w:rsidP="00AA1437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2D197E7C" w14:textId="77777777" w:rsidR="00AB1558" w:rsidRPr="00C81CBE" w:rsidRDefault="00AB1558" w:rsidP="00AA143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C81CB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46161E1C" w14:textId="77777777" w:rsidR="00AB1558" w:rsidRPr="00C81CBE" w:rsidRDefault="00AB1558" w:rsidP="00AA143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598DE173" w14:textId="77777777" w:rsidR="00AB1558" w:rsidRPr="00C81CBE" w:rsidRDefault="00AB1558" w:rsidP="00AA1437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0EEB58" w14:textId="77777777" w:rsidR="00AB1558" w:rsidRPr="00C81CBE" w:rsidRDefault="00AB1558" w:rsidP="00AA143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C81CB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5E675E64" w14:textId="77777777" w:rsidR="00AB1558" w:rsidRPr="00C81CBE" w:rsidRDefault="00AB1558" w:rsidP="00AA143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</w:tcPr>
          <w:p w14:paraId="3E9D10D9" w14:textId="77777777" w:rsidR="00AB1558" w:rsidRPr="00C81CBE" w:rsidRDefault="00AB1558" w:rsidP="00AA1437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A9C2B9A" w14:textId="77777777" w:rsidR="00AB1558" w:rsidRPr="00C81CBE" w:rsidRDefault="00AB1558" w:rsidP="00AA143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4" w:type="dxa"/>
          </w:tcPr>
          <w:p w14:paraId="44417375" w14:textId="77777777" w:rsidR="00AB1558" w:rsidRPr="00C81CBE" w:rsidRDefault="00AB1558" w:rsidP="00AA143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14AEB500" w14:textId="77777777" w:rsidR="005A47BE" w:rsidRDefault="005A47BE" w:rsidP="00AA1437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3BACA6" w14:textId="48B2F6B1" w:rsidR="00AB1558" w:rsidRPr="000C656D" w:rsidRDefault="005A47BE" w:rsidP="00AA143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16CAC6B0" w14:textId="77777777" w:rsidR="00AB1558" w:rsidRPr="000C656D" w:rsidRDefault="00AB1558" w:rsidP="00AA143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1" w:type="dxa"/>
            <w:gridSpan w:val="3"/>
          </w:tcPr>
          <w:p w14:paraId="6B52B56C" w14:textId="77777777" w:rsidR="00705F56" w:rsidRDefault="00705F56" w:rsidP="00AA143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38416BA" w14:textId="5E8D3C64" w:rsidR="00AB1558" w:rsidRPr="000C656D" w:rsidRDefault="00705F56" w:rsidP="00AA143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  <w:tc>
          <w:tcPr>
            <w:tcW w:w="188" w:type="dxa"/>
          </w:tcPr>
          <w:p w14:paraId="5234C7BA" w14:textId="77777777" w:rsidR="00AB1558" w:rsidRDefault="00AB1558" w:rsidP="00AA143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76A8A086" w14:textId="77777777" w:rsidR="00705F56" w:rsidRPr="000C656D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4DCE1BB8" w14:textId="3E23260C" w:rsidR="00AB1558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705F56" w:rsidRPr="00C81CBE" w14:paraId="7B83A165" w14:textId="770A3FF3" w:rsidTr="00D878AF">
        <w:trPr>
          <w:cantSplit/>
          <w:tblHeader/>
        </w:trPr>
        <w:tc>
          <w:tcPr>
            <w:tcW w:w="2430" w:type="dxa"/>
          </w:tcPr>
          <w:p w14:paraId="4EC0C313" w14:textId="77777777" w:rsidR="00705F56" w:rsidRPr="00C81CBE" w:rsidRDefault="00705F56" w:rsidP="00705F56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6D6DAC7" w14:textId="5FFC3E3F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B93CF5F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874981" w14:textId="2313D931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11B931B" w14:textId="77777777" w:rsidR="00705F56" w:rsidRPr="00C81CBE" w:rsidRDefault="00705F56" w:rsidP="00705F56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DEFB157" w14:textId="77777777" w:rsidR="00705F56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</w:p>
          <w:p w14:paraId="79E76A51" w14:textId="7BEC290C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DE6A63A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BB0943" w14:textId="77777777" w:rsidR="00705F56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5483E233" w14:textId="5F73135F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289A447" w14:textId="77777777" w:rsidR="00705F56" w:rsidRPr="00C81CBE" w:rsidRDefault="00705F56" w:rsidP="00705F56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55702B42" w14:textId="36927FE6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B38594B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C675AD" w14:textId="41ED45F1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14" w:type="dxa"/>
          </w:tcPr>
          <w:p w14:paraId="179D491D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85C7A83" w14:textId="77777777" w:rsidR="00705F56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</w:p>
          <w:p w14:paraId="080A9A28" w14:textId="7ED4AA49" w:rsidR="00705F56" w:rsidRPr="000C656D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9C8A1FD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95BA4A" w14:textId="77777777" w:rsidR="00705F56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40FB15E4" w14:textId="6E1887D1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79" w:type="dxa"/>
          </w:tcPr>
          <w:p w14:paraId="1B47315E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</w:tcPr>
          <w:p w14:paraId="2F5EFD97" w14:textId="77777777" w:rsidR="00705F56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</w:p>
          <w:p w14:paraId="0331D293" w14:textId="6A3344F9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94BE2A4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BE9EA5C" w14:textId="77777777" w:rsidR="00705F56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16C6B802" w14:textId="67D0A675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8" w:type="dxa"/>
          </w:tcPr>
          <w:p w14:paraId="00F253B9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</w:tcPr>
          <w:p w14:paraId="54078FEE" w14:textId="21F1DA64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0C656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5F3F789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F4452DF" w14:textId="5653F176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705F56" w:rsidRPr="00C81CBE" w14:paraId="7E91B6CF" w14:textId="5B2C301E" w:rsidTr="00D878AF">
        <w:trPr>
          <w:cantSplit/>
          <w:tblHeader/>
        </w:trPr>
        <w:tc>
          <w:tcPr>
            <w:tcW w:w="2430" w:type="dxa"/>
          </w:tcPr>
          <w:p w14:paraId="03D38A2B" w14:textId="77777777" w:rsidR="00705F56" w:rsidRPr="00C81CBE" w:rsidRDefault="00705F56" w:rsidP="00705F56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CCD229" w14:textId="78A23A28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DA752EC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7251475" w14:textId="3FAC10EA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48E957C" w14:textId="77777777" w:rsidR="00705F56" w:rsidRPr="00C81CBE" w:rsidRDefault="00705F56" w:rsidP="00705F56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D098CBC" w14:textId="0C7C5C8E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2690E91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60BDB2" w14:textId="4125DA69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715A3A97" w14:textId="77777777" w:rsidR="00705F56" w:rsidRPr="00C81CBE" w:rsidRDefault="00705F56" w:rsidP="00705F56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2D86A665" w14:textId="2C558449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1AA4E21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D840EDF" w14:textId="64237155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14" w:type="dxa"/>
          </w:tcPr>
          <w:p w14:paraId="6E3B5468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7521F9FC" w14:textId="3E1F3C16" w:rsidR="00705F56" w:rsidRPr="000C656D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3804171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5B607E" w14:textId="4F50E5D8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7A04248C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</w:tcPr>
          <w:p w14:paraId="1608E37E" w14:textId="4A8ECAF1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890CBAD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CCE9303" w14:textId="630C63BA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8" w:type="dxa"/>
          </w:tcPr>
          <w:p w14:paraId="0D037FC2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</w:tcPr>
          <w:p w14:paraId="70930278" w14:textId="6D63327A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166923E" w14:textId="77777777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93ED972" w14:textId="119460C5" w:rsidR="00705F56" w:rsidRPr="00C81CBE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705F56" w:rsidRPr="00C81CBE" w14:paraId="5607DA47" w14:textId="0B28CF7F" w:rsidTr="00D878AF">
        <w:trPr>
          <w:cantSplit/>
          <w:trHeight w:val="270"/>
        </w:trPr>
        <w:tc>
          <w:tcPr>
            <w:tcW w:w="2430" w:type="dxa"/>
          </w:tcPr>
          <w:p w14:paraId="371F18C3" w14:textId="77777777" w:rsidR="00705F56" w:rsidRPr="00C81CBE" w:rsidRDefault="00705F56" w:rsidP="00705F5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594851B5" w14:textId="77777777" w:rsidR="00705F56" w:rsidRPr="00C81CBE" w:rsidRDefault="00705F56" w:rsidP="00705F56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46738098" w14:textId="77777777" w:rsidR="00705F56" w:rsidRPr="00C81CBE" w:rsidRDefault="00705F56" w:rsidP="00705F56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9"/>
          </w:tcPr>
          <w:p w14:paraId="37ACEFE3" w14:textId="522E1494" w:rsidR="00705F56" w:rsidRPr="000C656D" w:rsidRDefault="00705F56" w:rsidP="00705F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C65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05F56" w:rsidRPr="00C81CBE" w14:paraId="4F01A4C4" w14:textId="007BAC83" w:rsidTr="00D878AF">
        <w:trPr>
          <w:cantSplit/>
        </w:trPr>
        <w:tc>
          <w:tcPr>
            <w:tcW w:w="2430" w:type="dxa"/>
          </w:tcPr>
          <w:p w14:paraId="064DB2EF" w14:textId="77777777" w:rsidR="00705F56" w:rsidRPr="00C81CBE" w:rsidRDefault="00705F56" w:rsidP="00705F5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128C02C4" w14:textId="77777777" w:rsidR="00705F56" w:rsidRPr="00C81CBE" w:rsidRDefault="00705F56" w:rsidP="0070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52C410" w14:textId="77777777" w:rsidR="00705F56" w:rsidRPr="00C81CBE" w:rsidRDefault="00705F56" w:rsidP="00705F5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2386FC2" w14:textId="77777777" w:rsidR="00705F56" w:rsidRPr="00C81CBE" w:rsidRDefault="00705F56" w:rsidP="00705F5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A242610" w14:textId="77777777" w:rsidR="00705F56" w:rsidRPr="00C81CBE" w:rsidRDefault="00705F56" w:rsidP="00705F5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7D523AF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6C6AB52" w14:textId="77777777" w:rsidR="00705F56" w:rsidRPr="00C81CBE" w:rsidRDefault="00705F56" w:rsidP="00705F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A72BD9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E4A137A" w14:textId="77777777" w:rsidR="00705F56" w:rsidRPr="00C81CBE" w:rsidRDefault="00705F56" w:rsidP="00705F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0AD9FB87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93131A" w14:textId="77777777" w:rsidR="00705F56" w:rsidRPr="00C81CBE" w:rsidRDefault="00705F56" w:rsidP="00705F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050BAF8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04216C80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</w:tcPr>
          <w:p w14:paraId="114C2B04" w14:textId="77777777" w:rsidR="00705F56" w:rsidRPr="000C656D" w:rsidRDefault="00705F56" w:rsidP="00705F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1AFAFE" w14:textId="77777777" w:rsidR="00705F56" w:rsidRPr="00C81CBE" w:rsidRDefault="00705F56" w:rsidP="00705F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1BA123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240F9614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</w:tcPr>
          <w:p w14:paraId="31E99AF4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F042C5A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7967005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" w:type="dxa"/>
          </w:tcPr>
          <w:p w14:paraId="09F92112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</w:tcPr>
          <w:p w14:paraId="54492296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040F474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395D749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05F56" w:rsidRPr="00C81CBE" w14:paraId="711DC6B4" w14:textId="43E9D5DF" w:rsidTr="00D878AF">
        <w:trPr>
          <w:cantSplit/>
        </w:trPr>
        <w:tc>
          <w:tcPr>
            <w:tcW w:w="2430" w:type="dxa"/>
          </w:tcPr>
          <w:p w14:paraId="0D1AC002" w14:textId="42C556FC" w:rsidR="00705F56" w:rsidRPr="00E01B0E" w:rsidRDefault="00705F56" w:rsidP="00705F5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อิชิ ตั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</w:tcPr>
          <w:p w14:paraId="4E165188" w14:textId="1885E7D2" w:rsidR="00705F56" w:rsidRPr="0075476A" w:rsidRDefault="00705F56" w:rsidP="00705F5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76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4942BF79" w14:textId="77777777" w:rsidR="00705F56" w:rsidRPr="00C81CBE" w:rsidRDefault="00705F56" w:rsidP="00705F56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0B86278" w14:textId="45AD678A" w:rsidR="00705F56" w:rsidRPr="00C81CBE" w:rsidRDefault="00705F56" w:rsidP="00705F5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5CA66371" w14:textId="77777777" w:rsidR="00705F56" w:rsidRPr="00C81CBE" w:rsidRDefault="00705F56" w:rsidP="00705F5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641DBAF" w14:textId="39C07DC1" w:rsidR="00705F56" w:rsidRPr="00B20F7D" w:rsidRDefault="00705F56" w:rsidP="00705F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0F7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1,075,954</w:t>
            </w:r>
          </w:p>
        </w:tc>
        <w:tc>
          <w:tcPr>
            <w:tcW w:w="180" w:type="dxa"/>
          </w:tcPr>
          <w:p w14:paraId="5795CF85" w14:textId="77777777" w:rsidR="00705F56" w:rsidRPr="00C81CBE" w:rsidRDefault="00705F56" w:rsidP="00705F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470067" w14:textId="1FAFAE18" w:rsidR="00705F56" w:rsidRPr="00C81CBE" w:rsidRDefault="00705F56" w:rsidP="00705F56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1,270,741</w:t>
            </w:r>
          </w:p>
        </w:tc>
        <w:tc>
          <w:tcPr>
            <w:tcW w:w="181" w:type="dxa"/>
          </w:tcPr>
          <w:p w14:paraId="23E73627" w14:textId="77777777" w:rsidR="00705F56" w:rsidRPr="00C81CBE" w:rsidRDefault="00705F56" w:rsidP="00705F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8153BA0" w14:textId="72F08746" w:rsidR="00705F56" w:rsidRPr="00C81CBE" w:rsidRDefault="00705F56" w:rsidP="00705F56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537,977</w:t>
            </w:r>
          </w:p>
        </w:tc>
        <w:tc>
          <w:tcPr>
            <w:tcW w:w="180" w:type="dxa"/>
          </w:tcPr>
          <w:p w14:paraId="619D5193" w14:textId="77777777" w:rsidR="00705F56" w:rsidRPr="00C81CBE" w:rsidRDefault="00705F56" w:rsidP="00705F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B4F5655" w14:textId="4364D460" w:rsidR="00705F56" w:rsidRPr="00C81CBE" w:rsidRDefault="00705F56" w:rsidP="00705F5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635,370</w:t>
            </w:r>
          </w:p>
        </w:tc>
        <w:tc>
          <w:tcPr>
            <w:tcW w:w="214" w:type="dxa"/>
          </w:tcPr>
          <w:p w14:paraId="5DAFE43A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FD36DE5" w14:textId="1E8E660A" w:rsidR="00705F56" w:rsidRPr="000C656D" w:rsidRDefault="00705F56" w:rsidP="00705F56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6F40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343,100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D2BC874" w14:textId="77777777" w:rsidR="00705F56" w:rsidRPr="00C81CBE" w:rsidRDefault="00705F56" w:rsidP="00705F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B5D0F4" w14:textId="57ED43A8" w:rsidR="00705F56" w:rsidRPr="00C81CBE" w:rsidRDefault="00705F56" w:rsidP="00705F5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(481,600)</w:t>
            </w:r>
          </w:p>
        </w:tc>
        <w:tc>
          <w:tcPr>
            <w:tcW w:w="179" w:type="dxa"/>
          </w:tcPr>
          <w:p w14:paraId="01DAA9E1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1543C3FF" w14:textId="44495C72" w:rsidR="00705F56" w:rsidRPr="00C81CBE" w:rsidRDefault="00705F56" w:rsidP="00705F56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194,877</w:t>
            </w:r>
          </w:p>
        </w:tc>
        <w:tc>
          <w:tcPr>
            <w:tcW w:w="180" w:type="dxa"/>
          </w:tcPr>
          <w:p w14:paraId="212B5B69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D8FC5AA" w14:textId="4D6C6824" w:rsidR="00705F56" w:rsidRPr="00C81CBE" w:rsidRDefault="00705F56" w:rsidP="00705F5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  <w:r w:rsidRPr="00C81C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8" w:type="dxa"/>
          </w:tcPr>
          <w:p w14:paraId="419A4431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247A798" w14:textId="297D293F" w:rsidR="00705F56" w:rsidRPr="00C81CBE" w:rsidRDefault="00705F56" w:rsidP="00705F5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195,006</w:t>
            </w:r>
          </w:p>
        </w:tc>
        <w:tc>
          <w:tcPr>
            <w:tcW w:w="180" w:type="dxa"/>
          </w:tcPr>
          <w:p w14:paraId="45CB7A02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CBEB6A2" w14:textId="41A42D7A" w:rsidR="00705F56" w:rsidRPr="00C81CBE" w:rsidRDefault="00705F56" w:rsidP="00705F5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253,916</w:t>
            </w:r>
          </w:p>
        </w:tc>
      </w:tr>
      <w:tr w:rsidR="00705F56" w:rsidRPr="00C81CBE" w14:paraId="72EFFFF1" w14:textId="3B7150E6" w:rsidTr="00D878AF">
        <w:trPr>
          <w:cantSplit/>
        </w:trPr>
        <w:tc>
          <w:tcPr>
            <w:tcW w:w="2430" w:type="dxa"/>
          </w:tcPr>
          <w:p w14:paraId="7E5FB12C" w14:textId="77777777" w:rsidR="00705F56" w:rsidRPr="00C81CBE" w:rsidRDefault="00705F56" w:rsidP="00705F5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A948C04" w14:textId="77777777" w:rsidR="00705F56" w:rsidRPr="00C81CBE" w:rsidRDefault="00705F56" w:rsidP="0070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FCC4301" w14:textId="77777777" w:rsidR="00705F56" w:rsidRPr="00C81CBE" w:rsidRDefault="00705F56" w:rsidP="00705F5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A335721" w14:textId="77777777" w:rsidR="00705F56" w:rsidRPr="00C81CBE" w:rsidRDefault="00705F56" w:rsidP="0070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EA257B1" w14:textId="77777777" w:rsidR="00705F56" w:rsidRPr="00C81CBE" w:rsidRDefault="00705F56" w:rsidP="00705F5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50AFECF" w14:textId="77777777" w:rsidR="00705F56" w:rsidRPr="00B20F7D" w:rsidRDefault="00705F56" w:rsidP="00705F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DE3F6A" w14:textId="77777777" w:rsidR="00705F56" w:rsidRPr="00C81CBE" w:rsidRDefault="00705F56" w:rsidP="00705F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63394DC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03E27D1D" w14:textId="77777777" w:rsidR="00705F56" w:rsidRPr="00C81CBE" w:rsidRDefault="00705F56" w:rsidP="00705F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2E67610" w14:textId="15584DE4" w:rsidR="00705F56" w:rsidRPr="00C81CBE" w:rsidRDefault="00705F56" w:rsidP="00705F56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537,977</w:t>
            </w:r>
          </w:p>
        </w:tc>
        <w:tc>
          <w:tcPr>
            <w:tcW w:w="180" w:type="dxa"/>
          </w:tcPr>
          <w:p w14:paraId="7E4C03F3" w14:textId="77777777" w:rsidR="00705F56" w:rsidRPr="00C81CBE" w:rsidRDefault="00705F56" w:rsidP="00705F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5406DB3" w14:textId="3364E67F" w:rsidR="00705F56" w:rsidRPr="00C81CBE" w:rsidRDefault="00705F56" w:rsidP="00705F5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635,370</w:t>
            </w:r>
          </w:p>
        </w:tc>
        <w:tc>
          <w:tcPr>
            <w:tcW w:w="214" w:type="dxa"/>
          </w:tcPr>
          <w:p w14:paraId="53BD3F92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1E3CB230" w14:textId="52E4080A" w:rsidR="00705F56" w:rsidRPr="000C656D" w:rsidRDefault="00705F56" w:rsidP="00705F56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6F40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343,100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198C8F5E" w14:textId="77777777" w:rsidR="00705F56" w:rsidRPr="00C81CBE" w:rsidRDefault="00705F56" w:rsidP="00705F56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064B7E7" w14:textId="1115551B" w:rsidR="00705F56" w:rsidRPr="00C81CBE" w:rsidRDefault="00705F56" w:rsidP="00705F5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79" w:type="dxa"/>
          </w:tcPr>
          <w:p w14:paraId="5A7851F2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42B938B9" w14:textId="7A6EAEBE" w:rsidR="00705F56" w:rsidRPr="00C81CBE" w:rsidRDefault="00705F56" w:rsidP="00705F56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194,877</w:t>
            </w:r>
          </w:p>
        </w:tc>
        <w:tc>
          <w:tcPr>
            <w:tcW w:w="180" w:type="dxa"/>
          </w:tcPr>
          <w:p w14:paraId="23FAB416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AB235EB" w14:textId="0332A93C" w:rsidR="00705F56" w:rsidRPr="00C81CBE" w:rsidRDefault="00705F56" w:rsidP="00705F5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153</w:t>
            </w: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8" w:type="dxa"/>
          </w:tcPr>
          <w:p w14:paraId="109C32B4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37CA6BC6" w14:textId="5271881F" w:rsidR="00705F56" w:rsidRPr="00C81CBE" w:rsidRDefault="00705F56" w:rsidP="00705F5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195,006</w:t>
            </w:r>
          </w:p>
        </w:tc>
        <w:tc>
          <w:tcPr>
            <w:tcW w:w="180" w:type="dxa"/>
          </w:tcPr>
          <w:p w14:paraId="70EEA6FD" w14:textId="77777777" w:rsidR="00705F56" w:rsidRPr="00C81CBE" w:rsidRDefault="00705F56" w:rsidP="00705F5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5395EB3" w14:textId="687FEF31" w:rsidR="00705F56" w:rsidRPr="00C81CBE" w:rsidRDefault="00705F56" w:rsidP="00705F56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253,916</w:t>
            </w:r>
          </w:p>
        </w:tc>
      </w:tr>
    </w:tbl>
    <w:p w14:paraId="5BD3BF7F" w14:textId="77777777" w:rsidR="00ED6EAC" w:rsidRDefault="00ED6EAC" w:rsidP="0042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50F30F" w14:textId="20E1AB76" w:rsidR="004A61BE" w:rsidRDefault="00255C1A" w:rsidP="0042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B93464">
        <w:rPr>
          <w:rFonts w:asciiTheme="majorBidi" w:hAnsiTheme="majorBidi" w:cstheme="majorBidi" w:hint="cs"/>
          <w:sz w:val="30"/>
          <w:szCs w:val="30"/>
          <w:cs/>
        </w:rPr>
        <w:t>ร่วม</w:t>
      </w:r>
      <w:r>
        <w:rPr>
          <w:rFonts w:asciiTheme="majorBidi" w:hAnsiTheme="majorBidi" w:cstheme="majorBidi" w:hint="cs"/>
          <w:sz w:val="30"/>
          <w:szCs w:val="30"/>
          <w:cs/>
        </w:rPr>
        <w:t>ค้า</w:t>
      </w:r>
      <w:r w:rsidR="00B93464">
        <w:rPr>
          <w:rFonts w:asciiTheme="majorBidi" w:hAnsiTheme="majorBidi" w:cstheme="majorBidi" w:hint="cs"/>
          <w:sz w:val="30"/>
          <w:szCs w:val="30"/>
          <w:cs/>
        </w:rPr>
        <w:t>จัดตั้งและดำเนินธุรกิจในประเทศอินโดนีเซีย</w:t>
      </w:r>
      <w:r w:rsidR="009155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446E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73059">
        <w:rPr>
          <w:rFonts w:asciiTheme="majorBidi" w:hAnsiTheme="majorBidi" w:cstheme="majorBidi" w:hint="cs"/>
          <w:sz w:val="30"/>
          <w:szCs w:val="30"/>
          <w:cs/>
        </w:rPr>
        <w:t>ดำเนินธุรกิจ</w:t>
      </w:r>
      <w:r w:rsidR="00992B5E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="00C73059">
        <w:rPr>
          <w:rFonts w:asciiTheme="majorBidi" w:hAnsiTheme="majorBidi" w:cstheme="majorBidi" w:hint="cs"/>
          <w:sz w:val="30"/>
          <w:szCs w:val="30"/>
          <w:cs/>
        </w:rPr>
        <w:t>เกี่ยวกับการ</w:t>
      </w:r>
      <w:r w:rsidR="00C73059"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 w:rsidR="00C730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5051ABA" w14:textId="77777777" w:rsidR="004A61BE" w:rsidRDefault="004A61BE" w:rsidP="0042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BF1AFE" w14:textId="31898D79" w:rsidR="007F4B07" w:rsidRPr="00C81CBE" w:rsidRDefault="00AE2B39" w:rsidP="0042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</w:t>
      </w:r>
      <w:r w:rsidR="00CF09BB" w:rsidRPr="00C81CBE">
        <w:rPr>
          <w:rFonts w:asciiTheme="majorBidi" w:hAnsiTheme="majorBidi" w:cstheme="majorBidi"/>
          <w:sz w:val="30"/>
          <w:szCs w:val="30"/>
          <w:cs/>
        </w:rPr>
        <w:t>การร่วม</w:t>
      </w:r>
      <w:r w:rsidR="009D0C49" w:rsidRPr="00C81CBE">
        <w:rPr>
          <w:rFonts w:asciiTheme="majorBidi" w:hAnsiTheme="majorBidi" w:cstheme="majorBidi"/>
          <w:sz w:val="30"/>
          <w:szCs w:val="30"/>
          <w:cs/>
        </w:rPr>
        <w:t>ค้า</w:t>
      </w:r>
      <w:r w:rsidRPr="00C81CBE">
        <w:rPr>
          <w:rFonts w:asciiTheme="majorBidi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2A34CA2B" w14:textId="77777777" w:rsidR="005A47BE" w:rsidRDefault="005A47BE" w:rsidP="004D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3ED4E3" w14:textId="77777777" w:rsidR="005A47BE" w:rsidRDefault="005A47BE" w:rsidP="004D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DE1635" w14:textId="77777777" w:rsidR="005A47BE" w:rsidRDefault="005A47BE" w:rsidP="004D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80B2E1" w14:textId="77777777" w:rsidR="005A47BE" w:rsidRDefault="005A47BE" w:rsidP="004D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EF29C" w14:textId="4A06AF52" w:rsidR="005A47BE" w:rsidRPr="00C81CBE" w:rsidRDefault="005A47BE" w:rsidP="004D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firstLine="90"/>
        <w:jc w:val="thaiDistribute"/>
        <w:rPr>
          <w:rFonts w:asciiTheme="majorBidi" w:hAnsiTheme="majorBidi" w:cstheme="majorBidi"/>
          <w:sz w:val="30"/>
          <w:szCs w:val="30"/>
        </w:rPr>
        <w:sectPr w:rsidR="005A47BE" w:rsidRPr="00C81CBE" w:rsidSect="00B76C59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C3137E9" w14:textId="7FDDDD16" w:rsidR="00533393" w:rsidRPr="00C81CBE" w:rsidRDefault="00533393" w:rsidP="00332861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60" w:lineRule="atLeast"/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เงินลงทุนระยะยาวอื่น</w:t>
      </w:r>
    </w:p>
    <w:p w14:paraId="245503C6" w14:textId="77777777" w:rsidR="00533393" w:rsidRPr="00C81CBE" w:rsidRDefault="00533393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C1B3C" w14:textId="01C4C5F8" w:rsidR="0078574E" w:rsidRPr="00C81CBE" w:rsidRDefault="00673805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เงินลงทุนระยะยาวอื่น ณ วันที่ </w:t>
      </w:r>
      <w:r w:rsidRPr="00C81CBE">
        <w:rPr>
          <w:rFonts w:asciiTheme="majorBidi" w:hAnsiTheme="majorBidi" w:cstheme="majorBidi"/>
          <w:sz w:val="30"/>
          <w:szCs w:val="30"/>
        </w:rPr>
        <w:t>3</w:t>
      </w:r>
      <w:r w:rsidR="00446D4B">
        <w:rPr>
          <w:rFonts w:asciiTheme="majorBidi" w:hAnsiTheme="majorBidi" w:cstheme="majorBidi"/>
          <w:sz w:val="30"/>
          <w:szCs w:val="30"/>
        </w:rPr>
        <w:t xml:space="preserve">0 </w:t>
      </w:r>
      <w:r w:rsidR="00446D4B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C81CBE">
        <w:rPr>
          <w:rFonts w:asciiTheme="majorBidi" w:hAnsiTheme="majorBidi" w:cstheme="majorBidi"/>
          <w:sz w:val="30"/>
          <w:szCs w:val="30"/>
        </w:rPr>
        <w:t xml:space="preserve">2565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C81CBE">
        <w:rPr>
          <w:rFonts w:asciiTheme="majorBidi" w:hAnsiTheme="majorBidi" w:cstheme="majorBidi"/>
          <w:sz w:val="30"/>
          <w:szCs w:val="30"/>
        </w:rPr>
        <w:t xml:space="preserve">31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81CBE">
        <w:rPr>
          <w:rFonts w:asciiTheme="majorBidi" w:hAnsiTheme="majorBidi" w:cstheme="majorBidi"/>
          <w:sz w:val="30"/>
          <w:szCs w:val="30"/>
        </w:rPr>
        <w:t xml:space="preserve">2564 </w:t>
      </w:r>
      <w:r w:rsidRPr="00C81CBE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 w:rsidR="00BD5CC8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D5CC8">
        <w:rPr>
          <w:rFonts w:asciiTheme="majorBidi" w:hAnsiTheme="majorBidi" w:cstheme="majorBidi"/>
          <w:sz w:val="30"/>
          <w:szCs w:val="30"/>
        </w:rPr>
        <w:t xml:space="preserve">30 </w:t>
      </w:r>
      <w:r w:rsidR="00BD5CC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C81CBE">
        <w:rPr>
          <w:rFonts w:asciiTheme="majorBidi" w:hAnsiTheme="majorBidi" w:cstheme="majorBidi"/>
          <w:sz w:val="30"/>
          <w:szCs w:val="30"/>
        </w:rPr>
        <w:t xml:space="preserve">2565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</w:rPr>
        <w:t xml:space="preserve">2564 </w:t>
      </w:r>
      <w:r w:rsidRPr="00C81CB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459D9F2" w14:textId="77777777" w:rsidR="00673805" w:rsidRPr="00C81CBE" w:rsidRDefault="00673805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017"/>
        <w:gridCol w:w="180"/>
        <w:gridCol w:w="984"/>
        <w:gridCol w:w="6"/>
        <w:gridCol w:w="174"/>
        <w:gridCol w:w="6"/>
        <w:gridCol w:w="1008"/>
        <w:gridCol w:w="182"/>
        <w:gridCol w:w="1067"/>
        <w:gridCol w:w="11"/>
        <w:gridCol w:w="169"/>
        <w:gridCol w:w="11"/>
        <w:gridCol w:w="990"/>
        <w:gridCol w:w="180"/>
        <w:gridCol w:w="979"/>
        <w:gridCol w:w="11"/>
        <w:gridCol w:w="169"/>
        <w:gridCol w:w="11"/>
        <w:gridCol w:w="988"/>
        <w:gridCol w:w="178"/>
        <w:gridCol w:w="988"/>
        <w:gridCol w:w="179"/>
        <w:gridCol w:w="988"/>
        <w:gridCol w:w="182"/>
        <w:gridCol w:w="991"/>
      </w:tblGrid>
      <w:tr w:rsidR="00027801" w:rsidRPr="00C81CBE" w14:paraId="249EA855" w14:textId="77777777" w:rsidTr="00FB6E18">
        <w:trPr>
          <w:cantSplit/>
          <w:tblHeader/>
        </w:trPr>
        <w:tc>
          <w:tcPr>
            <w:tcW w:w="2430" w:type="dxa"/>
          </w:tcPr>
          <w:p w14:paraId="4695219C" w14:textId="77777777" w:rsidR="00027801" w:rsidRPr="00C81CBE" w:rsidRDefault="00027801" w:rsidP="00332861">
            <w:pPr>
              <w:tabs>
                <w:tab w:val="left" w:pos="630"/>
              </w:tabs>
              <w:ind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9" w:type="dxa"/>
            <w:gridSpan w:val="25"/>
          </w:tcPr>
          <w:p w14:paraId="5AA91BDC" w14:textId="565F6C2E" w:rsidR="00027801" w:rsidRPr="00027801" w:rsidRDefault="00027801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780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027801">
              <w:rPr>
                <w:rFonts w:ascii="Angsana New" w:hAnsi="Angsana New" w:cs="Angsana New"/>
                <w:bCs/>
                <w:sz w:val="30"/>
                <w:szCs w:val="30"/>
              </w:rPr>
              <w:t xml:space="preserve"> / </w:t>
            </w:r>
            <w:r w:rsidRPr="0002780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382" w:rsidRPr="00C81CBE" w14:paraId="3E89F4DD" w14:textId="77777777" w:rsidTr="00FB6E18">
        <w:trPr>
          <w:cantSplit/>
          <w:tblHeader/>
        </w:trPr>
        <w:tc>
          <w:tcPr>
            <w:tcW w:w="2430" w:type="dxa"/>
          </w:tcPr>
          <w:p w14:paraId="7623EF7F" w14:textId="77777777" w:rsidR="00E14382" w:rsidRPr="00C81CBE" w:rsidRDefault="00E14382" w:rsidP="00332861">
            <w:pPr>
              <w:tabs>
                <w:tab w:val="left" w:pos="630"/>
              </w:tabs>
              <w:ind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1" w:type="dxa"/>
            <w:gridSpan w:val="3"/>
          </w:tcPr>
          <w:p w14:paraId="51189B92" w14:textId="77777777" w:rsidR="00E14382" w:rsidRPr="00C81CBE" w:rsidRDefault="00E14382" w:rsidP="00332861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  <w:r w:rsidRPr="00C81CB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  <w:gridSpan w:val="2"/>
          </w:tcPr>
          <w:p w14:paraId="38151A23" w14:textId="77777777" w:rsidR="00E14382" w:rsidRPr="00C81CBE" w:rsidRDefault="00E14382" w:rsidP="00332861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3" w:type="dxa"/>
            <w:gridSpan w:val="4"/>
          </w:tcPr>
          <w:p w14:paraId="1C989259" w14:textId="77777777" w:rsidR="00E14382" w:rsidRPr="00C81CBE" w:rsidRDefault="00E14382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4332DCF" w14:textId="77777777" w:rsidR="00E14382" w:rsidRPr="00C81CBE" w:rsidRDefault="00E14382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C81CB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5A7130FE" w14:textId="77777777" w:rsidR="00E14382" w:rsidRPr="00C81CBE" w:rsidRDefault="00E14382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43717576" w14:textId="77777777" w:rsidR="00E14382" w:rsidRPr="00C81CBE" w:rsidRDefault="00E14382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2B40D00" w14:textId="77777777" w:rsidR="00E14382" w:rsidRPr="00C81CBE" w:rsidRDefault="00E14382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0063B0BD" w14:textId="77777777" w:rsidR="00E14382" w:rsidRPr="00C81CBE" w:rsidRDefault="00E14382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5" w:type="dxa"/>
            <w:gridSpan w:val="4"/>
          </w:tcPr>
          <w:p w14:paraId="35D01893" w14:textId="77777777" w:rsidR="00E14382" w:rsidRDefault="00E14382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F86BB2" w14:textId="5A8C2C63" w:rsidR="00E14382" w:rsidRPr="00C81CBE" w:rsidRDefault="00E14382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79" w:type="dxa"/>
          </w:tcPr>
          <w:p w14:paraId="62D225C9" w14:textId="77777777" w:rsidR="00E14382" w:rsidRPr="00C81CBE" w:rsidRDefault="00E14382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1" w:type="dxa"/>
            <w:gridSpan w:val="3"/>
          </w:tcPr>
          <w:p w14:paraId="5334B005" w14:textId="1A6D0128" w:rsidR="00E14382" w:rsidRPr="00C81CBE" w:rsidRDefault="00E14382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48995CCD" w14:textId="2678BC1D" w:rsidR="00E14382" w:rsidRPr="00C81CBE" w:rsidRDefault="00E14382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หก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E14382" w:rsidRPr="00C81CBE" w14:paraId="284532B0" w14:textId="77777777" w:rsidTr="00FB6E18">
        <w:trPr>
          <w:cantSplit/>
          <w:tblHeader/>
        </w:trPr>
        <w:tc>
          <w:tcPr>
            <w:tcW w:w="2430" w:type="dxa"/>
          </w:tcPr>
          <w:p w14:paraId="4D838904" w14:textId="77777777" w:rsidR="00E14382" w:rsidRPr="00BD5CC8" w:rsidRDefault="00E14382" w:rsidP="00E14382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7" w:type="dxa"/>
          </w:tcPr>
          <w:p w14:paraId="11146486" w14:textId="12E66790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6611DBA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6BE597C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2F7BDFFC" w14:textId="77777777" w:rsidR="00E14382" w:rsidRPr="00C81CBE" w:rsidRDefault="00E14382" w:rsidP="00E14382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E4C9CA4" w14:textId="7C0793B8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1C220E1B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183E312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1BAB0B66" w14:textId="77777777" w:rsidR="00E14382" w:rsidRPr="00C81CBE" w:rsidRDefault="00E14382" w:rsidP="00E14382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E10413" w14:textId="6E7C5685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2661356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1009A31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7F281C5E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1CD3B8F5" w14:textId="1EA659C0" w:rsidR="00E14382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30EF3A9E" w14:textId="77777777" w:rsidR="00E14382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14:paraId="1685BB6F" w14:textId="6ECDE5D3" w:rsidR="00E14382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9" w:type="dxa"/>
          </w:tcPr>
          <w:p w14:paraId="31F28E35" w14:textId="77777777" w:rsidR="00E14382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14:paraId="40D548CB" w14:textId="33006A16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51567D52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E128A01" w14:textId="3CFDF011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E14382" w:rsidRPr="00C81CBE" w14:paraId="34998933" w14:textId="77777777" w:rsidTr="00FB6E18">
        <w:trPr>
          <w:cantSplit/>
          <w:tblHeader/>
        </w:trPr>
        <w:tc>
          <w:tcPr>
            <w:tcW w:w="2430" w:type="dxa"/>
          </w:tcPr>
          <w:p w14:paraId="01B65A31" w14:textId="77777777" w:rsidR="00E14382" w:rsidRPr="00C81CBE" w:rsidRDefault="00E14382" w:rsidP="00E14382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78DA389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FC79E3B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80E00A5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5C3B9128" w14:textId="77777777" w:rsidR="00E14382" w:rsidRPr="00C81CBE" w:rsidRDefault="00E14382" w:rsidP="00E14382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43C95DA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534DC2BB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934678F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1A75BACF" w14:textId="77777777" w:rsidR="00E14382" w:rsidRPr="00C81CBE" w:rsidRDefault="00E14382" w:rsidP="00E14382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18C5338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F6151C6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38B0F3F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08D4902C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0F51A746" w14:textId="6BF6D001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3392A4C1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40B684AB" w14:textId="7696960B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421C1D81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5DABA8DF" w14:textId="41465448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1D7A5864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99DC4F3" w14:textId="77777777" w:rsidR="00E14382" w:rsidRPr="00C81CBE" w:rsidRDefault="00E14382" w:rsidP="00E14382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0E151D" w:rsidRPr="00C81CBE" w14:paraId="185373B2" w14:textId="77777777" w:rsidTr="00FB6E18">
        <w:trPr>
          <w:cantSplit/>
        </w:trPr>
        <w:tc>
          <w:tcPr>
            <w:tcW w:w="2430" w:type="dxa"/>
          </w:tcPr>
          <w:p w14:paraId="7A867235" w14:textId="77777777" w:rsidR="000E151D" w:rsidRPr="00C81CBE" w:rsidRDefault="000E151D" w:rsidP="00E14382">
            <w:pPr>
              <w:tabs>
                <w:tab w:val="clear" w:pos="454"/>
                <w:tab w:val="left" w:pos="630"/>
              </w:tabs>
              <w:ind w:left="458" w:hanging="4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87" w:type="dxa"/>
            <w:gridSpan w:val="4"/>
          </w:tcPr>
          <w:p w14:paraId="6A9FA14A" w14:textId="71B0945B" w:rsidR="000E151D" w:rsidRPr="00E14382" w:rsidRDefault="000E151D" w:rsidP="00E14382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08FB7F42" w14:textId="77777777" w:rsidR="000E151D" w:rsidRPr="00C81CBE" w:rsidRDefault="000E151D" w:rsidP="00E14382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82" w:type="dxa"/>
            <w:gridSpan w:val="19"/>
          </w:tcPr>
          <w:p w14:paraId="081B3F2E" w14:textId="03CDDBCA" w:rsidR="000E151D" w:rsidRDefault="000E151D" w:rsidP="000E151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63031" w:rsidRPr="00C81CBE" w14:paraId="75445B6D" w14:textId="77777777" w:rsidTr="00FB6E18">
        <w:trPr>
          <w:cantSplit/>
        </w:trPr>
        <w:tc>
          <w:tcPr>
            <w:tcW w:w="2430" w:type="dxa"/>
          </w:tcPr>
          <w:p w14:paraId="7544AD4C" w14:textId="77777777" w:rsidR="00C63031" w:rsidRPr="00C81CBE" w:rsidRDefault="00C63031" w:rsidP="00C63031">
            <w:pPr>
              <w:tabs>
                <w:tab w:val="clear" w:pos="454"/>
                <w:tab w:val="left" w:pos="630"/>
              </w:tabs>
              <w:ind w:left="458" w:hanging="4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พรีดิกทิฟ จำกัด</w:t>
            </w:r>
          </w:p>
        </w:tc>
        <w:tc>
          <w:tcPr>
            <w:tcW w:w="1017" w:type="dxa"/>
          </w:tcPr>
          <w:p w14:paraId="245ED350" w14:textId="70B99636" w:rsidR="00C63031" w:rsidRPr="00C81CBE" w:rsidRDefault="00C63031" w:rsidP="00C63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20.12</w:t>
            </w:r>
          </w:p>
        </w:tc>
        <w:tc>
          <w:tcPr>
            <w:tcW w:w="180" w:type="dxa"/>
          </w:tcPr>
          <w:p w14:paraId="64DD65EC" w14:textId="77777777" w:rsidR="00C63031" w:rsidRPr="00C81CBE" w:rsidRDefault="00C63031" w:rsidP="00C63031">
            <w:pPr>
              <w:tabs>
                <w:tab w:val="clear" w:pos="454"/>
                <w:tab w:val="decimal" w:pos="461"/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C9C01FA" w14:textId="77777777" w:rsidR="00C63031" w:rsidRPr="00C81CBE" w:rsidRDefault="00C63031" w:rsidP="00C6303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804953C" w14:textId="77777777" w:rsidR="00C63031" w:rsidRPr="00C81CBE" w:rsidRDefault="00C63031" w:rsidP="00C63031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2DDE83A" w14:textId="32DC92A6" w:rsidR="00C63031" w:rsidRPr="00C81CBE" w:rsidRDefault="00C63031" w:rsidP="00C630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182" w:type="dxa"/>
          </w:tcPr>
          <w:p w14:paraId="2622D336" w14:textId="77777777" w:rsidR="00C63031" w:rsidRPr="00C81CBE" w:rsidRDefault="00C63031" w:rsidP="00C6303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10D85CD" w14:textId="77777777" w:rsidR="00C63031" w:rsidRPr="00C81CBE" w:rsidRDefault="00C63031" w:rsidP="00C6303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ED2D261" w14:textId="77777777" w:rsidR="00C63031" w:rsidRPr="00C81CBE" w:rsidRDefault="00C63031" w:rsidP="00C6303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DDA2F7" w14:textId="59E24B8B" w:rsidR="00C63031" w:rsidRPr="00C81CBE" w:rsidRDefault="00C63031" w:rsidP="00C6303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</w:tcPr>
          <w:p w14:paraId="09C19B66" w14:textId="77777777" w:rsidR="00C63031" w:rsidRPr="00C81CBE" w:rsidRDefault="00C63031" w:rsidP="00C6303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3735E56" w14:textId="77777777" w:rsidR="00C63031" w:rsidRPr="00C81CBE" w:rsidRDefault="00C63031" w:rsidP="00C6303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BF6F19E" w14:textId="77777777" w:rsidR="00C63031" w:rsidRPr="00C81CBE" w:rsidRDefault="00C63031" w:rsidP="00C6303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566B99" w14:textId="01CF4C30" w:rsidR="00C63031" w:rsidRDefault="00C63031" w:rsidP="00C6303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8" w:type="dxa"/>
          </w:tcPr>
          <w:p w14:paraId="49799B52" w14:textId="77777777" w:rsidR="00C63031" w:rsidRDefault="00C63031" w:rsidP="00C6303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7E3738D" w14:textId="08AA6E43" w:rsidR="00C63031" w:rsidRDefault="00C63031" w:rsidP="00C6303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0B364E66" w14:textId="77777777" w:rsidR="00C63031" w:rsidRDefault="00C63031" w:rsidP="00C6303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2BA01537" w14:textId="4BA4C56A" w:rsidR="00C63031" w:rsidRPr="00C81CBE" w:rsidRDefault="00C63031" w:rsidP="00C6303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75A9827" w14:textId="77777777" w:rsidR="00C63031" w:rsidRPr="00C81CBE" w:rsidRDefault="00C63031" w:rsidP="00C6303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</w:tcPr>
          <w:p w14:paraId="298BDA59" w14:textId="73F3AC26" w:rsidR="00C63031" w:rsidRPr="00C81CBE" w:rsidRDefault="00C63031" w:rsidP="00C6303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63031" w:rsidRPr="00C81CBE" w14:paraId="0F5F289C" w14:textId="77777777" w:rsidTr="00FB6E18">
        <w:trPr>
          <w:cantSplit/>
        </w:trPr>
        <w:tc>
          <w:tcPr>
            <w:tcW w:w="2430" w:type="dxa"/>
          </w:tcPr>
          <w:p w14:paraId="2D73C6FE" w14:textId="77777777" w:rsidR="00C63031" w:rsidRPr="00C81CBE" w:rsidRDefault="00C63031" w:rsidP="00C63031">
            <w:pPr>
              <w:tabs>
                <w:tab w:val="left" w:pos="630"/>
              </w:tabs>
              <w:ind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14:paraId="72C7612B" w14:textId="77777777" w:rsidR="00C63031" w:rsidRPr="00C81CBE" w:rsidRDefault="00C63031" w:rsidP="00C63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E7AC6C" w14:textId="77777777" w:rsidR="00C63031" w:rsidRPr="00C81CBE" w:rsidRDefault="00C63031" w:rsidP="00C63031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3CEAA8B" w14:textId="77777777" w:rsidR="00C63031" w:rsidRPr="00C81CBE" w:rsidRDefault="00C63031" w:rsidP="00C63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A713AEA" w14:textId="77777777" w:rsidR="00C63031" w:rsidRPr="00C81CBE" w:rsidRDefault="00C63031" w:rsidP="00C63031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4EDE11F" w14:textId="77777777" w:rsidR="00C63031" w:rsidRPr="00C81CBE" w:rsidRDefault="00C63031" w:rsidP="00C63031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44E2525B" w14:textId="77777777" w:rsidR="00C63031" w:rsidRPr="00C81CBE" w:rsidRDefault="00C63031" w:rsidP="00C6303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97E3CB5" w14:textId="77777777" w:rsidR="00C63031" w:rsidRPr="00C81CBE" w:rsidRDefault="00C63031" w:rsidP="00C63031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AEBC8D1" w14:textId="77777777" w:rsidR="00C63031" w:rsidRPr="00C81CBE" w:rsidRDefault="00C63031" w:rsidP="00C6303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83C455" w14:textId="04DD7DC6" w:rsidR="00C63031" w:rsidRPr="00C81CBE" w:rsidRDefault="00C63031" w:rsidP="00C6303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</w:tcPr>
          <w:p w14:paraId="140FB285" w14:textId="77777777" w:rsidR="00C63031" w:rsidRPr="00C81CBE" w:rsidRDefault="00C63031" w:rsidP="00C6303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40504A" w14:textId="77777777" w:rsidR="00C63031" w:rsidRPr="00C81CBE" w:rsidRDefault="00C63031" w:rsidP="00C6303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3550BA9" w14:textId="77777777" w:rsidR="00C63031" w:rsidRPr="00C81CBE" w:rsidRDefault="00C63031" w:rsidP="00C6303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E07B25E" w14:textId="0D54AE62" w:rsidR="00C63031" w:rsidRDefault="00C63031" w:rsidP="00C6303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8" w:type="dxa"/>
          </w:tcPr>
          <w:p w14:paraId="4E6F51CC" w14:textId="77777777" w:rsidR="00C63031" w:rsidRDefault="00C63031" w:rsidP="00C6303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2452713" w14:textId="04B2ACFC" w:rsidR="00C63031" w:rsidRDefault="00C63031" w:rsidP="00C6303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D340A86" w14:textId="77777777" w:rsidR="00C63031" w:rsidRDefault="00C63031" w:rsidP="00C6303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0AD3800" w14:textId="1531A92E" w:rsidR="00C63031" w:rsidRPr="00C81CBE" w:rsidRDefault="00C63031" w:rsidP="00C6303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04A172A" w14:textId="77777777" w:rsidR="00C63031" w:rsidRPr="00C81CBE" w:rsidRDefault="00C63031" w:rsidP="00C63031">
            <w:pPr>
              <w:pStyle w:val="acctfourfigures"/>
              <w:tabs>
                <w:tab w:val="left" w:pos="63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56784D2" w14:textId="66202FBA" w:rsidR="00C63031" w:rsidRPr="00C81CBE" w:rsidRDefault="00C63031" w:rsidP="00C6303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936F622" w14:textId="63AA41D3" w:rsidR="00916B35" w:rsidRPr="00C81CBE" w:rsidRDefault="00916B35" w:rsidP="00BD5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0059395" w14:textId="1D6A70D9" w:rsidR="00CA2F35" w:rsidRDefault="00CA2F35" w:rsidP="00BD5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3A0B01">
        <w:rPr>
          <w:rFonts w:asciiTheme="majorBidi" w:hAnsiTheme="majorBidi" w:cstheme="majorBidi"/>
          <w:sz w:val="30"/>
          <w:szCs w:val="30"/>
        </w:rPr>
        <w:t xml:space="preserve"> </w:t>
      </w:r>
      <w:r w:rsidR="001A2AC4" w:rsidRPr="00C81CBE">
        <w:rPr>
          <w:rFonts w:asciiTheme="majorBidi" w:hAnsiTheme="majorBidi" w:cstheme="majorBidi"/>
          <w:sz w:val="30"/>
          <w:szCs w:val="30"/>
          <w:cs/>
        </w:rPr>
        <w:t>พรีดิกทิฟ จำกัด</w:t>
      </w:r>
      <w:r w:rsidR="001A2A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2AC4">
        <w:rPr>
          <w:rFonts w:asciiTheme="majorBidi" w:hAnsiTheme="majorBidi" w:cstheme="majorBidi"/>
          <w:sz w:val="30"/>
          <w:szCs w:val="30"/>
        </w:rPr>
        <w:t xml:space="preserve">(“PDT”) </w:t>
      </w:r>
      <w:r>
        <w:rPr>
          <w:rFonts w:asciiTheme="majorBidi" w:hAnsiTheme="majorBidi" w:cstheme="majorBidi" w:hint="cs"/>
          <w:sz w:val="30"/>
          <w:szCs w:val="30"/>
          <w:cs/>
        </w:rPr>
        <w:t>จัดตั้งและดำเนินธุรกิจในประเทศไทย</w:t>
      </w:r>
      <w:r w:rsidR="00854E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76C5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ดำเนินธุรกิจ</w:t>
      </w:r>
      <w:r w:rsidR="007D351D">
        <w:rPr>
          <w:rFonts w:asciiTheme="majorBidi" w:hAnsiTheme="majorBidi" w:cstheme="majorBidi" w:hint="cs"/>
          <w:sz w:val="30"/>
          <w:szCs w:val="30"/>
          <w:cs/>
        </w:rPr>
        <w:t>หลัก</w:t>
      </w:r>
      <w:r>
        <w:rPr>
          <w:rFonts w:asciiTheme="majorBidi" w:hAnsiTheme="majorBidi" w:cstheme="majorBidi" w:hint="cs"/>
          <w:sz w:val="30"/>
          <w:szCs w:val="30"/>
          <w:cs/>
        </w:rPr>
        <w:t>เกี่ยวกับการ</w:t>
      </w:r>
      <w:r w:rsidRPr="00C81CBE">
        <w:rPr>
          <w:rFonts w:asciiTheme="majorBidi" w:hAnsiTheme="majorBidi" w:cstheme="majorBidi"/>
          <w:sz w:val="30"/>
          <w:szCs w:val="30"/>
          <w:cs/>
        </w:rPr>
        <w:t>ให้คำปรึกษาด้านการบริหารจัดการ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0A567B6" w14:textId="77777777" w:rsidR="00CA2F35" w:rsidRDefault="00CA2F35" w:rsidP="00BD5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226DE" w14:textId="61304B90" w:rsidR="00840E41" w:rsidRPr="00C81CBE" w:rsidRDefault="00840E41" w:rsidP="00BD5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cs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81CBE">
        <w:rPr>
          <w:rFonts w:asciiTheme="majorBidi" w:hAnsiTheme="majorBidi" w:cstheme="majorBidi"/>
          <w:sz w:val="30"/>
          <w:szCs w:val="30"/>
        </w:rPr>
        <w:t xml:space="preserve">28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81CBE">
        <w:rPr>
          <w:rFonts w:asciiTheme="majorBidi" w:hAnsiTheme="majorBidi" w:cstheme="majorBidi"/>
          <w:sz w:val="30"/>
          <w:szCs w:val="30"/>
        </w:rPr>
        <w:t xml:space="preserve">2565 </w:t>
      </w:r>
      <w:r w:rsidRPr="00C81CBE">
        <w:rPr>
          <w:rFonts w:asciiTheme="majorBidi" w:hAnsiTheme="majorBidi" w:cstheme="majorBidi"/>
          <w:sz w:val="30"/>
          <w:szCs w:val="30"/>
          <w:cs/>
        </w:rPr>
        <w:t>บริษัทได้ลงทุนในหุ้นสามัญเพิ่มทุนของ</w:t>
      </w:r>
      <w:r w:rsidR="008B69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</w:rPr>
        <w:t>PDT</w:t>
      </w:r>
      <w:r w:rsidR="008B69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C81CBE">
        <w:rPr>
          <w:rFonts w:asciiTheme="majorBidi" w:hAnsiTheme="majorBidi" w:cstheme="majorBidi"/>
          <w:sz w:val="30"/>
          <w:szCs w:val="30"/>
        </w:rPr>
        <w:t xml:space="preserve">5,036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หุ้น โดยมีมูลค่าหุ้นที่ตราไว้หุ้นละ </w:t>
      </w:r>
      <w:r w:rsidRPr="00C81CBE">
        <w:rPr>
          <w:rFonts w:asciiTheme="majorBidi" w:hAnsiTheme="majorBidi" w:cstheme="majorBidi"/>
          <w:sz w:val="30"/>
          <w:szCs w:val="30"/>
        </w:rPr>
        <w:t xml:space="preserve">100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บาท ในราคาหุ้นละ </w:t>
      </w:r>
      <w:r w:rsidRPr="00C81CBE">
        <w:rPr>
          <w:rFonts w:asciiTheme="majorBidi" w:hAnsiTheme="majorBidi" w:cstheme="majorBidi"/>
          <w:sz w:val="30"/>
          <w:szCs w:val="30"/>
        </w:rPr>
        <w:t xml:space="preserve">18,389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Pr="00C81CBE">
        <w:rPr>
          <w:rFonts w:asciiTheme="majorBidi" w:hAnsiTheme="majorBidi" w:cstheme="majorBidi"/>
          <w:sz w:val="30"/>
          <w:szCs w:val="30"/>
        </w:rPr>
        <w:t xml:space="preserve">92.6 </w:t>
      </w:r>
      <w:r w:rsidRPr="00C81CB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F6A77" w:rsidRPr="00C81CBE">
        <w:rPr>
          <w:rFonts w:asciiTheme="majorBidi" w:hAnsiTheme="majorBidi" w:cstheme="majorBidi"/>
          <w:sz w:val="30"/>
          <w:szCs w:val="30"/>
          <w:cs/>
        </w:rPr>
        <w:t xml:space="preserve"> โดยบริษัทมีสิทธิในการขายหุ้นคืนตามเงื่อนไขและระยะเวลาที่กำหนดไว้ในสัญญา</w:t>
      </w:r>
    </w:p>
    <w:p w14:paraId="331C670E" w14:textId="77777777" w:rsidR="00533393" w:rsidRPr="00C81CBE" w:rsidRDefault="00533393" w:rsidP="00332861">
      <w:pPr>
        <w:tabs>
          <w:tab w:val="left" w:pos="630"/>
        </w:tabs>
        <w:ind w:hanging="90"/>
        <w:rPr>
          <w:rFonts w:asciiTheme="majorBidi" w:hAnsiTheme="majorBidi" w:cstheme="majorBidi"/>
          <w:sz w:val="30"/>
          <w:szCs w:val="30"/>
        </w:rPr>
      </w:pPr>
    </w:p>
    <w:p w14:paraId="5C740F59" w14:textId="5C8D4852" w:rsidR="00533393" w:rsidRPr="00C81CBE" w:rsidRDefault="00533393" w:rsidP="00332861">
      <w:pPr>
        <w:tabs>
          <w:tab w:val="clear" w:pos="680"/>
          <w:tab w:val="left" w:pos="630"/>
        </w:tabs>
        <w:rPr>
          <w:rFonts w:asciiTheme="majorBidi" w:hAnsiTheme="majorBidi" w:cstheme="majorBidi"/>
          <w:sz w:val="30"/>
          <w:szCs w:val="30"/>
        </w:rPr>
        <w:sectPr w:rsidR="00533393" w:rsidRPr="00C81CBE" w:rsidSect="00B76C59">
          <w:headerReference w:type="default" r:id="rId12"/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B7D9E00" w14:textId="77777777" w:rsidR="00460BCC" w:rsidRPr="00D23D65" w:rsidRDefault="00E322DE" w:rsidP="00D23D6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3D6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</w:t>
      </w:r>
      <w:r w:rsidR="00460BCC" w:rsidRPr="00D23D65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D234994" w14:textId="77FB23F3" w:rsidR="00DD6D33" w:rsidRPr="00D23D65" w:rsidRDefault="00DD6D33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049D9" w14:textId="74EF94A9" w:rsidR="00AC7AE9" w:rsidRPr="00D23D65" w:rsidRDefault="00AC7AE9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23D65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D23D65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A72A25" w:rsidRPr="00D23D65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D23D6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D23D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72A25" w:rsidRPr="00D23D65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A72A25" w:rsidRPr="00D23D6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Pr="00D23D6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120366" w:rsidRPr="00D23D6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DDDCFE5" w14:textId="6F94D202" w:rsidR="00AC7AE9" w:rsidRPr="00D23D65" w:rsidRDefault="00AC7AE9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09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5589"/>
        <w:gridCol w:w="1620"/>
        <w:gridCol w:w="269"/>
        <w:gridCol w:w="1621"/>
      </w:tblGrid>
      <w:tr w:rsidR="00A72A25" w:rsidRPr="00D23D65" w14:paraId="33636080" w14:textId="77777777" w:rsidTr="004743BF">
        <w:trPr>
          <w:tblHeader/>
        </w:trPr>
        <w:tc>
          <w:tcPr>
            <w:tcW w:w="3071" w:type="pct"/>
          </w:tcPr>
          <w:p w14:paraId="59680E97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080498B7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23D6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A25" w:rsidRPr="00D23D65" w14:paraId="0E359007" w14:textId="77777777" w:rsidTr="004743BF">
        <w:trPr>
          <w:tblHeader/>
        </w:trPr>
        <w:tc>
          <w:tcPr>
            <w:tcW w:w="3071" w:type="pct"/>
          </w:tcPr>
          <w:p w14:paraId="0679D4F0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AEAA4C7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6C01280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  <w:hideMark/>
          </w:tcPr>
          <w:p w14:paraId="719298C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1FFC1A2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14:paraId="258440C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5DB600B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hideMark/>
          </w:tcPr>
          <w:p w14:paraId="2A472276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0601CD81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D23D65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D23D6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72A25" w:rsidRPr="00D23D65" w14:paraId="1F67220B" w14:textId="77777777" w:rsidTr="004743BF">
        <w:trPr>
          <w:tblHeader/>
        </w:trPr>
        <w:tc>
          <w:tcPr>
            <w:tcW w:w="3071" w:type="pct"/>
          </w:tcPr>
          <w:p w14:paraId="37E31EEE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1F2667C1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5387"/>
                <w:tab w:val="left" w:pos="720"/>
                <w:tab w:val="left" w:pos="5348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A25" w:rsidRPr="00D23D65" w14:paraId="3563CAB2" w14:textId="77777777" w:rsidTr="004743BF">
        <w:trPr>
          <w:tblHeader/>
        </w:trPr>
        <w:tc>
          <w:tcPr>
            <w:tcW w:w="3071" w:type="pct"/>
            <w:shd w:val="clear" w:color="auto" w:fill="auto"/>
          </w:tcPr>
          <w:p w14:paraId="464FB156" w14:textId="3A6A4678" w:rsidR="00A72A25" w:rsidRPr="00D23D65" w:rsidRDefault="00D819CE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90" w:type="pct"/>
            <w:shd w:val="clear" w:color="auto" w:fill="auto"/>
          </w:tcPr>
          <w:p w14:paraId="7A5311B8" w14:textId="7EA307B4" w:rsidR="00A72A25" w:rsidRPr="00D23D65" w:rsidRDefault="00924DC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FDBCC1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0E322937" w14:textId="5CE816AA" w:rsidR="00A72A25" w:rsidRPr="00D23D65" w:rsidRDefault="00924DC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(508)</w:t>
            </w:r>
          </w:p>
        </w:tc>
      </w:tr>
      <w:tr w:rsidR="00A72A25" w:rsidRPr="00D23D65" w14:paraId="2E166303" w14:textId="77777777" w:rsidTr="004743BF">
        <w:trPr>
          <w:tblHeader/>
        </w:trPr>
        <w:tc>
          <w:tcPr>
            <w:tcW w:w="3071" w:type="pct"/>
            <w:shd w:val="clear" w:color="auto" w:fill="auto"/>
            <w:hideMark/>
          </w:tcPr>
          <w:p w14:paraId="5063CC7B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90" w:type="pct"/>
            <w:shd w:val="clear" w:color="auto" w:fill="auto"/>
          </w:tcPr>
          <w:p w14:paraId="1FA85EE8" w14:textId="2DFD66C0" w:rsidR="00A72A25" w:rsidRPr="00D23D65" w:rsidRDefault="00924DC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48" w:type="pct"/>
            <w:shd w:val="clear" w:color="auto" w:fill="auto"/>
          </w:tcPr>
          <w:p w14:paraId="194DA40E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529B6249" w14:textId="793F316D" w:rsidR="00A72A25" w:rsidRPr="00D23D65" w:rsidRDefault="00924DC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(16)</w:t>
            </w:r>
          </w:p>
        </w:tc>
      </w:tr>
      <w:tr w:rsidR="00A72A25" w:rsidRPr="00D23D65" w14:paraId="75277999" w14:textId="77777777" w:rsidTr="004743BF">
        <w:trPr>
          <w:tblHeader/>
        </w:trPr>
        <w:tc>
          <w:tcPr>
            <w:tcW w:w="3071" w:type="pct"/>
            <w:shd w:val="clear" w:color="auto" w:fill="auto"/>
            <w:hideMark/>
          </w:tcPr>
          <w:p w14:paraId="2BE1316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890" w:type="pct"/>
            <w:shd w:val="clear" w:color="auto" w:fill="auto"/>
          </w:tcPr>
          <w:p w14:paraId="7931D313" w14:textId="642CBBAC" w:rsidR="00A72A25" w:rsidRPr="00D23D65" w:rsidRDefault="00924DC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3,215</w:t>
            </w:r>
          </w:p>
        </w:tc>
        <w:tc>
          <w:tcPr>
            <w:tcW w:w="148" w:type="pct"/>
            <w:shd w:val="clear" w:color="auto" w:fill="auto"/>
          </w:tcPr>
          <w:p w14:paraId="077B6DC0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252E1D51" w14:textId="5DD6E9FB" w:rsidR="00A72A25" w:rsidRPr="00D23D65" w:rsidRDefault="00924DC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(75)</w:t>
            </w:r>
          </w:p>
        </w:tc>
      </w:tr>
      <w:tr w:rsidR="00A72A25" w:rsidRPr="00D23D65" w14:paraId="178F56FA" w14:textId="77777777" w:rsidTr="004743BF">
        <w:trPr>
          <w:tblHeader/>
        </w:trPr>
        <w:tc>
          <w:tcPr>
            <w:tcW w:w="3071" w:type="pct"/>
            <w:shd w:val="clear" w:color="auto" w:fill="auto"/>
          </w:tcPr>
          <w:p w14:paraId="0670E63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90" w:type="pct"/>
            <w:shd w:val="clear" w:color="auto" w:fill="auto"/>
          </w:tcPr>
          <w:p w14:paraId="343D44D1" w14:textId="4C8D490F" w:rsidR="00A72A25" w:rsidRPr="00D23D65" w:rsidRDefault="00924DC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27,024</w:t>
            </w:r>
          </w:p>
        </w:tc>
        <w:tc>
          <w:tcPr>
            <w:tcW w:w="148" w:type="pct"/>
            <w:shd w:val="clear" w:color="auto" w:fill="auto"/>
          </w:tcPr>
          <w:p w14:paraId="2D85E88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053684BF" w14:textId="4A8C464C" w:rsidR="00A72A25" w:rsidRPr="00D23D65" w:rsidRDefault="00924DC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(1,679)</w:t>
            </w:r>
          </w:p>
        </w:tc>
      </w:tr>
      <w:tr w:rsidR="00A72A25" w:rsidRPr="00D23D65" w14:paraId="7A230C7C" w14:textId="77777777" w:rsidTr="004743BF">
        <w:trPr>
          <w:tblHeader/>
        </w:trPr>
        <w:tc>
          <w:tcPr>
            <w:tcW w:w="3071" w:type="pct"/>
            <w:hideMark/>
          </w:tcPr>
          <w:p w14:paraId="71086226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A47E2" w14:textId="3225653F" w:rsidR="00A72A25" w:rsidRPr="00D23D65" w:rsidRDefault="00924DC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F101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,659</w:t>
            </w:r>
          </w:p>
        </w:tc>
        <w:tc>
          <w:tcPr>
            <w:tcW w:w="148" w:type="pct"/>
          </w:tcPr>
          <w:p w14:paraId="4494A183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4F476" w14:textId="73D719A0" w:rsidR="00A72A25" w:rsidRPr="00D23D65" w:rsidRDefault="00924DCD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(2,278)</w:t>
            </w:r>
          </w:p>
        </w:tc>
      </w:tr>
    </w:tbl>
    <w:p w14:paraId="3B498D7D" w14:textId="0FC5CA82" w:rsidR="00A72A25" w:rsidRPr="00D23D65" w:rsidRDefault="00A72A25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DE50530" w14:textId="4072E9A1" w:rsidR="00EE7657" w:rsidRPr="00D23D65" w:rsidRDefault="00EE7657" w:rsidP="00D23D6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3D65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D23D65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D23D65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D23D65" w:rsidRDefault="00E56364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A85C9" w14:textId="15448B06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D0C74" w14:textId="16791475" w:rsidR="00CC4941" w:rsidRPr="00D23D65" w:rsidRDefault="00CC4941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D23D6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D23D6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D23D65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D23D6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3E128659" w14:textId="77777777" w:rsidR="004E0DB3" w:rsidRPr="00D23D65" w:rsidRDefault="004E0DB3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39E80" w14:textId="77777777" w:rsidR="00396A2A" w:rsidRPr="00D23D65" w:rsidRDefault="00994CDC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D23D65" w:rsidRDefault="00396A2A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0CE2C6F" w14:textId="77777777" w:rsidR="00E32AAF" w:rsidRPr="00D23D65" w:rsidRDefault="00E32AAF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08B8D25" w14:textId="77777777" w:rsidR="0063381F" w:rsidRPr="00D23D65" w:rsidRDefault="0063381F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68B6E" w14:textId="77777777" w:rsidR="00D23D65" w:rsidRDefault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DE260A" w14:textId="676117D8" w:rsidR="00120366" w:rsidRPr="00D23D65" w:rsidRDefault="00120366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z w:val="30"/>
          <w:szCs w:val="30"/>
          <w:cs/>
        </w:rPr>
        <w:lastRenderedPageBreak/>
        <w:t>รายได้จำแนกตามเขตภูมิศาสตร์หลักและจังหวะเวลาในการรับรู้รายได้ของกลุ่มบริษัทสำหรับงวด</w:t>
      </w:r>
      <w:r w:rsidR="00723634">
        <w:rPr>
          <w:rFonts w:asciiTheme="majorBidi" w:hAnsiTheme="majorBidi" w:cstheme="majorBidi" w:hint="cs"/>
          <w:sz w:val="30"/>
          <w:szCs w:val="30"/>
          <w:cs/>
        </w:rPr>
        <w:t xml:space="preserve">สามเดือนและ  </w:t>
      </w:r>
      <w:r w:rsidR="00A72A25" w:rsidRPr="00D23D65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D23D65">
        <w:rPr>
          <w:rFonts w:asciiTheme="majorBidi" w:hAnsiTheme="majorBidi" w:cstheme="majorBidi"/>
          <w:sz w:val="30"/>
          <w:szCs w:val="30"/>
        </w:rPr>
        <w:t>3</w:t>
      </w:r>
      <w:r w:rsidR="00A72A25" w:rsidRPr="00D23D65">
        <w:rPr>
          <w:rFonts w:asciiTheme="majorBidi" w:hAnsiTheme="majorBidi" w:cstheme="majorBidi"/>
          <w:sz w:val="30"/>
          <w:szCs w:val="30"/>
        </w:rPr>
        <w:t xml:space="preserve">0 </w:t>
      </w:r>
      <w:r w:rsidR="00A72A25" w:rsidRPr="00D23D6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D23D65">
        <w:rPr>
          <w:rFonts w:asciiTheme="majorBidi" w:hAnsiTheme="majorBidi" w:cstheme="majorBidi"/>
          <w:sz w:val="30"/>
          <w:szCs w:val="30"/>
        </w:rPr>
        <w:t xml:space="preserve">2565 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23D65">
        <w:rPr>
          <w:rFonts w:asciiTheme="majorBidi" w:hAnsiTheme="majorBidi" w:cstheme="majorBidi"/>
          <w:sz w:val="30"/>
          <w:szCs w:val="30"/>
        </w:rPr>
        <w:t>2564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0660CF2" w14:textId="5226A19D" w:rsidR="00120366" w:rsidRPr="00723634" w:rsidRDefault="00120366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1A7A99" w:rsidRPr="00491924" w14:paraId="57473C3A" w14:textId="77777777" w:rsidTr="004743BF">
        <w:tc>
          <w:tcPr>
            <w:tcW w:w="3777" w:type="dxa"/>
          </w:tcPr>
          <w:p w14:paraId="5807A4F7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613" w:type="dxa"/>
            <w:gridSpan w:val="3"/>
          </w:tcPr>
          <w:p w14:paraId="3850868D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469B81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3C853E5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A99" w:rsidRPr="00491924" w14:paraId="3624B43D" w14:textId="77777777" w:rsidTr="004743BF">
        <w:tc>
          <w:tcPr>
            <w:tcW w:w="3777" w:type="dxa"/>
          </w:tcPr>
          <w:p w14:paraId="62DE5436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919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</w:tcPr>
          <w:p w14:paraId="06517EFA" w14:textId="14BF3A9D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F80EABF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BAAEDB" w14:textId="154975DC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7D2B8A4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3A021E15" w14:textId="01D217D2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48CF6F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A4AE449" w14:textId="3C55AA0E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A7A99" w:rsidRPr="00491924" w14:paraId="197BAE9C" w14:textId="77777777" w:rsidTr="004743BF">
        <w:tc>
          <w:tcPr>
            <w:tcW w:w="3777" w:type="dxa"/>
          </w:tcPr>
          <w:p w14:paraId="39235B55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1C73972F" w14:textId="77777777" w:rsidR="001A7A99" w:rsidRPr="00491924" w:rsidRDefault="001A7A99" w:rsidP="004743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D66DE" w:rsidRPr="00491924" w14:paraId="4F1CBB05" w14:textId="77777777" w:rsidTr="004743BF">
        <w:tc>
          <w:tcPr>
            <w:tcW w:w="3777" w:type="dxa"/>
          </w:tcPr>
          <w:p w14:paraId="38E6438E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74BA70DB" w14:textId="71236616" w:rsidR="009D66DE" w:rsidRPr="00491924" w:rsidRDefault="009D66DE" w:rsidP="00B023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1,437,136</w:t>
            </w:r>
          </w:p>
        </w:tc>
        <w:tc>
          <w:tcPr>
            <w:tcW w:w="270" w:type="dxa"/>
          </w:tcPr>
          <w:p w14:paraId="2F886C55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B0CC93" w14:textId="69A07895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1,290,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059</w:t>
            </w:r>
          </w:p>
        </w:tc>
        <w:tc>
          <w:tcPr>
            <w:tcW w:w="270" w:type="dxa"/>
          </w:tcPr>
          <w:p w14:paraId="5CA4F91E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FF5EC4F" w14:textId="51C3CF3E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1,437,136</w:t>
            </w:r>
          </w:p>
        </w:tc>
        <w:tc>
          <w:tcPr>
            <w:tcW w:w="270" w:type="dxa"/>
          </w:tcPr>
          <w:p w14:paraId="58776891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7F362A8" w14:textId="34D1899D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1,290,179</w:t>
            </w:r>
          </w:p>
        </w:tc>
      </w:tr>
      <w:tr w:rsidR="009D66DE" w:rsidRPr="00491924" w14:paraId="69180B7B" w14:textId="77777777" w:rsidTr="004743BF">
        <w:tc>
          <w:tcPr>
            <w:tcW w:w="3777" w:type="dxa"/>
          </w:tcPr>
          <w:p w14:paraId="1C3F8F8D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4D72DACE" w14:textId="6E323BC2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179,3</w:t>
            </w:r>
            <w:r w:rsidR="002E699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A40EEB9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12F989" w14:textId="224E4976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202,64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AFBDDCD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B78E3EE" w14:textId="4375A2ED" w:rsidR="009D66DE" w:rsidRPr="00491924" w:rsidRDefault="009D66DE" w:rsidP="00B023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179,3</w:t>
            </w:r>
            <w:r w:rsidR="002E699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7CCEEDD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BF4601C" w14:textId="3DAB26EE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202,64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D66DE" w:rsidRPr="00491924" w14:paraId="7147B79C" w14:textId="77777777" w:rsidTr="004743BF">
        <w:tc>
          <w:tcPr>
            <w:tcW w:w="3777" w:type="dxa"/>
          </w:tcPr>
          <w:p w14:paraId="5A7D4A85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3A0AC2E" w14:textId="5620D8B8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1,616,45</w:t>
            </w:r>
            <w:r w:rsidR="002E69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5FA2EB7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DED954" w14:textId="2DDA60CD" w:rsidR="009D66DE" w:rsidRPr="00491924" w:rsidRDefault="009D66DE" w:rsidP="00B023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354443DB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6EC0852" w14:textId="598D9C7A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1,616,45</w:t>
            </w:r>
            <w:r w:rsidR="002E69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07EA82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2BC6A52" w14:textId="4DDC3B5F" w:rsidR="009D66DE" w:rsidRPr="00491924" w:rsidRDefault="009D66DE" w:rsidP="00B023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1,492,82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9D66DE" w:rsidRPr="00491924" w14:paraId="6C4BD83B" w14:textId="77777777" w:rsidTr="004743BF">
        <w:tc>
          <w:tcPr>
            <w:tcW w:w="3777" w:type="dxa"/>
          </w:tcPr>
          <w:p w14:paraId="675BC41F" w14:textId="77777777" w:rsidR="009D66DE" w:rsidRPr="00491924" w:rsidRDefault="009D66DE" w:rsidP="009D66DE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67FBB31" w14:textId="77777777" w:rsidR="009D66DE" w:rsidRPr="00491924" w:rsidRDefault="009D66DE" w:rsidP="009D66DE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3D3027" w14:textId="77777777" w:rsidR="009D66DE" w:rsidRPr="00491924" w:rsidRDefault="009D66DE" w:rsidP="009D66DE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6D0A7B" w14:textId="77777777" w:rsidR="009D66DE" w:rsidRPr="00491924" w:rsidRDefault="009D66DE" w:rsidP="009D66DE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537E102" w14:textId="77777777" w:rsidR="009D66DE" w:rsidRPr="00491924" w:rsidRDefault="009D66DE" w:rsidP="009D66DE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3BBFD8C7" w14:textId="77777777" w:rsidR="009D66DE" w:rsidRPr="00491924" w:rsidRDefault="009D66DE" w:rsidP="009D66DE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9EC15F8" w14:textId="77777777" w:rsidR="009D66DE" w:rsidRPr="00491924" w:rsidRDefault="009D66DE" w:rsidP="009D66DE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113B678" w14:textId="77777777" w:rsidR="009D66DE" w:rsidRPr="00491924" w:rsidRDefault="009D66DE" w:rsidP="009D66DE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D66DE" w:rsidRPr="00491924" w14:paraId="0836B3C1" w14:textId="77777777" w:rsidTr="004743BF">
        <w:tc>
          <w:tcPr>
            <w:tcW w:w="3777" w:type="dxa"/>
          </w:tcPr>
          <w:p w14:paraId="34B349F2" w14:textId="77777777" w:rsidR="009D66DE" w:rsidRPr="00491924" w:rsidRDefault="009D66DE" w:rsidP="009D66DE">
            <w:pPr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5D288754" w14:textId="77777777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C871E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386F6E" w14:textId="77777777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17873B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5EABCC15" w14:textId="77777777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11FCF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EEE54C4" w14:textId="77777777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66DE" w:rsidRPr="00491924" w14:paraId="33F9F777" w14:textId="77777777" w:rsidTr="004743BF">
        <w:tc>
          <w:tcPr>
            <w:tcW w:w="3777" w:type="dxa"/>
          </w:tcPr>
          <w:p w14:paraId="359AB0B5" w14:textId="77777777" w:rsidR="009D66DE" w:rsidRPr="00491924" w:rsidRDefault="009D66DE" w:rsidP="009D66DE">
            <w:pPr>
              <w:spacing w:line="240" w:lineRule="auto"/>
              <w:ind w:hanging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A79CF12" w14:textId="5892E0A3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1613">
              <w:rPr>
                <w:rFonts w:ascii="Angsana New" w:hAnsi="Angsana New" w:cs="Angsana New"/>
                <w:sz w:val="30"/>
                <w:szCs w:val="30"/>
              </w:rPr>
              <w:t>1,616,45</w:t>
            </w:r>
            <w:r w:rsidR="002E699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E09ABAB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0BBFEC" w14:textId="4878B50E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1,492,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61CEA3DD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F713B0A" w14:textId="57B52AF1" w:rsidR="009D66DE" w:rsidRPr="00601613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1613">
              <w:rPr>
                <w:rFonts w:ascii="Angsana New" w:hAnsi="Angsana New" w:cs="Angsana New"/>
                <w:sz w:val="30"/>
                <w:szCs w:val="30"/>
              </w:rPr>
              <w:t>1,616,45</w:t>
            </w:r>
            <w:r w:rsidR="002E699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5F2BBBC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C18F19E" w14:textId="37E25D0A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1,492,82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D66DE" w:rsidRPr="00491924" w14:paraId="62EAB7E7" w14:textId="77777777" w:rsidTr="004743BF">
        <w:tc>
          <w:tcPr>
            <w:tcW w:w="3777" w:type="dxa"/>
          </w:tcPr>
          <w:p w14:paraId="17976B7F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703A3C1" w14:textId="1A235DC7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1,616,45</w:t>
            </w:r>
            <w:r w:rsidR="002E69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1ADFAEE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8051CF" w14:textId="39E55AC2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47CF2167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04156E3" w14:textId="3425BF1F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1,616,45</w:t>
            </w:r>
            <w:r w:rsidR="002E69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5AF46F1" w14:textId="77777777" w:rsidR="009D66DE" w:rsidRPr="00491924" w:rsidRDefault="009D66DE" w:rsidP="009D6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041446D" w14:textId="733FCA01" w:rsidR="009D66DE" w:rsidRPr="00491924" w:rsidRDefault="009D66DE" w:rsidP="009D66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1,492,82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619DFC7F" w14:textId="77777777" w:rsidR="001A7A99" w:rsidRPr="00723634" w:rsidRDefault="001A7A99" w:rsidP="001A7A9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1A7A99" w:rsidRPr="00491924" w14:paraId="3947C24B" w14:textId="77777777" w:rsidTr="004743BF">
        <w:tc>
          <w:tcPr>
            <w:tcW w:w="3777" w:type="dxa"/>
          </w:tcPr>
          <w:p w14:paraId="04EC8BBA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01B90E27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60AEC2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1F1D11FC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A99" w:rsidRPr="0017206F" w14:paraId="2D1DABAC" w14:textId="77777777" w:rsidTr="004743BF">
        <w:tc>
          <w:tcPr>
            <w:tcW w:w="3777" w:type="dxa"/>
          </w:tcPr>
          <w:p w14:paraId="10F5979B" w14:textId="77777777" w:rsidR="001A7A99" w:rsidRPr="00491924" w:rsidRDefault="001A7A99" w:rsidP="002A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919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4919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</w:tcPr>
          <w:p w14:paraId="38C5DF6A" w14:textId="16ACE85D" w:rsidR="001A7A99" w:rsidRPr="00491924" w:rsidRDefault="001A7A99" w:rsidP="001A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18B1A3" w14:textId="77777777" w:rsidR="001A7A99" w:rsidRPr="00491924" w:rsidRDefault="001A7A99" w:rsidP="001A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6382AC" w14:textId="7756201C" w:rsidR="001A7A99" w:rsidRPr="00491924" w:rsidRDefault="001A7A99" w:rsidP="001A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498CCC3" w14:textId="77777777" w:rsidR="001A7A99" w:rsidRPr="00491924" w:rsidRDefault="001A7A99" w:rsidP="001A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34F42B3C" w14:textId="23FA6D17" w:rsidR="001A7A99" w:rsidRPr="00491924" w:rsidRDefault="001A7A99" w:rsidP="001A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62B60D6" w14:textId="77777777" w:rsidR="001A7A99" w:rsidRPr="00491924" w:rsidRDefault="001A7A99" w:rsidP="001A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92EA286" w14:textId="4C5E4F01" w:rsidR="001A7A99" w:rsidRPr="00491924" w:rsidRDefault="001A7A99" w:rsidP="001A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A7A99" w:rsidRPr="0017206F" w14:paraId="08447023" w14:textId="77777777" w:rsidTr="004743BF">
        <w:tc>
          <w:tcPr>
            <w:tcW w:w="3777" w:type="dxa"/>
          </w:tcPr>
          <w:p w14:paraId="664FB9C7" w14:textId="77777777" w:rsidR="001A7A99" w:rsidRPr="0017206F" w:rsidRDefault="001A7A99" w:rsidP="002A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1B96EE66" w14:textId="77777777" w:rsidR="001A7A99" w:rsidRPr="0017206F" w:rsidRDefault="001A7A99" w:rsidP="001A7A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20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1720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1720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01613" w:rsidRPr="0017206F" w14:paraId="00821247" w14:textId="77777777" w:rsidTr="004743BF">
        <w:tc>
          <w:tcPr>
            <w:tcW w:w="3777" w:type="dxa"/>
          </w:tcPr>
          <w:p w14:paraId="448EA137" w14:textId="77777777" w:rsidR="00601613" w:rsidRPr="0017206F" w:rsidRDefault="00601613" w:rsidP="002A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 w:hanging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206F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2ECBA528" w14:textId="1E229283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2,745,800</w:t>
            </w:r>
          </w:p>
        </w:tc>
        <w:tc>
          <w:tcPr>
            <w:tcW w:w="270" w:type="dxa"/>
          </w:tcPr>
          <w:p w14:paraId="558BB1C4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2F9BEB" w14:textId="1B46D625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2,404,239</w:t>
            </w:r>
          </w:p>
        </w:tc>
        <w:tc>
          <w:tcPr>
            <w:tcW w:w="270" w:type="dxa"/>
          </w:tcPr>
          <w:p w14:paraId="1C7D7FE8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5A0B2BD" w14:textId="01284920" w:rsidR="00601613" w:rsidRPr="0008616A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2,745,800</w:t>
            </w:r>
          </w:p>
        </w:tc>
        <w:tc>
          <w:tcPr>
            <w:tcW w:w="270" w:type="dxa"/>
          </w:tcPr>
          <w:p w14:paraId="50F5ACC3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BF1A634" w14:textId="5E5FDAB2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8616A">
              <w:rPr>
                <w:rFonts w:ascii="Angsana New" w:hAnsi="Angsana New" w:cs="Angsana New"/>
                <w:sz w:val="30"/>
                <w:szCs w:val="30"/>
              </w:rPr>
              <w:t>2,404,063</w:t>
            </w:r>
          </w:p>
        </w:tc>
      </w:tr>
      <w:tr w:rsidR="00601613" w:rsidRPr="0017206F" w14:paraId="1FE1CF93" w14:textId="77777777" w:rsidTr="004743BF">
        <w:tc>
          <w:tcPr>
            <w:tcW w:w="3777" w:type="dxa"/>
          </w:tcPr>
          <w:p w14:paraId="1903EB29" w14:textId="77777777" w:rsidR="00601613" w:rsidRPr="0017206F" w:rsidRDefault="00601613" w:rsidP="002A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 w:hanging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466154AB" w14:textId="2F5B6FC7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313,005</w:t>
            </w:r>
          </w:p>
        </w:tc>
        <w:tc>
          <w:tcPr>
            <w:tcW w:w="270" w:type="dxa"/>
          </w:tcPr>
          <w:p w14:paraId="1EFA021F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020E5" w14:textId="05E5BD74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376,251</w:t>
            </w:r>
          </w:p>
        </w:tc>
        <w:tc>
          <w:tcPr>
            <w:tcW w:w="270" w:type="dxa"/>
          </w:tcPr>
          <w:p w14:paraId="696AF5E3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767F9AE" w14:textId="25003FD0" w:rsidR="00601613" w:rsidRPr="0008616A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313,005</w:t>
            </w:r>
          </w:p>
        </w:tc>
        <w:tc>
          <w:tcPr>
            <w:tcW w:w="270" w:type="dxa"/>
          </w:tcPr>
          <w:p w14:paraId="7AE2577B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84310A1" w14:textId="5B2C2C2B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8616A">
              <w:rPr>
                <w:rFonts w:ascii="Angsana New" w:hAnsi="Angsana New" w:cs="Angsana New"/>
                <w:sz w:val="30"/>
                <w:szCs w:val="30"/>
              </w:rPr>
              <w:t>376,251</w:t>
            </w:r>
          </w:p>
        </w:tc>
      </w:tr>
      <w:tr w:rsidR="00601613" w:rsidRPr="0017206F" w14:paraId="48D9A036" w14:textId="77777777" w:rsidTr="004743BF">
        <w:tc>
          <w:tcPr>
            <w:tcW w:w="3777" w:type="dxa"/>
          </w:tcPr>
          <w:p w14:paraId="34E50123" w14:textId="77777777" w:rsidR="00601613" w:rsidRPr="0017206F" w:rsidRDefault="00601613" w:rsidP="002A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069612C" w14:textId="61DBE402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3,058,805</w:t>
            </w:r>
          </w:p>
        </w:tc>
        <w:tc>
          <w:tcPr>
            <w:tcW w:w="270" w:type="dxa"/>
          </w:tcPr>
          <w:p w14:paraId="75C1BD6E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8D2D1C" w14:textId="2CEF6703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2,780,490</w:t>
            </w:r>
          </w:p>
        </w:tc>
        <w:tc>
          <w:tcPr>
            <w:tcW w:w="270" w:type="dxa"/>
          </w:tcPr>
          <w:p w14:paraId="5708404C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2977521" w14:textId="3C88A4D0" w:rsidR="00601613" w:rsidRPr="0008616A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3,058,805</w:t>
            </w:r>
          </w:p>
        </w:tc>
        <w:tc>
          <w:tcPr>
            <w:tcW w:w="270" w:type="dxa"/>
          </w:tcPr>
          <w:p w14:paraId="377564CE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DA90961" w14:textId="58A61AE9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61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2,780,314</w:t>
            </w:r>
          </w:p>
        </w:tc>
      </w:tr>
      <w:tr w:rsidR="00601613" w:rsidRPr="00BE21DC" w14:paraId="10281744" w14:textId="77777777" w:rsidTr="004743BF">
        <w:trPr>
          <w:trHeight w:val="98"/>
        </w:trPr>
        <w:tc>
          <w:tcPr>
            <w:tcW w:w="3777" w:type="dxa"/>
          </w:tcPr>
          <w:p w14:paraId="5FE40684" w14:textId="77777777" w:rsidR="00601613" w:rsidRPr="00BE21DC" w:rsidRDefault="00601613" w:rsidP="002A0D72">
            <w:pPr>
              <w:pStyle w:val="BodyText2"/>
              <w:tabs>
                <w:tab w:val="left" w:pos="540"/>
              </w:tabs>
              <w:spacing w:line="260" w:lineRule="atLeast"/>
              <w:ind w:left="547" w:hanging="2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9DADA0F" w14:textId="77777777" w:rsidR="00601613" w:rsidRPr="00BE21DC" w:rsidRDefault="00601613" w:rsidP="0060161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BEC3EB3" w14:textId="77777777" w:rsidR="00601613" w:rsidRPr="00BE21DC" w:rsidRDefault="00601613" w:rsidP="0060161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2E3D48" w14:textId="77777777" w:rsidR="00601613" w:rsidRPr="00BE21DC" w:rsidRDefault="00601613" w:rsidP="0060161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5F1CE7E" w14:textId="77777777" w:rsidR="00601613" w:rsidRPr="00BE21DC" w:rsidRDefault="00601613" w:rsidP="0060161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88BA1B8" w14:textId="77777777" w:rsidR="00601613" w:rsidRPr="00BE21DC" w:rsidRDefault="00601613" w:rsidP="0060161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FC809E7" w14:textId="77777777" w:rsidR="00601613" w:rsidRPr="00BE21DC" w:rsidRDefault="00601613" w:rsidP="0060161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830B8A3" w14:textId="77777777" w:rsidR="00601613" w:rsidRPr="00BE21DC" w:rsidRDefault="00601613" w:rsidP="0060161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01613" w:rsidRPr="0017206F" w14:paraId="7D9C3750" w14:textId="77777777" w:rsidTr="004743BF">
        <w:tc>
          <w:tcPr>
            <w:tcW w:w="3777" w:type="dxa"/>
          </w:tcPr>
          <w:p w14:paraId="6D113B35" w14:textId="77777777" w:rsidR="00601613" w:rsidRPr="0017206F" w:rsidRDefault="00601613" w:rsidP="002A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4919403D" w14:textId="77777777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231DC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FFAC9F" w14:textId="77777777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8E3895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261DB0D4" w14:textId="77777777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1582DD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04A4DEC" w14:textId="77777777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01613" w:rsidRPr="0017206F" w14:paraId="1971531A" w14:textId="77777777" w:rsidTr="004743BF">
        <w:tc>
          <w:tcPr>
            <w:tcW w:w="3777" w:type="dxa"/>
          </w:tcPr>
          <w:p w14:paraId="6D02FD6F" w14:textId="77777777" w:rsidR="00601613" w:rsidRPr="0017206F" w:rsidRDefault="00601613" w:rsidP="002A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6C17174" w14:textId="4BC6FBD7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3,058,805</w:t>
            </w:r>
          </w:p>
        </w:tc>
        <w:tc>
          <w:tcPr>
            <w:tcW w:w="270" w:type="dxa"/>
          </w:tcPr>
          <w:p w14:paraId="662A38CB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D1B2C9" w14:textId="4602B1A5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2,780,490</w:t>
            </w:r>
          </w:p>
        </w:tc>
        <w:tc>
          <w:tcPr>
            <w:tcW w:w="270" w:type="dxa"/>
          </w:tcPr>
          <w:p w14:paraId="13C4D091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08214C9" w14:textId="612788CE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3,058,805</w:t>
            </w:r>
          </w:p>
        </w:tc>
        <w:tc>
          <w:tcPr>
            <w:tcW w:w="270" w:type="dxa"/>
          </w:tcPr>
          <w:p w14:paraId="196408C9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DB1CF7A" w14:textId="379D9D25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2,780,314</w:t>
            </w:r>
          </w:p>
        </w:tc>
      </w:tr>
      <w:tr w:rsidR="00601613" w:rsidRPr="0017206F" w14:paraId="60052EFB" w14:textId="77777777" w:rsidTr="004743BF">
        <w:tc>
          <w:tcPr>
            <w:tcW w:w="3777" w:type="dxa"/>
          </w:tcPr>
          <w:p w14:paraId="2B8DCB20" w14:textId="77777777" w:rsidR="00601613" w:rsidRPr="0017206F" w:rsidRDefault="00601613" w:rsidP="002A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9B64F12" w14:textId="2BB83C27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3,058,805</w:t>
            </w:r>
          </w:p>
        </w:tc>
        <w:tc>
          <w:tcPr>
            <w:tcW w:w="270" w:type="dxa"/>
          </w:tcPr>
          <w:p w14:paraId="62044FD3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7731A2" w14:textId="0F7E698E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2,780,490</w:t>
            </w:r>
          </w:p>
        </w:tc>
        <w:tc>
          <w:tcPr>
            <w:tcW w:w="270" w:type="dxa"/>
          </w:tcPr>
          <w:p w14:paraId="29B807D8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411A3D7" w14:textId="44B822B3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3,058,805</w:t>
            </w:r>
          </w:p>
        </w:tc>
        <w:tc>
          <w:tcPr>
            <w:tcW w:w="270" w:type="dxa"/>
          </w:tcPr>
          <w:p w14:paraId="03C735B1" w14:textId="77777777" w:rsidR="00601613" w:rsidRPr="0017206F" w:rsidRDefault="00601613" w:rsidP="0060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C637ED3" w14:textId="571A0A11" w:rsidR="00601613" w:rsidRPr="0017206F" w:rsidRDefault="00601613" w:rsidP="006016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2,780,314</w:t>
            </w:r>
          </w:p>
        </w:tc>
      </w:tr>
    </w:tbl>
    <w:p w14:paraId="2DC55F1A" w14:textId="77777777" w:rsidR="00120366" w:rsidRPr="00723634" w:rsidRDefault="00120366" w:rsidP="0027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850AF9" w14:textId="3E90D4C6" w:rsidR="00396A2A" w:rsidRPr="00D23D65" w:rsidRDefault="00396A2A" w:rsidP="003A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6D02BF7B" w14:textId="77777777" w:rsidR="00396A2A" w:rsidRPr="00723634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E4F98B6" w14:textId="605778A0" w:rsidR="00E27999" w:rsidRDefault="00723634" w:rsidP="0072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23634">
        <w:rPr>
          <w:rFonts w:asciiTheme="majorBidi" w:hAnsiTheme="majorBidi" w:cs="Angsana New" w:hint="cs"/>
          <w:sz w:val="30"/>
          <w:szCs w:val="30"/>
          <w:cs/>
          <w:lang w:val="x-none"/>
        </w:rPr>
        <w:t>กลุ่มบริษัทมีรายได้จากลูกค้ารายหนึ่งของกลุ่มบริษัทและบริษัทสำหรับงวดสามเดือนและหกเดือนสิ้นสุดวันที่</w:t>
      </w:r>
      <w:r w:rsidRPr="00723634">
        <w:rPr>
          <w:rFonts w:asciiTheme="majorBidi" w:hAnsiTheme="majorBidi" w:cs="Angsana New"/>
          <w:sz w:val="30"/>
          <w:szCs w:val="30"/>
          <w:cs/>
          <w:lang w:val="x-none"/>
        </w:rPr>
        <w:t xml:space="preserve">       </w:t>
      </w:r>
      <w:r w:rsidR="00B55F51" w:rsidRPr="00CD3FCF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มิถุนายน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B55F51" w:rsidRPr="00CD3FCF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เป็นจำนวนเงินประมาณ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="00752D82" w:rsidRPr="00CD3FCF">
        <w:rPr>
          <w:rFonts w:asciiTheme="majorBidi" w:hAnsiTheme="majorBidi" w:cs="Angsana New"/>
          <w:spacing w:val="-2"/>
          <w:sz w:val="30"/>
          <w:szCs w:val="30"/>
        </w:rPr>
        <w:t>1</w:t>
      </w:r>
      <w:r w:rsidR="00B55F51" w:rsidRPr="00CD3FCF">
        <w:rPr>
          <w:rFonts w:asciiTheme="majorBidi" w:hAnsiTheme="majorBidi" w:cs="Angsana New"/>
          <w:spacing w:val="-2"/>
          <w:sz w:val="30"/>
          <w:szCs w:val="30"/>
        </w:rPr>
        <w:t>,336.4</w:t>
      </w:r>
      <w:r w:rsidR="002E699D" w:rsidRPr="00CD3FCF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ล้านบาท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และ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="00B55F51" w:rsidRPr="00CD3FCF">
        <w:rPr>
          <w:rFonts w:asciiTheme="majorBidi" w:hAnsiTheme="majorBidi" w:cs="Angsana New"/>
          <w:spacing w:val="-2"/>
          <w:sz w:val="30"/>
          <w:szCs w:val="30"/>
        </w:rPr>
        <w:t>2,536.0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ล้านบาท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ตามลำดับ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สำหรับงบการเงินรวม</w:t>
      </w:r>
      <w:r w:rsidRPr="00723634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Pr="00723634">
        <w:rPr>
          <w:rFonts w:asciiTheme="majorBidi" w:hAnsiTheme="majorBidi" w:cs="Angsana New" w:hint="cs"/>
          <w:sz w:val="30"/>
          <w:szCs w:val="30"/>
          <w:cs/>
          <w:lang w:val="x-none"/>
        </w:rPr>
        <w:t>และเป็นจำนวนเงินประมาณ</w:t>
      </w:r>
      <w:r w:rsidRPr="00723634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="00B55F51">
        <w:rPr>
          <w:rFonts w:asciiTheme="majorBidi" w:hAnsiTheme="majorBidi" w:cs="Angsana New"/>
          <w:sz w:val="30"/>
          <w:szCs w:val="30"/>
        </w:rPr>
        <w:t>1,336.4</w:t>
      </w:r>
      <w:r w:rsidRPr="00723634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Pr="00723634">
        <w:rPr>
          <w:rFonts w:asciiTheme="majorBidi" w:hAnsiTheme="majorBidi" w:cs="Angsana New" w:hint="cs"/>
          <w:sz w:val="30"/>
          <w:szCs w:val="30"/>
          <w:cs/>
          <w:lang w:val="x-none"/>
        </w:rPr>
        <w:t>ล้านบาท</w:t>
      </w:r>
      <w:r w:rsidRPr="00723634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Pr="00723634">
        <w:rPr>
          <w:rFonts w:asciiTheme="majorBidi" w:hAnsiTheme="majorBidi" w:cs="Angsana New" w:hint="cs"/>
          <w:sz w:val="30"/>
          <w:szCs w:val="30"/>
          <w:cs/>
          <w:lang w:val="x-none"/>
        </w:rPr>
        <w:t>และ</w:t>
      </w:r>
      <w:r w:rsidRPr="00723634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="00B55F51">
        <w:rPr>
          <w:rFonts w:asciiTheme="majorBidi" w:hAnsiTheme="majorBidi" w:cs="Angsana New"/>
          <w:sz w:val="30"/>
          <w:szCs w:val="30"/>
        </w:rPr>
        <w:t>2,536.0</w:t>
      </w:r>
      <w:r w:rsidRPr="00723634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Pr="00723634">
        <w:rPr>
          <w:rFonts w:asciiTheme="majorBidi" w:hAnsiTheme="majorBidi" w:cs="Angsana New" w:hint="cs"/>
          <w:sz w:val="30"/>
          <w:szCs w:val="30"/>
          <w:cs/>
          <w:lang w:val="x-none"/>
        </w:rPr>
        <w:t>ล้านบาท</w:t>
      </w:r>
      <w:r w:rsidRPr="00723634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Pr="00723634">
        <w:rPr>
          <w:rFonts w:asciiTheme="majorBidi" w:hAnsiTheme="majorBidi" w:cs="Angsana New" w:hint="cs"/>
          <w:sz w:val="30"/>
          <w:szCs w:val="30"/>
          <w:cs/>
          <w:lang w:val="x-none"/>
        </w:rPr>
        <w:t>ตามลำดับ</w:t>
      </w:r>
      <w:r w:rsidRPr="00723634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Pr="00723634">
        <w:rPr>
          <w:rFonts w:asciiTheme="majorBidi" w:hAnsiTheme="majorBidi" w:cs="Angsana New" w:hint="cs"/>
          <w:sz w:val="30"/>
          <w:szCs w:val="30"/>
          <w:cs/>
          <w:lang w:val="x-none"/>
        </w:rPr>
        <w:t>สำหรับงบการเงินเฉพาะกิจการ</w:t>
      </w:r>
      <w:r w:rsidRPr="00723634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>(</w:t>
      </w:r>
      <w:r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สำหรับงวดสามเดือนและหกเดือนสิ้นสุดวันที่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B55F51" w:rsidRPr="007238D7">
        <w:rPr>
          <w:rFonts w:asciiTheme="majorBidi" w:hAnsiTheme="majorBidi" w:cstheme="majorBidi"/>
          <w:i/>
          <w:iCs/>
          <w:sz w:val="30"/>
          <w:szCs w:val="30"/>
        </w:rPr>
        <w:t>30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มิถุนายน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B55F51" w:rsidRPr="007238D7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 w:hint="cs"/>
          <w:i/>
          <w:iCs/>
          <w:spacing w:val="-10"/>
          <w:sz w:val="30"/>
          <w:szCs w:val="30"/>
          <w:cs/>
          <w:lang w:val="x-none"/>
        </w:rPr>
        <w:t>เป็นจำนวนเงินประมาณ</w:t>
      </w:r>
      <w:r w:rsidRPr="007238D7">
        <w:rPr>
          <w:rFonts w:asciiTheme="majorBidi" w:hAnsiTheme="majorBidi" w:cs="Angsana New"/>
          <w:i/>
          <w:iCs/>
          <w:spacing w:val="-10"/>
          <w:sz w:val="30"/>
          <w:szCs w:val="30"/>
          <w:cs/>
          <w:lang w:val="x-none"/>
        </w:rPr>
        <w:t xml:space="preserve"> </w:t>
      </w:r>
      <w:r w:rsidR="00B55F51" w:rsidRPr="007238D7">
        <w:rPr>
          <w:rFonts w:asciiTheme="majorBidi" w:hAnsiTheme="majorBidi" w:cstheme="majorBidi"/>
          <w:i/>
          <w:iCs/>
          <w:spacing w:val="-10"/>
          <w:sz w:val="30"/>
          <w:szCs w:val="30"/>
        </w:rPr>
        <w:t>1,194.8</w:t>
      </w:r>
      <w:r w:rsidRPr="007238D7">
        <w:rPr>
          <w:rFonts w:asciiTheme="majorBidi" w:hAnsiTheme="majorBidi" w:cs="Angsana New"/>
          <w:i/>
          <w:iCs/>
          <w:spacing w:val="-10"/>
          <w:sz w:val="30"/>
          <w:szCs w:val="30"/>
          <w:cs/>
          <w:lang w:val="x-none"/>
        </w:rPr>
        <w:t xml:space="preserve">  </w:t>
      </w:r>
      <w:r w:rsidRPr="007238D7">
        <w:rPr>
          <w:rFonts w:asciiTheme="majorBidi" w:hAnsiTheme="majorBidi" w:cs="Angsana New" w:hint="cs"/>
          <w:i/>
          <w:iCs/>
          <w:spacing w:val="-10"/>
          <w:sz w:val="30"/>
          <w:szCs w:val="30"/>
          <w:cs/>
          <w:lang w:val="x-none"/>
        </w:rPr>
        <w:t>ล้านบาท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และ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B55F51" w:rsidRPr="007238D7">
        <w:rPr>
          <w:rFonts w:asciiTheme="majorBidi" w:hAnsiTheme="majorBidi" w:cstheme="majorBidi"/>
          <w:i/>
          <w:iCs/>
          <w:spacing w:val="-6"/>
          <w:sz w:val="30"/>
          <w:szCs w:val="30"/>
        </w:rPr>
        <w:t>2,220.6</w:t>
      </w:r>
      <w:r w:rsidRPr="007238D7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x-none"/>
        </w:rPr>
        <w:t>ล้านบาท</w:t>
      </w:r>
      <w:r w:rsidRPr="007238D7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x-none"/>
        </w:rPr>
        <w:t>ตามลำดับ</w:t>
      </w:r>
      <w:r w:rsidRPr="007238D7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x-none"/>
        </w:rPr>
        <w:t>สำหรับงบการเงินรวม</w:t>
      </w:r>
      <w:r w:rsidRPr="007238D7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x-none"/>
        </w:rPr>
        <w:t>และเป็นจำนวนเงินประมาณ</w:t>
      </w:r>
      <w:r w:rsidRPr="007238D7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x-none"/>
        </w:rPr>
        <w:t xml:space="preserve"> </w:t>
      </w:r>
      <w:r w:rsidR="00B55F51" w:rsidRPr="007238D7">
        <w:rPr>
          <w:rFonts w:asciiTheme="majorBidi" w:hAnsiTheme="majorBidi" w:cstheme="majorBidi"/>
          <w:i/>
          <w:iCs/>
          <w:spacing w:val="-6"/>
          <w:sz w:val="30"/>
          <w:szCs w:val="30"/>
        </w:rPr>
        <w:t>1,194.8</w:t>
      </w:r>
      <w:r w:rsidRPr="007238D7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x-none"/>
        </w:rPr>
        <w:t>ล้านบาท</w:t>
      </w:r>
      <w:r w:rsidRPr="007238D7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x-none"/>
        </w:rPr>
        <w:t>และ</w:t>
      </w:r>
      <w:r w:rsidRPr="007238D7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x-none"/>
        </w:rPr>
        <w:t xml:space="preserve"> </w:t>
      </w:r>
      <w:r w:rsidR="00B55F51" w:rsidRPr="007238D7">
        <w:rPr>
          <w:rFonts w:asciiTheme="majorBidi" w:hAnsiTheme="majorBidi" w:cstheme="majorBidi"/>
          <w:i/>
          <w:iCs/>
          <w:spacing w:val="-6"/>
          <w:sz w:val="30"/>
          <w:szCs w:val="30"/>
        </w:rPr>
        <w:t>2</w:t>
      </w:r>
      <w:r w:rsidRPr="007238D7">
        <w:rPr>
          <w:rFonts w:asciiTheme="majorBidi" w:hAnsiTheme="majorBidi" w:cstheme="majorBidi"/>
          <w:i/>
          <w:iCs/>
          <w:spacing w:val="-6"/>
          <w:sz w:val="30"/>
          <w:szCs w:val="30"/>
          <w:lang w:val="x-none"/>
        </w:rPr>
        <w:t>,</w:t>
      </w:r>
      <w:r w:rsidR="004C3E58" w:rsidRPr="007238D7">
        <w:rPr>
          <w:rFonts w:asciiTheme="majorBidi" w:hAnsiTheme="majorBidi" w:cstheme="majorBidi"/>
          <w:i/>
          <w:iCs/>
          <w:spacing w:val="-6"/>
          <w:sz w:val="30"/>
          <w:szCs w:val="30"/>
        </w:rPr>
        <w:t>220.8</w:t>
      </w:r>
      <w:r w:rsidRPr="007238D7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x-none"/>
        </w:rPr>
        <w:t>ล้านบาท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ตามลำดับ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สำหรับงบการเงินเฉพาะกิจการ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>)</w:t>
      </w:r>
      <w:r w:rsidRPr="00723634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Pr="00723634">
        <w:rPr>
          <w:rFonts w:asciiTheme="majorBidi" w:hAnsiTheme="majorBidi" w:cs="Angsana New" w:hint="cs"/>
          <w:sz w:val="30"/>
          <w:szCs w:val="30"/>
          <w:cs/>
          <w:lang w:val="x-none"/>
        </w:rPr>
        <w:t>จากรายได้รวมของกลุ่มบริษัทและบริษัท</w:t>
      </w:r>
      <w:r w:rsidR="00E2799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63933B2" w14:textId="54C26AAF" w:rsidR="00723634" w:rsidRDefault="00723634" w:rsidP="007F14C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41839C3B" w14:textId="77777777" w:rsidR="00723634" w:rsidRDefault="00723634" w:rsidP="0072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B78CD6" w14:textId="649BD0C9" w:rsidR="00723634" w:rsidRPr="00723634" w:rsidRDefault="00723634" w:rsidP="007236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firstLine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3634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</w:t>
      </w:r>
      <w:r w:rsidR="00D45050">
        <w:rPr>
          <w:rFonts w:asciiTheme="majorBidi" w:hAnsiTheme="majorBidi" w:cstheme="majorBidi" w:hint="cs"/>
          <w:sz w:val="30"/>
          <w:szCs w:val="30"/>
          <w:cs/>
        </w:rPr>
        <w:t xml:space="preserve">งวดหกเดือนสิ้นสุดวันที่ </w:t>
      </w:r>
      <w:r w:rsidR="00D45050">
        <w:rPr>
          <w:rFonts w:asciiTheme="majorBidi" w:hAnsiTheme="majorBidi" w:cstheme="majorBidi"/>
          <w:sz w:val="30"/>
          <w:szCs w:val="30"/>
        </w:rPr>
        <w:t xml:space="preserve">30 </w:t>
      </w:r>
      <w:r w:rsidR="00D4505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3634">
        <w:rPr>
          <w:rFonts w:asciiTheme="majorBidi" w:hAnsiTheme="majorBidi" w:cstheme="majorBidi"/>
          <w:sz w:val="30"/>
          <w:szCs w:val="30"/>
        </w:rPr>
        <w:t xml:space="preserve">2564 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723634">
        <w:rPr>
          <w:rFonts w:asciiTheme="majorBidi" w:hAnsiTheme="majorBidi" w:cstheme="majorBidi"/>
          <w:sz w:val="30"/>
          <w:szCs w:val="30"/>
        </w:rPr>
        <w:t>2563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4CA2EE78" w14:textId="77777777" w:rsidR="00723634" w:rsidRPr="00723634" w:rsidRDefault="00723634" w:rsidP="007236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1800"/>
        <w:gridCol w:w="1980"/>
        <w:gridCol w:w="1296"/>
        <w:gridCol w:w="236"/>
        <w:gridCol w:w="1348"/>
      </w:tblGrid>
      <w:tr w:rsidR="00723634" w:rsidRPr="001D532A" w14:paraId="61123C20" w14:textId="77777777" w:rsidTr="001929BB">
        <w:tc>
          <w:tcPr>
            <w:tcW w:w="2430" w:type="dxa"/>
            <w:shd w:val="clear" w:color="auto" w:fill="auto"/>
            <w:vAlign w:val="bottom"/>
          </w:tcPr>
          <w:p w14:paraId="21A34DD5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0EDAEDC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959F688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5B537341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797921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6E28ABC5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9529B08" w14:textId="77777777" w:rsidR="00723634" w:rsidRPr="001D532A" w:rsidDel="00D43E7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23634" w:rsidRPr="001D532A" w14:paraId="1D7FE0CC" w14:textId="77777777" w:rsidTr="001929BB">
        <w:tc>
          <w:tcPr>
            <w:tcW w:w="2430" w:type="dxa"/>
            <w:shd w:val="clear" w:color="auto" w:fill="auto"/>
          </w:tcPr>
          <w:p w14:paraId="139976A3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690AFC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5D708C4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57808EB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38FAE9C7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0CE738EF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3634" w:rsidRPr="001D532A" w14:paraId="4D958A1C" w14:textId="77777777" w:rsidTr="001929BB">
        <w:tc>
          <w:tcPr>
            <w:tcW w:w="2430" w:type="dxa"/>
            <w:shd w:val="clear" w:color="auto" w:fill="auto"/>
          </w:tcPr>
          <w:p w14:paraId="4DDFBFE2" w14:textId="567335AC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1BD12FC6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3227D45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D2C9EB4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3D122AD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192C2509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23634" w:rsidRPr="001D532A" w14:paraId="3DDD9220" w14:textId="77777777" w:rsidTr="001929BB">
        <w:tc>
          <w:tcPr>
            <w:tcW w:w="2430" w:type="dxa"/>
            <w:shd w:val="clear" w:color="auto" w:fill="auto"/>
          </w:tcPr>
          <w:p w14:paraId="7CE024B7" w14:textId="2FCCE3ED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3DED8ACC" w14:textId="1101C315" w:rsidR="00723634" w:rsidRPr="001D532A" w:rsidRDefault="00A96721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723634"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23634"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723634"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2363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14:paraId="5CF299EF" w14:textId="71306D25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9672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9672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62086041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7661962B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18CAF9CB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650,000</w:t>
            </w:r>
          </w:p>
        </w:tc>
      </w:tr>
      <w:tr w:rsidR="00723634" w:rsidRPr="001D532A" w14:paraId="5C44DA9A" w14:textId="77777777" w:rsidTr="001929BB">
        <w:tc>
          <w:tcPr>
            <w:tcW w:w="2430" w:type="dxa"/>
            <w:shd w:val="clear" w:color="auto" w:fill="auto"/>
          </w:tcPr>
          <w:p w14:paraId="783BA3FF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30F6DB1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1EFE31D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0AE891C6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2D224A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39891DB1" w14:textId="77777777" w:rsidR="00723634" w:rsidRPr="001D532A" w:rsidRDefault="00723634" w:rsidP="0019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23634" w:rsidRPr="001D532A" w14:paraId="23A85E47" w14:textId="77777777" w:rsidTr="001929BB">
        <w:tc>
          <w:tcPr>
            <w:tcW w:w="2430" w:type="dxa"/>
            <w:shd w:val="clear" w:color="auto" w:fill="auto"/>
          </w:tcPr>
          <w:p w14:paraId="588334D7" w14:textId="2A1BB8EB" w:rsidR="00723634" w:rsidRPr="001D532A" w:rsidRDefault="00723634" w:rsidP="0072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3C8EEF5A" w14:textId="77777777" w:rsidR="00723634" w:rsidRPr="001D532A" w:rsidRDefault="00723634" w:rsidP="0072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28121F7" w14:textId="77777777" w:rsidR="00723634" w:rsidRPr="001D532A" w:rsidRDefault="00723634" w:rsidP="0072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F00EB81" w14:textId="77777777" w:rsidR="00723634" w:rsidRPr="001D532A" w:rsidRDefault="00723634" w:rsidP="0072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57877C" w14:textId="77777777" w:rsidR="00723634" w:rsidRPr="001D532A" w:rsidRDefault="00723634" w:rsidP="0072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5F56ECC" w14:textId="77777777" w:rsidR="00723634" w:rsidRPr="001D532A" w:rsidRDefault="00723634" w:rsidP="0072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23634" w:rsidRPr="001D532A" w14:paraId="437A1A1C" w14:textId="77777777" w:rsidTr="001929BB">
        <w:tc>
          <w:tcPr>
            <w:tcW w:w="2430" w:type="dxa"/>
            <w:shd w:val="clear" w:color="auto" w:fill="auto"/>
          </w:tcPr>
          <w:p w14:paraId="0D359F4A" w14:textId="6803A3F5" w:rsidR="00723634" w:rsidRPr="001D532A" w:rsidRDefault="00723634" w:rsidP="0072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5D2C9706" w14:textId="78A5BFF5" w:rsidR="00723634" w:rsidRPr="001D532A" w:rsidRDefault="00723634" w:rsidP="0072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12AAA36A" w14:textId="7779C94E" w:rsidR="00723634" w:rsidRPr="001D532A" w:rsidRDefault="00723634" w:rsidP="0072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374BD201" w14:textId="49CD7D05" w:rsidR="00723634" w:rsidRPr="001D532A" w:rsidRDefault="00723634" w:rsidP="0072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72C4488D" w14:textId="77777777" w:rsidR="00723634" w:rsidRPr="001D532A" w:rsidRDefault="00723634" w:rsidP="0072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6F204168" w14:textId="5C7B6F13" w:rsidR="00723634" w:rsidRPr="001D532A" w:rsidRDefault="00723634" w:rsidP="0072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650,000</w:t>
            </w:r>
          </w:p>
        </w:tc>
      </w:tr>
    </w:tbl>
    <w:p w14:paraId="0C2A1ECC" w14:textId="77777777" w:rsidR="00723634" w:rsidRDefault="00723634" w:rsidP="0072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D50A7A" w14:textId="40401A2E" w:rsidR="00F24F74" w:rsidRPr="00C81CBE" w:rsidRDefault="0036747C" w:rsidP="007F14C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591D29C2" w14:textId="06751A99" w:rsidR="00453AB5" w:rsidRPr="00C81CBE" w:rsidRDefault="00453AB5" w:rsidP="00453AB5">
      <w:pPr>
        <w:pStyle w:val="BodyText2"/>
        <w:spacing w:line="26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58A02DF" w14:textId="46609339" w:rsidR="007F14C5" w:rsidRPr="00C81CBE" w:rsidRDefault="007F14C5" w:rsidP="007F14C5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FCBD50" w14:textId="2250337B" w:rsidR="007F14C5" w:rsidRPr="00C81CBE" w:rsidRDefault="007F14C5" w:rsidP="00453AB5">
      <w:pPr>
        <w:pStyle w:val="BodyText2"/>
        <w:spacing w:line="26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B26B7DF" w14:textId="64F09B92" w:rsidR="008E7801" w:rsidRPr="00C81CBE" w:rsidRDefault="008E7801" w:rsidP="00A01C04">
      <w:pPr>
        <w:pStyle w:val="BodyText2"/>
        <w:tabs>
          <w:tab w:val="left" w:pos="540"/>
          <w:tab w:val="left" w:pos="630"/>
        </w:tabs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</w:t>
      </w:r>
      <w:r w:rsidR="00F217F4"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แต่ไม่รวมถึง</w:t>
      </w: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A7787E" w14:textId="77777777" w:rsidR="0051386F" w:rsidRPr="00C81CBE" w:rsidRDefault="0051386F" w:rsidP="00AA03E3">
      <w:pPr>
        <w:pStyle w:val="BodyText2"/>
        <w:tabs>
          <w:tab w:val="left" w:pos="540"/>
        </w:tabs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6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990"/>
        <w:gridCol w:w="180"/>
        <w:gridCol w:w="270"/>
        <w:gridCol w:w="1530"/>
        <w:gridCol w:w="270"/>
        <w:gridCol w:w="990"/>
        <w:gridCol w:w="270"/>
        <w:gridCol w:w="1170"/>
        <w:gridCol w:w="270"/>
        <w:gridCol w:w="1144"/>
      </w:tblGrid>
      <w:tr w:rsidR="00242E30" w:rsidRPr="00C81CBE" w14:paraId="51681C6D" w14:textId="77777777" w:rsidTr="00B74F4D">
        <w:trPr>
          <w:trHeight w:val="261"/>
          <w:tblHeader/>
        </w:trPr>
        <w:tc>
          <w:tcPr>
            <w:tcW w:w="2340" w:type="dxa"/>
            <w:vAlign w:val="bottom"/>
          </w:tcPr>
          <w:p w14:paraId="2FACCA4F" w14:textId="77777777" w:rsidR="00242E30" w:rsidRPr="00C81CBE" w:rsidRDefault="00242E30" w:rsidP="00D1319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54" w:type="dxa"/>
            <w:gridSpan w:val="11"/>
          </w:tcPr>
          <w:p w14:paraId="12DA07C0" w14:textId="01EDAE53" w:rsidR="00242E30" w:rsidRPr="00C81CBE" w:rsidRDefault="00242E30" w:rsidP="00242E3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CBE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</w:t>
            </w:r>
            <w:r w:rsidRPr="00C81CBE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C81CBE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F63D23" w:rsidRPr="00C81CBE" w14:paraId="3FD9EA87" w14:textId="77777777" w:rsidTr="00962570">
        <w:trPr>
          <w:trHeight w:val="261"/>
          <w:tblHeader/>
        </w:trPr>
        <w:tc>
          <w:tcPr>
            <w:tcW w:w="2340" w:type="dxa"/>
            <w:vAlign w:val="bottom"/>
          </w:tcPr>
          <w:p w14:paraId="22176CF9" w14:textId="77777777" w:rsidR="00F63D23" w:rsidRPr="00C81CBE" w:rsidRDefault="00F63D23" w:rsidP="00D1319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36A79DEF" w14:textId="67DE59AC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4114" w:type="dxa"/>
            <w:gridSpan w:val="6"/>
            <w:vAlign w:val="bottom"/>
          </w:tcPr>
          <w:p w14:paraId="46016DB1" w14:textId="7ED1188C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63D23" w:rsidRPr="00C81CBE" w14:paraId="070F518F" w14:textId="77777777" w:rsidTr="00F63D23">
        <w:trPr>
          <w:trHeight w:val="261"/>
          <w:tblHeader/>
        </w:trPr>
        <w:tc>
          <w:tcPr>
            <w:tcW w:w="2340" w:type="dxa"/>
            <w:vAlign w:val="bottom"/>
            <w:hideMark/>
          </w:tcPr>
          <w:p w14:paraId="260724F8" w14:textId="7CEBEC97" w:rsidR="00F63D23" w:rsidRPr="00C81CBE" w:rsidRDefault="00F63D23" w:rsidP="00D1319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14:paraId="7B221575" w14:textId="7777777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617A184" w14:textId="7777777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190FFF5" w14:textId="77456170" w:rsidR="00F63D23" w:rsidRPr="00C81CBE" w:rsidRDefault="00F63D23" w:rsidP="00F63D2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E152F23" w14:textId="7777777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6423A88" w14:textId="5762A30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81C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81C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659E21C3" w14:textId="4DD8EE7E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7E822435" w14:textId="28DA563A" w:rsidR="00F63D23" w:rsidRPr="00C81CBE" w:rsidRDefault="00F63D23" w:rsidP="00D13196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81C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81C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61B3F472" w14:textId="77777777" w:rsidR="00F63D23" w:rsidRPr="00C81CBE" w:rsidRDefault="00F63D23" w:rsidP="00D1319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  <w:hideMark/>
          </w:tcPr>
          <w:p w14:paraId="4FB5A888" w14:textId="7777777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63D23" w:rsidRPr="00C81CBE" w14:paraId="5B2326E3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71B8A0DB" w14:textId="77777777" w:rsidR="00F63D23" w:rsidRPr="00C81CBE" w:rsidRDefault="00F63D23" w:rsidP="00D131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1DE4267" w14:textId="77777777" w:rsidR="00F63D23" w:rsidRPr="00C81CBE" w:rsidRDefault="00F63D23" w:rsidP="00AA6A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586800FB" w14:textId="77777777" w:rsidR="00F63D23" w:rsidRPr="00C81CBE" w:rsidRDefault="00F63D23" w:rsidP="00AA6A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6094" w:type="dxa"/>
            <w:gridSpan w:val="9"/>
            <w:vAlign w:val="bottom"/>
          </w:tcPr>
          <w:p w14:paraId="3B2A26E6" w14:textId="0DBE4BA0" w:rsidR="00F63D23" w:rsidRPr="00C81CBE" w:rsidRDefault="00F63D23" w:rsidP="00AA6A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63D23" w:rsidRPr="00C81CBE" w14:paraId="62C24F5E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6E97AA6E" w14:textId="63093244" w:rsidR="00F63D23" w:rsidRPr="00F35D11" w:rsidRDefault="00F63D23" w:rsidP="00D131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35D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35D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7451FC" w:rsidRPr="00F35D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7451FC" w:rsidRPr="00F35D1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Pr="00F35D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440" w:type="dxa"/>
            <w:gridSpan w:val="3"/>
            <w:vAlign w:val="bottom"/>
          </w:tcPr>
          <w:p w14:paraId="4B72213E" w14:textId="77777777" w:rsidR="00F63D23" w:rsidRPr="00F35D11" w:rsidRDefault="00F63D23" w:rsidP="00D131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6CDAD2" w14:textId="77777777" w:rsidR="00F63D23" w:rsidRPr="00F35D11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CD1860D" w14:textId="77777777" w:rsidR="00F63D23" w:rsidRPr="00F35D11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47214EC" w14:textId="28FA7E71" w:rsidR="00F63D23" w:rsidRPr="00F35D11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9993ED" w14:textId="77777777" w:rsidR="00F63D23" w:rsidRPr="00F35D11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CCBE0B" w14:textId="77777777" w:rsidR="00F63D23" w:rsidRPr="00F35D11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7EA388C1" w14:textId="77777777" w:rsidR="00F63D23" w:rsidRPr="00F35D11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D23" w:rsidRPr="00C81CBE" w14:paraId="0AFD1611" w14:textId="77777777" w:rsidTr="00F63D23">
        <w:trPr>
          <w:trHeight w:val="261"/>
        </w:trPr>
        <w:tc>
          <w:tcPr>
            <w:tcW w:w="2340" w:type="dxa"/>
            <w:vAlign w:val="bottom"/>
            <w:hideMark/>
          </w:tcPr>
          <w:p w14:paraId="536BC1B5" w14:textId="77777777" w:rsidR="00F63D23" w:rsidRPr="00F35D11" w:rsidRDefault="00F63D23" w:rsidP="00D131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35D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gridSpan w:val="3"/>
            <w:vAlign w:val="bottom"/>
          </w:tcPr>
          <w:p w14:paraId="67F3208E" w14:textId="77777777" w:rsidR="00F63D23" w:rsidRPr="00F35D11" w:rsidRDefault="00F63D23" w:rsidP="00D131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F24381" w14:textId="77777777" w:rsidR="00F63D23" w:rsidRPr="00F35D11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8342CA" w14:textId="77777777" w:rsidR="00F63D23" w:rsidRPr="00F35D11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534E5B0" w14:textId="7D1061C2" w:rsidR="00F63D23" w:rsidRPr="00F35D11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5C85AE" w14:textId="77777777" w:rsidR="00F63D23" w:rsidRPr="00F35D11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8117B0" w14:textId="77777777" w:rsidR="00F63D23" w:rsidRPr="00F35D11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C768C9D" w14:textId="77777777" w:rsidR="00F63D23" w:rsidRPr="00F35D11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D23" w:rsidRPr="00C81CBE" w14:paraId="54C7659D" w14:textId="77777777" w:rsidTr="00F63D23">
        <w:trPr>
          <w:trHeight w:val="261"/>
        </w:trPr>
        <w:tc>
          <w:tcPr>
            <w:tcW w:w="2340" w:type="dxa"/>
            <w:vAlign w:val="bottom"/>
            <w:hideMark/>
          </w:tcPr>
          <w:p w14:paraId="2A44320A" w14:textId="77777777" w:rsidR="00F63D23" w:rsidRPr="00F35D11" w:rsidRDefault="00F63D23" w:rsidP="00D13196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35D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440" w:type="dxa"/>
            <w:gridSpan w:val="3"/>
            <w:vAlign w:val="bottom"/>
          </w:tcPr>
          <w:p w14:paraId="15407563" w14:textId="608B9103" w:rsidR="00F63D23" w:rsidRPr="00F35D11" w:rsidRDefault="00F35D11" w:rsidP="00D131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D11">
              <w:rPr>
                <w:rFonts w:asciiTheme="majorBidi" w:hAnsiTheme="majorBidi" w:cstheme="majorBidi"/>
                <w:sz w:val="26"/>
                <w:szCs w:val="26"/>
              </w:rPr>
              <w:t>154,973</w:t>
            </w:r>
          </w:p>
        </w:tc>
        <w:tc>
          <w:tcPr>
            <w:tcW w:w="270" w:type="dxa"/>
          </w:tcPr>
          <w:p w14:paraId="00ED6383" w14:textId="77777777" w:rsidR="00F63D23" w:rsidRPr="00F35D11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393CB42" w14:textId="1768C143" w:rsidR="00F63D23" w:rsidRPr="00F35D11" w:rsidRDefault="00513229" w:rsidP="00181498">
            <w:pPr>
              <w:pStyle w:val="acctfourfigures"/>
              <w:tabs>
                <w:tab w:val="clear" w:pos="765"/>
                <w:tab w:val="decimal" w:pos="436"/>
                <w:tab w:val="decimal" w:pos="595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D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474D3F" w14:textId="77777777" w:rsidR="00F63D23" w:rsidRPr="00F35D11" w:rsidRDefault="00F63D23" w:rsidP="003835B1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CFC2F5" w14:textId="4C8DC4A3" w:rsidR="00F63D23" w:rsidRPr="00F35D11" w:rsidRDefault="00F35D11" w:rsidP="003835B1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D11">
              <w:rPr>
                <w:rFonts w:asciiTheme="majorBidi" w:hAnsiTheme="majorBidi" w:cstheme="majorBidi"/>
                <w:sz w:val="26"/>
                <w:szCs w:val="26"/>
              </w:rPr>
              <w:t>154,973</w:t>
            </w:r>
          </w:p>
        </w:tc>
        <w:tc>
          <w:tcPr>
            <w:tcW w:w="270" w:type="dxa"/>
            <w:vAlign w:val="bottom"/>
          </w:tcPr>
          <w:p w14:paraId="64E422F1" w14:textId="52524938" w:rsidR="00F63D23" w:rsidRPr="00F35D11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1D586F" w14:textId="75BD761B" w:rsidR="00F63D23" w:rsidRPr="00F35D11" w:rsidRDefault="00F35D11" w:rsidP="003835B1">
            <w:pPr>
              <w:pStyle w:val="acctfourfigures"/>
              <w:tabs>
                <w:tab w:val="clear" w:pos="765"/>
                <w:tab w:val="decimal" w:pos="436"/>
                <w:tab w:val="decimal" w:pos="595"/>
              </w:tabs>
              <w:spacing w:line="240" w:lineRule="atLeast"/>
              <w:ind w:left="-43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D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3D66ED8" w14:textId="77777777" w:rsidR="00F63D23" w:rsidRPr="00F35D11" w:rsidRDefault="00F63D23" w:rsidP="00D131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4672A1D" w14:textId="5FA6298F" w:rsidR="00F63D23" w:rsidRPr="00F35D11" w:rsidRDefault="00F35D11" w:rsidP="003835B1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D11">
              <w:rPr>
                <w:rFonts w:asciiTheme="majorBidi" w:hAnsiTheme="majorBidi" w:cstheme="majorBidi"/>
                <w:sz w:val="26"/>
                <w:szCs w:val="26"/>
              </w:rPr>
              <w:t>154,973</w:t>
            </w:r>
          </w:p>
        </w:tc>
      </w:tr>
      <w:tr w:rsidR="00F63D23" w:rsidRPr="00C81CBE" w14:paraId="275AD6DC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00921207" w14:textId="4CFD3F8C" w:rsidR="00F63D23" w:rsidRPr="00F35D11" w:rsidRDefault="00F63D23" w:rsidP="00D13196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35D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440" w:type="dxa"/>
            <w:gridSpan w:val="3"/>
            <w:vAlign w:val="bottom"/>
          </w:tcPr>
          <w:p w14:paraId="7ECA4FC9" w14:textId="28CAEFA6" w:rsidR="00F63D23" w:rsidRPr="00F35D11" w:rsidRDefault="00513229" w:rsidP="00D131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5D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A78EA47" w14:textId="77777777" w:rsidR="00F63D23" w:rsidRPr="00F35D11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24D259E" w14:textId="5CBA1465" w:rsidR="00F63D23" w:rsidRPr="00F35D11" w:rsidRDefault="00F35D11" w:rsidP="0018149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5D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  <w:tc>
          <w:tcPr>
            <w:tcW w:w="270" w:type="dxa"/>
          </w:tcPr>
          <w:p w14:paraId="72D96460" w14:textId="77777777" w:rsidR="00F63D23" w:rsidRPr="00F35D11" w:rsidRDefault="00F63D23" w:rsidP="003835B1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78A7C8" w14:textId="0495406C" w:rsidR="00F63D23" w:rsidRPr="00F35D11" w:rsidRDefault="00F35D11" w:rsidP="003835B1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D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263C988" w14:textId="12563695" w:rsidR="00F63D23" w:rsidRPr="00F35D11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3740FF" w14:textId="0A4380A5" w:rsidR="00F63D23" w:rsidRPr="00F35D11" w:rsidRDefault="00F35D11" w:rsidP="003835B1">
            <w:pPr>
              <w:pStyle w:val="acctfourfigures"/>
              <w:tabs>
                <w:tab w:val="clear" w:pos="765"/>
                <w:tab w:val="decimal" w:pos="436"/>
                <w:tab w:val="decimal" w:pos="595"/>
              </w:tabs>
              <w:spacing w:line="240" w:lineRule="atLeast"/>
              <w:ind w:left="-43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D11">
              <w:rPr>
                <w:rFonts w:asciiTheme="majorBidi" w:hAnsiTheme="majorBidi" w:cstheme="majorBidi"/>
                <w:sz w:val="26"/>
                <w:szCs w:val="26"/>
              </w:rPr>
              <w:t>92,600</w:t>
            </w:r>
          </w:p>
        </w:tc>
        <w:tc>
          <w:tcPr>
            <w:tcW w:w="270" w:type="dxa"/>
            <w:vAlign w:val="bottom"/>
          </w:tcPr>
          <w:p w14:paraId="17C54145" w14:textId="77777777" w:rsidR="00F63D23" w:rsidRPr="00F35D11" w:rsidRDefault="00F63D23" w:rsidP="00D131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0565A440" w14:textId="7569BE40" w:rsidR="00F63D23" w:rsidRPr="00F35D11" w:rsidRDefault="00F35D11" w:rsidP="003835B1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D11">
              <w:rPr>
                <w:rFonts w:asciiTheme="majorBidi" w:hAnsiTheme="majorBidi" w:cstheme="majorBidi"/>
                <w:sz w:val="26"/>
                <w:szCs w:val="26"/>
              </w:rPr>
              <w:t>92,600</w:t>
            </w:r>
          </w:p>
        </w:tc>
      </w:tr>
      <w:tr w:rsidR="007451FC" w:rsidRPr="00C81CBE" w14:paraId="2004D483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0819363B" w14:textId="77777777" w:rsidR="007451FC" w:rsidRPr="00F35D11" w:rsidRDefault="007451FC" w:rsidP="00D13196">
            <w:pPr>
              <w:ind w:left="166" w:right="-90" w:hanging="16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A42186D" w14:textId="77777777" w:rsidR="007451FC" w:rsidRPr="00F35D11" w:rsidRDefault="007451FC" w:rsidP="00D131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AFE0C4" w14:textId="77777777" w:rsidR="007451FC" w:rsidRPr="00F35D11" w:rsidRDefault="007451FC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4EB0DE" w14:textId="77777777" w:rsidR="007451FC" w:rsidRPr="00F35D11" w:rsidRDefault="007451FC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7E4238B" w14:textId="77777777" w:rsidR="007451FC" w:rsidRPr="00F35D11" w:rsidRDefault="007451FC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345EBF" w14:textId="77777777" w:rsidR="007451FC" w:rsidRPr="00F35D11" w:rsidRDefault="007451FC" w:rsidP="00D131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23714B" w14:textId="77777777" w:rsidR="007451FC" w:rsidRPr="00F35D11" w:rsidRDefault="007451FC" w:rsidP="00D131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54BE3505" w14:textId="77777777" w:rsidR="007451FC" w:rsidRPr="00F35D11" w:rsidRDefault="007451FC" w:rsidP="00D131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D23" w:rsidRPr="00C81CBE" w14:paraId="7CB1EBBC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62F184D2" w14:textId="3674C42B" w:rsidR="00F63D23" w:rsidRPr="00C81CBE" w:rsidRDefault="00F63D23" w:rsidP="00D13196">
            <w:pPr>
              <w:ind w:left="166" w:right="-90" w:hanging="16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2564</w:t>
            </w:r>
          </w:p>
        </w:tc>
        <w:tc>
          <w:tcPr>
            <w:tcW w:w="1440" w:type="dxa"/>
            <w:gridSpan w:val="3"/>
            <w:vAlign w:val="bottom"/>
          </w:tcPr>
          <w:p w14:paraId="66815064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C77255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6C7298" w14:textId="77777777" w:rsidR="00F63D23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DF2FF2" w14:textId="62A238DD" w:rsidR="0089278F" w:rsidRPr="00C81CBE" w:rsidRDefault="0089278F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26C1851" w14:textId="77777777" w:rsidR="0089278F" w:rsidRPr="00C63AF4" w:rsidRDefault="0089278F" w:rsidP="0089278F">
            <w:pPr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89278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ab/>
            </w:r>
            <w:r w:rsidRPr="00C63AF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C63AF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</w:t>
            </w:r>
            <w:r w:rsidRPr="00C63AF4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  <w:lang w:val="en-GB"/>
              </w:rPr>
              <w:t>บาท</w:t>
            </w:r>
            <w:r w:rsidRPr="00C63AF4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val="en-GB"/>
              </w:rPr>
              <w:t>)</w:t>
            </w:r>
          </w:p>
          <w:p w14:paraId="09F5FFF2" w14:textId="18ECB4C2" w:rsidR="00F63D23" w:rsidRPr="00C81CBE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68A4CE" w14:textId="4ED05F35" w:rsidR="00F63D23" w:rsidRPr="00C81CBE" w:rsidRDefault="00F63D23" w:rsidP="008927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874E05" w14:textId="77777777" w:rsidR="00F63D23" w:rsidRPr="00C81CBE" w:rsidRDefault="00F63D23" w:rsidP="00D131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4BC91831" w14:textId="77777777" w:rsidR="0089278F" w:rsidRPr="00C81CBE" w:rsidRDefault="0089278F" w:rsidP="008927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D23" w:rsidRPr="00C81CBE" w14:paraId="58256385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50AD86A1" w14:textId="77777777" w:rsidR="00F63D23" w:rsidRPr="00C81CBE" w:rsidRDefault="00F63D23" w:rsidP="00D13196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gridSpan w:val="3"/>
            <w:vAlign w:val="bottom"/>
          </w:tcPr>
          <w:p w14:paraId="2C12A7BB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76C2C1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112B8B5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2B97138" w14:textId="4C3F3CF7" w:rsidR="00F63D23" w:rsidRPr="00C81CBE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396BB3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E5A39E" w14:textId="77777777" w:rsidR="00F63D23" w:rsidRPr="00C81CBE" w:rsidRDefault="00F63D23" w:rsidP="00D131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7CC2CC52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D23" w:rsidRPr="00C81CBE" w14:paraId="18EB735E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2D67B75D" w14:textId="77777777" w:rsidR="00F63D23" w:rsidRPr="00C81CBE" w:rsidRDefault="00F63D23" w:rsidP="00D13196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440" w:type="dxa"/>
            <w:gridSpan w:val="3"/>
            <w:vAlign w:val="bottom"/>
          </w:tcPr>
          <w:p w14:paraId="7EF240A6" w14:textId="12A3970D" w:rsidR="00F63D23" w:rsidRPr="00C81CBE" w:rsidRDefault="00F63D23" w:rsidP="00D131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</w:rPr>
              <w:t>296,362</w:t>
            </w:r>
          </w:p>
        </w:tc>
        <w:tc>
          <w:tcPr>
            <w:tcW w:w="270" w:type="dxa"/>
          </w:tcPr>
          <w:p w14:paraId="47B66EA4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C6F4335" w14:textId="313EF2E7" w:rsidR="00F63D23" w:rsidRPr="00C81CBE" w:rsidRDefault="002A0378" w:rsidP="002A0378">
            <w:pPr>
              <w:pStyle w:val="acctfourfigures"/>
              <w:tabs>
                <w:tab w:val="clear" w:pos="765"/>
                <w:tab w:val="decimal" w:pos="436"/>
                <w:tab w:val="decimal" w:pos="595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2A086D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A726A7" w14:textId="14823692" w:rsidR="00F63D23" w:rsidRPr="00C81CBE" w:rsidRDefault="00B242CF" w:rsidP="002A037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</w:rPr>
              <w:t>296,362</w:t>
            </w:r>
          </w:p>
        </w:tc>
        <w:tc>
          <w:tcPr>
            <w:tcW w:w="1170" w:type="dxa"/>
            <w:vAlign w:val="bottom"/>
          </w:tcPr>
          <w:p w14:paraId="5D82A25E" w14:textId="16AABFE5" w:rsidR="00F63D23" w:rsidRPr="00C81CBE" w:rsidRDefault="00B242CF" w:rsidP="00D131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9BD7D9" w14:textId="77777777" w:rsidR="00F63D23" w:rsidRPr="00C81CBE" w:rsidRDefault="00F63D23" w:rsidP="00D131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30B488A8" w14:textId="0B4973BB" w:rsidR="00F63D23" w:rsidRPr="00C81CBE" w:rsidRDefault="00F63D23" w:rsidP="00D131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</w:rPr>
              <w:t>296,362</w:t>
            </w:r>
          </w:p>
        </w:tc>
      </w:tr>
    </w:tbl>
    <w:p w14:paraId="79D3BDD6" w14:textId="36AC40BD" w:rsidR="008E7801" w:rsidRPr="00E10FF4" w:rsidRDefault="008E7801" w:rsidP="00E10FF4">
      <w:pPr>
        <w:pStyle w:val="BodyText2"/>
        <w:spacing w:line="180" w:lineRule="exac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/>
        </w:rPr>
      </w:pPr>
    </w:p>
    <w:p w14:paraId="6F3FBBB6" w14:textId="77777777" w:rsidR="00AA03E3" w:rsidRPr="00C81CBE" w:rsidRDefault="00AA03E3" w:rsidP="00AA03E3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B018A45" w14:textId="77777777" w:rsidR="008E7801" w:rsidRPr="00C04F7E" w:rsidRDefault="008E7801" w:rsidP="00453AB5">
      <w:pPr>
        <w:pStyle w:val="BodyText2"/>
        <w:spacing w:line="26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6"/>
        <w:gridCol w:w="236"/>
        <w:gridCol w:w="6424"/>
      </w:tblGrid>
      <w:tr w:rsidR="00453AB5" w:rsidRPr="00C81CBE" w14:paraId="2C5D06D4" w14:textId="77777777" w:rsidTr="00081F11">
        <w:trPr>
          <w:tblHeader/>
        </w:trPr>
        <w:tc>
          <w:tcPr>
            <w:tcW w:w="2756" w:type="dxa"/>
            <w:hideMark/>
          </w:tcPr>
          <w:p w14:paraId="4ED7EDA3" w14:textId="1389CC61" w:rsidR="00453AB5" w:rsidRPr="00C81CBE" w:rsidRDefault="00453AB5" w:rsidP="007F14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CC47136" w14:textId="77777777" w:rsidR="00453AB5" w:rsidRPr="00C81CBE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27380D25" w14:textId="77777777" w:rsidR="00453AB5" w:rsidRPr="00C81CBE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53AB5" w:rsidRPr="00C81CBE" w14:paraId="61E1ACFB" w14:textId="77777777" w:rsidTr="00081F11">
        <w:tc>
          <w:tcPr>
            <w:tcW w:w="2756" w:type="dxa"/>
            <w:hideMark/>
          </w:tcPr>
          <w:p w14:paraId="6C6E200D" w14:textId="77777777" w:rsidR="00081F11" w:rsidRDefault="00453AB5" w:rsidP="00AE2B96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</w:p>
          <w:p w14:paraId="2ADDC387" w14:textId="77777777" w:rsidR="00081F11" w:rsidRDefault="00081F11" w:rsidP="00AE2B96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="00132B1E"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</w:t>
            </w:r>
            <w:r w:rsidR="00453AB5"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07DBCA50" w14:textId="40BE0426" w:rsidR="00453AB5" w:rsidRPr="00C81CBE" w:rsidRDefault="00081F11" w:rsidP="00AE2B96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="00453AB5"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36" w:type="dxa"/>
          </w:tcPr>
          <w:p w14:paraId="15ED03A1" w14:textId="77777777" w:rsidR="00453AB5" w:rsidRPr="00C81CBE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446F0ABE" w14:textId="1E7E5C46" w:rsidR="009C5F09" w:rsidRDefault="00453AB5" w:rsidP="007D2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 w:rsidR="009C5F0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</w:t>
            </w:r>
            <w:r w:rsidR="00AA11A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ซึ่ง</w:t>
            </w:r>
            <w:r w:rsidR="00572A8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อ้างอิงราคาหรืออัตราผลตอบแทน</w:t>
            </w:r>
          </w:p>
          <w:p w14:paraId="40B1038A" w14:textId="607A4592" w:rsidR="00453AB5" w:rsidRPr="007D2F90" w:rsidRDefault="009C5F09" w:rsidP="009C5F0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="00572A8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ที่ประกาศโดยสมาคมตลา</w:t>
            </w:r>
            <w:r w:rsidR="007D2F9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</w:t>
            </w:r>
            <w:r w:rsidR="00572A8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ตราสารหนี้ไทย ณ วันที่วัดมูลค่าเงินลงทุน</w:t>
            </w:r>
          </w:p>
        </w:tc>
      </w:tr>
      <w:tr w:rsidR="00F217F4" w:rsidRPr="00C81CBE" w14:paraId="1B8CADE6" w14:textId="77777777" w:rsidTr="00081F11">
        <w:tc>
          <w:tcPr>
            <w:tcW w:w="2756" w:type="dxa"/>
          </w:tcPr>
          <w:p w14:paraId="029D428B" w14:textId="02E65E8F" w:rsidR="00B53C65" w:rsidRDefault="00F217F4" w:rsidP="00B53C6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เงินลงทุนระยะยาวอื่น</w:t>
            </w:r>
            <w:r w:rsidR="00C04F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ที่วั</w:t>
            </w:r>
            <w:r w:rsidR="00B53C6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</w:t>
            </w:r>
            <w:r w:rsidR="00081F11"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  <w:p w14:paraId="4FD3007D" w14:textId="406BCEB9" w:rsidR="00B53C65" w:rsidRPr="00B53C65" w:rsidRDefault="00B53C65" w:rsidP="00B53C6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ด้วยมูลค่ายุติธรรมผ่าน</w:t>
            </w:r>
          </w:p>
          <w:p w14:paraId="3FAA5369" w14:textId="11FD527A" w:rsidR="00B53C65" w:rsidRPr="00C81CBE" w:rsidRDefault="00B53C65" w:rsidP="003E7891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044EC887" w14:textId="77777777" w:rsidR="00F217F4" w:rsidRPr="00C81CBE" w:rsidRDefault="00F217F4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</w:tcPr>
          <w:p w14:paraId="5D6F8D4D" w14:textId="459BB3DC" w:rsidR="00F217F4" w:rsidRPr="00C81CBE" w:rsidRDefault="00F217F4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ราคาซื้อขายหุ้น</w:t>
            </w:r>
          </w:p>
        </w:tc>
      </w:tr>
    </w:tbl>
    <w:p w14:paraId="43F3D6C0" w14:textId="77777777" w:rsidR="00E10FF4" w:rsidRPr="00E10FF4" w:rsidRDefault="00E10FF4" w:rsidP="00E10FF4">
      <w:pPr>
        <w:pStyle w:val="BodyText2"/>
        <w:spacing w:line="180" w:lineRule="exact"/>
        <w:ind w:left="446" w:firstLine="86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F0E536F" w14:textId="655689DD" w:rsidR="00453AB5" w:rsidRPr="00C81CBE" w:rsidRDefault="00453AB5" w:rsidP="004343F6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รายการเคลื่อนไหวของหน่วยลงทุนในตราสารหนี้</w:t>
      </w:r>
      <w:r w:rsidR="00EE1067"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ที่อยู่ในความต้องการของตลาด</w:t>
      </w:r>
    </w:p>
    <w:p w14:paraId="572E52A3" w14:textId="601F62DA" w:rsidR="00120366" w:rsidRPr="00C04F7E" w:rsidRDefault="00120366" w:rsidP="00120366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Style w:val="TableGrid"/>
        <w:tblW w:w="91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817"/>
        <w:gridCol w:w="1071"/>
        <w:gridCol w:w="241"/>
        <w:gridCol w:w="1055"/>
        <w:gridCol w:w="160"/>
        <w:gridCol w:w="1226"/>
        <w:gridCol w:w="138"/>
        <w:gridCol w:w="1061"/>
        <w:gridCol w:w="226"/>
        <w:gridCol w:w="1160"/>
      </w:tblGrid>
      <w:tr w:rsidR="001D0C1F" w:rsidRPr="0036747C" w14:paraId="2830C2B7" w14:textId="77777777" w:rsidTr="00513229">
        <w:trPr>
          <w:trHeight w:val="420"/>
          <w:tblHeader/>
        </w:trPr>
        <w:tc>
          <w:tcPr>
            <w:tcW w:w="2817" w:type="dxa"/>
          </w:tcPr>
          <w:p w14:paraId="2B38D7DF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8" w:type="dxa"/>
            <w:gridSpan w:val="9"/>
            <w:hideMark/>
          </w:tcPr>
          <w:p w14:paraId="3EBE5E34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47C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36747C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36747C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1D0C1F" w:rsidRPr="0036747C" w14:paraId="6CFAF6D0" w14:textId="77777777" w:rsidTr="00057DFB">
        <w:trPr>
          <w:trHeight w:val="866"/>
          <w:tblHeader/>
        </w:trPr>
        <w:tc>
          <w:tcPr>
            <w:tcW w:w="2817" w:type="dxa"/>
            <w:vAlign w:val="bottom"/>
            <w:hideMark/>
          </w:tcPr>
          <w:p w14:paraId="71AAA771" w14:textId="13628F79" w:rsidR="001D0C1F" w:rsidRPr="0036747C" w:rsidRDefault="001D0C1F" w:rsidP="004743BF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  <w:r w:rsidR="00A967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1071" w:type="dxa"/>
            <w:vAlign w:val="bottom"/>
            <w:hideMark/>
          </w:tcPr>
          <w:p w14:paraId="3AE68666" w14:textId="77777777" w:rsidR="001D0C1F" w:rsidRPr="0036747C" w:rsidRDefault="001D0C1F" w:rsidP="004743BF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38BEC3B5" w14:textId="77777777" w:rsidR="001D0C1F" w:rsidRPr="0036747C" w:rsidRDefault="001D0C1F" w:rsidP="004743BF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0966C9A1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5" w:type="dxa"/>
            <w:vAlign w:val="bottom"/>
            <w:hideMark/>
          </w:tcPr>
          <w:p w14:paraId="4751D4EB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60" w:type="dxa"/>
            <w:vAlign w:val="bottom"/>
          </w:tcPr>
          <w:p w14:paraId="29621463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26" w:type="dxa"/>
            <w:vAlign w:val="bottom"/>
            <w:hideMark/>
          </w:tcPr>
          <w:p w14:paraId="32B4EBB6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38" w:type="dxa"/>
            <w:vAlign w:val="bottom"/>
          </w:tcPr>
          <w:p w14:paraId="61C38579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1" w:type="dxa"/>
            <w:vAlign w:val="bottom"/>
            <w:hideMark/>
          </w:tcPr>
          <w:p w14:paraId="24E4636D" w14:textId="77777777" w:rsidR="001D0C1F" w:rsidRDefault="001D0C1F" w:rsidP="004743BF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  <w:p w14:paraId="68C718B9" w14:textId="77777777" w:rsidR="001D0C1F" w:rsidRPr="0036747C" w:rsidRDefault="001D0C1F" w:rsidP="004743BF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  <w:p w14:paraId="390C6007" w14:textId="77777777" w:rsidR="001D0C1F" w:rsidRPr="0036747C" w:rsidRDefault="001D0C1F" w:rsidP="004743BF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26" w:type="dxa"/>
            <w:vAlign w:val="bottom"/>
          </w:tcPr>
          <w:p w14:paraId="2ACCB8D2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0" w:type="dxa"/>
            <w:vAlign w:val="bottom"/>
            <w:hideMark/>
          </w:tcPr>
          <w:p w14:paraId="0ADB26AF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1467CB9D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36747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6747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1D0C1F" w:rsidRPr="0036747C" w14:paraId="5E45EBAD" w14:textId="77777777" w:rsidTr="0089278F">
        <w:trPr>
          <w:trHeight w:val="77"/>
          <w:tblHeader/>
        </w:trPr>
        <w:tc>
          <w:tcPr>
            <w:tcW w:w="2817" w:type="dxa"/>
          </w:tcPr>
          <w:p w14:paraId="72DB6CEA" w14:textId="77777777" w:rsidR="001D0C1F" w:rsidRPr="00C50F33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38" w:type="dxa"/>
            <w:gridSpan w:val="9"/>
            <w:vAlign w:val="bottom"/>
            <w:hideMark/>
          </w:tcPr>
          <w:p w14:paraId="66EE47D0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1D0C1F" w:rsidRPr="0036747C" w14:paraId="5DD5C6A3" w14:textId="77777777" w:rsidTr="00057DFB">
        <w:trPr>
          <w:trHeight w:val="433"/>
        </w:trPr>
        <w:tc>
          <w:tcPr>
            <w:tcW w:w="2817" w:type="dxa"/>
            <w:hideMark/>
          </w:tcPr>
          <w:p w14:paraId="3B6F2204" w14:textId="48812F6D" w:rsidR="001D0C1F" w:rsidRPr="0036747C" w:rsidRDefault="001D0C1F" w:rsidP="004743BF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71" w:type="dxa"/>
          </w:tcPr>
          <w:p w14:paraId="3178C8F3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1C1CF6C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033F1E1B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dxa"/>
          </w:tcPr>
          <w:p w14:paraId="2772AA4F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74FC6186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dxa"/>
          </w:tcPr>
          <w:p w14:paraId="11363929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683B8786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4ECB1145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5F626BFE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C1F" w:rsidRPr="0036747C" w14:paraId="7C568012" w14:textId="77777777" w:rsidTr="00057DFB">
        <w:trPr>
          <w:trHeight w:val="433"/>
        </w:trPr>
        <w:tc>
          <w:tcPr>
            <w:tcW w:w="2817" w:type="dxa"/>
            <w:hideMark/>
          </w:tcPr>
          <w:p w14:paraId="6D325379" w14:textId="77777777" w:rsidR="001D0C1F" w:rsidRPr="0036747C" w:rsidRDefault="001D0C1F" w:rsidP="004743BF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71" w:type="dxa"/>
          </w:tcPr>
          <w:p w14:paraId="3EB93740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1" w:type="dxa"/>
          </w:tcPr>
          <w:p w14:paraId="62897A79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F2C6732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dxa"/>
          </w:tcPr>
          <w:p w14:paraId="757FD0F0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437F76FB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dxa"/>
          </w:tcPr>
          <w:p w14:paraId="0C045553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1D4A1856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3E946426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5DD2D587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C1F" w:rsidRPr="0036747C" w14:paraId="1C0A2FED" w14:textId="77777777" w:rsidTr="00057DFB">
        <w:trPr>
          <w:trHeight w:val="828"/>
        </w:trPr>
        <w:tc>
          <w:tcPr>
            <w:tcW w:w="2817" w:type="dxa"/>
            <w:shd w:val="clear" w:color="auto" w:fill="auto"/>
          </w:tcPr>
          <w:p w14:paraId="1D7C1F30" w14:textId="77777777" w:rsidR="001D0C1F" w:rsidRPr="0036747C" w:rsidRDefault="001D0C1F" w:rsidP="004743BF">
            <w:pPr>
              <w:spacing w:line="240" w:lineRule="auto"/>
              <w:ind w:left="159" w:hanging="128"/>
              <w:rPr>
                <w:rFonts w:ascii="Angsana New" w:hAnsi="Angsana New" w:cs="Angsana New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36747C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3DC5369A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4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71" w:type="dxa"/>
            <w:shd w:val="clear" w:color="auto" w:fill="auto"/>
          </w:tcPr>
          <w:p w14:paraId="51CC7455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2B97B82C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76813AE9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dxa"/>
            <w:shd w:val="clear" w:color="auto" w:fill="auto"/>
          </w:tcPr>
          <w:p w14:paraId="56BDEF0F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shd w:val="clear" w:color="auto" w:fill="auto"/>
          </w:tcPr>
          <w:p w14:paraId="4F88FA60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dxa"/>
            <w:shd w:val="clear" w:color="auto" w:fill="auto"/>
          </w:tcPr>
          <w:p w14:paraId="54FA0C3E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17B4786C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017C8F2B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228D267C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C1F" w:rsidRPr="00372E8A" w14:paraId="26E297D2" w14:textId="77777777" w:rsidTr="00057DFB">
        <w:trPr>
          <w:trHeight w:val="408"/>
        </w:trPr>
        <w:tc>
          <w:tcPr>
            <w:tcW w:w="2817" w:type="dxa"/>
            <w:shd w:val="clear" w:color="auto" w:fill="auto"/>
            <w:hideMark/>
          </w:tcPr>
          <w:p w14:paraId="4DDD6403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1529F2B" w14:textId="5084D767" w:rsidR="001D0C1F" w:rsidRPr="00372E8A" w:rsidRDefault="00513229" w:rsidP="004743BF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296,36</w:t>
            </w:r>
            <w:r w:rsidR="00F35D1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B10F23" w14:textId="77777777" w:rsidR="001D0C1F" w:rsidRPr="00372E8A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89E7560" w14:textId="5CF70AEC" w:rsidR="001D0C1F" w:rsidRPr="00372E8A" w:rsidRDefault="00513229" w:rsidP="00F35D11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950,000</w:t>
            </w:r>
          </w:p>
        </w:tc>
        <w:tc>
          <w:tcPr>
            <w:tcW w:w="160" w:type="dxa"/>
            <w:shd w:val="clear" w:color="auto" w:fill="auto"/>
            <w:vAlign w:val="bottom"/>
          </w:tcPr>
          <w:p w14:paraId="3209BE8A" w14:textId="77777777" w:rsidR="001D0C1F" w:rsidRPr="00372E8A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ADF85BB" w14:textId="540E8926" w:rsidR="001D0C1F" w:rsidRPr="00372E8A" w:rsidRDefault="00513229" w:rsidP="001D5295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(1,091,29</w:t>
            </w:r>
            <w:r w:rsidR="00F35D1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C1A295B" w14:textId="77777777" w:rsidR="001D0C1F" w:rsidRPr="00372E8A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2B15A69" w14:textId="47D0C81C" w:rsidR="001D0C1F" w:rsidRPr="00372E8A" w:rsidRDefault="00513229" w:rsidP="00F35D11">
            <w:pPr>
              <w:tabs>
                <w:tab w:val="clear" w:pos="907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68E61328" w14:textId="77777777" w:rsidR="001D0C1F" w:rsidRPr="00372E8A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5D79DB65" w14:textId="72EBDBBA" w:rsidR="001D0C1F" w:rsidRPr="00372E8A" w:rsidRDefault="00513229" w:rsidP="00F35D11">
            <w:pPr>
              <w:tabs>
                <w:tab w:val="clear" w:pos="907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154,973</w:t>
            </w:r>
          </w:p>
        </w:tc>
      </w:tr>
      <w:tr w:rsidR="00513229" w:rsidRPr="00372E8A" w14:paraId="7EFD8568" w14:textId="77777777" w:rsidTr="00057DFB">
        <w:trPr>
          <w:trHeight w:val="420"/>
        </w:trPr>
        <w:tc>
          <w:tcPr>
            <w:tcW w:w="2817" w:type="dxa"/>
            <w:hideMark/>
          </w:tcPr>
          <w:p w14:paraId="5DE71CDE" w14:textId="77777777" w:rsidR="00513229" w:rsidRPr="0036747C" w:rsidRDefault="00513229" w:rsidP="00513229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4B58BA" w14:textId="59B41B3C" w:rsidR="00513229" w:rsidRPr="00F35D11" w:rsidRDefault="00513229" w:rsidP="00513229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296,36</w:t>
            </w:r>
            <w:r w:rsidR="00F35D11" w:rsidRPr="00F35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1" w:type="dxa"/>
            <w:vAlign w:val="bottom"/>
          </w:tcPr>
          <w:p w14:paraId="13979683" w14:textId="77777777" w:rsidR="00513229" w:rsidRPr="00F35D11" w:rsidRDefault="00513229" w:rsidP="0051322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75E93F" w14:textId="30E2F143" w:rsidR="00513229" w:rsidRPr="00F35D11" w:rsidRDefault="00513229" w:rsidP="00F35D11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950,000</w:t>
            </w:r>
          </w:p>
        </w:tc>
        <w:tc>
          <w:tcPr>
            <w:tcW w:w="160" w:type="dxa"/>
            <w:vAlign w:val="bottom"/>
          </w:tcPr>
          <w:p w14:paraId="7B81DE90" w14:textId="77777777" w:rsidR="00513229" w:rsidRPr="00F35D11" w:rsidRDefault="00513229" w:rsidP="0051322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4441DC" w14:textId="1713EA1B" w:rsidR="00513229" w:rsidRPr="00F35D11" w:rsidRDefault="00513229" w:rsidP="001D5295">
            <w:pPr>
              <w:tabs>
                <w:tab w:val="clear" w:pos="90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(1,091,29</w:t>
            </w:r>
            <w:r w:rsidR="00F35D11" w:rsidRPr="00F35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F35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" w:type="dxa"/>
            <w:vAlign w:val="bottom"/>
          </w:tcPr>
          <w:p w14:paraId="159F5F07" w14:textId="77777777" w:rsidR="00513229" w:rsidRPr="00F35D11" w:rsidRDefault="00513229" w:rsidP="0051322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D5BAC" w14:textId="112B737F" w:rsidR="00513229" w:rsidRPr="00F35D11" w:rsidRDefault="00513229" w:rsidP="00F35D11">
            <w:pPr>
              <w:tabs>
                <w:tab w:val="clear" w:pos="907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(92)</w:t>
            </w:r>
          </w:p>
        </w:tc>
        <w:tc>
          <w:tcPr>
            <w:tcW w:w="226" w:type="dxa"/>
            <w:vAlign w:val="bottom"/>
          </w:tcPr>
          <w:p w14:paraId="01829DF2" w14:textId="77777777" w:rsidR="00513229" w:rsidRPr="00F35D11" w:rsidRDefault="00513229" w:rsidP="0051322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1F2D5" w14:textId="4AFA80AA" w:rsidR="00513229" w:rsidRPr="00F35D11" w:rsidRDefault="00513229" w:rsidP="00F35D11">
            <w:pPr>
              <w:tabs>
                <w:tab w:val="clear" w:pos="907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154,973</w:t>
            </w:r>
          </w:p>
        </w:tc>
      </w:tr>
      <w:tr w:rsidR="00513229" w:rsidRPr="0036747C" w14:paraId="14B90E1F" w14:textId="77777777" w:rsidTr="0026106D">
        <w:tc>
          <w:tcPr>
            <w:tcW w:w="2817" w:type="dxa"/>
            <w:hideMark/>
          </w:tcPr>
          <w:p w14:paraId="387DA13A" w14:textId="021B1AAB" w:rsidR="00513229" w:rsidRPr="0036747C" w:rsidRDefault="00513229" w:rsidP="0026106D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1" w:type="dxa"/>
          </w:tcPr>
          <w:p w14:paraId="469EF51A" w14:textId="77777777" w:rsidR="00513229" w:rsidRPr="0036747C" w:rsidRDefault="00513229" w:rsidP="0026106D">
            <w:pPr>
              <w:tabs>
                <w:tab w:val="clear" w:pos="680"/>
                <w:tab w:val="clear" w:pos="907"/>
                <w:tab w:val="left" w:pos="656"/>
              </w:tabs>
              <w:spacing w:line="380" w:lineRule="exact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B2DC7C7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0655F543" w14:textId="77777777" w:rsidR="00513229" w:rsidRPr="0036747C" w:rsidRDefault="00513229" w:rsidP="0026106D">
            <w:pPr>
              <w:tabs>
                <w:tab w:val="clear" w:pos="907"/>
                <w:tab w:val="left" w:pos="577"/>
              </w:tabs>
              <w:spacing w:line="380" w:lineRule="exac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dxa"/>
          </w:tcPr>
          <w:p w14:paraId="2AAEC842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0E45594E" w14:textId="77777777" w:rsidR="00513229" w:rsidRPr="0036747C" w:rsidRDefault="00513229" w:rsidP="0026106D">
            <w:pPr>
              <w:tabs>
                <w:tab w:val="clear" w:pos="907"/>
                <w:tab w:val="left" w:pos="417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dxa"/>
          </w:tcPr>
          <w:p w14:paraId="157FCA33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627CB73B" w14:textId="77777777" w:rsidR="00513229" w:rsidRPr="0036747C" w:rsidRDefault="00513229" w:rsidP="0026106D">
            <w:pPr>
              <w:tabs>
                <w:tab w:val="clear" w:pos="907"/>
                <w:tab w:val="left" w:pos="787"/>
              </w:tabs>
              <w:spacing w:line="380" w:lineRule="exact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658E2ED1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1AA706B5" w14:textId="77777777" w:rsidR="00513229" w:rsidRPr="0036747C" w:rsidRDefault="00513229" w:rsidP="0026106D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29" w:rsidRPr="0036747C" w14:paraId="6B1F62D5" w14:textId="77777777" w:rsidTr="0026106D">
        <w:tc>
          <w:tcPr>
            <w:tcW w:w="2817" w:type="dxa"/>
            <w:hideMark/>
          </w:tcPr>
          <w:p w14:paraId="1A5F6FDD" w14:textId="77777777" w:rsidR="00513229" w:rsidRPr="0036747C" w:rsidRDefault="00513229" w:rsidP="0026106D">
            <w:pPr>
              <w:spacing w:line="380" w:lineRule="exact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71" w:type="dxa"/>
          </w:tcPr>
          <w:p w14:paraId="5A533864" w14:textId="77777777" w:rsidR="00513229" w:rsidRPr="0036747C" w:rsidRDefault="00513229" w:rsidP="0026106D">
            <w:pPr>
              <w:tabs>
                <w:tab w:val="clear" w:pos="680"/>
                <w:tab w:val="clear" w:pos="907"/>
                <w:tab w:val="left" w:pos="656"/>
              </w:tabs>
              <w:spacing w:line="380" w:lineRule="exact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5A73CA1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3BCDC055" w14:textId="77777777" w:rsidR="00513229" w:rsidRPr="0036747C" w:rsidRDefault="00513229" w:rsidP="0026106D">
            <w:pPr>
              <w:tabs>
                <w:tab w:val="clear" w:pos="907"/>
                <w:tab w:val="left" w:pos="577"/>
              </w:tabs>
              <w:spacing w:line="380" w:lineRule="exac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dxa"/>
          </w:tcPr>
          <w:p w14:paraId="5F586088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5C7C3193" w14:textId="77777777" w:rsidR="00513229" w:rsidRPr="0036747C" w:rsidRDefault="00513229" w:rsidP="0026106D">
            <w:pPr>
              <w:tabs>
                <w:tab w:val="clear" w:pos="907"/>
                <w:tab w:val="left" w:pos="417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dxa"/>
          </w:tcPr>
          <w:p w14:paraId="2386AB06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005BB7C3" w14:textId="77777777" w:rsidR="00513229" w:rsidRPr="0036747C" w:rsidRDefault="00513229" w:rsidP="0026106D">
            <w:pPr>
              <w:tabs>
                <w:tab w:val="clear" w:pos="907"/>
                <w:tab w:val="left" w:pos="787"/>
              </w:tabs>
              <w:spacing w:line="380" w:lineRule="exact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59A55841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37379A18" w14:textId="77777777" w:rsidR="00513229" w:rsidRPr="0036747C" w:rsidRDefault="00513229" w:rsidP="0026106D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29" w:rsidRPr="0036747C" w14:paraId="624DB270" w14:textId="77777777" w:rsidTr="0026106D">
        <w:tc>
          <w:tcPr>
            <w:tcW w:w="2817" w:type="dxa"/>
          </w:tcPr>
          <w:p w14:paraId="2E1F7699" w14:textId="77777777" w:rsidR="00513229" w:rsidRPr="0036747C" w:rsidRDefault="00513229" w:rsidP="0026106D">
            <w:pPr>
              <w:spacing w:line="380" w:lineRule="exact"/>
              <w:ind w:left="159" w:hanging="128"/>
              <w:rPr>
                <w:rFonts w:ascii="Angsana New" w:hAnsi="Angsana New" w:cs="Angsana New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 w:rsidRPr="008E7801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ลงทุนในตราสารหนี้</w:t>
            </w:r>
          </w:p>
          <w:p w14:paraId="081590BF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4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71" w:type="dxa"/>
          </w:tcPr>
          <w:p w14:paraId="3E5E959A" w14:textId="77777777" w:rsidR="00513229" w:rsidRPr="0036747C" w:rsidRDefault="00513229" w:rsidP="0026106D">
            <w:pPr>
              <w:tabs>
                <w:tab w:val="clear" w:pos="680"/>
                <w:tab w:val="clear" w:pos="907"/>
                <w:tab w:val="left" w:pos="656"/>
              </w:tabs>
              <w:spacing w:line="380" w:lineRule="exact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D9E00D9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1935EBF" w14:textId="77777777" w:rsidR="00513229" w:rsidRPr="0036747C" w:rsidRDefault="00513229" w:rsidP="0026106D">
            <w:pPr>
              <w:tabs>
                <w:tab w:val="clear" w:pos="907"/>
                <w:tab w:val="left" w:pos="577"/>
              </w:tabs>
              <w:spacing w:line="380" w:lineRule="exac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dxa"/>
          </w:tcPr>
          <w:p w14:paraId="4DA69E07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0C0947D1" w14:textId="77777777" w:rsidR="00513229" w:rsidRPr="0036747C" w:rsidRDefault="00513229" w:rsidP="0026106D">
            <w:pPr>
              <w:tabs>
                <w:tab w:val="clear" w:pos="907"/>
                <w:tab w:val="left" w:pos="417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dxa"/>
          </w:tcPr>
          <w:p w14:paraId="5B14C529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46DCA47D" w14:textId="77777777" w:rsidR="00513229" w:rsidRPr="0036747C" w:rsidRDefault="00513229" w:rsidP="0026106D">
            <w:pPr>
              <w:tabs>
                <w:tab w:val="clear" w:pos="907"/>
                <w:tab w:val="left" w:pos="787"/>
              </w:tabs>
              <w:spacing w:line="380" w:lineRule="exact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199F2D26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A93C733" w14:textId="77777777" w:rsidR="00513229" w:rsidRPr="0036747C" w:rsidRDefault="00513229" w:rsidP="0026106D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29" w:rsidRPr="0036747C" w14:paraId="581457EA" w14:textId="77777777" w:rsidTr="0026106D">
        <w:tc>
          <w:tcPr>
            <w:tcW w:w="2817" w:type="dxa"/>
            <w:hideMark/>
          </w:tcPr>
          <w:p w14:paraId="59C35465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1071" w:type="dxa"/>
            <w:vAlign w:val="bottom"/>
          </w:tcPr>
          <w:p w14:paraId="35897B23" w14:textId="0206A479" w:rsidR="00513229" w:rsidRPr="0036747C" w:rsidRDefault="00513229" w:rsidP="0026106D">
            <w:pPr>
              <w:tabs>
                <w:tab w:val="clear" w:pos="680"/>
                <w:tab w:val="clear" w:pos="907"/>
                <w:tab w:val="left" w:pos="656"/>
              </w:tabs>
              <w:spacing w:line="380" w:lineRule="exact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sz w:val="30"/>
                <w:szCs w:val="30"/>
              </w:rPr>
              <w:t>184,795</w:t>
            </w:r>
          </w:p>
        </w:tc>
        <w:tc>
          <w:tcPr>
            <w:tcW w:w="241" w:type="dxa"/>
            <w:vAlign w:val="bottom"/>
          </w:tcPr>
          <w:p w14:paraId="7645BC63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6C591786" w14:textId="63B25391" w:rsidR="00513229" w:rsidRPr="0036747C" w:rsidRDefault="00513229" w:rsidP="0026106D">
            <w:pPr>
              <w:tabs>
                <w:tab w:val="clear" w:pos="680"/>
                <w:tab w:val="clear" w:pos="907"/>
                <w:tab w:val="left" w:pos="577"/>
                <w:tab w:val="left" w:pos="762"/>
              </w:tabs>
              <w:spacing w:line="380" w:lineRule="exact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160" w:type="dxa"/>
            <w:vAlign w:val="bottom"/>
          </w:tcPr>
          <w:p w14:paraId="30E86FBC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013431B" w14:textId="7462A394" w:rsidR="00513229" w:rsidRPr="0036747C" w:rsidRDefault="00513229" w:rsidP="0026106D">
            <w:pPr>
              <w:tabs>
                <w:tab w:val="clear" w:pos="907"/>
                <w:tab w:val="left" w:pos="417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sz w:val="30"/>
                <w:szCs w:val="30"/>
              </w:rPr>
              <w:t>(784,706)</w:t>
            </w:r>
          </w:p>
        </w:tc>
        <w:tc>
          <w:tcPr>
            <w:tcW w:w="138" w:type="dxa"/>
            <w:vAlign w:val="bottom"/>
          </w:tcPr>
          <w:p w14:paraId="5E024B68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913C481" w14:textId="7F483D15" w:rsidR="00513229" w:rsidRPr="0036747C" w:rsidRDefault="00513229" w:rsidP="0026106D">
            <w:pPr>
              <w:tabs>
                <w:tab w:val="clear" w:pos="907"/>
                <w:tab w:val="left" w:pos="787"/>
              </w:tabs>
              <w:spacing w:line="380" w:lineRule="exact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sz w:val="30"/>
                <w:szCs w:val="30"/>
              </w:rPr>
              <w:t>(89)</w:t>
            </w:r>
          </w:p>
        </w:tc>
        <w:tc>
          <w:tcPr>
            <w:tcW w:w="226" w:type="dxa"/>
            <w:vAlign w:val="bottom"/>
          </w:tcPr>
          <w:p w14:paraId="266635AC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3A25D2CA" w14:textId="1D96AFB6" w:rsidR="00513229" w:rsidRPr="0036747C" w:rsidRDefault="00513229" w:rsidP="0026106D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3229" w:rsidRPr="006401FE" w14:paraId="0B5D934E" w14:textId="77777777" w:rsidTr="0026106D">
        <w:tc>
          <w:tcPr>
            <w:tcW w:w="2817" w:type="dxa"/>
            <w:hideMark/>
          </w:tcPr>
          <w:p w14:paraId="1F7D7F41" w14:textId="77777777" w:rsidR="00513229" w:rsidRPr="0036747C" w:rsidRDefault="00513229" w:rsidP="0026106D">
            <w:pPr>
              <w:spacing w:line="380" w:lineRule="exact"/>
              <w:ind w:left="159" w:hanging="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87B2E3" w14:textId="75B97703" w:rsidR="00513229" w:rsidRPr="0036747C" w:rsidRDefault="00513229" w:rsidP="0026106D">
            <w:pPr>
              <w:tabs>
                <w:tab w:val="clear" w:pos="680"/>
                <w:tab w:val="clear" w:pos="907"/>
                <w:tab w:val="left" w:pos="656"/>
              </w:tabs>
              <w:spacing w:line="380" w:lineRule="exact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184,795</w:t>
            </w:r>
          </w:p>
        </w:tc>
        <w:tc>
          <w:tcPr>
            <w:tcW w:w="241" w:type="dxa"/>
            <w:vAlign w:val="bottom"/>
          </w:tcPr>
          <w:p w14:paraId="6CE672DF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D1CEFE" w14:textId="13861969" w:rsidR="00513229" w:rsidRPr="009F1183" w:rsidRDefault="00513229" w:rsidP="0026106D">
            <w:pPr>
              <w:tabs>
                <w:tab w:val="clear" w:pos="680"/>
                <w:tab w:val="clear" w:pos="907"/>
                <w:tab w:val="left" w:pos="577"/>
                <w:tab w:val="left" w:pos="762"/>
              </w:tabs>
              <w:spacing w:line="380" w:lineRule="exact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1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160" w:type="dxa"/>
            <w:vAlign w:val="bottom"/>
          </w:tcPr>
          <w:p w14:paraId="0EFEDB64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333B21" w14:textId="2B271D1D" w:rsidR="00513229" w:rsidRPr="0036747C" w:rsidRDefault="00513229" w:rsidP="0026106D">
            <w:pPr>
              <w:tabs>
                <w:tab w:val="clear" w:pos="907"/>
                <w:tab w:val="left" w:pos="417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(784,706)</w:t>
            </w:r>
          </w:p>
        </w:tc>
        <w:tc>
          <w:tcPr>
            <w:tcW w:w="138" w:type="dxa"/>
            <w:vAlign w:val="bottom"/>
          </w:tcPr>
          <w:p w14:paraId="62705CD8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6ADFA" w14:textId="5FCEA71C" w:rsidR="00513229" w:rsidRPr="0036747C" w:rsidRDefault="00513229" w:rsidP="0026106D">
            <w:pPr>
              <w:tabs>
                <w:tab w:val="clear" w:pos="907"/>
                <w:tab w:val="left" w:pos="787"/>
              </w:tabs>
              <w:spacing w:line="380" w:lineRule="exact"/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(89)</w:t>
            </w:r>
          </w:p>
        </w:tc>
        <w:tc>
          <w:tcPr>
            <w:tcW w:w="226" w:type="dxa"/>
            <w:vAlign w:val="bottom"/>
          </w:tcPr>
          <w:p w14:paraId="146D0BB1" w14:textId="77777777" w:rsidR="00513229" w:rsidRPr="0036747C" w:rsidRDefault="00513229" w:rsidP="0026106D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63DCC" w14:textId="5E9DBCB6" w:rsidR="00513229" w:rsidRPr="006401FE" w:rsidRDefault="00513229" w:rsidP="0026106D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F203EE1" w14:textId="031916FB" w:rsidR="001D0C1F" w:rsidRPr="00D85EFB" w:rsidRDefault="001D0C1F" w:rsidP="000C32F2">
      <w:pPr>
        <w:pStyle w:val="BodyText2"/>
        <w:spacing w:line="26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C55DF56" w14:textId="13298BF2" w:rsidR="00273916" w:rsidRPr="000C32F2" w:rsidRDefault="00A22316" w:rsidP="000C32F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38"/>
        <w:gridCol w:w="2196"/>
      </w:tblGrid>
      <w:tr w:rsidR="004E500C" w:rsidRPr="00C81CBE" w14:paraId="2AAE756D" w14:textId="77777777" w:rsidTr="008D68F8">
        <w:trPr>
          <w:trHeight w:val="549"/>
        </w:trPr>
        <w:tc>
          <w:tcPr>
            <w:tcW w:w="7138" w:type="dxa"/>
          </w:tcPr>
          <w:p w14:paraId="7D6D8635" w14:textId="77777777" w:rsidR="004E500C" w:rsidRPr="00D85EFB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DC292D4" w14:textId="0B4D98AF" w:rsidR="004E500C" w:rsidRPr="00C81CBE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91690"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B1D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BB1D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332885"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91690"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196" w:type="dxa"/>
          </w:tcPr>
          <w:p w14:paraId="5C87C314" w14:textId="77777777" w:rsidR="004E500C" w:rsidRPr="00C81CBE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5F53BE0A" w14:textId="77777777" w:rsidR="004E500C" w:rsidRPr="00C81CBE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00C" w:rsidRPr="00C81CBE" w14:paraId="093E6C61" w14:textId="77777777" w:rsidTr="008D68F8">
        <w:trPr>
          <w:trHeight w:val="82"/>
        </w:trPr>
        <w:tc>
          <w:tcPr>
            <w:tcW w:w="7138" w:type="dxa"/>
          </w:tcPr>
          <w:p w14:paraId="01DBB0BE" w14:textId="77777777" w:rsidR="004E500C" w:rsidRPr="00C81CBE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6" w:type="dxa"/>
          </w:tcPr>
          <w:p w14:paraId="641809D7" w14:textId="77777777" w:rsidR="004E500C" w:rsidRPr="00C81CBE" w:rsidRDefault="004E500C" w:rsidP="00AE2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E500C" w:rsidRPr="00C81CBE" w14:paraId="277A94C1" w14:textId="77777777" w:rsidTr="008D68F8">
        <w:trPr>
          <w:trHeight w:val="483"/>
        </w:trPr>
        <w:tc>
          <w:tcPr>
            <w:tcW w:w="7138" w:type="dxa"/>
          </w:tcPr>
          <w:p w14:paraId="3AD0859A" w14:textId="77777777" w:rsidR="004E500C" w:rsidRPr="00C81CBE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2196" w:type="dxa"/>
          </w:tcPr>
          <w:p w14:paraId="6CA23FE8" w14:textId="77777777" w:rsidR="004E500C" w:rsidRPr="00C81CBE" w:rsidRDefault="004E500C" w:rsidP="00AE2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4E500C" w:rsidRPr="00C81CBE" w14:paraId="7F5F7838" w14:textId="77777777" w:rsidTr="008D68F8">
        <w:trPr>
          <w:trHeight w:val="325"/>
        </w:trPr>
        <w:tc>
          <w:tcPr>
            <w:tcW w:w="7138" w:type="dxa"/>
          </w:tcPr>
          <w:p w14:paraId="24A97221" w14:textId="28CF5F40" w:rsidR="004E500C" w:rsidRPr="00C81CBE" w:rsidRDefault="004E500C" w:rsidP="00AE2B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32885" w:rsidRPr="00C81C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96" w:type="dxa"/>
          </w:tcPr>
          <w:p w14:paraId="138C1071" w14:textId="37F62E47" w:rsidR="004E500C" w:rsidRPr="00C81CBE" w:rsidRDefault="004C4FD4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  <w:tr w:rsidR="004E500C" w:rsidRPr="00C81CBE" w14:paraId="54C0A1E8" w14:textId="77777777" w:rsidTr="008D68F8">
        <w:trPr>
          <w:trHeight w:val="213"/>
        </w:trPr>
        <w:tc>
          <w:tcPr>
            <w:tcW w:w="7138" w:type="dxa"/>
          </w:tcPr>
          <w:p w14:paraId="1501E3BE" w14:textId="77777777" w:rsidR="004E500C" w:rsidRPr="00C81CBE" w:rsidRDefault="004E500C" w:rsidP="00AE2B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96" w:type="dxa"/>
            <w:tcBorders>
              <w:top w:val="single" w:sz="4" w:space="0" w:color="auto"/>
              <w:bottom w:val="double" w:sz="4" w:space="0" w:color="auto"/>
            </w:tcBorders>
          </w:tcPr>
          <w:p w14:paraId="048A9D49" w14:textId="46B9B09C" w:rsidR="004E500C" w:rsidRPr="00C81CBE" w:rsidRDefault="00D078EA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C4F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</w:tr>
    </w:tbl>
    <w:p w14:paraId="25EC8315" w14:textId="77777777" w:rsidR="004E500C" w:rsidRPr="00C81CBE" w:rsidRDefault="004E500C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CD6261F" w14:textId="4307AC9E" w:rsidR="00A96721" w:rsidRDefault="008F6CEA" w:rsidP="000C32F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736FB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กลุ่มบริษัทมีสัญญาเช่าหลายฉบับกับบริษัทในประเทศบางแห่ง ซึ่งครอบคลุมการเช่าเครื่องใช้สำนักงาน รถโฟล์คลิฟท์</w:t>
      </w:r>
      <w:r w:rsidRPr="009736FB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9736FB">
        <w:rPr>
          <w:rFonts w:asciiTheme="majorBidi" w:hAnsiTheme="majorBidi" w:cstheme="majorBidi"/>
          <w:sz w:val="30"/>
          <w:szCs w:val="30"/>
          <w:cs/>
        </w:rPr>
        <w:t>และอื่นๆ</w:t>
      </w:r>
      <w:r w:rsidRPr="009736F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736FB">
        <w:rPr>
          <w:rFonts w:asciiTheme="majorBidi" w:hAnsiTheme="majorBidi" w:cstheme="majorBidi"/>
          <w:sz w:val="30"/>
          <w:szCs w:val="30"/>
          <w:cs/>
        </w:rPr>
        <w:t xml:space="preserve">ซึ่งเป็นการเช่าสินทรัพย์ที่มีมูลค่าต่ำ โดยมีระยะเวลา </w:t>
      </w:r>
      <w:r w:rsidR="00BB02C1" w:rsidRPr="009736F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736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36FB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 </w:t>
      </w:r>
      <w:r w:rsidRPr="009736FB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482041" w:rsidRPr="009736FB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736FB">
        <w:rPr>
          <w:rFonts w:asciiTheme="majorBidi" w:hAnsiTheme="majorBidi" w:cstheme="majorBidi"/>
          <w:sz w:val="30"/>
          <w:szCs w:val="30"/>
          <w:cs/>
        </w:rPr>
        <w:t xml:space="preserve"> ปี ซึ่งจะสิ้นสุดในระหว่างปี </w:t>
      </w:r>
      <w:r w:rsidR="00332885" w:rsidRPr="009736FB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875DB" w:rsidRPr="009736FB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736FB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332885" w:rsidRPr="009736FB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A6792"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1875FEE5" w14:textId="77777777" w:rsidR="0026106D" w:rsidRPr="0026106D" w:rsidRDefault="0026106D" w:rsidP="000C32F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78"/>
        <w:gridCol w:w="2178"/>
      </w:tblGrid>
      <w:tr w:rsidR="008F6CEA" w:rsidRPr="009736FB" w14:paraId="0E3B6A39" w14:textId="77777777" w:rsidTr="000C32F2">
        <w:trPr>
          <w:trHeight w:val="474"/>
        </w:trPr>
        <w:tc>
          <w:tcPr>
            <w:tcW w:w="7078" w:type="dxa"/>
          </w:tcPr>
          <w:p w14:paraId="42E3F255" w14:textId="77777777" w:rsidR="0026106D" w:rsidRDefault="0026106D" w:rsidP="0097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C474A6E" w14:textId="0A5390BA" w:rsidR="008F6CEA" w:rsidRPr="009736FB" w:rsidRDefault="008F6CEA" w:rsidP="0097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91690"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B1DE2"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BB1DE2" w:rsidRPr="009736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91690"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32885"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91690"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178" w:type="dxa"/>
          </w:tcPr>
          <w:p w14:paraId="65FF30AE" w14:textId="06C65215" w:rsidR="008F6CEA" w:rsidRPr="009736FB" w:rsidRDefault="008F6CEA" w:rsidP="0097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09FB716F" w14:textId="77777777" w:rsidR="008F6CEA" w:rsidRPr="009736FB" w:rsidRDefault="008F6CEA" w:rsidP="0097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CEA" w:rsidRPr="009736FB" w14:paraId="540055AD" w14:textId="77777777" w:rsidTr="000C32F2">
        <w:trPr>
          <w:trHeight w:val="417"/>
        </w:trPr>
        <w:tc>
          <w:tcPr>
            <w:tcW w:w="7078" w:type="dxa"/>
          </w:tcPr>
          <w:p w14:paraId="1866B758" w14:textId="77777777" w:rsidR="008F6CEA" w:rsidRPr="009736FB" w:rsidRDefault="008F6CEA" w:rsidP="0097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78" w:type="dxa"/>
          </w:tcPr>
          <w:p w14:paraId="37946C02" w14:textId="77777777" w:rsidR="008F6CEA" w:rsidRPr="009736FB" w:rsidRDefault="008F6CEA" w:rsidP="009736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736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F6CEA" w:rsidRPr="009736FB" w14:paraId="196D8D8F" w14:textId="77777777" w:rsidTr="000C32F2">
        <w:trPr>
          <w:trHeight w:val="417"/>
        </w:trPr>
        <w:tc>
          <w:tcPr>
            <w:tcW w:w="7078" w:type="dxa"/>
          </w:tcPr>
          <w:p w14:paraId="2BE3BC98" w14:textId="73BB8D14" w:rsidR="008F6CEA" w:rsidRPr="009736FB" w:rsidRDefault="00F27638" w:rsidP="0097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78" w:type="dxa"/>
          </w:tcPr>
          <w:p w14:paraId="5AC6D887" w14:textId="77777777" w:rsidR="008F6CEA" w:rsidRPr="009736FB" w:rsidRDefault="008F6CEA" w:rsidP="009736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6CEA" w:rsidRPr="009736FB" w14:paraId="3F565DD7" w14:textId="77777777" w:rsidTr="000C32F2">
        <w:trPr>
          <w:trHeight w:val="417"/>
        </w:trPr>
        <w:tc>
          <w:tcPr>
            <w:tcW w:w="7078" w:type="dxa"/>
          </w:tcPr>
          <w:p w14:paraId="1ADC6A9D" w14:textId="6546B04B" w:rsidR="008F6CEA" w:rsidRPr="009736FB" w:rsidRDefault="008F6CEA" w:rsidP="009736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เล</w:t>
            </w:r>
            <w:r w:rsidR="00601FED"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ต</w:t>
            </w:r>
            <w:r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เตอร์ออฟเครดิตที่ยังไม่ได้ใช้</w:t>
            </w:r>
          </w:p>
        </w:tc>
        <w:tc>
          <w:tcPr>
            <w:tcW w:w="2178" w:type="dxa"/>
          </w:tcPr>
          <w:p w14:paraId="14F2BD57" w14:textId="3653FD38" w:rsidR="008F6CEA" w:rsidRPr="009736FB" w:rsidRDefault="004C4FD4" w:rsidP="0097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44,692</w:t>
            </w:r>
          </w:p>
        </w:tc>
      </w:tr>
      <w:tr w:rsidR="008F6CEA" w:rsidRPr="009736FB" w14:paraId="47222BC8" w14:textId="77777777" w:rsidTr="000C32F2">
        <w:trPr>
          <w:trHeight w:val="378"/>
        </w:trPr>
        <w:tc>
          <w:tcPr>
            <w:tcW w:w="7078" w:type="dxa"/>
          </w:tcPr>
          <w:p w14:paraId="6F5AD386" w14:textId="77777777" w:rsidR="008F6CEA" w:rsidRPr="009736FB" w:rsidRDefault="008F6CEA" w:rsidP="009736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78" w:type="dxa"/>
          </w:tcPr>
          <w:p w14:paraId="0A71B465" w14:textId="10E389CE" w:rsidR="008F6CEA" w:rsidRPr="009736FB" w:rsidRDefault="004C4FD4" w:rsidP="0097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</w:t>
            </w:r>
            <w:r w:rsidR="00585600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A96721" w:rsidRPr="009736FB" w14:paraId="5FD93FC1" w14:textId="77777777" w:rsidTr="000C32F2">
        <w:trPr>
          <w:trHeight w:val="378"/>
        </w:trPr>
        <w:tc>
          <w:tcPr>
            <w:tcW w:w="7078" w:type="dxa"/>
          </w:tcPr>
          <w:p w14:paraId="30C07CB8" w14:textId="1640B4AC" w:rsidR="00A96721" w:rsidRPr="009736FB" w:rsidRDefault="00A96721" w:rsidP="009736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6721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2178" w:type="dxa"/>
          </w:tcPr>
          <w:p w14:paraId="637D7AB4" w14:textId="17CDB3E5" w:rsidR="00A96721" w:rsidRPr="009736FB" w:rsidRDefault="004C4FD4" w:rsidP="0097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18,050</w:t>
            </w:r>
          </w:p>
        </w:tc>
      </w:tr>
      <w:tr w:rsidR="00A96721" w:rsidRPr="009736FB" w14:paraId="40FE2DB4" w14:textId="77777777" w:rsidTr="000C32F2">
        <w:trPr>
          <w:trHeight w:val="378"/>
        </w:trPr>
        <w:tc>
          <w:tcPr>
            <w:tcW w:w="7078" w:type="dxa"/>
          </w:tcPr>
          <w:p w14:paraId="78DCD47C" w14:textId="0786C69A" w:rsidR="00A96721" w:rsidRPr="009736FB" w:rsidRDefault="00A96721" w:rsidP="009736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721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2178" w:type="dxa"/>
          </w:tcPr>
          <w:p w14:paraId="4AD0A2B1" w14:textId="743204EF" w:rsidR="00A96721" w:rsidRPr="009736FB" w:rsidRDefault="00250BB5" w:rsidP="0097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23,243</w:t>
            </w:r>
          </w:p>
        </w:tc>
      </w:tr>
      <w:tr w:rsidR="008F6CEA" w:rsidRPr="009736FB" w14:paraId="737ECF82" w14:textId="77777777" w:rsidTr="000C32F2">
        <w:trPr>
          <w:trHeight w:val="212"/>
        </w:trPr>
        <w:tc>
          <w:tcPr>
            <w:tcW w:w="7078" w:type="dxa"/>
          </w:tcPr>
          <w:p w14:paraId="04F66E21" w14:textId="41433764" w:rsidR="008F6CEA" w:rsidRPr="009736FB" w:rsidRDefault="00F27638" w:rsidP="009736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78" w:type="dxa"/>
            <w:tcBorders>
              <w:top w:val="single" w:sz="4" w:space="0" w:color="auto"/>
              <w:bottom w:val="double" w:sz="4" w:space="0" w:color="auto"/>
            </w:tcBorders>
          </w:tcPr>
          <w:p w14:paraId="7CEB8CA0" w14:textId="6A330967" w:rsidR="008F6CEA" w:rsidRPr="009736FB" w:rsidRDefault="00250BB5" w:rsidP="0097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101,07</w:t>
            </w:r>
            <w:r w:rsidR="00585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15363C82" w14:textId="4836C750" w:rsidR="00482041" w:rsidRDefault="00482041" w:rsidP="00261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482041" w:rsidSect="00B76C59">
      <w:head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FAB62" w14:textId="77777777" w:rsidR="00A37104" w:rsidRDefault="00A37104" w:rsidP="004956B4">
      <w:r>
        <w:separator/>
      </w:r>
    </w:p>
  </w:endnote>
  <w:endnote w:type="continuationSeparator" w:id="0">
    <w:p w14:paraId="5A39F984" w14:textId="77777777" w:rsidR="00A37104" w:rsidRDefault="00A3710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42613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2942974" w14:textId="77777777" w:rsidR="00F34536" w:rsidRPr="00991836" w:rsidRDefault="00F34536" w:rsidP="0099183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91836">
          <w:rPr>
            <w:rFonts w:ascii="Angsana New" w:hAnsi="Angsana New" w:hint="cs"/>
            <w:sz w:val="30"/>
            <w:szCs w:val="30"/>
          </w:rPr>
          <w:fldChar w:fldCharType="begin"/>
        </w:r>
        <w:r w:rsidRPr="00991836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91836">
          <w:rPr>
            <w:rFonts w:ascii="Angsana New" w:hAnsi="Angsana New" w:hint="cs"/>
            <w:sz w:val="30"/>
            <w:szCs w:val="30"/>
          </w:rPr>
          <w:fldChar w:fldCharType="separate"/>
        </w:r>
        <w:r w:rsidRPr="00332885">
          <w:rPr>
            <w:rFonts w:ascii="Angsana New" w:hAnsi="Angsana New" w:hint="cs"/>
            <w:noProof/>
            <w:sz w:val="30"/>
            <w:szCs w:val="30"/>
            <w:lang w:val="en-US"/>
          </w:rPr>
          <w:t>2</w:t>
        </w:r>
        <w:r w:rsidRPr="00991836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F952" w14:textId="0FA32476" w:rsidR="007C476B" w:rsidRPr="00E57DE8" w:rsidRDefault="007C476B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7C476B" w:rsidRPr="00AE75D6" w:rsidRDefault="007C476B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1521E" w14:textId="3EC263CE" w:rsidR="007C476B" w:rsidRPr="00553844" w:rsidRDefault="007C476B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332885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A8414F" w14:textId="77777777" w:rsidR="007C476B" w:rsidRDefault="007C47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58BD5" w14:textId="77777777" w:rsidR="00A37104" w:rsidRDefault="00A37104" w:rsidP="004956B4">
      <w:r>
        <w:separator/>
      </w:r>
    </w:p>
  </w:footnote>
  <w:footnote w:type="continuationSeparator" w:id="0">
    <w:p w14:paraId="7372AAAD" w14:textId="77777777" w:rsidR="00A37104" w:rsidRDefault="00A3710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56C1E" w14:textId="77777777" w:rsidR="00F34536" w:rsidRDefault="00F34536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57E19B2E" w14:textId="77777777" w:rsidR="00F34536" w:rsidRDefault="00F34536" w:rsidP="00E26D5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050B1D37" w14:textId="0CF8E88B" w:rsidR="00F34536" w:rsidRPr="00B755EC" w:rsidRDefault="00F34536" w:rsidP="001464A2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9316D0"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166C70DE" w14:textId="77777777" w:rsidR="00F34536" w:rsidRPr="00A65EF6" w:rsidRDefault="00F34536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F9E6" w14:textId="77777777" w:rsidR="00F34536" w:rsidRDefault="00F34536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1A49DDD9" w14:textId="77777777" w:rsidR="00F34536" w:rsidRDefault="00F34536" w:rsidP="00E26D5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1ED099E3" w14:textId="7BD3F192" w:rsidR="00F34536" w:rsidRPr="00B755EC" w:rsidRDefault="00F34536" w:rsidP="001464A2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723634"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3AC5AF4" w14:textId="77777777" w:rsidR="00F34536" w:rsidRPr="00A65EF6" w:rsidRDefault="00F34536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928D" w14:textId="77777777" w:rsidR="00A37DCE" w:rsidRDefault="00A37DCE" w:rsidP="00BE7EC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B5E165F" w14:textId="77777777" w:rsidR="00A37DCE" w:rsidRDefault="00A37DCE" w:rsidP="00BE7EC6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738D0A9B" w14:textId="5C6C6B7C" w:rsidR="00A37DCE" w:rsidRPr="00B755EC" w:rsidRDefault="00F34536" w:rsidP="00BE7EC6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723634"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7323979" w14:textId="77777777" w:rsidR="007C476B" w:rsidRPr="00A65EF6" w:rsidRDefault="007C476B" w:rsidP="009E57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AF54B" w14:textId="77777777" w:rsidR="007C476B" w:rsidRPr="00406DA7" w:rsidRDefault="007C476B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6A61177C" w14:textId="77777777" w:rsidR="007C476B" w:rsidRPr="00406DA7" w:rsidRDefault="007C476B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29CED6B3" w14:textId="77777777" w:rsidR="007C476B" w:rsidRPr="002E2783" w:rsidRDefault="007C476B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F0F6505" w14:textId="0212A91A" w:rsidR="007C476B" w:rsidRPr="00A65EF6" w:rsidRDefault="007C476B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332885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332885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332885">
      <w:rPr>
        <w:rFonts w:ascii="Angsana New" w:hAnsi="Angsana New" w:cs="Angsana New"/>
        <w:b/>
        <w:bCs/>
        <w:sz w:val="32"/>
        <w:szCs w:val="32"/>
      </w:rPr>
      <w:t>2549</w:t>
    </w:r>
  </w:p>
  <w:p w14:paraId="0CA36269" w14:textId="77777777" w:rsidR="007C476B" w:rsidRDefault="007C47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D10D4" w14:textId="77777777" w:rsidR="007C476B" w:rsidRDefault="007C476B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635B7A3E" w14:textId="77777777" w:rsidR="007C476B" w:rsidRDefault="007C476B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26D75CBC" w14:textId="14B3A0A4" w:rsidR="000C32F2" w:rsidRDefault="00F34536" w:rsidP="000C32F2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723634"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A267E35" w14:textId="77777777" w:rsidR="00D85EFB" w:rsidRPr="00C8434E" w:rsidRDefault="00D85EFB" w:rsidP="000C32F2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9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6"/>
  </w:num>
  <w:num w:numId="14">
    <w:abstractNumId w:val="22"/>
  </w:num>
  <w:num w:numId="15">
    <w:abstractNumId w:val="26"/>
  </w:num>
  <w:num w:numId="16">
    <w:abstractNumId w:val="41"/>
  </w:num>
  <w:num w:numId="17">
    <w:abstractNumId w:val="43"/>
  </w:num>
  <w:num w:numId="18">
    <w:abstractNumId w:val="33"/>
  </w:num>
  <w:num w:numId="19">
    <w:abstractNumId w:val="39"/>
  </w:num>
  <w:num w:numId="20">
    <w:abstractNumId w:val="15"/>
  </w:num>
  <w:num w:numId="21">
    <w:abstractNumId w:val="21"/>
  </w:num>
  <w:num w:numId="22">
    <w:abstractNumId w:val="25"/>
  </w:num>
  <w:num w:numId="23">
    <w:abstractNumId w:val="27"/>
  </w:num>
  <w:num w:numId="24">
    <w:abstractNumId w:val="17"/>
  </w:num>
  <w:num w:numId="25">
    <w:abstractNumId w:val="18"/>
  </w:num>
  <w:num w:numId="26">
    <w:abstractNumId w:val="42"/>
  </w:num>
  <w:num w:numId="27">
    <w:abstractNumId w:val="32"/>
  </w:num>
  <w:num w:numId="28">
    <w:abstractNumId w:val="14"/>
  </w:num>
  <w:num w:numId="29">
    <w:abstractNumId w:val="13"/>
  </w:num>
  <w:num w:numId="30">
    <w:abstractNumId w:val="37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40"/>
  </w:num>
  <w:num w:numId="36">
    <w:abstractNumId w:val="12"/>
  </w:num>
  <w:num w:numId="37">
    <w:abstractNumId w:val="16"/>
  </w:num>
  <w:num w:numId="38">
    <w:abstractNumId w:val="44"/>
  </w:num>
  <w:num w:numId="39">
    <w:abstractNumId w:val="38"/>
  </w:num>
  <w:num w:numId="40">
    <w:abstractNumId w:val="35"/>
  </w:num>
  <w:num w:numId="41">
    <w:abstractNumId w:val="29"/>
  </w:num>
  <w:num w:numId="42">
    <w:abstractNumId w:val="34"/>
  </w:num>
  <w:num w:numId="43">
    <w:abstractNumId w:val="28"/>
  </w:num>
  <w:num w:numId="44">
    <w:abstractNumId w:val="31"/>
  </w:num>
  <w:num w:numId="45">
    <w:abstractNumId w:val="30"/>
  </w:num>
  <w:num w:numId="4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867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4341"/>
    <w:rsid w:val="00014552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B4"/>
    <w:rsid w:val="000249EA"/>
    <w:rsid w:val="000251B2"/>
    <w:rsid w:val="00025C34"/>
    <w:rsid w:val="00025DB7"/>
    <w:rsid w:val="00027029"/>
    <w:rsid w:val="00027801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3BA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6A9E"/>
    <w:rsid w:val="000574DA"/>
    <w:rsid w:val="0005754D"/>
    <w:rsid w:val="00057A9F"/>
    <w:rsid w:val="00057DFB"/>
    <w:rsid w:val="00057E6D"/>
    <w:rsid w:val="00060027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5B"/>
    <w:rsid w:val="00066C93"/>
    <w:rsid w:val="00066E02"/>
    <w:rsid w:val="0006752D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54EF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1F11"/>
    <w:rsid w:val="000824B2"/>
    <w:rsid w:val="00082617"/>
    <w:rsid w:val="00082F02"/>
    <w:rsid w:val="0008356D"/>
    <w:rsid w:val="000835AA"/>
    <w:rsid w:val="00083804"/>
    <w:rsid w:val="000839FB"/>
    <w:rsid w:val="00083A5C"/>
    <w:rsid w:val="00083D2B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B56"/>
    <w:rsid w:val="00087C9A"/>
    <w:rsid w:val="00087F52"/>
    <w:rsid w:val="000902A6"/>
    <w:rsid w:val="000903C4"/>
    <w:rsid w:val="00090776"/>
    <w:rsid w:val="0009090A"/>
    <w:rsid w:val="0009097B"/>
    <w:rsid w:val="00091012"/>
    <w:rsid w:val="00091081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792"/>
    <w:rsid w:val="000A6AB3"/>
    <w:rsid w:val="000A6C35"/>
    <w:rsid w:val="000A72D9"/>
    <w:rsid w:val="000B05E8"/>
    <w:rsid w:val="000B067D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50F"/>
    <w:rsid w:val="000C27C3"/>
    <w:rsid w:val="000C2868"/>
    <w:rsid w:val="000C2A04"/>
    <w:rsid w:val="000C32B8"/>
    <w:rsid w:val="000C32F2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6D"/>
    <w:rsid w:val="000C65A5"/>
    <w:rsid w:val="000C66A9"/>
    <w:rsid w:val="000C66B2"/>
    <w:rsid w:val="000C681B"/>
    <w:rsid w:val="000C6C59"/>
    <w:rsid w:val="000C6D34"/>
    <w:rsid w:val="000C6FDD"/>
    <w:rsid w:val="000C7315"/>
    <w:rsid w:val="000C7378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1D"/>
    <w:rsid w:val="000E153B"/>
    <w:rsid w:val="000E1567"/>
    <w:rsid w:val="000E1727"/>
    <w:rsid w:val="000E1759"/>
    <w:rsid w:val="000E1996"/>
    <w:rsid w:val="000E1A1E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6EA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A28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9AB"/>
    <w:rsid w:val="000F7BCC"/>
    <w:rsid w:val="001012FE"/>
    <w:rsid w:val="00101375"/>
    <w:rsid w:val="00102032"/>
    <w:rsid w:val="00102104"/>
    <w:rsid w:val="0010242E"/>
    <w:rsid w:val="001024A7"/>
    <w:rsid w:val="00102F09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2B5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366"/>
    <w:rsid w:val="00120898"/>
    <w:rsid w:val="00120992"/>
    <w:rsid w:val="001209E9"/>
    <w:rsid w:val="00120B1A"/>
    <w:rsid w:val="00121C24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289"/>
    <w:rsid w:val="001376B4"/>
    <w:rsid w:val="00137A90"/>
    <w:rsid w:val="001402A3"/>
    <w:rsid w:val="001404B8"/>
    <w:rsid w:val="00140518"/>
    <w:rsid w:val="00140C10"/>
    <w:rsid w:val="00140FB7"/>
    <w:rsid w:val="00141346"/>
    <w:rsid w:val="00141C04"/>
    <w:rsid w:val="00141D9A"/>
    <w:rsid w:val="00142117"/>
    <w:rsid w:val="001422E0"/>
    <w:rsid w:val="00142475"/>
    <w:rsid w:val="00143D5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CE"/>
    <w:rsid w:val="001623D4"/>
    <w:rsid w:val="0016262C"/>
    <w:rsid w:val="00162906"/>
    <w:rsid w:val="00162D4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BC0"/>
    <w:rsid w:val="00185EF9"/>
    <w:rsid w:val="00186CED"/>
    <w:rsid w:val="001873FA"/>
    <w:rsid w:val="00187530"/>
    <w:rsid w:val="00187796"/>
    <w:rsid w:val="00187E44"/>
    <w:rsid w:val="00190425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2AC4"/>
    <w:rsid w:val="001A3091"/>
    <w:rsid w:val="001A325E"/>
    <w:rsid w:val="001A32F1"/>
    <w:rsid w:val="001A39B4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B65"/>
    <w:rsid w:val="001A7C67"/>
    <w:rsid w:val="001B06EC"/>
    <w:rsid w:val="001B083A"/>
    <w:rsid w:val="001B0ABD"/>
    <w:rsid w:val="001B0D06"/>
    <w:rsid w:val="001B0E05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A35"/>
    <w:rsid w:val="001B5DC8"/>
    <w:rsid w:val="001B5F90"/>
    <w:rsid w:val="001B613F"/>
    <w:rsid w:val="001B6335"/>
    <w:rsid w:val="001B69B4"/>
    <w:rsid w:val="001B6A50"/>
    <w:rsid w:val="001B6DC8"/>
    <w:rsid w:val="001B6F32"/>
    <w:rsid w:val="001B72CA"/>
    <w:rsid w:val="001B7411"/>
    <w:rsid w:val="001C0A81"/>
    <w:rsid w:val="001C0CBF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4C2C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1812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295"/>
    <w:rsid w:val="001D532A"/>
    <w:rsid w:val="001D5853"/>
    <w:rsid w:val="001D5DDC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385"/>
    <w:rsid w:val="001F3396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40D"/>
    <w:rsid w:val="00237C56"/>
    <w:rsid w:val="00240217"/>
    <w:rsid w:val="0024036E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E30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01DB"/>
    <w:rsid w:val="00250BB5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A22"/>
    <w:rsid w:val="00254FE5"/>
    <w:rsid w:val="002553A4"/>
    <w:rsid w:val="0025574B"/>
    <w:rsid w:val="00255953"/>
    <w:rsid w:val="0025596C"/>
    <w:rsid w:val="00255C1A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AC3"/>
    <w:rsid w:val="00257C1A"/>
    <w:rsid w:val="00257E2F"/>
    <w:rsid w:val="002601B3"/>
    <w:rsid w:val="002605D8"/>
    <w:rsid w:val="00260955"/>
    <w:rsid w:val="00260A19"/>
    <w:rsid w:val="0026106D"/>
    <w:rsid w:val="00261320"/>
    <w:rsid w:val="00261BED"/>
    <w:rsid w:val="00261F1B"/>
    <w:rsid w:val="002632CF"/>
    <w:rsid w:val="00263CB5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F9A"/>
    <w:rsid w:val="002732A1"/>
    <w:rsid w:val="002732FE"/>
    <w:rsid w:val="00273916"/>
    <w:rsid w:val="00273F8D"/>
    <w:rsid w:val="00275011"/>
    <w:rsid w:val="0027502E"/>
    <w:rsid w:val="002755B2"/>
    <w:rsid w:val="002756CC"/>
    <w:rsid w:val="00275788"/>
    <w:rsid w:val="00275E3F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4C7"/>
    <w:rsid w:val="00291C73"/>
    <w:rsid w:val="00291E91"/>
    <w:rsid w:val="00292688"/>
    <w:rsid w:val="0029277B"/>
    <w:rsid w:val="00292EDB"/>
    <w:rsid w:val="00293090"/>
    <w:rsid w:val="00293125"/>
    <w:rsid w:val="002933E4"/>
    <w:rsid w:val="002934A0"/>
    <w:rsid w:val="00293CA3"/>
    <w:rsid w:val="002942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A3D"/>
    <w:rsid w:val="00297E00"/>
    <w:rsid w:val="002A0378"/>
    <w:rsid w:val="002A0479"/>
    <w:rsid w:val="002A0CA3"/>
    <w:rsid w:val="002A0D72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59A2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63B5"/>
    <w:rsid w:val="002C649E"/>
    <w:rsid w:val="002C65D9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876"/>
    <w:rsid w:val="002D1927"/>
    <w:rsid w:val="002D3064"/>
    <w:rsid w:val="002D3CF5"/>
    <w:rsid w:val="002D408F"/>
    <w:rsid w:val="002D4457"/>
    <w:rsid w:val="002D48C1"/>
    <w:rsid w:val="002D4E0C"/>
    <w:rsid w:val="002D4F6D"/>
    <w:rsid w:val="002D5498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99D"/>
    <w:rsid w:val="002E6FDD"/>
    <w:rsid w:val="002E7250"/>
    <w:rsid w:val="002E765B"/>
    <w:rsid w:val="002E79A3"/>
    <w:rsid w:val="002F0C2D"/>
    <w:rsid w:val="002F0EE1"/>
    <w:rsid w:val="002F18A6"/>
    <w:rsid w:val="002F18A7"/>
    <w:rsid w:val="002F1B10"/>
    <w:rsid w:val="002F1BC6"/>
    <w:rsid w:val="002F1CD1"/>
    <w:rsid w:val="002F309A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07B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54C"/>
    <w:rsid w:val="003716AD"/>
    <w:rsid w:val="003716B5"/>
    <w:rsid w:val="00371A95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0B01"/>
    <w:rsid w:val="003A1006"/>
    <w:rsid w:val="003A112E"/>
    <w:rsid w:val="003A1279"/>
    <w:rsid w:val="003A13B1"/>
    <w:rsid w:val="003A15E0"/>
    <w:rsid w:val="003A2CD6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C7A91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4AD"/>
    <w:rsid w:val="003E566A"/>
    <w:rsid w:val="003E7008"/>
    <w:rsid w:val="003E733F"/>
    <w:rsid w:val="003E76AA"/>
    <w:rsid w:val="003E7796"/>
    <w:rsid w:val="003E7891"/>
    <w:rsid w:val="003E78EE"/>
    <w:rsid w:val="003F094C"/>
    <w:rsid w:val="003F0C5C"/>
    <w:rsid w:val="003F0F33"/>
    <w:rsid w:val="003F13F7"/>
    <w:rsid w:val="003F191A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4E8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3F6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D4B"/>
    <w:rsid w:val="00446EBF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50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CF"/>
    <w:rsid w:val="00463248"/>
    <w:rsid w:val="00463844"/>
    <w:rsid w:val="004638C7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2FD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385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54"/>
    <w:rsid w:val="004A35CC"/>
    <w:rsid w:val="004A3B8B"/>
    <w:rsid w:val="004A3C1E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1BE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58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4FD4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415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DB3"/>
    <w:rsid w:val="004E118C"/>
    <w:rsid w:val="004E134F"/>
    <w:rsid w:val="004E16A0"/>
    <w:rsid w:val="004E16B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DA"/>
    <w:rsid w:val="004F17E5"/>
    <w:rsid w:val="004F1975"/>
    <w:rsid w:val="004F1C2B"/>
    <w:rsid w:val="004F1E3D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6C4C"/>
    <w:rsid w:val="004F778B"/>
    <w:rsid w:val="004F7C0F"/>
    <w:rsid w:val="00500015"/>
    <w:rsid w:val="005003CA"/>
    <w:rsid w:val="0050044A"/>
    <w:rsid w:val="0050077E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29"/>
    <w:rsid w:val="005132E6"/>
    <w:rsid w:val="0051386F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393"/>
    <w:rsid w:val="0053350B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50040"/>
    <w:rsid w:val="00550297"/>
    <w:rsid w:val="0055031C"/>
    <w:rsid w:val="0055067F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1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F40"/>
    <w:rsid w:val="005700DA"/>
    <w:rsid w:val="00570266"/>
    <w:rsid w:val="00570320"/>
    <w:rsid w:val="00571C6F"/>
    <w:rsid w:val="0057230C"/>
    <w:rsid w:val="0057258E"/>
    <w:rsid w:val="00572611"/>
    <w:rsid w:val="00572796"/>
    <w:rsid w:val="00572A8F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BEF"/>
    <w:rsid w:val="00581C42"/>
    <w:rsid w:val="00581E78"/>
    <w:rsid w:val="00581F7E"/>
    <w:rsid w:val="00582580"/>
    <w:rsid w:val="00582731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600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C4E"/>
    <w:rsid w:val="005A1DEC"/>
    <w:rsid w:val="005A2018"/>
    <w:rsid w:val="005A23AE"/>
    <w:rsid w:val="005A24FA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7BE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A66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6D7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0A4"/>
    <w:rsid w:val="005D51CD"/>
    <w:rsid w:val="005D532C"/>
    <w:rsid w:val="005D53C6"/>
    <w:rsid w:val="005D64A0"/>
    <w:rsid w:val="005D65BB"/>
    <w:rsid w:val="005D66C9"/>
    <w:rsid w:val="005D676E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C96"/>
    <w:rsid w:val="005F3D05"/>
    <w:rsid w:val="005F40C3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613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46E3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724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E58"/>
    <w:rsid w:val="00662036"/>
    <w:rsid w:val="00662497"/>
    <w:rsid w:val="00662FB8"/>
    <w:rsid w:val="0066317D"/>
    <w:rsid w:val="006631D6"/>
    <w:rsid w:val="0066335F"/>
    <w:rsid w:val="00663650"/>
    <w:rsid w:val="00663820"/>
    <w:rsid w:val="00663DEB"/>
    <w:rsid w:val="00663EA2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0A0"/>
    <w:rsid w:val="00672653"/>
    <w:rsid w:val="00672A50"/>
    <w:rsid w:val="00673249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1D95"/>
    <w:rsid w:val="00681DAD"/>
    <w:rsid w:val="00682149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818"/>
    <w:rsid w:val="00685C0F"/>
    <w:rsid w:val="0068608C"/>
    <w:rsid w:val="006864DC"/>
    <w:rsid w:val="0068691D"/>
    <w:rsid w:val="00686E53"/>
    <w:rsid w:val="006873EE"/>
    <w:rsid w:val="006874AD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4065"/>
    <w:rsid w:val="006A431E"/>
    <w:rsid w:val="006A458D"/>
    <w:rsid w:val="006A4836"/>
    <w:rsid w:val="006A4904"/>
    <w:rsid w:val="006A4D21"/>
    <w:rsid w:val="006A5001"/>
    <w:rsid w:val="006A50C1"/>
    <w:rsid w:val="006A5300"/>
    <w:rsid w:val="006A562C"/>
    <w:rsid w:val="006A59B4"/>
    <w:rsid w:val="006A5BB8"/>
    <w:rsid w:val="006A5BE4"/>
    <w:rsid w:val="006A6177"/>
    <w:rsid w:val="006A6373"/>
    <w:rsid w:val="006A664E"/>
    <w:rsid w:val="006A6890"/>
    <w:rsid w:val="006A6CF3"/>
    <w:rsid w:val="006A6D4C"/>
    <w:rsid w:val="006A7432"/>
    <w:rsid w:val="006B00B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26F"/>
    <w:rsid w:val="006B354D"/>
    <w:rsid w:val="006B3672"/>
    <w:rsid w:val="006B3C03"/>
    <w:rsid w:val="006B3E73"/>
    <w:rsid w:val="006B3F38"/>
    <w:rsid w:val="006B5CE9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38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6C5"/>
    <w:rsid w:val="006F78FF"/>
    <w:rsid w:val="006F7B62"/>
    <w:rsid w:val="006F7D0B"/>
    <w:rsid w:val="006F7D0E"/>
    <w:rsid w:val="006F7E34"/>
    <w:rsid w:val="00700787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54F8"/>
    <w:rsid w:val="007055E1"/>
    <w:rsid w:val="00705E2B"/>
    <w:rsid w:val="00705EE4"/>
    <w:rsid w:val="00705F56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0EF6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D2"/>
    <w:rsid w:val="00723634"/>
    <w:rsid w:val="007238D7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2A1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57A"/>
    <w:rsid w:val="00740AAB"/>
    <w:rsid w:val="0074119E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2D82"/>
    <w:rsid w:val="00753463"/>
    <w:rsid w:val="00753EB7"/>
    <w:rsid w:val="0075414F"/>
    <w:rsid w:val="0075476A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63C"/>
    <w:rsid w:val="00775B4C"/>
    <w:rsid w:val="00775BA3"/>
    <w:rsid w:val="0077648D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2EE"/>
    <w:rsid w:val="0078236C"/>
    <w:rsid w:val="007824D4"/>
    <w:rsid w:val="0078336D"/>
    <w:rsid w:val="00783427"/>
    <w:rsid w:val="0078372D"/>
    <w:rsid w:val="00783C89"/>
    <w:rsid w:val="0078414B"/>
    <w:rsid w:val="00784740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CD6"/>
    <w:rsid w:val="00790DBF"/>
    <w:rsid w:val="00790F95"/>
    <w:rsid w:val="00791029"/>
    <w:rsid w:val="0079107F"/>
    <w:rsid w:val="007913CB"/>
    <w:rsid w:val="007915C9"/>
    <w:rsid w:val="00791916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A8B"/>
    <w:rsid w:val="00795DBA"/>
    <w:rsid w:val="00796048"/>
    <w:rsid w:val="00796547"/>
    <w:rsid w:val="0079683A"/>
    <w:rsid w:val="007969A2"/>
    <w:rsid w:val="00796C67"/>
    <w:rsid w:val="007973F3"/>
    <w:rsid w:val="007975E6"/>
    <w:rsid w:val="0079792C"/>
    <w:rsid w:val="00797AD6"/>
    <w:rsid w:val="00797DD2"/>
    <w:rsid w:val="007A01F2"/>
    <w:rsid w:val="007A02E6"/>
    <w:rsid w:val="007A05AB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2F90"/>
    <w:rsid w:val="007D351D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3E72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9D"/>
    <w:rsid w:val="008059ED"/>
    <w:rsid w:val="00805B0F"/>
    <w:rsid w:val="0080651D"/>
    <w:rsid w:val="008065A3"/>
    <w:rsid w:val="00807746"/>
    <w:rsid w:val="008079F7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1A2E"/>
    <w:rsid w:val="00812099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FD7"/>
    <w:rsid w:val="0082308D"/>
    <w:rsid w:val="00823623"/>
    <w:rsid w:val="00823BD4"/>
    <w:rsid w:val="00823C83"/>
    <w:rsid w:val="00824289"/>
    <w:rsid w:val="008242DF"/>
    <w:rsid w:val="008245DD"/>
    <w:rsid w:val="00825CD2"/>
    <w:rsid w:val="008268F9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A91"/>
    <w:rsid w:val="00830CEA"/>
    <w:rsid w:val="008311B5"/>
    <w:rsid w:val="00831559"/>
    <w:rsid w:val="00831602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E41"/>
    <w:rsid w:val="00840F25"/>
    <w:rsid w:val="0084143F"/>
    <w:rsid w:val="00841651"/>
    <w:rsid w:val="00841956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A86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3610"/>
    <w:rsid w:val="00853C39"/>
    <w:rsid w:val="00854543"/>
    <w:rsid w:val="0085460D"/>
    <w:rsid w:val="0085474A"/>
    <w:rsid w:val="00854E20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4A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59C"/>
    <w:rsid w:val="00865800"/>
    <w:rsid w:val="00865DF8"/>
    <w:rsid w:val="00866233"/>
    <w:rsid w:val="008664EA"/>
    <w:rsid w:val="00866901"/>
    <w:rsid w:val="00866A0C"/>
    <w:rsid w:val="00866EB1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78F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0BAB"/>
    <w:rsid w:val="008A12E7"/>
    <w:rsid w:val="008A1344"/>
    <w:rsid w:val="008A14D0"/>
    <w:rsid w:val="008A1674"/>
    <w:rsid w:val="008A234E"/>
    <w:rsid w:val="008A2B7D"/>
    <w:rsid w:val="008A2D83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7F7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0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233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8F8"/>
    <w:rsid w:val="008D6D99"/>
    <w:rsid w:val="008D7322"/>
    <w:rsid w:val="008D7C5D"/>
    <w:rsid w:val="008E0072"/>
    <w:rsid w:val="008E023C"/>
    <w:rsid w:val="008E1DC0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4D1D"/>
    <w:rsid w:val="008E5151"/>
    <w:rsid w:val="008E55AA"/>
    <w:rsid w:val="008E57A9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B7A"/>
    <w:rsid w:val="008F1BBB"/>
    <w:rsid w:val="008F1CAE"/>
    <w:rsid w:val="008F1CD9"/>
    <w:rsid w:val="008F294E"/>
    <w:rsid w:val="008F2B8D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ABE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4C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4DCD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6D0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458"/>
    <w:rsid w:val="00936870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59A"/>
    <w:rsid w:val="00945A97"/>
    <w:rsid w:val="00945F25"/>
    <w:rsid w:val="00945FBB"/>
    <w:rsid w:val="00946126"/>
    <w:rsid w:val="0094630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5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D4B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0ED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5F09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8B2"/>
    <w:rsid w:val="009D4933"/>
    <w:rsid w:val="009D5B79"/>
    <w:rsid w:val="009D65AB"/>
    <w:rsid w:val="009D66DE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388"/>
    <w:rsid w:val="009E3B47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AA"/>
    <w:rsid w:val="009F290E"/>
    <w:rsid w:val="009F2A0B"/>
    <w:rsid w:val="009F3363"/>
    <w:rsid w:val="009F373B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0CF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17BF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CC2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09"/>
    <w:rsid w:val="00A256BD"/>
    <w:rsid w:val="00A25805"/>
    <w:rsid w:val="00A25E2C"/>
    <w:rsid w:val="00A261D9"/>
    <w:rsid w:val="00A26458"/>
    <w:rsid w:val="00A2688C"/>
    <w:rsid w:val="00A26AD9"/>
    <w:rsid w:val="00A26FFF"/>
    <w:rsid w:val="00A274C9"/>
    <w:rsid w:val="00A27844"/>
    <w:rsid w:val="00A27881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04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2120"/>
    <w:rsid w:val="00A42778"/>
    <w:rsid w:val="00A427B3"/>
    <w:rsid w:val="00A4286C"/>
    <w:rsid w:val="00A42D37"/>
    <w:rsid w:val="00A4301D"/>
    <w:rsid w:val="00A43481"/>
    <w:rsid w:val="00A4383C"/>
    <w:rsid w:val="00A447F4"/>
    <w:rsid w:val="00A44B04"/>
    <w:rsid w:val="00A44C5C"/>
    <w:rsid w:val="00A44F69"/>
    <w:rsid w:val="00A4520D"/>
    <w:rsid w:val="00A453B5"/>
    <w:rsid w:val="00A45518"/>
    <w:rsid w:val="00A4674D"/>
    <w:rsid w:val="00A472F1"/>
    <w:rsid w:val="00A47865"/>
    <w:rsid w:val="00A47900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0D2"/>
    <w:rsid w:val="00A531A8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77FB4"/>
    <w:rsid w:val="00A803F3"/>
    <w:rsid w:val="00A803F9"/>
    <w:rsid w:val="00A81E15"/>
    <w:rsid w:val="00A82394"/>
    <w:rsid w:val="00A82506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57E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721"/>
    <w:rsid w:val="00A96857"/>
    <w:rsid w:val="00A96B80"/>
    <w:rsid w:val="00A96D11"/>
    <w:rsid w:val="00A96F4C"/>
    <w:rsid w:val="00A96F88"/>
    <w:rsid w:val="00A970F6"/>
    <w:rsid w:val="00A9716A"/>
    <w:rsid w:val="00A971F1"/>
    <w:rsid w:val="00A97979"/>
    <w:rsid w:val="00A97FCB"/>
    <w:rsid w:val="00AA036B"/>
    <w:rsid w:val="00AA03E3"/>
    <w:rsid w:val="00AA0B1E"/>
    <w:rsid w:val="00AA0C0E"/>
    <w:rsid w:val="00AA11A1"/>
    <w:rsid w:val="00AA128A"/>
    <w:rsid w:val="00AA1437"/>
    <w:rsid w:val="00AA17CC"/>
    <w:rsid w:val="00AA1DC3"/>
    <w:rsid w:val="00AA2514"/>
    <w:rsid w:val="00AA285F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558"/>
    <w:rsid w:val="00AB170D"/>
    <w:rsid w:val="00AB1CC2"/>
    <w:rsid w:val="00AB22C4"/>
    <w:rsid w:val="00AB304C"/>
    <w:rsid w:val="00AB308E"/>
    <w:rsid w:val="00AB3142"/>
    <w:rsid w:val="00AB3341"/>
    <w:rsid w:val="00AB3CD2"/>
    <w:rsid w:val="00AB42D0"/>
    <w:rsid w:val="00AB4806"/>
    <w:rsid w:val="00AB4B9B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891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3B7"/>
    <w:rsid w:val="00AD0681"/>
    <w:rsid w:val="00AD07D4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6FC0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596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215F"/>
    <w:rsid w:val="00B023E8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0F7D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CF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28F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0EF8"/>
    <w:rsid w:val="00B52887"/>
    <w:rsid w:val="00B5299A"/>
    <w:rsid w:val="00B5388F"/>
    <w:rsid w:val="00B53C5F"/>
    <w:rsid w:val="00B53C65"/>
    <w:rsid w:val="00B53C86"/>
    <w:rsid w:val="00B546A4"/>
    <w:rsid w:val="00B5477A"/>
    <w:rsid w:val="00B54C7F"/>
    <w:rsid w:val="00B5531D"/>
    <w:rsid w:val="00B557F6"/>
    <w:rsid w:val="00B55D33"/>
    <w:rsid w:val="00B55F51"/>
    <w:rsid w:val="00B55F8B"/>
    <w:rsid w:val="00B56297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950"/>
    <w:rsid w:val="00B65FCD"/>
    <w:rsid w:val="00B66413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B6F"/>
    <w:rsid w:val="00B75CAF"/>
    <w:rsid w:val="00B75CBC"/>
    <w:rsid w:val="00B75E63"/>
    <w:rsid w:val="00B76143"/>
    <w:rsid w:val="00B767F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464"/>
    <w:rsid w:val="00B935DA"/>
    <w:rsid w:val="00B94029"/>
    <w:rsid w:val="00B9436F"/>
    <w:rsid w:val="00B94F44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AD7"/>
    <w:rsid w:val="00BA0DB3"/>
    <w:rsid w:val="00BA173D"/>
    <w:rsid w:val="00BA1A55"/>
    <w:rsid w:val="00BA20A9"/>
    <w:rsid w:val="00BA2330"/>
    <w:rsid w:val="00BA24B1"/>
    <w:rsid w:val="00BA2A73"/>
    <w:rsid w:val="00BA2ADE"/>
    <w:rsid w:val="00BA33D5"/>
    <w:rsid w:val="00BA3639"/>
    <w:rsid w:val="00BA38ED"/>
    <w:rsid w:val="00BA3AB4"/>
    <w:rsid w:val="00BA3B2B"/>
    <w:rsid w:val="00BA426B"/>
    <w:rsid w:val="00BA451E"/>
    <w:rsid w:val="00BA4B88"/>
    <w:rsid w:val="00BA4D9B"/>
    <w:rsid w:val="00BA4EA5"/>
    <w:rsid w:val="00BA569B"/>
    <w:rsid w:val="00BA5859"/>
    <w:rsid w:val="00BA5899"/>
    <w:rsid w:val="00BA59F2"/>
    <w:rsid w:val="00BA5FE8"/>
    <w:rsid w:val="00BA6514"/>
    <w:rsid w:val="00BA6B06"/>
    <w:rsid w:val="00BA6CBA"/>
    <w:rsid w:val="00BA705D"/>
    <w:rsid w:val="00BA7813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20"/>
    <w:rsid w:val="00BB1C8F"/>
    <w:rsid w:val="00BB1DE2"/>
    <w:rsid w:val="00BB1EB2"/>
    <w:rsid w:val="00BB203E"/>
    <w:rsid w:val="00BB20D7"/>
    <w:rsid w:val="00BB237F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11"/>
    <w:rsid w:val="00BC0294"/>
    <w:rsid w:val="00BC040C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944"/>
    <w:rsid w:val="00BC3D6F"/>
    <w:rsid w:val="00BC40CF"/>
    <w:rsid w:val="00BC482A"/>
    <w:rsid w:val="00BC499B"/>
    <w:rsid w:val="00BC4FCB"/>
    <w:rsid w:val="00BC503B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CD0"/>
    <w:rsid w:val="00BD6D2C"/>
    <w:rsid w:val="00BD6D94"/>
    <w:rsid w:val="00BD7043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A1F"/>
    <w:rsid w:val="00BE6C5E"/>
    <w:rsid w:val="00BE6DC7"/>
    <w:rsid w:val="00BE70F0"/>
    <w:rsid w:val="00BE74AA"/>
    <w:rsid w:val="00BE7582"/>
    <w:rsid w:val="00BE7B71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0F02"/>
    <w:rsid w:val="00C010AF"/>
    <w:rsid w:val="00C0118F"/>
    <w:rsid w:val="00C02756"/>
    <w:rsid w:val="00C03215"/>
    <w:rsid w:val="00C03347"/>
    <w:rsid w:val="00C03610"/>
    <w:rsid w:val="00C0363B"/>
    <w:rsid w:val="00C037D0"/>
    <w:rsid w:val="00C03E12"/>
    <w:rsid w:val="00C04491"/>
    <w:rsid w:val="00C04C82"/>
    <w:rsid w:val="00C04F7E"/>
    <w:rsid w:val="00C057EA"/>
    <w:rsid w:val="00C05A89"/>
    <w:rsid w:val="00C05C6D"/>
    <w:rsid w:val="00C05FBC"/>
    <w:rsid w:val="00C065B3"/>
    <w:rsid w:val="00C07174"/>
    <w:rsid w:val="00C07205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B68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772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0F33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73B"/>
    <w:rsid w:val="00C607E3"/>
    <w:rsid w:val="00C60986"/>
    <w:rsid w:val="00C6099A"/>
    <w:rsid w:val="00C60B0B"/>
    <w:rsid w:val="00C613D3"/>
    <w:rsid w:val="00C61B84"/>
    <w:rsid w:val="00C61C39"/>
    <w:rsid w:val="00C61F81"/>
    <w:rsid w:val="00C61FFB"/>
    <w:rsid w:val="00C622E9"/>
    <w:rsid w:val="00C62A9B"/>
    <w:rsid w:val="00C63031"/>
    <w:rsid w:val="00C633D2"/>
    <w:rsid w:val="00C63457"/>
    <w:rsid w:val="00C6390B"/>
    <w:rsid w:val="00C63AF4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B81"/>
    <w:rsid w:val="00C65F24"/>
    <w:rsid w:val="00C66939"/>
    <w:rsid w:val="00C669C9"/>
    <w:rsid w:val="00C66A74"/>
    <w:rsid w:val="00C66BFE"/>
    <w:rsid w:val="00C671BE"/>
    <w:rsid w:val="00C6770E"/>
    <w:rsid w:val="00C67718"/>
    <w:rsid w:val="00C677C7"/>
    <w:rsid w:val="00C70343"/>
    <w:rsid w:val="00C70635"/>
    <w:rsid w:val="00C7151E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059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CBE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5DB"/>
    <w:rsid w:val="00C87A2A"/>
    <w:rsid w:val="00C87D7D"/>
    <w:rsid w:val="00C87E53"/>
    <w:rsid w:val="00C91206"/>
    <w:rsid w:val="00C916B2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C83"/>
    <w:rsid w:val="00CA2C9E"/>
    <w:rsid w:val="00CA2E55"/>
    <w:rsid w:val="00CA2F35"/>
    <w:rsid w:val="00CA31ED"/>
    <w:rsid w:val="00CA38B1"/>
    <w:rsid w:val="00CA398A"/>
    <w:rsid w:val="00CA3BB4"/>
    <w:rsid w:val="00CA42F8"/>
    <w:rsid w:val="00CA4938"/>
    <w:rsid w:val="00CA65BD"/>
    <w:rsid w:val="00CA6C33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799"/>
    <w:rsid w:val="00CB5F37"/>
    <w:rsid w:val="00CB646B"/>
    <w:rsid w:val="00CB67A0"/>
    <w:rsid w:val="00CB67E7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3FCF"/>
    <w:rsid w:val="00CD4AB9"/>
    <w:rsid w:val="00CD5A12"/>
    <w:rsid w:val="00CD5FF4"/>
    <w:rsid w:val="00CD63EC"/>
    <w:rsid w:val="00CD6A3A"/>
    <w:rsid w:val="00CD6E80"/>
    <w:rsid w:val="00CD7333"/>
    <w:rsid w:val="00CD7460"/>
    <w:rsid w:val="00CD7B4D"/>
    <w:rsid w:val="00CD7C9A"/>
    <w:rsid w:val="00CD7D4B"/>
    <w:rsid w:val="00CD7FBA"/>
    <w:rsid w:val="00CE0223"/>
    <w:rsid w:val="00CE05FA"/>
    <w:rsid w:val="00CE09C0"/>
    <w:rsid w:val="00CE155B"/>
    <w:rsid w:val="00CE1C59"/>
    <w:rsid w:val="00CE1CFF"/>
    <w:rsid w:val="00CE2635"/>
    <w:rsid w:val="00CE27C9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1783"/>
    <w:rsid w:val="00D026F2"/>
    <w:rsid w:val="00D028E9"/>
    <w:rsid w:val="00D02D30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236"/>
    <w:rsid w:val="00D078EA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D95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31D2"/>
    <w:rsid w:val="00D33735"/>
    <w:rsid w:val="00D33778"/>
    <w:rsid w:val="00D338CE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050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14C"/>
    <w:rsid w:val="00D812D6"/>
    <w:rsid w:val="00D813EC"/>
    <w:rsid w:val="00D81438"/>
    <w:rsid w:val="00D819CE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5EFB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878AF"/>
    <w:rsid w:val="00D90055"/>
    <w:rsid w:val="00D906B6"/>
    <w:rsid w:val="00D90D77"/>
    <w:rsid w:val="00D90FC5"/>
    <w:rsid w:val="00D91D83"/>
    <w:rsid w:val="00D921E4"/>
    <w:rsid w:val="00D92A78"/>
    <w:rsid w:val="00D92C73"/>
    <w:rsid w:val="00D93255"/>
    <w:rsid w:val="00D93503"/>
    <w:rsid w:val="00D93874"/>
    <w:rsid w:val="00D93B21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2C8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82E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0F1B"/>
    <w:rsid w:val="00DC15B8"/>
    <w:rsid w:val="00DC1747"/>
    <w:rsid w:val="00DC19A0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6E91"/>
    <w:rsid w:val="00DC6F7F"/>
    <w:rsid w:val="00DC7661"/>
    <w:rsid w:val="00DC7749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2AB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444"/>
    <w:rsid w:val="00DE175F"/>
    <w:rsid w:val="00DE1BA4"/>
    <w:rsid w:val="00DE1FDE"/>
    <w:rsid w:val="00DE2087"/>
    <w:rsid w:val="00DE296A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6FE3"/>
    <w:rsid w:val="00DF71CD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B0E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0FF4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382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1F4D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27999"/>
    <w:rsid w:val="00E30119"/>
    <w:rsid w:val="00E307B9"/>
    <w:rsid w:val="00E307E4"/>
    <w:rsid w:val="00E30A15"/>
    <w:rsid w:val="00E30D08"/>
    <w:rsid w:val="00E30E5D"/>
    <w:rsid w:val="00E310D9"/>
    <w:rsid w:val="00E31909"/>
    <w:rsid w:val="00E31AF5"/>
    <w:rsid w:val="00E31FEA"/>
    <w:rsid w:val="00E320AC"/>
    <w:rsid w:val="00E322DE"/>
    <w:rsid w:val="00E322ED"/>
    <w:rsid w:val="00E327F3"/>
    <w:rsid w:val="00E32AAF"/>
    <w:rsid w:val="00E3339C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763"/>
    <w:rsid w:val="00E42D94"/>
    <w:rsid w:val="00E43000"/>
    <w:rsid w:val="00E433A8"/>
    <w:rsid w:val="00E43607"/>
    <w:rsid w:val="00E43A20"/>
    <w:rsid w:val="00E44248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583A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67716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6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46F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09A"/>
    <w:rsid w:val="00EB6401"/>
    <w:rsid w:val="00EB6591"/>
    <w:rsid w:val="00EB6C05"/>
    <w:rsid w:val="00EB6D99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31E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AF5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EAC"/>
    <w:rsid w:val="00ED6FB8"/>
    <w:rsid w:val="00ED73FA"/>
    <w:rsid w:val="00ED74C5"/>
    <w:rsid w:val="00ED7F67"/>
    <w:rsid w:val="00EE02AE"/>
    <w:rsid w:val="00EE03E6"/>
    <w:rsid w:val="00EE0515"/>
    <w:rsid w:val="00EE0AB4"/>
    <w:rsid w:val="00EE0DC2"/>
    <w:rsid w:val="00EE104D"/>
    <w:rsid w:val="00EE1067"/>
    <w:rsid w:val="00EE1904"/>
    <w:rsid w:val="00EE1912"/>
    <w:rsid w:val="00EE1B60"/>
    <w:rsid w:val="00EE20D9"/>
    <w:rsid w:val="00EE233C"/>
    <w:rsid w:val="00EE260B"/>
    <w:rsid w:val="00EE27F0"/>
    <w:rsid w:val="00EE2965"/>
    <w:rsid w:val="00EE2B83"/>
    <w:rsid w:val="00EE3A22"/>
    <w:rsid w:val="00EE3E62"/>
    <w:rsid w:val="00EE4235"/>
    <w:rsid w:val="00EE4297"/>
    <w:rsid w:val="00EE43BE"/>
    <w:rsid w:val="00EE43C8"/>
    <w:rsid w:val="00EE4AC7"/>
    <w:rsid w:val="00EE5089"/>
    <w:rsid w:val="00EE534C"/>
    <w:rsid w:val="00EE53BB"/>
    <w:rsid w:val="00EE53DC"/>
    <w:rsid w:val="00EE5621"/>
    <w:rsid w:val="00EE5D99"/>
    <w:rsid w:val="00EE608A"/>
    <w:rsid w:val="00EE615F"/>
    <w:rsid w:val="00EE625C"/>
    <w:rsid w:val="00EE6868"/>
    <w:rsid w:val="00EE6CF2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17E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45D7"/>
    <w:rsid w:val="00F04E92"/>
    <w:rsid w:val="00F04F5E"/>
    <w:rsid w:val="00F04F6F"/>
    <w:rsid w:val="00F058D9"/>
    <w:rsid w:val="00F05AE0"/>
    <w:rsid w:val="00F05DDB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1E2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3C7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28A"/>
    <w:rsid w:val="00F235A0"/>
    <w:rsid w:val="00F235C7"/>
    <w:rsid w:val="00F23D2A"/>
    <w:rsid w:val="00F248AA"/>
    <w:rsid w:val="00F249EE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536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5D11"/>
    <w:rsid w:val="00F36BD8"/>
    <w:rsid w:val="00F37023"/>
    <w:rsid w:val="00F40D47"/>
    <w:rsid w:val="00F40DD7"/>
    <w:rsid w:val="00F41084"/>
    <w:rsid w:val="00F412C4"/>
    <w:rsid w:val="00F412F7"/>
    <w:rsid w:val="00F417E2"/>
    <w:rsid w:val="00F41AE9"/>
    <w:rsid w:val="00F41C8B"/>
    <w:rsid w:val="00F42084"/>
    <w:rsid w:val="00F424FA"/>
    <w:rsid w:val="00F43334"/>
    <w:rsid w:val="00F4333D"/>
    <w:rsid w:val="00F4356D"/>
    <w:rsid w:val="00F4373F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7472"/>
    <w:rsid w:val="00F47A37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AA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0E6F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3E34"/>
    <w:rsid w:val="00F74195"/>
    <w:rsid w:val="00F74480"/>
    <w:rsid w:val="00F7457E"/>
    <w:rsid w:val="00F74A2D"/>
    <w:rsid w:val="00F74A3A"/>
    <w:rsid w:val="00F74B40"/>
    <w:rsid w:val="00F75306"/>
    <w:rsid w:val="00F753FF"/>
    <w:rsid w:val="00F75B81"/>
    <w:rsid w:val="00F762AC"/>
    <w:rsid w:val="00F76425"/>
    <w:rsid w:val="00F765A8"/>
    <w:rsid w:val="00F76B45"/>
    <w:rsid w:val="00F76F47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2F8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3FFE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D42"/>
    <w:rsid w:val="00FA2EF8"/>
    <w:rsid w:val="00FA3960"/>
    <w:rsid w:val="00FA3EBC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93B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65D3"/>
    <w:rsid w:val="00FB6E18"/>
    <w:rsid w:val="00FB729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56B2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4D84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2D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13</Pages>
  <Words>2508</Words>
  <Characters>11200</Characters>
  <Application>Microsoft Office Word</Application>
  <DocSecurity>0</DocSecurity>
  <Lines>93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Saisamorn, Chimyoo</cp:lastModifiedBy>
  <cp:revision>3</cp:revision>
  <cp:lastPrinted>2022-08-08T12:39:00Z</cp:lastPrinted>
  <dcterms:created xsi:type="dcterms:W3CDTF">2022-08-09T08:42:00Z</dcterms:created>
  <dcterms:modified xsi:type="dcterms:W3CDTF">2022-08-09T08:42:00Z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