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666D857C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2612EB7D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561F58CC" w:rsidR="005737E2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17F37" w:rsidRPr="009566C2" w14:paraId="2A55CC71" w14:textId="77777777" w:rsidTr="00E37BB8">
        <w:tc>
          <w:tcPr>
            <w:tcW w:w="1188" w:type="dxa"/>
          </w:tcPr>
          <w:p w14:paraId="70794BDE" w14:textId="51ABEA9C" w:rsidR="00717F37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78608832" w14:textId="65CF81BD" w:rsidR="00717F37" w:rsidRDefault="00717F37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7AF29021" w:rsidR="00404CBA" w:rsidRDefault="00A946E1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25DA9890" w:rsidR="00404CBA" w:rsidRPr="00463144" w:rsidRDefault="00A946E1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04CBA" w:rsidRPr="009566C2" w14:paraId="4F037D36" w14:textId="77777777" w:rsidTr="00E37BB8">
        <w:tc>
          <w:tcPr>
            <w:tcW w:w="1188" w:type="dxa"/>
          </w:tcPr>
          <w:p w14:paraId="156B923B" w14:textId="135AD385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</w:t>
            </w:r>
            <w:r w:rsidR="00A946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345" w:type="dxa"/>
          </w:tcPr>
          <w:p w14:paraId="5AD596B5" w14:textId="6528CAB1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4CBA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70A9DBB0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5A6C7B">
        <w:rPr>
          <w:rFonts w:ascii="Angsana New" w:hAnsi="Angsana New"/>
          <w:sz w:val="30"/>
          <w:szCs w:val="30"/>
        </w:rPr>
        <w:t>10</w:t>
      </w:r>
      <w:r w:rsidR="00E37BB8">
        <w:rPr>
          <w:rFonts w:ascii="Angsana New" w:hAnsi="Angsana New"/>
          <w:sz w:val="30"/>
          <w:szCs w:val="30"/>
          <w:cs/>
        </w:rPr>
        <w:t xml:space="preserve"> </w:t>
      </w:r>
      <w:r w:rsidR="00E37BB8">
        <w:rPr>
          <w:rFonts w:ascii="Angsana New" w:hAnsi="Angsana New" w:hint="cs"/>
          <w:sz w:val="30"/>
          <w:szCs w:val="30"/>
          <w:cs/>
        </w:rPr>
        <w:t>สิงหาคม</w:t>
      </w:r>
      <w:r w:rsidR="00561498">
        <w:rPr>
          <w:rFonts w:ascii="Angsana New" w:hAnsi="Angsana New" w:hint="cs"/>
          <w:sz w:val="30"/>
          <w:szCs w:val="30"/>
          <w:cs/>
        </w:rPr>
        <w:t xml:space="preserve"> </w:t>
      </w:r>
      <w:r w:rsidR="00BA0B72">
        <w:rPr>
          <w:rFonts w:ascii="Angsana New" w:hAnsi="Angsana New"/>
          <w:sz w:val="30"/>
          <w:szCs w:val="30"/>
        </w:rPr>
        <w:t>256</w:t>
      </w:r>
      <w:r w:rsidR="006B36F8">
        <w:rPr>
          <w:rFonts w:ascii="Angsana New" w:hAnsi="Angsana New"/>
          <w:sz w:val="30"/>
          <w:szCs w:val="30"/>
        </w:rPr>
        <w:t>5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7506EE42" w:rsidR="00A506AB" w:rsidRDefault="00A8369A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="00051F21"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6D076A">
        <w:rPr>
          <w:rFonts w:ascii="Angsana New" w:hAnsi="Angsana New" w:cs="Angsana New"/>
          <w:cs/>
        </w:rPr>
        <w:t>ผลิตเพลา</w:t>
      </w:r>
      <w:r w:rsidR="00215C35" w:rsidRPr="006D076A">
        <w:rPr>
          <w:rFonts w:ascii="Angsana New" w:hAnsi="Angsana New" w:cs="Angsana New" w:hint="cs"/>
          <w:cs/>
        </w:rPr>
        <w:t>ข้าง</w:t>
      </w:r>
      <w:r w:rsidR="00F30074" w:rsidRPr="006D076A">
        <w:rPr>
          <w:rFonts w:ascii="Angsana New" w:hAnsi="Angsana New" w:cs="Angsana New"/>
          <w:cs/>
        </w:rPr>
        <w:t>และ</w:t>
      </w:r>
      <w:r w:rsidR="00BA55F2" w:rsidRPr="006D076A">
        <w:rPr>
          <w:rFonts w:ascii="Angsana New" w:hAnsi="Angsana New" w:cs="Angsana New" w:hint="cs"/>
          <w:cs/>
        </w:rPr>
        <w:t>เพลา</w:t>
      </w:r>
      <w:r w:rsidR="00F30074" w:rsidRPr="006D076A">
        <w:rPr>
          <w:rFonts w:ascii="Angsana New" w:hAnsi="Angsana New" w:cs="Angsana New"/>
          <w:cs/>
        </w:rPr>
        <w:t>รองแหนบ</w:t>
      </w:r>
      <w:r w:rsidR="00922686" w:rsidRPr="006D076A">
        <w:rPr>
          <w:rFonts w:ascii="Angsana New" w:hAnsi="Angsana New" w:cs="Angsana New"/>
          <w:cs/>
        </w:rPr>
        <w:t xml:space="preserve"> </w:t>
      </w:r>
      <w:r w:rsidR="00183A2B" w:rsidRPr="006D076A">
        <w:rPr>
          <w:rFonts w:ascii="Angsana New" w:hAnsi="Angsana New" w:cs="Angsana New"/>
          <w:cs/>
        </w:rPr>
        <w:t>รายละ</w:t>
      </w:r>
      <w:r w:rsidR="00183A2B" w:rsidRPr="00537948">
        <w:rPr>
          <w:rFonts w:ascii="Angsana New" w:hAnsi="Angsana New" w:cs="Angsana New"/>
          <w:cs/>
        </w:rPr>
        <w:t>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1" w:name="_Hlk35076687"/>
      <w:r w:rsidR="00E37BB8">
        <w:rPr>
          <w:rFonts w:ascii="Angsana New" w:hAnsi="Angsana New" w:cs="Angsana New"/>
          <w:lang w:val="en-US"/>
        </w:rPr>
        <w:t xml:space="preserve">30 </w:t>
      </w:r>
      <w:r w:rsidR="00E37BB8">
        <w:rPr>
          <w:rFonts w:ascii="Angsana New" w:hAnsi="Angsana New" w:cs="Angsana New" w:hint="cs"/>
          <w:cs/>
          <w:lang w:val="en-US"/>
        </w:rPr>
        <w:t>มิถุนายน</w:t>
      </w:r>
      <w:r w:rsidR="00E37BB8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E37BB8" w:rsidRPr="00537948">
        <w:rPr>
          <w:rFonts w:ascii="Angsana New" w:hAnsi="Angsana New" w:cs="Angsana New"/>
          <w:lang w:val="en-US"/>
        </w:rPr>
        <w:t>256</w:t>
      </w:r>
      <w:r w:rsidR="00E37BB8">
        <w:rPr>
          <w:rFonts w:ascii="Angsana New" w:hAnsi="Angsana New" w:cs="Angsana New"/>
          <w:lang w:val="en-US"/>
        </w:rPr>
        <w:t>5</w:t>
      </w:r>
      <w:r w:rsidR="00E37BB8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1"/>
      <w:r w:rsidR="00E37BB8" w:rsidRPr="00537948">
        <w:rPr>
          <w:rFonts w:ascii="Angsana New" w:hAnsi="Angsana New" w:cs="Angsana New" w:hint="cs"/>
          <w:cs/>
        </w:rPr>
        <w:t>และ</w:t>
      </w:r>
      <w:r w:rsidR="00E37BB8">
        <w:rPr>
          <w:rFonts w:ascii="Angsana New" w:hAnsi="Angsana New" w:cs="Angsana New" w:hint="cs"/>
          <w:cs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6B36F8">
        <w:rPr>
          <w:rFonts w:ascii="Angsana New" w:hAnsi="Angsana New" w:cs="Angsana New"/>
          <w:lang w:val="en-US"/>
        </w:rPr>
        <w:t>4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395523" w:rsidRPr="007720CC">
        <w:rPr>
          <w:rFonts w:ascii="Angsana New" w:hAnsi="Angsana New" w:cs="Angsana New"/>
          <w:lang w:val="en-US"/>
        </w:rPr>
        <w:t>4</w:t>
      </w:r>
    </w:p>
    <w:p w14:paraId="549BDD5E" w14:textId="7A884473" w:rsidR="00B05061" w:rsidRPr="00E77D79" w:rsidRDefault="00B0506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3B1959B" w14:textId="735DE7F7" w:rsidR="00A8369A" w:rsidRPr="001D09E7" w:rsidRDefault="002C3A5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cs/>
        </w:rPr>
      </w:pPr>
      <w:r w:rsidRPr="00994DBB">
        <w:rPr>
          <w:rFonts w:ascii="Angsana New" w:hAnsi="Angsana New" w:cs="Angsana New"/>
          <w:spacing w:val="4"/>
          <w:cs/>
          <w:lang w:val="en-US"/>
        </w:rPr>
        <w:t>ในระหว่างปี</w:t>
      </w:r>
      <w:r w:rsidRPr="00994DBB">
        <w:rPr>
          <w:rFonts w:ascii="Angsana New" w:hAnsi="Angsana New" w:cs="Angsana New"/>
          <w:spacing w:val="4"/>
          <w:lang w:val="en-US"/>
        </w:rPr>
        <w:t xml:space="preserve"> 2564 </w:t>
      </w:r>
      <w:r w:rsidRPr="00994DBB">
        <w:rPr>
          <w:rFonts w:ascii="Angsana New" w:hAnsi="Angsana New" w:cs="Angsana New"/>
          <w:spacing w:val="4"/>
          <w:cs/>
          <w:lang w:val="en-US"/>
        </w:rPr>
        <w:t>บริษัทได้ดำเนินการตามแผนการปรับโครงสร้างกิจการของบริษัท ซึ่งได้รับมติอนุมัติจาก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ที่ประชุมวิสามัญของผู้ถือหุ้นของบริษัท เมื่อวันที่</w:t>
      </w:r>
      <w:r w:rsidRPr="00994DBB">
        <w:rPr>
          <w:rFonts w:ascii="Angsana New" w:hAnsi="Angsana New" w:cs="Angsana New"/>
          <w:spacing w:val="4"/>
          <w:lang w:val="en-US"/>
        </w:rPr>
        <w:t> 9 </w:t>
      </w:r>
      <w:r w:rsidRPr="00994DBB">
        <w:rPr>
          <w:rFonts w:ascii="Angsana New" w:hAnsi="Angsana New" w:cs="Angsana New"/>
          <w:spacing w:val="4"/>
          <w:cs/>
          <w:lang w:val="en-US"/>
        </w:rPr>
        <w:t>กันยายน</w:t>
      </w:r>
      <w:r w:rsidRPr="00994DBB">
        <w:rPr>
          <w:rFonts w:ascii="Angsana New" w:hAnsi="Angsana New" w:cs="Angsana New"/>
          <w:spacing w:val="4"/>
          <w:lang w:val="en-US"/>
        </w:rPr>
        <w:t> 2564 </w:t>
      </w:r>
      <w:r w:rsidRPr="00994DBB">
        <w:rPr>
          <w:rFonts w:ascii="Angsana New" w:hAnsi="Angsana New" w:cs="Angsana New"/>
          <w:spacing w:val="4"/>
          <w:cs/>
          <w:lang w:val="en-US"/>
        </w:rPr>
        <w:t>ผู้ถือหุ้นมีมติอนุมัติแผนการปรับโครงสร้างกิจการ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และโอนกิจการบางส่วนของบริษัทซึ่งได้แก่สายงานการผลิตและจำหน่ายผลิตภัณฑ์ประเภทเพลาข้าง 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ไปยังบริษัท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>สมบูรณ์ ฟอร์จจิ้ง เทคโนโลยี จำกัด ซึ่งเป็นบริษัทย่อย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ทั้งนี้ตั้งแต่วันที่ </w:t>
      </w:r>
      <w:r w:rsidRPr="00994DBB">
        <w:rPr>
          <w:rFonts w:ascii="Angsana New" w:hAnsi="Angsana New" w:cs="Angsana New"/>
          <w:spacing w:val="4"/>
          <w:lang w:val="en-US"/>
        </w:rPr>
        <w:t xml:space="preserve">27 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ธันวาคม </w:t>
      </w:r>
      <w:r w:rsidRPr="00994DBB">
        <w:rPr>
          <w:rFonts w:ascii="Angsana New" w:hAnsi="Angsana New" w:cs="Angsana New"/>
          <w:spacing w:val="4"/>
          <w:lang w:val="en-US"/>
        </w:rPr>
        <w:t xml:space="preserve">2564 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บริษัทดำเนินธุรกิจหลักเป็นบริษัทโฮลดิ้ง</w:t>
      </w:r>
      <w:r w:rsidR="00C90F6C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44704A42" w14:textId="77777777" w:rsidR="00A506AB" w:rsidRPr="00E77D79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3EA83474" w14:textId="25EA7207" w:rsidR="00A506AB" w:rsidRPr="00E77D79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6999F528" w14:textId="4808E242" w:rsidR="002D5CC2" w:rsidRPr="000C6BA7" w:rsidRDefault="00525431" w:rsidP="000C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9121E4" w:rsidRPr="00E82511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0E82511" w:rsidRPr="00E825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</w:t>
      </w:r>
      <w:r w:rsidR="00E82511" w:rsidRPr="00E82511">
        <w:rPr>
          <w:rFonts w:ascii="Angsana New" w:hAnsi="Angsana New" w:hint="cs"/>
          <w:spacing w:val="-6"/>
          <w:sz w:val="30"/>
          <w:szCs w:val="30"/>
          <w:cs/>
        </w:rPr>
        <w:t>หมายเหตุ</w:t>
      </w:r>
      <w:r w:rsidR="00E82511" w:rsidRPr="00537948">
        <w:rPr>
          <w:rFonts w:ascii="Angsana New" w:hAnsi="Angsana New" w:hint="cs"/>
          <w:cs/>
        </w:rPr>
        <w:t xml:space="preserve">    </w:t>
      </w:r>
      <w:r w:rsidR="00E82511"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  <w:cs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  <w:cs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  <w:cs/>
        </w:rPr>
        <w:t xml:space="preserve"> 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="00A506AB"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161555" w:rsidRPr="00E77D79">
        <w:rPr>
          <w:rFonts w:ascii="Angsana New" w:hAnsi="Angsana New" w:hint="cs"/>
          <w:sz w:val="30"/>
          <w:szCs w:val="30"/>
          <w:cs/>
        </w:rPr>
        <w:t>ใน</w:t>
      </w:r>
      <w:r w:rsidR="00350E5E" w:rsidRPr="00E77D79">
        <w:rPr>
          <w:rFonts w:ascii="Angsana New" w:hAnsi="Angsana New" w:hint="cs"/>
          <w:cs/>
        </w:rPr>
        <w:t xml:space="preserve">    </w:t>
      </w:r>
      <w:r w:rsidR="00350E5E" w:rsidRPr="00E77D79">
        <w:rPr>
          <w:rFonts w:ascii="Angsana New" w:hAnsi="Angsana New"/>
          <w:cs/>
        </w:rPr>
        <w:br/>
      </w:r>
      <w:r w:rsidR="00161555"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A506AB"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A506AB" w:rsidRPr="00537948">
        <w:rPr>
          <w:rFonts w:ascii="Angsana New" w:hAnsi="Angsana New"/>
          <w:sz w:val="30"/>
          <w:szCs w:val="30"/>
          <w:cs/>
        </w:rPr>
        <w:t>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6B36F8">
        <w:rPr>
          <w:rFonts w:ascii="Angsana New" w:hAnsi="Angsana New"/>
          <w:sz w:val="30"/>
          <w:szCs w:val="30"/>
        </w:rPr>
        <w:t>4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EF2D51" w14:textId="4DB0ED2D" w:rsidR="007E48DA" w:rsidRDefault="00D85C82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6B36F8">
        <w:rPr>
          <w:rFonts w:ascii="Angsana New" w:hAnsi="Angsana New"/>
          <w:sz w:val="30"/>
          <w:szCs w:val="30"/>
        </w:rPr>
        <w:t>4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</w:p>
    <w:p w14:paraId="1787A9FF" w14:textId="4A915C86" w:rsidR="00B3456E" w:rsidRDefault="00B3456E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85365" w14:textId="1D641825" w:rsidR="00B3456E" w:rsidRPr="00E77D79" w:rsidRDefault="00F0305C" w:rsidP="00F03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 w:rsidRPr="00D60095">
        <w:rPr>
          <w:rFonts w:ascii="Angsana New" w:hAnsi="Angsana New" w:cs="Angsana New" w:hint="cs"/>
          <w:b/>
          <w:bCs/>
          <w:cs/>
        </w:rPr>
        <w:lastRenderedPageBreak/>
        <w:t>3</w:t>
      </w:r>
      <w:r w:rsidR="00DE14E5" w:rsidRPr="00D60095">
        <w:rPr>
          <w:rFonts w:ascii="Angsana New" w:hAnsi="Angsana New" w:cs="Angsana New"/>
          <w:b/>
          <w:bCs/>
          <w:cs/>
        </w:rPr>
        <w:tab/>
      </w:r>
      <w:r w:rsidR="00DD0EFA" w:rsidRPr="00D6009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3F801F52" w14:textId="04BB1211" w:rsidR="00103E54" w:rsidRDefault="0010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080"/>
        <w:gridCol w:w="270"/>
        <w:gridCol w:w="990"/>
        <w:gridCol w:w="270"/>
        <w:gridCol w:w="1080"/>
        <w:gridCol w:w="270"/>
        <w:gridCol w:w="16"/>
        <w:gridCol w:w="1064"/>
      </w:tblGrid>
      <w:tr w:rsidR="00E37BB8" w:rsidRPr="008733FB" w14:paraId="64055E2F" w14:textId="77777777" w:rsidTr="00850B11">
        <w:trPr>
          <w:trHeight w:val="87"/>
          <w:tblHeader/>
        </w:trPr>
        <w:tc>
          <w:tcPr>
            <w:tcW w:w="4320" w:type="dxa"/>
          </w:tcPr>
          <w:p w14:paraId="4F91C50E" w14:textId="6559F80A" w:rsidR="00E37BB8" w:rsidRPr="006F0709" w:rsidRDefault="00850B11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" w:type="dxa"/>
          </w:tcPr>
          <w:p w14:paraId="264183ED" w14:textId="5F65F0C7" w:rsidR="00E37BB8" w:rsidRPr="00A56D0D" w:rsidRDefault="00E37BB8" w:rsidP="001F241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A6EECC5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7E1AF5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CDCF73B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BB8" w:rsidRPr="008733FB" w14:paraId="1280A844" w14:textId="77777777" w:rsidTr="00850B11">
        <w:trPr>
          <w:tblHeader/>
        </w:trPr>
        <w:tc>
          <w:tcPr>
            <w:tcW w:w="4320" w:type="dxa"/>
          </w:tcPr>
          <w:p w14:paraId="3CFB236A" w14:textId="3FF7B137" w:rsidR="00E37BB8" w:rsidRPr="006F0709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50B11"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98A7A65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622D9" w14:textId="0023E2DA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4F3B479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F7767" w14:textId="6FB8C35A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745E0A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8AB9A" w14:textId="7DB1C225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2EC2A75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25998D" w14:textId="5C46BD00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37BB8" w:rsidRPr="008733FB" w14:paraId="5C3017F2" w14:textId="77777777" w:rsidTr="00850B11">
        <w:trPr>
          <w:tblHeader/>
        </w:trPr>
        <w:tc>
          <w:tcPr>
            <w:tcW w:w="4320" w:type="dxa"/>
          </w:tcPr>
          <w:p w14:paraId="6CC3FDB6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9141F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14:paraId="49B5BD68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7BB8" w:rsidRPr="008733FB" w14:paraId="289C9A0A" w14:textId="77777777" w:rsidTr="00850B11">
        <w:tc>
          <w:tcPr>
            <w:tcW w:w="4320" w:type="dxa"/>
          </w:tcPr>
          <w:p w14:paraId="3C137E99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52EC8BB2" w14:textId="77777777" w:rsidR="00E37BB8" w:rsidRPr="008733FB" w:rsidRDefault="00E37BB8" w:rsidP="001F241A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81CE1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8CF2F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12A0C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6DE61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E2F24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35450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A9671E7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4B" w:rsidRPr="008733FB" w14:paraId="1500A227" w14:textId="77777777" w:rsidTr="00850B11">
        <w:tc>
          <w:tcPr>
            <w:tcW w:w="4320" w:type="dxa"/>
          </w:tcPr>
          <w:p w14:paraId="1ACE336C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73977C24" w14:textId="64D2F635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825CFA" w14:textId="3ECCF85D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35ABE0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0F8E09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C8CB0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2C57B" w14:textId="3FC2A230" w:rsidR="004C654B" w:rsidRPr="008733FB" w:rsidRDefault="00CD3252" w:rsidP="00C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FEE104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0B2E6C" w14:textId="1EB31475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4C654B" w:rsidRPr="008733FB" w14:paraId="1C2C7E43" w14:textId="77777777" w:rsidTr="00850B11">
        <w:tc>
          <w:tcPr>
            <w:tcW w:w="4320" w:type="dxa"/>
          </w:tcPr>
          <w:p w14:paraId="54597F7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087CF000" w14:textId="0C3C2906" w:rsidR="004C654B" w:rsidRPr="008733FB" w:rsidRDefault="004C654B" w:rsidP="004C654B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0FE0B4" w14:textId="5860CD78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2C35C7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7EBB5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BA657B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3FAA6" w14:textId="4F63BE10" w:rsidR="004C654B" w:rsidRPr="008733FB" w:rsidRDefault="00CD3252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F5F7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437969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959973" w14:textId="30DB1480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4C654B" w:rsidRPr="008733FB" w14:paraId="350B2465" w14:textId="77777777" w:rsidTr="00850B11">
        <w:tc>
          <w:tcPr>
            <w:tcW w:w="4320" w:type="dxa"/>
          </w:tcPr>
          <w:p w14:paraId="71F48DA1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4DEA49A8" w14:textId="7AFE6F84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1888B9" w14:textId="14B74B9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42011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1A28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360671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1E343" w14:textId="62EA81B1" w:rsidR="004C654B" w:rsidRPr="008733FB" w:rsidRDefault="00CD3252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983C62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515A89" w14:textId="3A6BF188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654B" w:rsidRPr="008733FB" w14:paraId="42BD8DC3" w14:textId="77777777" w:rsidTr="00850B11">
        <w:tc>
          <w:tcPr>
            <w:tcW w:w="4320" w:type="dxa"/>
          </w:tcPr>
          <w:p w14:paraId="5404A5BD" w14:textId="60351AC4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14CBD7EB" w14:textId="0E091ED5" w:rsidR="004C654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7117FC" w14:textId="56DB8EE9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1B1FC49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C2BEB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1CDB827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DD9DB0" w14:textId="37F5CB87" w:rsidR="004C654B" w:rsidRPr="001D6932" w:rsidRDefault="00CD3252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6</w:t>
            </w:r>
            <w:r w:rsidR="009409C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2F71225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3B7327" w14:textId="7B2CDAD1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0F7D7A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4C654B" w:rsidRPr="008733FB" w14:paraId="446F3D52" w14:textId="77777777" w:rsidTr="00850B11">
        <w:tc>
          <w:tcPr>
            <w:tcW w:w="4320" w:type="dxa"/>
          </w:tcPr>
          <w:p w14:paraId="618B678C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3C105042" w14:textId="3A59ABEC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3CB1E" w14:textId="4F319410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F42141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AC8EE8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F34163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0240B" w14:textId="262C8DD9" w:rsidR="004C654B" w:rsidRPr="001D6932" w:rsidRDefault="00C852D6" w:rsidP="00C8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1392DD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F5EC19" w14:textId="0DE1CEC2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D95D6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654B" w:rsidRPr="008733FB" w14:paraId="15F9F88C" w14:textId="77777777" w:rsidTr="00850B11">
        <w:tc>
          <w:tcPr>
            <w:tcW w:w="4320" w:type="dxa"/>
          </w:tcPr>
          <w:p w14:paraId="7A903C24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70" w:type="dxa"/>
          </w:tcPr>
          <w:p w14:paraId="0A602A9E" w14:textId="1D255D52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4F947D" w14:textId="3C0A084C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0055E0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EB63BD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5E430C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EE0BA" w14:textId="409EE147" w:rsidR="004C654B" w:rsidRPr="001D6932" w:rsidRDefault="00C852D6" w:rsidP="00C8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401059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BFD276" w14:textId="78DD3E3E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C654B" w:rsidRPr="008733FB" w14:paraId="55DF1A2D" w14:textId="77777777" w:rsidTr="00850B11">
        <w:tc>
          <w:tcPr>
            <w:tcW w:w="4320" w:type="dxa"/>
          </w:tcPr>
          <w:p w14:paraId="31C0DA1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4E7C80C5" w14:textId="3D79CB6F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4F789" w14:textId="67ED2752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7900CF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20EE53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63B9EC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06F6C" w14:textId="159126D0" w:rsidR="004C654B" w:rsidRPr="001D6932" w:rsidRDefault="00C852D6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1F5029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530B23" w14:textId="3E2C932A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654B" w:rsidRPr="008733FB" w14:paraId="3975C0AA" w14:textId="77777777" w:rsidTr="00850B11">
        <w:tc>
          <w:tcPr>
            <w:tcW w:w="4320" w:type="dxa"/>
          </w:tcPr>
          <w:p w14:paraId="6AFC0FBB" w14:textId="77777777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2F45B8A" w14:textId="047E4775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89878" w14:textId="100A5B38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AE1D8A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B03131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5BFA99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9723D" w14:textId="30B7D885" w:rsidR="004C654B" w:rsidRPr="001D6932" w:rsidRDefault="00C852D6" w:rsidP="00C8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90398B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FC69DB" w14:textId="2F00CD25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C654B" w:rsidRPr="008733FB" w14:paraId="075EE056" w14:textId="77777777" w:rsidTr="00850B11">
        <w:tc>
          <w:tcPr>
            <w:tcW w:w="4320" w:type="dxa"/>
          </w:tcPr>
          <w:p w14:paraId="756D05E2" w14:textId="77777777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0" w:type="dxa"/>
          </w:tcPr>
          <w:p w14:paraId="72879DEB" w14:textId="7B87F6B8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3316" w14:textId="785A326E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2EB06D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3332D8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325BDE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B0D7E" w14:textId="17FA21E3" w:rsidR="004C654B" w:rsidRPr="001D6932" w:rsidRDefault="00C852D6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417D4F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70EDC9" w14:textId="19C78F7C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654B" w:rsidRPr="00636712" w14:paraId="7DCC9483" w14:textId="77777777" w:rsidTr="00850B11">
        <w:tc>
          <w:tcPr>
            <w:tcW w:w="4320" w:type="dxa"/>
          </w:tcPr>
          <w:p w14:paraId="5DD0EC14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DA062" w14:textId="77777777" w:rsidR="004C654B" w:rsidRPr="00636712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FE9AFB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C5EAF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92EB4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15BAD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6BCBD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35DAC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6D8678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4B" w:rsidRPr="008733FB" w14:paraId="13A4A15D" w14:textId="77777777" w:rsidTr="00850B11">
        <w:tc>
          <w:tcPr>
            <w:tcW w:w="4320" w:type="dxa"/>
          </w:tcPr>
          <w:p w14:paraId="2C6A6D83" w14:textId="77777777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09F80140" w14:textId="77777777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4B2BE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9E93B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555DD8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DE00B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8BECB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C3F72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EAE01C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4B" w:rsidRPr="008733FB" w14:paraId="3288CCFA" w14:textId="77777777" w:rsidTr="00850B11">
        <w:tc>
          <w:tcPr>
            <w:tcW w:w="4320" w:type="dxa"/>
          </w:tcPr>
          <w:p w14:paraId="2DCF24C2" w14:textId="77777777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7EC1F440" w14:textId="2A10D8EC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429EB" w14:textId="3144293D" w:rsidR="004C654B" w:rsidRPr="001D6932" w:rsidRDefault="00682635" w:rsidP="0068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890127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DF47B" w14:textId="40466FAA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898FF2E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26226" w14:textId="71F2C473" w:rsidR="004C654B" w:rsidRPr="001D6932" w:rsidRDefault="00C852D6" w:rsidP="00C8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FC2EDD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9E8CB4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654B" w:rsidRPr="008733FB" w14:paraId="2FCD8EB6" w14:textId="77777777" w:rsidTr="00850B11">
        <w:tc>
          <w:tcPr>
            <w:tcW w:w="4320" w:type="dxa"/>
          </w:tcPr>
          <w:p w14:paraId="19944468" w14:textId="35E7FB57" w:rsidR="004C654B" w:rsidRDefault="004C654B" w:rsidP="004C65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810FA7C" w14:textId="77777777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66436E" w14:textId="234145EE" w:rsidR="004C654B" w:rsidRPr="001D6932" w:rsidRDefault="00682635" w:rsidP="00C1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35D1BD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C2662" w14:textId="1FA213A5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197EED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737B8" w14:textId="5CB92A8A" w:rsidR="004C654B" w:rsidRPr="001D6932" w:rsidRDefault="00C852D6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915DCC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C80751" w14:textId="27D86F05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A32C6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C654B" w:rsidRPr="008733FB" w14:paraId="19019837" w14:textId="77777777" w:rsidTr="00850B11">
        <w:tc>
          <w:tcPr>
            <w:tcW w:w="4320" w:type="dxa"/>
          </w:tcPr>
          <w:p w14:paraId="0AACFE48" w14:textId="14711511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0C49DBDF" w14:textId="3E7D5A60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C3C95" w14:textId="7228186B" w:rsidR="004C654B" w:rsidRPr="001D6932" w:rsidRDefault="000F5F73" w:rsidP="000F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7D140A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40DA8C" w14:textId="725CB085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0CE402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4730A" w14:textId="1604AB41" w:rsidR="004C654B" w:rsidRPr="001D6932" w:rsidRDefault="00B95AF5" w:rsidP="00B9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02E2738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0D9B0B" w14:textId="27A78B19" w:rsidR="004C654B" w:rsidRPr="008733FB" w:rsidRDefault="00EE2765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2D5D" w:rsidRPr="008733FB" w14:paraId="6914F2C9" w14:textId="77777777" w:rsidTr="00850B11">
        <w:tc>
          <w:tcPr>
            <w:tcW w:w="4320" w:type="dxa"/>
          </w:tcPr>
          <w:p w14:paraId="7D817299" w14:textId="66A09DB0" w:rsidR="00372D5D" w:rsidRPr="002C30BD" w:rsidRDefault="00372D5D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0B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6A165E00" w14:textId="77777777" w:rsidR="00372D5D" w:rsidRPr="002C30BD" w:rsidRDefault="00372D5D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1211B" w14:textId="47415BAD" w:rsidR="00372D5D" w:rsidRPr="00235C77" w:rsidRDefault="00F83114" w:rsidP="000F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FFF35B" w14:textId="77777777" w:rsidR="00372D5D" w:rsidRPr="00235C77" w:rsidRDefault="00372D5D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27CF4A" w14:textId="4934069B" w:rsidR="00372D5D" w:rsidRPr="00235C77" w:rsidRDefault="00EE2765" w:rsidP="00EE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480C92" w14:textId="77777777" w:rsidR="00372D5D" w:rsidRPr="00235C77" w:rsidRDefault="00372D5D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709D8" w14:textId="00B60FE0" w:rsidR="00372D5D" w:rsidRPr="00235C77" w:rsidRDefault="00F83114" w:rsidP="00F8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E15DE9" w14:textId="77777777" w:rsidR="00372D5D" w:rsidRPr="00EE2765" w:rsidRDefault="00372D5D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1DCA78F" w14:textId="6F40526C" w:rsidR="00372D5D" w:rsidRDefault="00EE2765" w:rsidP="00EE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654B" w:rsidRPr="008733FB" w14:paraId="05995984" w14:textId="77777777" w:rsidTr="00850B11">
        <w:tc>
          <w:tcPr>
            <w:tcW w:w="4320" w:type="dxa"/>
          </w:tcPr>
          <w:p w14:paraId="7E44A9EE" w14:textId="0FE379CE" w:rsidR="004C654B" w:rsidRDefault="004C654B" w:rsidP="004C65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  <w:r w:rsidR="00D059C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2B3817C2" w14:textId="3DA258E2" w:rsidR="004C654B" w:rsidRPr="001B653D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F4308A" w14:textId="7C879553" w:rsidR="004C654B" w:rsidRPr="00E37BB8" w:rsidRDefault="00682635" w:rsidP="0068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F6E76A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899B6" w14:textId="77777777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41F7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0CDAA8C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45EA6" w14:textId="0353C1A8" w:rsidR="004C654B" w:rsidRDefault="00C852D6" w:rsidP="00C8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800370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10ABBD" w14:textId="77777777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654B" w:rsidRPr="00636712" w14:paraId="77904CA3" w14:textId="77777777" w:rsidTr="00850B11">
        <w:tc>
          <w:tcPr>
            <w:tcW w:w="4320" w:type="dxa"/>
          </w:tcPr>
          <w:p w14:paraId="426C4105" w14:textId="77777777" w:rsidR="004C654B" w:rsidRPr="00636712" w:rsidRDefault="004C654B" w:rsidP="004C65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072CD7" w14:textId="77777777" w:rsidR="004C654B" w:rsidRPr="00636712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500DA6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84F1B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6F8252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75084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8B1CB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98A6A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600443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4B" w:rsidRPr="008733FB" w14:paraId="4B6ACDD2" w14:textId="77777777" w:rsidTr="00850B11">
        <w:tc>
          <w:tcPr>
            <w:tcW w:w="4320" w:type="dxa"/>
          </w:tcPr>
          <w:p w14:paraId="365364AA" w14:textId="01618FFA" w:rsidR="004C654B" w:rsidRDefault="004C654B" w:rsidP="004C65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8498CD9" w14:textId="77777777" w:rsidR="004C654B" w:rsidRPr="001B653D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AD386C" w14:textId="77777777" w:rsidR="004C654B" w:rsidRPr="00E37BB8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A6E0A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C3134" w14:textId="77777777" w:rsidR="004C654B" w:rsidRPr="00E41F7D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385AE1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32C0C" w14:textId="77777777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DBF0B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56FE68" w14:textId="77777777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4B" w:rsidRPr="008733FB" w14:paraId="2D312799" w14:textId="77777777" w:rsidTr="00850B11">
        <w:tc>
          <w:tcPr>
            <w:tcW w:w="4320" w:type="dxa"/>
          </w:tcPr>
          <w:p w14:paraId="7B7630C2" w14:textId="183CC12B" w:rsidR="004C654B" w:rsidRPr="008733FB" w:rsidRDefault="004C654B" w:rsidP="004C65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0039780B" w14:textId="18389C9D" w:rsidR="004C654B" w:rsidRPr="001B653D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BEF153" w14:textId="633260B4" w:rsidR="004C654B" w:rsidRPr="00E37BB8" w:rsidRDefault="00C10535" w:rsidP="00C1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33CC0E4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0B47C" w14:textId="2E25D78B" w:rsidR="004C654B" w:rsidRPr="00E41F7D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7D8C1BA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CDDC0" w14:textId="024D069E" w:rsidR="004C654B" w:rsidRDefault="00C10535" w:rsidP="00C10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23FF24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FFF39A" w14:textId="7CCAB45A" w:rsidR="004C654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654B" w:rsidRPr="00636712" w14:paraId="7A25655E" w14:textId="77777777" w:rsidTr="00850B11">
        <w:tc>
          <w:tcPr>
            <w:tcW w:w="4320" w:type="dxa"/>
            <w:shd w:val="clear" w:color="auto" w:fill="auto"/>
          </w:tcPr>
          <w:p w14:paraId="5791901F" w14:textId="77777777" w:rsidR="004C654B" w:rsidRPr="00636712" w:rsidRDefault="004C654B" w:rsidP="004C65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52E402" w14:textId="77777777" w:rsidR="004C654B" w:rsidRPr="00636712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01E609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E2C1C9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30FFAE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CD90E0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3BB2F9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4DCCE2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1B9A615" w14:textId="77777777" w:rsidR="004C654B" w:rsidRPr="0063671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4B" w:rsidRPr="008733FB" w14:paraId="4929AC72" w14:textId="77777777" w:rsidTr="001F241A">
        <w:tc>
          <w:tcPr>
            <w:tcW w:w="4590" w:type="dxa"/>
            <w:gridSpan w:val="2"/>
          </w:tcPr>
          <w:p w14:paraId="07AEBD2A" w14:textId="77777777" w:rsidR="004C654B" w:rsidRPr="008733FB" w:rsidRDefault="004C654B" w:rsidP="004C65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59BAB08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D2347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3F3EAC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42B32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9E76B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FCDF0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8C3067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4B" w:rsidRPr="008733FB" w14:paraId="22087EE3" w14:textId="77777777" w:rsidTr="001F241A">
        <w:tc>
          <w:tcPr>
            <w:tcW w:w="4590" w:type="dxa"/>
            <w:gridSpan w:val="2"/>
          </w:tcPr>
          <w:p w14:paraId="5EC960C3" w14:textId="77777777" w:rsidR="004C654B" w:rsidRPr="006D4613" w:rsidRDefault="004C654B" w:rsidP="004C65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E920063" w14:textId="77777777" w:rsidR="004C654B" w:rsidRPr="006D4613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5D737" w14:textId="77777777" w:rsidR="004C654B" w:rsidRPr="006D4613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E3F8F" w14:textId="77777777" w:rsidR="004C654B" w:rsidRPr="006D4613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91E0E" w14:textId="77777777" w:rsidR="004C654B" w:rsidRPr="006D4613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2AF0A" w14:textId="77777777" w:rsidR="004C654B" w:rsidRPr="006D4613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1F610" w14:textId="77777777" w:rsidR="004C654B" w:rsidRPr="006D4613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699F13" w14:textId="77777777" w:rsidR="004C654B" w:rsidRPr="006D4613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D4B" w:rsidRPr="008733FB" w14:paraId="14921474" w14:textId="77777777" w:rsidTr="001F241A">
        <w:tc>
          <w:tcPr>
            <w:tcW w:w="4590" w:type="dxa"/>
            <w:gridSpan w:val="2"/>
          </w:tcPr>
          <w:p w14:paraId="3AF87BEB" w14:textId="77777777" w:rsidR="00703D4B" w:rsidRPr="006D4613" w:rsidRDefault="00703D4B" w:rsidP="00703D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69B6BBB6" w14:textId="794C8375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24C310D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283D5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B88607D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A7AA6" w14:textId="61C1EEAF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36FE09C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08A441" w14:textId="4FC7E524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703D4B" w:rsidRPr="008733FB" w14:paraId="283D0A4C" w14:textId="77777777" w:rsidTr="00636712">
        <w:tc>
          <w:tcPr>
            <w:tcW w:w="4590" w:type="dxa"/>
            <w:gridSpan w:val="2"/>
          </w:tcPr>
          <w:p w14:paraId="43275A84" w14:textId="77777777" w:rsidR="00703D4B" w:rsidRPr="006D4613" w:rsidRDefault="00703D4B" w:rsidP="00703D4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C85284" w14:textId="712877E1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12869E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C32E1E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CD231E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91727" w14:textId="46A44776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8A2AAD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2942430" w14:textId="394A7912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3D4B" w:rsidRPr="008733FB" w14:paraId="026E1D4F" w14:textId="77777777" w:rsidTr="00636712">
        <w:tc>
          <w:tcPr>
            <w:tcW w:w="4590" w:type="dxa"/>
            <w:gridSpan w:val="2"/>
          </w:tcPr>
          <w:p w14:paraId="48C0DCAD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DEB53C" w14:textId="4DF31A5F" w:rsidR="00703D4B" w:rsidRPr="00703D4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D4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FDB9736" w14:textId="77777777" w:rsidR="00703D4B" w:rsidRPr="00703D4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4D959" w14:textId="77777777" w:rsidR="00703D4B" w:rsidRPr="00703D4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D4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A52DFEF" w14:textId="77777777" w:rsidR="00703D4B" w:rsidRPr="00703D4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659AEE" w14:textId="5B76337D" w:rsidR="00703D4B" w:rsidRPr="00703D4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D4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CF584C2" w14:textId="77777777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F300B0" w14:textId="799137DA" w:rsidR="00703D4B" w:rsidRPr="006D4613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703D4B" w:rsidRPr="00636712" w14:paraId="688451D6" w14:textId="77777777" w:rsidTr="00696A14">
        <w:tc>
          <w:tcPr>
            <w:tcW w:w="4590" w:type="dxa"/>
            <w:gridSpan w:val="2"/>
          </w:tcPr>
          <w:p w14:paraId="405960AD" w14:textId="77777777" w:rsidR="00703D4B" w:rsidRPr="00636712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DE942E" w14:textId="77777777" w:rsidR="00703D4B" w:rsidRPr="00636712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8E77F8D" w14:textId="77777777" w:rsidR="00703D4B" w:rsidRPr="00636712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153211" w14:textId="77777777" w:rsidR="00703D4B" w:rsidRPr="00636712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C2E9AF3" w14:textId="77777777" w:rsidR="00703D4B" w:rsidRPr="00636712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FB683F" w14:textId="77777777" w:rsidR="00703D4B" w:rsidRPr="00636712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1DAF80E" w14:textId="77777777" w:rsidR="00703D4B" w:rsidRPr="00636712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86AE948" w14:textId="77777777" w:rsidR="00703D4B" w:rsidRPr="00636712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696A14" w:rsidRPr="00636712" w14:paraId="2BE88D12" w14:textId="77777777" w:rsidTr="00696A14">
        <w:tc>
          <w:tcPr>
            <w:tcW w:w="4590" w:type="dxa"/>
            <w:gridSpan w:val="2"/>
          </w:tcPr>
          <w:p w14:paraId="06638552" w14:textId="77777777" w:rsidR="00696A14" w:rsidRPr="00636712" w:rsidRDefault="00696A14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32FE414E" w14:textId="77777777" w:rsidR="00696A14" w:rsidRPr="00636712" w:rsidRDefault="00696A14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F1C0EBF" w14:textId="77777777" w:rsidR="00696A14" w:rsidRPr="00636712" w:rsidRDefault="00696A14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</w:tcPr>
          <w:p w14:paraId="526EA52E" w14:textId="77777777" w:rsidR="00696A14" w:rsidRPr="00636712" w:rsidRDefault="00696A14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9C3AFD9" w14:textId="77777777" w:rsidR="00696A14" w:rsidRPr="00636712" w:rsidRDefault="00696A14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</w:tcPr>
          <w:p w14:paraId="633E0560" w14:textId="77777777" w:rsidR="00696A14" w:rsidRPr="00636712" w:rsidRDefault="00696A14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D61234B" w14:textId="77777777" w:rsidR="00696A14" w:rsidRPr="00636712" w:rsidRDefault="00696A14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  <w:gridSpan w:val="2"/>
          </w:tcPr>
          <w:p w14:paraId="7293D1E7" w14:textId="77777777" w:rsidR="00696A14" w:rsidRPr="00636712" w:rsidRDefault="00696A14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03D4B" w:rsidRPr="008733FB" w14:paraId="1EA21FE7" w14:textId="77777777" w:rsidTr="00850B11">
        <w:tc>
          <w:tcPr>
            <w:tcW w:w="4320" w:type="dxa"/>
          </w:tcPr>
          <w:p w14:paraId="12F26791" w14:textId="22C47F8F" w:rsidR="00703D4B" w:rsidRPr="006F0709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787BE31D" w14:textId="77777777" w:rsidR="00703D4B" w:rsidRPr="008733FB" w:rsidRDefault="00703D4B" w:rsidP="00703D4B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4CDA4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DB07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C7C33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596A8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174AF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gridSpan w:val="2"/>
          </w:tcPr>
          <w:p w14:paraId="4A964C9E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3062ABC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D4B" w:rsidRPr="008733FB" w14:paraId="06C3A6E8" w14:textId="77777777" w:rsidTr="00850B11">
        <w:tc>
          <w:tcPr>
            <w:tcW w:w="4320" w:type="dxa"/>
          </w:tcPr>
          <w:p w14:paraId="64BA8C21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639ECC17" w14:textId="4EDCE397" w:rsidR="00703D4B" w:rsidRPr="008733FB" w:rsidRDefault="00703D4B" w:rsidP="00703D4B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88318" w14:textId="27565E20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79A0969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67C4E1" w14:textId="7098B954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F8CD5F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B82FC" w14:textId="784D3B36" w:rsidR="00703D4B" w:rsidRPr="008733FB" w:rsidRDefault="00C218F4" w:rsidP="00C2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  <w:gridSpan w:val="2"/>
          </w:tcPr>
          <w:p w14:paraId="230CF6B5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3614C94" w14:textId="10BF6A62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03D4B" w:rsidRPr="008733FB" w14:paraId="3BB57F7B" w14:textId="77777777" w:rsidTr="00850B11">
        <w:tc>
          <w:tcPr>
            <w:tcW w:w="4320" w:type="dxa"/>
          </w:tcPr>
          <w:p w14:paraId="1AE6BD4B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20F8A3C4" w14:textId="0B13E64F" w:rsidR="00703D4B" w:rsidRPr="008733FB" w:rsidRDefault="00703D4B" w:rsidP="00703D4B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F4E8C" w14:textId="3765A673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965417A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DBF75" w14:textId="6DD1B3A0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F02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F6D90C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190A1" w14:textId="45E57CC7" w:rsidR="00703D4B" w:rsidRPr="008733FB" w:rsidRDefault="00C218F4" w:rsidP="00C21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  <w:gridSpan w:val="2"/>
          </w:tcPr>
          <w:p w14:paraId="1A46404A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1D1B85" w14:textId="1094B536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3D4B" w:rsidRPr="008733FB" w14:paraId="33BCA6AB" w14:textId="77777777" w:rsidTr="00850B11">
        <w:tc>
          <w:tcPr>
            <w:tcW w:w="4320" w:type="dxa"/>
          </w:tcPr>
          <w:p w14:paraId="37EE0DD5" w14:textId="0FF3AE7B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270" w:type="dxa"/>
          </w:tcPr>
          <w:p w14:paraId="79DBF5C0" w14:textId="15771EFF" w:rsidR="00703D4B" w:rsidRPr="008733FB" w:rsidRDefault="00703D4B" w:rsidP="00703D4B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A1A7F" w14:textId="51AF65CA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2737BB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91D62" w14:textId="09828718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39130A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3C3B9" w14:textId="50E0D252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  <w:gridSpan w:val="2"/>
          </w:tcPr>
          <w:p w14:paraId="2938616E" w14:textId="7777777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ABD1ADF" w14:textId="611AA6C7" w:rsidR="00703D4B" w:rsidRPr="008733FB" w:rsidRDefault="00703D4B" w:rsidP="0070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01E4CC60" w14:textId="77777777" w:rsidR="00937AB0" w:rsidRPr="00937AB0" w:rsidRDefault="00937AB0">
      <w:pPr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080"/>
        <w:gridCol w:w="270"/>
        <w:gridCol w:w="990"/>
        <w:gridCol w:w="270"/>
        <w:gridCol w:w="1080"/>
        <w:gridCol w:w="286"/>
        <w:gridCol w:w="1064"/>
      </w:tblGrid>
      <w:tr w:rsidR="00636712" w:rsidRPr="008733FB" w14:paraId="50856519" w14:textId="77777777" w:rsidTr="00937AB0">
        <w:trPr>
          <w:tblHeader/>
        </w:trPr>
        <w:tc>
          <w:tcPr>
            <w:tcW w:w="4320" w:type="dxa"/>
          </w:tcPr>
          <w:p w14:paraId="1E9AD5CC" w14:textId="34352FDD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" w:type="dxa"/>
          </w:tcPr>
          <w:p w14:paraId="3508BA11" w14:textId="15ECDC41" w:rsidR="00636712" w:rsidRPr="008733FB" w:rsidRDefault="00636712" w:rsidP="0063671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AD6F88A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09A239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A12140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712" w:rsidRPr="008733FB" w14:paraId="41D9D171" w14:textId="77777777" w:rsidTr="00937AB0">
        <w:trPr>
          <w:tblHeader/>
        </w:trPr>
        <w:tc>
          <w:tcPr>
            <w:tcW w:w="4320" w:type="dxa"/>
          </w:tcPr>
          <w:p w14:paraId="2884498C" w14:textId="50D74C91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232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06550D" w14:textId="77777777" w:rsidR="00636712" w:rsidRPr="000232C0" w:rsidRDefault="00636712" w:rsidP="0063671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9C1B7" w14:textId="05EFD34A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897C32" w14:textId="77777777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6E679A" w14:textId="1F029147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68945D4" w14:textId="77777777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8A96A" w14:textId="5A161400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14:paraId="4D98015A" w14:textId="77777777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B78BC3A" w14:textId="4C04E8D2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36712" w:rsidRPr="008733FB" w14:paraId="4E6717FC" w14:textId="77777777" w:rsidTr="00937AB0">
        <w:trPr>
          <w:tblHeader/>
        </w:trPr>
        <w:tc>
          <w:tcPr>
            <w:tcW w:w="4320" w:type="dxa"/>
          </w:tcPr>
          <w:p w14:paraId="5C44A3C1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B1CCC" w14:textId="77777777" w:rsidR="00636712" w:rsidRPr="008733FB" w:rsidRDefault="00636712" w:rsidP="0063671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C9C9759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712" w:rsidRPr="008733FB" w14:paraId="61A5B0E2" w14:textId="77777777" w:rsidTr="00850B11">
        <w:tc>
          <w:tcPr>
            <w:tcW w:w="4320" w:type="dxa"/>
          </w:tcPr>
          <w:p w14:paraId="640FF2B1" w14:textId="77777777" w:rsidR="00636712" w:rsidRPr="00D85EB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2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52DE4977" w14:textId="77777777" w:rsidR="00636712" w:rsidRPr="008733FB" w:rsidRDefault="00636712" w:rsidP="0063671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539EA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B9E20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DFC7A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BBFC5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8AE2D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0BEC45F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804A0C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54A71B9C" w14:textId="77777777" w:rsidTr="00850B11">
        <w:tc>
          <w:tcPr>
            <w:tcW w:w="4320" w:type="dxa"/>
          </w:tcPr>
          <w:p w14:paraId="2C7FB820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AC77E4A" w14:textId="06EC0B93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44AE7C" w14:textId="345D7DE8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E6771A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74192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F5DEF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84016" w14:textId="271D7C4C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3A3F8454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C4596B" w14:textId="1FC346E4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F51A4A" w:rsidRPr="008733FB" w14:paraId="7F3CCF04" w14:textId="77777777" w:rsidTr="00850B11">
        <w:tc>
          <w:tcPr>
            <w:tcW w:w="4320" w:type="dxa"/>
          </w:tcPr>
          <w:p w14:paraId="29DB234A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56E58BC6" w14:textId="2884C57E" w:rsidR="00F51A4A" w:rsidRPr="008733FB" w:rsidRDefault="00F51A4A" w:rsidP="00F51A4A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30061E" w14:textId="01B3EA80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6788E9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C2E9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93DF18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29B2B" w14:textId="3136439B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86" w:type="dxa"/>
          </w:tcPr>
          <w:p w14:paraId="7A67BFC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934F235" w14:textId="49ECE624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F51A4A" w:rsidRPr="008733FB" w14:paraId="124E5815" w14:textId="77777777" w:rsidTr="00850B11">
        <w:tc>
          <w:tcPr>
            <w:tcW w:w="4320" w:type="dxa"/>
          </w:tcPr>
          <w:p w14:paraId="5ADEBEB8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E4772D6" w14:textId="08994A5E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0D34FE" w14:textId="6E37F355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B69F0F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0D16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6F074E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82AD5" w14:textId="09CC5C8A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3D0FEBA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CFF09C" w14:textId="2E6C00B8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51A4A" w:rsidRPr="008733FB" w14:paraId="2E298A06" w14:textId="77777777" w:rsidTr="00850B11">
        <w:tc>
          <w:tcPr>
            <w:tcW w:w="4320" w:type="dxa"/>
          </w:tcPr>
          <w:p w14:paraId="291C23A1" w14:textId="1F25C216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1A8503E0" w14:textId="7BC6B895" w:rsidR="00F51A4A" w:rsidRPr="00522275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4390B" w14:textId="737F04FB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AD2C2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70B9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A41C43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A0B5FA" w14:textId="0006DBB3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6" w:type="dxa"/>
          </w:tcPr>
          <w:p w14:paraId="1571FF3B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5DB6E76" w14:textId="1E0A8E2A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F5F73">
              <w:rPr>
                <w:rFonts w:ascii="Angsana New" w:hAnsi="Angsana New"/>
                <w:sz w:val="30"/>
                <w:szCs w:val="30"/>
              </w:rPr>
              <w:t>3</w:t>
            </w:r>
            <w:r w:rsidR="00A54C1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51A4A" w:rsidRPr="008733FB" w14:paraId="44DB6E47" w14:textId="77777777" w:rsidTr="00850B11">
        <w:tc>
          <w:tcPr>
            <w:tcW w:w="4320" w:type="dxa"/>
          </w:tcPr>
          <w:p w14:paraId="2680F96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3CED5B9B" w14:textId="637BFCA8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E02C10" w14:textId="6DFCB16B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074B1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D86CC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6D1C358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FD187" w14:textId="22271308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1355D142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4980B4" w14:textId="6D20DA48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03B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1A4A" w:rsidRPr="008733FB" w14:paraId="0D379D68" w14:textId="77777777" w:rsidTr="00850B11">
        <w:tc>
          <w:tcPr>
            <w:tcW w:w="4320" w:type="dxa"/>
          </w:tcPr>
          <w:p w14:paraId="3122816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70" w:type="dxa"/>
          </w:tcPr>
          <w:p w14:paraId="13CBC7BB" w14:textId="2698A8AD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A0CF4" w14:textId="122F56D3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8FB312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D5AFDA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C810D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AEF5C" w14:textId="5011EBCE" w:rsidR="00F51A4A" w:rsidRPr="005045D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27FD5B9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DAF680D" w14:textId="0E617F3A" w:rsidR="00F51A4A" w:rsidRPr="005045D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51A4A" w:rsidRPr="008733FB" w14:paraId="07DFF77E" w14:textId="77777777" w:rsidTr="00850B11">
        <w:tc>
          <w:tcPr>
            <w:tcW w:w="4320" w:type="dxa"/>
          </w:tcPr>
          <w:p w14:paraId="2D588B51" w14:textId="64715760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38E56FD4" w14:textId="498BC10D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FFE3D8" w14:textId="3D22A75B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4A869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4DC745" w14:textId="7799BAAF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E2771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04D3B" w14:textId="176C8B4B" w:rsidR="00F51A4A" w:rsidRPr="005A2056" w:rsidRDefault="00306AA5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7B9FA506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68ADA28" w14:textId="5F9BCFD2" w:rsidR="00F51A4A" w:rsidRPr="00A503B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09F915FF" w14:textId="77777777" w:rsidTr="00850B11">
        <w:tc>
          <w:tcPr>
            <w:tcW w:w="4320" w:type="dxa"/>
          </w:tcPr>
          <w:p w14:paraId="5A1FFF43" w14:textId="007994A1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18909A97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873FE2" w14:textId="5347A586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AAC7A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BAF404" w14:textId="7EA5F8FE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3011D2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8935D" w14:textId="644540E4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68AA03B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D5E6943" w14:textId="404E227B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F51A4A" w:rsidRPr="008733FB" w14:paraId="548D64D2" w14:textId="77777777" w:rsidTr="00850B11">
        <w:tc>
          <w:tcPr>
            <w:tcW w:w="4320" w:type="dxa"/>
          </w:tcPr>
          <w:p w14:paraId="0981F79B" w14:textId="3FE56DEE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5A04A1BD" w14:textId="1179DF26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DC4D8" w14:textId="757B2B91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3595F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C71C8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9EC4F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7ABC6" w14:textId="4FD748F0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6D85958E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C7657E" w14:textId="592F60F2" w:rsidR="00F51A4A" w:rsidRPr="005045D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03B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1A4A" w:rsidRPr="008733FB" w14:paraId="0C334921" w14:textId="77777777" w:rsidTr="00850B11">
        <w:tc>
          <w:tcPr>
            <w:tcW w:w="4320" w:type="dxa"/>
          </w:tcPr>
          <w:p w14:paraId="4A24D9EF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0" w:type="dxa"/>
          </w:tcPr>
          <w:p w14:paraId="02C9837D" w14:textId="4230C022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607D6" w14:textId="5E0FF32D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2763C7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2B9B42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EFF29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A6CDC" w14:textId="1115FE6D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746F243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6CE1CC9" w14:textId="68F996CD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51A4A" w:rsidRPr="008733FB" w14:paraId="3425C362" w14:textId="77777777" w:rsidTr="00850B11">
        <w:tc>
          <w:tcPr>
            <w:tcW w:w="4320" w:type="dxa"/>
          </w:tcPr>
          <w:p w14:paraId="26891F00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5771CB0" w14:textId="77777777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594760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8118E6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A52379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4E8C5C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6B7021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48B97023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D0FD9DE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1A4A" w:rsidRPr="008733FB" w14:paraId="64C69A29" w14:textId="77777777" w:rsidTr="00850B11">
        <w:tc>
          <w:tcPr>
            <w:tcW w:w="4320" w:type="dxa"/>
          </w:tcPr>
          <w:p w14:paraId="27C5671C" w14:textId="77777777" w:rsidR="00F51A4A" w:rsidRPr="005A2056" w:rsidRDefault="00F51A4A" w:rsidP="00F51A4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5B117536" w14:textId="77777777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CA82DE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B47D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D061C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47C4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11107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FD713D4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920A780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07A19C76" w14:textId="77777777" w:rsidTr="00850B11">
        <w:tc>
          <w:tcPr>
            <w:tcW w:w="4320" w:type="dxa"/>
          </w:tcPr>
          <w:p w14:paraId="32150DBB" w14:textId="77777777" w:rsidR="00F51A4A" w:rsidRPr="005A2056" w:rsidRDefault="00F51A4A" w:rsidP="00F51A4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6CBC9BEB" w14:textId="6347BF3A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B6702C" w14:textId="1CA257C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3FA0DBE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0FFD" w14:textId="1D8D0B02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9E807D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1C662" w14:textId="7FBD86C1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5EA45A11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202E6B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4FF728DF" w14:textId="77777777" w:rsidTr="00850B11">
        <w:tc>
          <w:tcPr>
            <w:tcW w:w="4320" w:type="dxa"/>
          </w:tcPr>
          <w:p w14:paraId="5DFC0952" w14:textId="77777777" w:rsidR="00F51A4A" w:rsidRPr="005A2056" w:rsidRDefault="00F51A4A" w:rsidP="00F51A4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28FE804F" w14:textId="527FFCF8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D114B" w14:textId="74D350EF" w:rsidR="00F51A4A" w:rsidRPr="005A2056" w:rsidRDefault="00CC15C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D45BC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90ED2" w14:textId="6A7E7376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4A59BF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1A47F" w14:textId="24E799F1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76F040C6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9F1E550" w14:textId="77777777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7F1B6F83" w14:textId="77777777" w:rsidTr="00850B11">
        <w:tc>
          <w:tcPr>
            <w:tcW w:w="4320" w:type="dxa"/>
          </w:tcPr>
          <w:p w14:paraId="14CF008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4549BE7" w14:textId="320B81D7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DCABB" w14:textId="0881D1F1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872B4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4C167" w14:textId="50E128FE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CC4823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837A4" w14:textId="640987E4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1A7B541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856A598" w14:textId="2B4F3630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1A4A" w:rsidRPr="008733FB" w14:paraId="42AB1E86" w14:textId="77777777" w:rsidTr="00850B11">
        <w:tc>
          <w:tcPr>
            <w:tcW w:w="4320" w:type="dxa"/>
          </w:tcPr>
          <w:p w14:paraId="010FA855" w14:textId="3F5E8A32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50B97009" w14:textId="77777777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BFB15" w14:textId="664B6973" w:rsidR="00F51A4A" w:rsidRPr="005A2056" w:rsidRDefault="00F65CC4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AC5CEC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75B328" w14:textId="7FF47AAD" w:rsidR="00F51A4A" w:rsidRPr="005A2056" w:rsidRDefault="00EE2765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66F52C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88B8D" w14:textId="6CAB46B4" w:rsidR="00F51A4A" w:rsidRPr="00EE2765" w:rsidRDefault="00F65CC4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276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666E6FB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5C0DB55" w14:textId="153DA02F" w:rsidR="00F51A4A" w:rsidRPr="006D4613" w:rsidRDefault="00EE2765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51A4A" w:rsidRPr="008733FB" w14:paraId="5EDC91AE" w14:textId="77777777" w:rsidTr="00850B11">
        <w:trPr>
          <w:trHeight w:val="335"/>
        </w:trPr>
        <w:tc>
          <w:tcPr>
            <w:tcW w:w="4320" w:type="dxa"/>
          </w:tcPr>
          <w:p w14:paraId="48A6905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38FC34B8" w14:textId="7E80E1E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7F4BE3" w14:textId="0B260B4B" w:rsidR="00F51A4A" w:rsidRPr="00235C77" w:rsidRDefault="000F7D7A" w:rsidP="002C3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8F2386" w14:textId="77777777" w:rsidR="00F51A4A" w:rsidRPr="00235C77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2A045" w14:textId="3BD976B6" w:rsidR="00F51A4A" w:rsidRPr="00235C77" w:rsidRDefault="00EE2765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DB7A0A" w14:textId="77777777" w:rsidR="00F51A4A" w:rsidRPr="00235C77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5BEF5" w14:textId="44263186" w:rsidR="00F51A4A" w:rsidRPr="00235C77" w:rsidRDefault="00A54C1E" w:rsidP="00A5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35C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64DB7101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18B0F73" w14:textId="6CF8EDE6" w:rsidR="00F51A4A" w:rsidRDefault="00EE2765" w:rsidP="00EE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31DA5F63" w14:textId="77777777" w:rsidTr="00850B11">
        <w:trPr>
          <w:trHeight w:val="335"/>
        </w:trPr>
        <w:tc>
          <w:tcPr>
            <w:tcW w:w="4320" w:type="dxa"/>
          </w:tcPr>
          <w:p w14:paraId="4ECDB76C" w14:textId="58A3AF6A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2A0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450283B3" w14:textId="3167621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833F39" w14:textId="68EED0BB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1D355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9416F5" w14:textId="678B82AA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F2A0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D41925E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8E010" w14:textId="60944D63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4ED89D54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7187F59" w14:textId="77777777" w:rsidR="00F51A4A" w:rsidRPr="00A1761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51A4A" w:rsidRPr="00636712" w14:paraId="5E94AF41" w14:textId="77777777" w:rsidTr="00850B11">
        <w:trPr>
          <w:trHeight w:val="209"/>
        </w:trPr>
        <w:tc>
          <w:tcPr>
            <w:tcW w:w="4320" w:type="dxa"/>
          </w:tcPr>
          <w:p w14:paraId="218A1B94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50C299" w14:textId="77777777" w:rsidR="00F51A4A" w:rsidRPr="0063671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464C83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F20AC3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93DE7E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B40CC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18E5A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E3EEE09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3E92DB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636712" w14:paraId="05000E98" w14:textId="77777777" w:rsidTr="00850B11">
        <w:trPr>
          <w:trHeight w:val="209"/>
        </w:trPr>
        <w:tc>
          <w:tcPr>
            <w:tcW w:w="4320" w:type="dxa"/>
          </w:tcPr>
          <w:p w14:paraId="15448974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59E27D" w14:textId="77777777" w:rsidR="00F51A4A" w:rsidRPr="0063671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52837D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B4773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40E185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85D86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8859E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2BAE81F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767D26B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5FF1E11D" w14:textId="77777777" w:rsidTr="00850B11">
        <w:trPr>
          <w:trHeight w:val="335"/>
        </w:trPr>
        <w:tc>
          <w:tcPr>
            <w:tcW w:w="4320" w:type="dxa"/>
          </w:tcPr>
          <w:p w14:paraId="0914265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270" w:type="dxa"/>
          </w:tcPr>
          <w:p w14:paraId="650F5CEC" w14:textId="7777777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6CC5F8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374B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15E1C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4128A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82513" w14:textId="77777777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F534E2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9E9F893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2F1E6E03" w14:textId="77777777" w:rsidTr="00850B11">
        <w:trPr>
          <w:trHeight w:val="335"/>
        </w:trPr>
        <w:tc>
          <w:tcPr>
            <w:tcW w:w="4320" w:type="dxa"/>
          </w:tcPr>
          <w:p w14:paraId="5D55FAD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4684D3C3" w14:textId="662AD9E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BCA885" w14:textId="0BE85EF3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099D780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ED139A" w14:textId="7285FC79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A15ED70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2AA24" w14:textId="3CA67F43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768619B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1957E64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29CE4099" w14:textId="77777777" w:rsidTr="00850B11">
        <w:trPr>
          <w:trHeight w:val="335"/>
        </w:trPr>
        <w:tc>
          <w:tcPr>
            <w:tcW w:w="4320" w:type="dxa"/>
          </w:tcPr>
          <w:p w14:paraId="3D6F3EF5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CF1CFC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797E388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00DF81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8B1E85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1EB92B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B29330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47C5A035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39FF031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1A4A" w:rsidRPr="008733FB" w14:paraId="16E3AF66" w14:textId="77777777" w:rsidTr="00850B11">
        <w:trPr>
          <w:trHeight w:val="335"/>
        </w:trPr>
        <w:tc>
          <w:tcPr>
            <w:tcW w:w="4320" w:type="dxa"/>
          </w:tcPr>
          <w:p w14:paraId="6890FB48" w14:textId="1A41BABF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1D04E0DC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331A62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7FFD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F8817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4CD2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EE8C5" w14:textId="77777777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134AFB9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D462419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518B6C13" w14:textId="77777777" w:rsidTr="001F241A">
        <w:trPr>
          <w:trHeight w:val="335"/>
        </w:trPr>
        <w:tc>
          <w:tcPr>
            <w:tcW w:w="4590" w:type="dxa"/>
            <w:gridSpan w:val="2"/>
          </w:tcPr>
          <w:p w14:paraId="3C693490" w14:textId="3DDBC76A" w:rsidR="00F51A4A" w:rsidRPr="00522275" w:rsidRDefault="00F51A4A" w:rsidP="00F51A4A">
            <w:pPr>
              <w:pStyle w:val="Heading6"/>
              <w:spacing w:line="240" w:lineRule="auto"/>
              <w:ind w:left="-14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2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B1252E7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3328B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6FB68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77077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25B19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16DAE11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BB8FE0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55EA5644" w14:textId="77777777" w:rsidTr="00850B11">
        <w:trPr>
          <w:trHeight w:val="335"/>
        </w:trPr>
        <w:tc>
          <w:tcPr>
            <w:tcW w:w="4320" w:type="dxa"/>
          </w:tcPr>
          <w:p w14:paraId="6CBDFDBA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270" w:type="dxa"/>
          </w:tcPr>
          <w:p w14:paraId="4FBBA6D4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FC0055" w14:textId="6A7D54F2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03D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AA5BD9C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67BF8B" w14:textId="42742768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E2C2857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45A37" w14:textId="644D0E7D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03D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6" w:type="dxa"/>
          </w:tcPr>
          <w:p w14:paraId="6AD5A3D4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0FAF088" w14:textId="33393243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F51A4A" w:rsidRPr="008733FB" w14:paraId="73D4BAF4" w14:textId="77777777" w:rsidTr="00850B11">
        <w:trPr>
          <w:trHeight w:val="335"/>
        </w:trPr>
        <w:tc>
          <w:tcPr>
            <w:tcW w:w="4320" w:type="dxa"/>
          </w:tcPr>
          <w:p w14:paraId="19FC45C6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270" w:type="dxa"/>
          </w:tcPr>
          <w:p w14:paraId="7E0D72F3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FD30E" w14:textId="1A466669" w:rsidR="00F51A4A" w:rsidRPr="006F48AC" w:rsidRDefault="00703D4B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50A6D0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1C5487" w14:textId="32A32670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E38626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9E481B" w14:textId="3E2149CA" w:rsidR="00F51A4A" w:rsidRPr="006F48AC" w:rsidRDefault="00703D4B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054107A8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ACF7553" w14:textId="15292DC0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1A4A" w:rsidRPr="008733FB" w14:paraId="2F801F93" w14:textId="77777777" w:rsidTr="001F241A">
        <w:trPr>
          <w:trHeight w:val="335"/>
        </w:trPr>
        <w:tc>
          <w:tcPr>
            <w:tcW w:w="4590" w:type="dxa"/>
            <w:gridSpan w:val="2"/>
          </w:tcPr>
          <w:p w14:paraId="1C6AEFB4" w14:textId="0444E99C" w:rsidR="00F51A4A" w:rsidRPr="005908B3" w:rsidRDefault="00F51A4A" w:rsidP="00F51A4A">
            <w:pPr>
              <w:pStyle w:val="Heading6"/>
              <w:spacing w:line="240" w:lineRule="auto"/>
              <w:ind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908B3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7A972B" w14:textId="510EB79A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3063119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967C2D" w14:textId="46A4397E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5B2699FF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EEA8B2" w14:textId="6D6D2F6B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F450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48CAA56E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139550A" w14:textId="4C15FE10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8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  <w:tr w:rsidR="00F51A4A" w:rsidRPr="005908B3" w14:paraId="542AF0AA" w14:textId="77777777" w:rsidTr="00850B11">
        <w:trPr>
          <w:trHeight w:val="335"/>
        </w:trPr>
        <w:tc>
          <w:tcPr>
            <w:tcW w:w="4320" w:type="dxa"/>
          </w:tcPr>
          <w:p w14:paraId="6148140E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364C22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136F2C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9CB504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D91F9C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9E969D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04D117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4FD620D8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4B6CEDD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1A4A" w:rsidRPr="008733FB" w14:paraId="5E517DCB" w14:textId="77777777" w:rsidTr="00850B11">
        <w:trPr>
          <w:trHeight w:val="335"/>
        </w:trPr>
        <w:tc>
          <w:tcPr>
            <w:tcW w:w="4320" w:type="dxa"/>
          </w:tcPr>
          <w:p w14:paraId="0E5F97AE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044AB399" w14:textId="7777777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D8AFB3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94BEE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42C47F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93093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95B95" w14:textId="77777777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34B3759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973177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6167AD40" w14:textId="77777777" w:rsidTr="00850B11">
        <w:trPr>
          <w:trHeight w:val="335"/>
        </w:trPr>
        <w:tc>
          <w:tcPr>
            <w:tcW w:w="4320" w:type="dxa"/>
          </w:tcPr>
          <w:p w14:paraId="7753AD3C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6029C47E" w14:textId="14F6730C" w:rsidR="00F51A4A" w:rsidRPr="0038414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63EC9E" w14:textId="6E03058B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7930E1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50C84" w14:textId="291EDFCE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CE098E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1721D" w14:textId="44C9D3AC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0093A12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A9AD845" w14:textId="103EAEF8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3189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51A4A" w:rsidRPr="008733FB" w14:paraId="3807AEE7" w14:textId="77777777" w:rsidTr="00850B11">
        <w:trPr>
          <w:trHeight w:val="335"/>
        </w:trPr>
        <w:tc>
          <w:tcPr>
            <w:tcW w:w="4320" w:type="dxa"/>
          </w:tcPr>
          <w:p w14:paraId="616E61EA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62AF3CE6" w14:textId="4DA85E10" w:rsidR="00F51A4A" w:rsidRPr="0038414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C03D29" w14:textId="04F89DFC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F74688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5993F7" w14:textId="6BC2D2D2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8E4C4A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17964" w14:textId="0DCA3558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5F6AC83E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E90E757" w14:textId="77777777" w:rsidR="00F51A4A" w:rsidRPr="007779F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08566D49" w14:textId="77777777" w:rsidTr="00850B11">
        <w:tc>
          <w:tcPr>
            <w:tcW w:w="4320" w:type="dxa"/>
          </w:tcPr>
          <w:p w14:paraId="7EA1AA69" w14:textId="46F9C0D3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84142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270" w:type="dxa"/>
          </w:tcPr>
          <w:p w14:paraId="5381897F" w14:textId="4F2D6953" w:rsidR="00F51A4A" w:rsidRPr="0038414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33A3F" w14:textId="50D18305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CE3A55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6D11A" w14:textId="4A09A3CF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208E2A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26F24" w14:textId="216D2BDD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49BEAF83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2A0033" w14:textId="253894A4" w:rsidR="00F51A4A" w:rsidRPr="008D6C1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08BD885D" w14:textId="7EF5F869" w:rsidR="00A44329" w:rsidRDefault="00A44329" w:rsidP="0059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3D47C43D" w14:textId="054027D0" w:rsidR="00522275" w:rsidRDefault="00522275" w:rsidP="0059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09440D44" w14:textId="77777777" w:rsidR="00522275" w:rsidRPr="00522275" w:rsidRDefault="00522275" w:rsidP="0059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"/>
        <w:gridCol w:w="4581"/>
        <w:gridCol w:w="1080"/>
        <w:gridCol w:w="270"/>
        <w:gridCol w:w="990"/>
        <w:gridCol w:w="270"/>
        <w:gridCol w:w="1080"/>
        <w:gridCol w:w="270"/>
        <w:gridCol w:w="1080"/>
      </w:tblGrid>
      <w:tr w:rsidR="008B40E6" w:rsidRPr="00FD4B96" w14:paraId="5CBAC71C" w14:textId="77777777" w:rsidTr="00522275">
        <w:trPr>
          <w:gridBefore w:val="1"/>
          <w:wBefore w:w="9" w:type="dxa"/>
          <w:tblHeader/>
        </w:trPr>
        <w:tc>
          <w:tcPr>
            <w:tcW w:w="4581" w:type="dxa"/>
          </w:tcPr>
          <w:p w14:paraId="01885631" w14:textId="6695C6BF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01C8A4" w14:textId="6EA1BDFE" w:rsidR="008B40E6" w:rsidRPr="00FD4B96" w:rsidRDefault="008B40E6" w:rsidP="009E5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7B083C" w14:textId="77777777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0A1B01" w14:textId="4E02A76B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F8" w:rsidRPr="00FD4B96" w14:paraId="1D927DDC" w14:textId="77777777" w:rsidTr="00522275">
        <w:trPr>
          <w:gridBefore w:val="1"/>
          <w:wBefore w:w="9" w:type="dxa"/>
          <w:tblHeader/>
        </w:trPr>
        <w:tc>
          <w:tcPr>
            <w:tcW w:w="4581" w:type="dxa"/>
          </w:tcPr>
          <w:p w14:paraId="484BF7AD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698369" w14:textId="733630E4" w:rsidR="006B36F8" w:rsidRPr="00FD4B96" w:rsidRDefault="005908B3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8B40E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BE32BA2" w14:textId="77777777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DD38C" w14:textId="6517BE2E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E7978B3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858DF" w14:textId="75F12236" w:rsidR="006B36F8" w:rsidRPr="00FD4B96" w:rsidRDefault="005908B3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8B40E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21647F0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2B5BA" w14:textId="0E7C3A5D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B36F8" w:rsidRPr="00FD4B96" w14:paraId="38DC3AFA" w14:textId="77777777" w:rsidTr="00522275">
        <w:trPr>
          <w:gridBefore w:val="1"/>
          <w:wBefore w:w="9" w:type="dxa"/>
          <w:tblHeader/>
        </w:trPr>
        <w:tc>
          <w:tcPr>
            <w:tcW w:w="4581" w:type="dxa"/>
          </w:tcPr>
          <w:p w14:paraId="7812029A" w14:textId="5E1529F7" w:rsidR="006B36F8" w:rsidRPr="003402E9" w:rsidRDefault="009E51B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65FAB558" w14:textId="3848D2A8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0BE448" w14:textId="77777777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18CE7" w14:textId="77529C68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C73F3A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6E96" w14:textId="44DE76AD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8C3428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996D5" w14:textId="11D477D9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BA0B72" w:rsidRPr="00FD4B96" w14:paraId="3C014318" w14:textId="77777777" w:rsidTr="00522275">
        <w:trPr>
          <w:gridBefore w:val="1"/>
          <w:wBefore w:w="9" w:type="dxa"/>
          <w:tblHeader/>
        </w:trPr>
        <w:tc>
          <w:tcPr>
            <w:tcW w:w="4581" w:type="dxa"/>
          </w:tcPr>
          <w:p w14:paraId="42DEE3C1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6DA33C7" w14:textId="436E126B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FD4B96" w14:paraId="72F315F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6B7549E9" w14:textId="3E4B4975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DA166C9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0D94E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CD4639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BDE15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3C29D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DEBF4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1F790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FD4B96" w14:paraId="5918A15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7D4A8FDB" w14:textId="11A57944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7DB327" w14:textId="37A8B3F9" w:rsidR="00802AFC" w:rsidRPr="00FD4B96" w:rsidRDefault="00773CB2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4EBCE7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B1CCAD" w14:textId="5CD759C5" w:rsidR="00802AFC" w:rsidRPr="00FD4B96" w:rsidRDefault="00FD4B96" w:rsidP="00A1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405CBC2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6B32E" w14:textId="5E0D2442" w:rsidR="00802AFC" w:rsidRPr="00FD4B96" w:rsidRDefault="00773CB2" w:rsidP="0077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F4E684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C4B11" w14:textId="49783D2F" w:rsidR="00802AFC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29,224</w:t>
            </w:r>
          </w:p>
        </w:tc>
      </w:tr>
      <w:tr w:rsidR="000A0A2C" w:rsidRPr="00FD4B96" w14:paraId="05DB77BA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14F25C6D" w14:textId="764EB68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0D06BBF" w14:textId="3A67F6F2" w:rsidR="000A0A2C" w:rsidRPr="00F427EE" w:rsidRDefault="00773CB2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6,769</w:t>
            </w:r>
          </w:p>
        </w:tc>
        <w:tc>
          <w:tcPr>
            <w:tcW w:w="270" w:type="dxa"/>
          </w:tcPr>
          <w:p w14:paraId="46C24BAD" w14:textId="77777777" w:rsidR="000A0A2C" w:rsidRPr="00F427EE" w:rsidRDefault="000A0A2C" w:rsidP="000A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DE0068" w14:textId="0DC41E5C" w:rsidR="000A0A2C" w:rsidRPr="00F427EE" w:rsidRDefault="000A0A2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</w:rPr>
              <w:t>37,502</w:t>
            </w:r>
          </w:p>
        </w:tc>
        <w:tc>
          <w:tcPr>
            <w:tcW w:w="270" w:type="dxa"/>
          </w:tcPr>
          <w:p w14:paraId="2DC25BC4" w14:textId="7777777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73AB5" w14:textId="178EDDAA" w:rsidR="000A0A2C" w:rsidRPr="00F427EE" w:rsidRDefault="00773CB2" w:rsidP="000A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A3F6B1" w14:textId="7777777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B9BF9" w14:textId="24D015A2" w:rsidR="000A0A2C" w:rsidRPr="00FD4B96" w:rsidRDefault="000A0A2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02AFC" w:rsidRPr="00FD4B96" w14:paraId="35726659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3F6BE5C7" w14:textId="21D28209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AD484" w14:textId="1A54636F" w:rsidR="00802AFC" w:rsidRPr="00FD4B96" w:rsidRDefault="00773CB2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</w:tcPr>
          <w:p w14:paraId="1C97A1E6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2AB526" w14:textId="334FC414" w:rsidR="00802AFC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4,602</w:t>
            </w:r>
          </w:p>
        </w:tc>
        <w:tc>
          <w:tcPr>
            <w:tcW w:w="270" w:type="dxa"/>
          </w:tcPr>
          <w:p w14:paraId="017415F3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AC605" w14:textId="32776AD9" w:rsidR="00802AFC" w:rsidRPr="00FD4B96" w:rsidRDefault="00773CB2" w:rsidP="0077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0BA59D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DD577F" w14:textId="3C619A00" w:rsidR="00802AFC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4,602</w:t>
            </w:r>
          </w:p>
        </w:tc>
      </w:tr>
      <w:tr w:rsidR="00802AFC" w:rsidRPr="00FD4B96" w14:paraId="0795ADF2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0489E8CE" w14:textId="6D929DA5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4E1E1" w14:textId="69C9DCB9" w:rsidR="00802AFC" w:rsidRPr="00FD4B96" w:rsidRDefault="00773CB2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7,528</w:t>
            </w:r>
          </w:p>
        </w:tc>
        <w:tc>
          <w:tcPr>
            <w:tcW w:w="270" w:type="dxa"/>
          </w:tcPr>
          <w:p w14:paraId="6B4A53AC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78CCA5" w14:textId="5DD9D699" w:rsidR="00802AFC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42,104</w:t>
            </w:r>
          </w:p>
        </w:tc>
        <w:tc>
          <w:tcPr>
            <w:tcW w:w="270" w:type="dxa"/>
          </w:tcPr>
          <w:p w14:paraId="3E4FA3CB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4B7206" w14:textId="7E62CAF0" w:rsidR="00802AFC" w:rsidRPr="00FD4B96" w:rsidRDefault="00773CB2" w:rsidP="0077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620A6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35CA11" w14:textId="07900BDA" w:rsidR="00802AFC" w:rsidRPr="00815E39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5E39">
              <w:rPr>
                <w:rFonts w:ascii="Angsana New" w:hAnsi="Angsana New" w:hint="cs"/>
                <w:b/>
                <w:bCs/>
                <w:sz w:val="30"/>
                <w:szCs w:val="30"/>
              </w:rPr>
              <w:t>33,826</w:t>
            </w:r>
          </w:p>
        </w:tc>
      </w:tr>
      <w:tr w:rsidR="00802AFC" w:rsidRPr="00636712" w14:paraId="270644D7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7B19EFA1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0ADCD7" w14:textId="77777777" w:rsidR="00802AFC" w:rsidRPr="00636712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C6E692" w14:textId="77777777" w:rsidR="00802AFC" w:rsidRPr="00636712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8826F0" w14:textId="77777777" w:rsidR="00802AFC" w:rsidRPr="00636712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4A8BFE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E98210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2F8423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ED3B3D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2AFC" w:rsidRPr="00FD4B96" w14:paraId="30E03E92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09CAA22A" w14:textId="7914019F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DBBDE0E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8CC9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FE2B8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995AC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F9F7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51948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7A77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38A" w:rsidRPr="00FD4B96" w14:paraId="4BBCA3D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196C4B40" w14:textId="4552A02A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A8F9423" w14:textId="30026469" w:rsidR="00F9638A" w:rsidRPr="00F427EE" w:rsidRDefault="00CE773F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1330445" w14:textId="77777777" w:rsidR="00F9638A" w:rsidRPr="00F427EE" w:rsidRDefault="00F9638A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3780B7" w14:textId="3C237114" w:rsidR="00F9638A" w:rsidRPr="00F427EE" w:rsidRDefault="00FD4B9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51C86C" w14:textId="77777777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285D6" w14:textId="44239A79" w:rsidR="00F9638A" w:rsidRPr="00F427EE" w:rsidRDefault="00773CB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134,145</w:t>
            </w:r>
          </w:p>
        </w:tc>
        <w:tc>
          <w:tcPr>
            <w:tcW w:w="270" w:type="dxa"/>
          </w:tcPr>
          <w:p w14:paraId="13556233" w14:textId="77777777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4F0F4" w14:textId="06285E78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</w:rPr>
              <w:t>51,919</w:t>
            </w:r>
          </w:p>
        </w:tc>
      </w:tr>
      <w:tr w:rsidR="00F9638A" w:rsidRPr="00FD4B96" w14:paraId="287EF51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04755D89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91F483" w14:textId="10CEFD7F" w:rsidR="00F9638A" w:rsidRPr="00FD4B96" w:rsidRDefault="00CE773F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6,142</w:t>
            </w:r>
          </w:p>
        </w:tc>
        <w:tc>
          <w:tcPr>
            <w:tcW w:w="270" w:type="dxa"/>
          </w:tcPr>
          <w:p w14:paraId="6B5E11B7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A884D" w14:textId="19448DE1" w:rsidR="00F9638A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5,727</w:t>
            </w:r>
          </w:p>
        </w:tc>
        <w:tc>
          <w:tcPr>
            <w:tcW w:w="270" w:type="dxa"/>
          </w:tcPr>
          <w:p w14:paraId="64ABBE53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15384" w14:textId="7F6D54E8" w:rsidR="00F9638A" w:rsidRPr="00FD4B96" w:rsidRDefault="00773CB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5,382</w:t>
            </w:r>
          </w:p>
        </w:tc>
        <w:tc>
          <w:tcPr>
            <w:tcW w:w="270" w:type="dxa"/>
          </w:tcPr>
          <w:p w14:paraId="4CDDAEDE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229" w14:textId="440298D2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3,935</w:t>
            </w:r>
          </w:p>
        </w:tc>
      </w:tr>
      <w:tr w:rsidR="00F9638A" w:rsidRPr="00FD4B96" w14:paraId="48EFB7B7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298D597C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EAEB3A1" w14:textId="6A328AC4" w:rsidR="00F9638A" w:rsidRPr="00FD4B96" w:rsidRDefault="00CE773F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7F2DE932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82ED5" w14:textId="28BB229B" w:rsidR="00F9638A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15096B09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C00F4" w14:textId="205F4EA1" w:rsidR="00F9638A" w:rsidRPr="00FD4B96" w:rsidRDefault="00773CB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9D4B75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B7E6" w14:textId="32AD918C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9638A" w:rsidRPr="00FD4B96" w14:paraId="1668E2F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2F67B40F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736F5A" w14:textId="3CD11436" w:rsidR="00F9638A" w:rsidRPr="00FD4B96" w:rsidRDefault="00CE773F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6,686</w:t>
            </w:r>
          </w:p>
        </w:tc>
        <w:tc>
          <w:tcPr>
            <w:tcW w:w="270" w:type="dxa"/>
          </w:tcPr>
          <w:p w14:paraId="3F83A99C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E9E50" w14:textId="0F118C78" w:rsidR="00F9638A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6,350</w:t>
            </w:r>
          </w:p>
        </w:tc>
        <w:tc>
          <w:tcPr>
            <w:tcW w:w="270" w:type="dxa"/>
          </w:tcPr>
          <w:p w14:paraId="00DC3856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69E37B" w14:textId="6888A6CE" w:rsidR="00F9638A" w:rsidRPr="00FD4B96" w:rsidRDefault="00CE773F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139,529</w:t>
            </w:r>
          </w:p>
        </w:tc>
        <w:tc>
          <w:tcPr>
            <w:tcW w:w="270" w:type="dxa"/>
          </w:tcPr>
          <w:p w14:paraId="4848ADEA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44D33F" w14:textId="472BA4C2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55,858</w:t>
            </w:r>
          </w:p>
        </w:tc>
      </w:tr>
      <w:tr w:rsidR="005908B3" w:rsidRPr="00636712" w14:paraId="05B44512" w14:textId="77777777" w:rsidTr="00522275">
        <w:tc>
          <w:tcPr>
            <w:tcW w:w="4590" w:type="dxa"/>
            <w:gridSpan w:val="2"/>
          </w:tcPr>
          <w:p w14:paraId="6977A62B" w14:textId="77777777" w:rsidR="005908B3" w:rsidRPr="00636712" w:rsidRDefault="005908B3" w:rsidP="00FD4B96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2E2EB110" w14:textId="77777777" w:rsidR="005908B3" w:rsidRPr="00636712" w:rsidRDefault="005908B3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04B8CCD" w14:textId="77777777" w:rsidR="005908B3" w:rsidRPr="00636712" w:rsidRDefault="005908B3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7D657414" w14:textId="77777777" w:rsidR="005908B3" w:rsidRPr="00636712" w:rsidRDefault="005908B3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bottom"/>
          </w:tcPr>
          <w:p w14:paraId="38231AC7" w14:textId="77777777" w:rsidR="005908B3" w:rsidRPr="00636712" w:rsidRDefault="005908B3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5C71358" w14:textId="77777777" w:rsidR="005908B3" w:rsidRPr="00636712" w:rsidRDefault="005908B3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bottom"/>
          </w:tcPr>
          <w:p w14:paraId="313DE2A6" w14:textId="77777777" w:rsidR="005908B3" w:rsidRPr="00636712" w:rsidRDefault="005908B3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E2CBF51" w14:textId="77777777" w:rsidR="005908B3" w:rsidRPr="00636712" w:rsidRDefault="005908B3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D4B96" w:rsidRPr="00FD4B96" w14:paraId="47080A52" w14:textId="77777777" w:rsidTr="00522275">
        <w:tc>
          <w:tcPr>
            <w:tcW w:w="4590" w:type="dxa"/>
            <w:gridSpan w:val="2"/>
          </w:tcPr>
          <w:p w14:paraId="52CD51B6" w14:textId="77777777" w:rsidR="00FD4B96" w:rsidRPr="00FD4B96" w:rsidRDefault="00FD4B96" w:rsidP="00FD4B96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lastRenderedPageBreak/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29C492BA" w14:textId="0523AC6C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DBAB7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0F3D1" w14:textId="5DC90DCF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D068426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087CDF" w14:textId="7B0A8624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AB5367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AB4878" w14:textId="6305DB2C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C18" w:rsidRPr="00FD4B96" w14:paraId="55022F47" w14:textId="77777777" w:rsidTr="00522275">
        <w:tc>
          <w:tcPr>
            <w:tcW w:w="4590" w:type="dxa"/>
            <w:gridSpan w:val="2"/>
          </w:tcPr>
          <w:p w14:paraId="1C54B503" w14:textId="41A6A1AA" w:rsidR="00DC1C18" w:rsidRPr="00FD4B96" w:rsidRDefault="00DC1C18" w:rsidP="00DC1C18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8B0F56D" w14:textId="139D7CDE" w:rsidR="00DC1C18" w:rsidRPr="00FD4B96" w:rsidRDefault="00B56E89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C43F6C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1F091" w14:textId="74F72073" w:rsidR="00DC1C18" w:rsidRPr="00FD4B96" w:rsidRDefault="00DC1C1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36DED0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EC061" w14:textId="5B8344AF" w:rsidR="00DC1C18" w:rsidRPr="00FD4B96" w:rsidRDefault="00677969" w:rsidP="0067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70" w:type="dxa"/>
          </w:tcPr>
          <w:p w14:paraId="0DF73BF5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3DD00" w14:textId="072ECB1B" w:rsidR="00DC1C18" w:rsidRPr="00FD4B96" w:rsidRDefault="00DC1C1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DC1C18" w:rsidRPr="00FD4B96" w14:paraId="34391B70" w14:textId="77777777" w:rsidTr="00522275">
        <w:tc>
          <w:tcPr>
            <w:tcW w:w="4590" w:type="dxa"/>
            <w:gridSpan w:val="2"/>
          </w:tcPr>
          <w:p w14:paraId="198EE2FE" w14:textId="77777777" w:rsidR="00DC1C18" w:rsidRPr="00FD4B96" w:rsidRDefault="00DC1C18" w:rsidP="00DC1C18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6E40C" w14:textId="6AB0AADB" w:rsidR="00DC1C18" w:rsidRPr="00FD4B96" w:rsidRDefault="00B56E89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3287558F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A2771" w14:textId="43F3DF8B" w:rsidR="00DC1C18" w:rsidRPr="00FD4B96" w:rsidRDefault="00DC1C1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0DF7E163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E4371" w14:textId="301DC792" w:rsidR="00DC1C18" w:rsidRPr="00FD4B96" w:rsidRDefault="00677969" w:rsidP="0039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61BE33E5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BD1E" w14:textId="0F679104" w:rsidR="00DC1C18" w:rsidRPr="00FD4B96" w:rsidRDefault="00DC1C1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DC1C18" w:rsidRPr="00FD4B96" w14:paraId="085A741C" w14:textId="77777777" w:rsidTr="00522275">
        <w:trPr>
          <w:trHeight w:val="119"/>
        </w:trPr>
        <w:tc>
          <w:tcPr>
            <w:tcW w:w="4590" w:type="dxa"/>
            <w:gridSpan w:val="2"/>
          </w:tcPr>
          <w:p w14:paraId="0DDE74FA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A53C4" w14:textId="56BE08AF" w:rsidR="00DC1C18" w:rsidRPr="00FD4B96" w:rsidRDefault="00B56E89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1AAC61D8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325490" w14:textId="5058D8F8" w:rsidR="00DC1C18" w:rsidRPr="00FD4B96" w:rsidRDefault="00FD3977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C1C1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C1C18"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3FE301E3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C38AF" w14:textId="4D0A024A" w:rsidR="00DC1C18" w:rsidRPr="00FD4B96" w:rsidRDefault="00FC5A37" w:rsidP="0036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77969">
              <w:rPr>
                <w:rFonts w:ascii="Angsana New" w:hAnsi="Angsana New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270" w:type="dxa"/>
          </w:tcPr>
          <w:p w14:paraId="6FA75588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938F3" w14:textId="1332F6C9" w:rsidR="00DC1C18" w:rsidRPr="00FD4B96" w:rsidRDefault="00DC1C18" w:rsidP="00DC1C18">
            <w:pPr>
              <w:pStyle w:val="acctfourfigures"/>
              <w:spacing w:line="240" w:lineRule="atLeas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0,000</w:t>
            </w:r>
          </w:p>
        </w:tc>
      </w:tr>
    </w:tbl>
    <w:p w14:paraId="67696ADD" w14:textId="77777777" w:rsidR="004406A5" w:rsidRPr="00506E06" w:rsidRDefault="004406A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54113208" w14:textId="115AE755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266FD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9266FD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9266FD">
        <w:rPr>
          <w:rFonts w:ascii="Angsana New" w:hAnsi="Angsana New" w:hint="cs"/>
          <w:sz w:val="30"/>
          <w:szCs w:val="30"/>
          <w:cs/>
        </w:rPr>
        <w:t xml:space="preserve"> (</w:t>
      </w:r>
      <w:r w:rsidRPr="009266FD">
        <w:rPr>
          <w:rFonts w:ascii="Angsana New" w:hAnsi="Angsana New" w:hint="cs"/>
          <w:sz w:val="30"/>
          <w:szCs w:val="30"/>
        </w:rPr>
        <w:t>Money Market Rate</w:t>
      </w:r>
      <w:r w:rsidRPr="009266FD">
        <w:rPr>
          <w:rFonts w:ascii="Angsana New" w:hAnsi="Angsana New" w:hint="cs"/>
          <w:sz w:val="30"/>
          <w:szCs w:val="30"/>
          <w:cs/>
        </w:rPr>
        <w:t>)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</w:p>
    <w:p w14:paraId="32B93480" w14:textId="22306B80" w:rsidR="00C664C7" w:rsidRPr="00506E06" w:rsidRDefault="00C6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572"/>
        <w:gridCol w:w="1080"/>
        <w:gridCol w:w="270"/>
        <w:gridCol w:w="990"/>
        <w:gridCol w:w="270"/>
        <w:gridCol w:w="1080"/>
        <w:gridCol w:w="270"/>
        <w:gridCol w:w="1080"/>
      </w:tblGrid>
      <w:tr w:rsidR="001546A2" w:rsidRPr="009266FD" w14:paraId="1E1E0B76" w14:textId="77777777" w:rsidTr="00A15D26">
        <w:trPr>
          <w:tblHeader/>
        </w:trPr>
        <w:tc>
          <w:tcPr>
            <w:tcW w:w="4572" w:type="dxa"/>
          </w:tcPr>
          <w:p w14:paraId="4FC24CCD" w14:textId="77777777" w:rsidR="001546A2" w:rsidRPr="009266FD" w:rsidRDefault="001546A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6C093D4C" w14:textId="77777777" w:rsidR="001546A2" w:rsidRPr="009266FD" w:rsidRDefault="001546A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816ADF" w14:textId="77777777" w:rsidR="001546A2" w:rsidRPr="009266FD" w:rsidRDefault="001546A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DB3F8" w14:textId="77777777" w:rsidR="001546A2" w:rsidRPr="009266FD" w:rsidRDefault="001546A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F8" w:rsidRPr="009266FD" w14:paraId="7D3A4D2E" w14:textId="77777777" w:rsidTr="00A15D26">
        <w:trPr>
          <w:tblHeader/>
        </w:trPr>
        <w:tc>
          <w:tcPr>
            <w:tcW w:w="4572" w:type="dxa"/>
          </w:tcPr>
          <w:p w14:paraId="0B99A755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52AA4" w14:textId="0DC597ED" w:rsidR="006B36F8" w:rsidRPr="009266FD" w:rsidRDefault="005908B3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8B40E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131A959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A9805" w14:textId="0EDB981E" w:rsidR="006B36F8" w:rsidRPr="009266FD" w:rsidRDefault="006B36F8" w:rsidP="00A15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E6C5BD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0" w:right="-7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CE045" w14:textId="6CEFF9B9" w:rsidR="006B36F8" w:rsidRPr="009266FD" w:rsidRDefault="005908B3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8B40E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9746D2B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C3A4" w14:textId="798DD1EC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B36F8" w:rsidRPr="009266FD" w14:paraId="286EB329" w14:textId="77777777" w:rsidTr="00A15D26">
        <w:trPr>
          <w:tblHeader/>
        </w:trPr>
        <w:tc>
          <w:tcPr>
            <w:tcW w:w="4572" w:type="dxa"/>
          </w:tcPr>
          <w:p w14:paraId="01AA6398" w14:textId="22418FCA" w:rsidR="006B36F8" w:rsidRPr="009266FD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00BB7AC4" w14:textId="3DD1B884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615BB1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075F66" w14:textId="745ED310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E3AB66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35A65" w14:textId="0349A38E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1FB5B9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B5CAA" w14:textId="115B5B48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A0B72" w:rsidRPr="009266FD" w14:paraId="19A57FEF" w14:textId="77777777" w:rsidTr="00A15D26">
        <w:trPr>
          <w:tblHeader/>
        </w:trPr>
        <w:tc>
          <w:tcPr>
            <w:tcW w:w="4572" w:type="dxa"/>
          </w:tcPr>
          <w:p w14:paraId="39DBF7B9" w14:textId="77777777" w:rsidR="00BA0B72" w:rsidRPr="009266FD" w:rsidRDefault="00BA0B7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46BB4727" w14:textId="77777777" w:rsidR="00BA0B72" w:rsidRPr="009266FD" w:rsidRDefault="00BA0B7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9266FD" w14:paraId="4158748C" w14:textId="77777777" w:rsidTr="00A15D26">
        <w:tc>
          <w:tcPr>
            <w:tcW w:w="4572" w:type="dxa"/>
          </w:tcPr>
          <w:p w14:paraId="7D29A25A" w14:textId="77777777" w:rsidR="00BA0B72" w:rsidRPr="009266FD" w:rsidRDefault="00BA0B7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0" w:type="dxa"/>
            <w:gridSpan w:val="7"/>
          </w:tcPr>
          <w:p w14:paraId="41464F2E" w14:textId="77777777" w:rsidR="00BA0B72" w:rsidRPr="009266FD" w:rsidRDefault="00BA0B7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5F06" w:rsidRPr="009266FD" w14:paraId="1EF548B3" w14:textId="77777777" w:rsidTr="00A15D26">
        <w:tc>
          <w:tcPr>
            <w:tcW w:w="4572" w:type="dxa"/>
          </w:tcPr>
          <w:p w14:paraId="797BFAB8" w14:textId="77777777" w:rsidR="00625F06" w:rsidRPr="00251C70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C7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44E5936" w14:textId="5018CABC" w:rsidR="00625F06" w:rsidRPr="00251C70" w:rsidRDefault="00D8263B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C1238A" w14:textId="77777777" w:rsidR="00625F06" w:rsidRPr="00251C70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D4471" w14:textId="62C5DFEF" w:rsidR="00625F06" w:rsidRPr="00251C70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C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B77EB1" w14:textId="77777777" w:rsidR="00625F06" w:rsidRPr="00251C70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840566" w14:textId="76EBB315" w:rsidR="00625F06" w:rsidRPr="00251C70" w:rsidRDefault="00D8263B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CFDD45" w14:textId="77777777" w:rsidR="00625F06" w:rsidRPr="00251C70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850EC" w14:textId="505B183C" w:rsidR="00625F06" w:rsidRPr="009266FD" w:rsidRDefault="00FD4B96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1C70">
              <w:rPr>
                <w:rFonts w:ascii="Angsana New" w:hAnsi="Angsana New"/>
                <w:sz w:val="30"/>
                <w:szCs w:val="30"/>
              </w:rPr>
              <w:t>7,632</w:t>
            </w:r>
          </w:p>
        </w:tc>
      </w:tr>
      <w:tr w:rsidR="00E14416" w:rsidRPr="009266FD" w14:paraId="557A8265" w14:textId="77777777" w:rsidTr="00A15D26">
        <w:tc>
          <w:tcPr>
            <w:tcW w:w="4572" w:type="dxa"/>
          </w:tcPr>
          <w:p w14:paraId="7CA0E634" w14:textId="1B05451C" w:rsidR="00E14416" w:rsidRPr="009266FD" w:rsidRDefault="00E1441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3AC5413" w14:textId="5B7164C4" w:rsidR="00E14416" w:rsidRPr="00083BCD" w:rsidRDefault="00D8263B" w:rsidP="00D8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22280E" w14:textId="77777777" w:rsidR="00E14416" w:rsidRPr="009266FD" w:rsidRDefault="00E1441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7820B" w14:textId="3438FDB1" w:rsidR="00E14416" w:rsidRDefault="00E14416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7FF4BB7B" w14:textId="77777777" w:rsidR="00E14416" w:rsidRPr="009266FD" w:rsidRDefault="00E1441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95591" w14:textId="4B421CDF" w:rsidR="00E14416" w:rsidRPr="009266FD" w:rsidRDefault="00D8263B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E48D7E" w14:textId="77777777" w:rsidR="00E14416" w:rsidRPr="009266FD" w:rsidRDefault="00E1441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14F152" w14:textId="096943D3" w:rsidR="00E14416" w:rsidRDefault="00E1441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23EA8" w:rsidRPr="009266FD" w14:paraId="2CC4FC4D" w14:textId="77777777" w:rsidTr="00A15D26">
        <w:tc>
          <w:tcPr>
            <w:tcW w:w="4572" w:type="dxa"/>
          </w:tcPr>
          <w:p w14:paraId="6B50F5F6" w14:textId="77777777" w:rsidR="00E23EA8" w:rsidRPr="00384142" w:rsidRDefault="00E23EA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BF8CE3D" w14:textId="0E89E70C" w:rsidR="00E23EA8" w:rsidRPr="00384142" w:rsidRDefault="00D8263B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13,097</w:t>
            </w:r>
          </w:p>
        </w:tc>
        <w:tc>
          <w:tcPr>
            <w:tcW w:w="270" w:type="dxa"/>
          </w:tcPr>
          <w:p w14:paraId="330CB4FB" w14:textId="77777777" w:rsidR="00E23EA8" w:rsidRPr="00384142" w:rsidRDefault="00E23EA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87CB37" w14:textId="77777777" w:rsidR="00E23EA8" w:rsidRPr="00384142" w:rsidRDefault="00E23EA8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12,676</w:t>
            </w:r>
          </w:p>
        </w:tc>
        <w:tc>
          <w:tcPr>
            <w:tcW w:w="270" w:type="dxa"/>
          </w:tcPr>
          <w:p w14:paraId="398BC224" w14:textId="77777777" w:rsidR="00E23EA8" w:rsidRPr="009266FD" w:rsidRDefault="00E23EA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A3ABA8" w14:textId="425A74BF" w:rsidR="00E23EA8" w:rsidRPr="009266FD" w:rsidRDefault="00D8263B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FD17EF" w14:textId="77777777" w:rsidR="00E23EA8" w:rsidRPr="009266FD" w:rsidRDefault="00E23EA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C05BE" w14:textId="77777777" w:rsidR="00E23EA8" w:rsidRPr="009266FD" w:rsidRDefault="00E23EA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5F06" w:rsidRPr="009266FD" w14:paraId="3F9613DD" w14:textId="77777777" w:rsidTr="00A15D26">
        <w:tc>
          <w:tcPr>
            <w:tcW w:w="4572" w:type="dxa"/>
          </w:tcPr>
          <w:p w14:paraId="0A637640" w14:textId="30C47F14" w:rsidR="00625F06" w:rsidRPr="00384142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4BC3DA2" w14:textId="4618215B" w:rsidR="00625F06" w:rsidRPr="00384142" w:rsidRDefault="00D8263B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953529" w14:textId="77777777" w:rsidR="00625F06" w:rsidRPr="00384142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254068" w14:textId="7B6D4F80" w:rsidR="00625F06" w:rsidRPr="00384142" w:rsidRDefault="00FD4B96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6F24BFCD" w14:textId="77777777" w:rsidR="00625F06" w:rsidRPr="009266FD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DF1C7F" w14:textId="233DA625" w:rsidR="00625F06" w:rsidRPr="009266FD" w:rsidRDefault="00D8263B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552C3F" w14:textId="77777777" w:rsidR="00625F06" w:rsidRPr="009266FD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8F4D52" w14:textId="60447A01" w:rsidR="00625F06" w:rsidRPr="009266FD" w:rsidRDefault="00FD4B9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5F06" w:rsidRPr="009266FD" w14:paraId="02486FA9" w14:textId="77777777" w:rsidTr="00A15D26">
        <w:tc>
          <w:tcPr>
            <w:tcW w:w="4572" w:type="dxa"/>
          </w:tcPr>
          <w:p w14:paraId="275BA8E6" w14:textId="77777777" w:rsidR="00625F06" w:rsidRPr="00384142" w:rsidRDefault="00625F06" w:rsidP="005908B3">
            <w:pPr>
              <w:tabs>
                <w:tab w:val="left" w:pos="342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1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B3B80" w14:textId="3114DCA9" w:rsidR="00625F06" w:rsidRPr="00384142" w:rsidRDefault="00D8263B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142">
              <w:rPr>
                <w:rFonts w:ascii="Angsana New" w:hAnsi="Angsana New"/>
                <w:b/>
                <w:bCs/>
                <w:sz w:val="30"/>
                <w:szCs w:val="30"/>
              </w:rPr>
              <w:t>13,097</w:t>
            </w:r>
          </w:p>
        </w:tc>
        <w:tc>
          <w:tcPr>
            <w:tcW w:w="270" w:type="dxa"/>
            <w:vAlign w:val="bottom"/>
          </w:tcPr>
          <w:p w14:paraId="66D65CF6" w14:textId="77777777" w:rsidR="00625F06" w:rsidRPr="00384142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943CD" w14:textId="6308F96F" w:rsidR="00625F06" w:rsidRPr="00384142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142">
              <w:rPr>
                <w:rFonts w:ascii="Angsana New" w:hAnsi="Angsana New"/>
                <w:b/>
                <w:bCs/>
                <w:sz w:val="30"/>
                <w:szCs w:val="30"/>
              </w:rPr>
              <w:t>13,706</w:t>
            </w:r>
          </w:p>
        </w:tc>
        <w:tc>
          <w:tcPr>
            <w:tcW w:w="270" w:type="dxa"/>
            <w:vAlign w:val="bottom"/>
          </w:tcPr>
          <w:p w14:paraId="066AF8AD" w14:textId="77777777" w:rsidR="00625F06" w:rsidRPr="003C6288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2B939" w14:textId="0F1B9C5B" w:rsidR="00625F06" w:rsidRPr="003C6288" w:rsidRDefault="00D8263B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F189846" w14:textId="77777777" w:rsidR="00625F06" w:rsidRPr="003C6288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683BB" w14:textId="18B233FE" w:rsidR="00625F06" w:rsidRPr="009266FD" w:rsidRDefault="00FD4B96" w:rsidP="00F34819">
            <w:pPr>
              <w:pStyle w:val="acctfourfigures"/>
              <w:tabs>
                <w:tab w:val="clear" w:pos="765"/>
                <w:tab w:val="decimal" w:pos="790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7,632</w:t>
            </w:r>
          </w:p>
        </w:tc>
      </w:tr>
      <w:tr w:rsidR="00A15D26" w:rsidRPr="009266FD" w14:paraId="70768B4C" w14:textId="77777777" w:rsidTr="00A15D26">
        <w:tc>
          <w:tcPr>
            <w:tcW w:w="4572" w:type="dxa"/>
          </w:tcPr>
          <w:p w14:paraId="28A098BE" w14:textId="77777777" w:rsidR="00A15D26" w:rsidRPr="00384142" w:rsidRDefault="00A15D26" w:rsidP="005908B3">
            <w:pPr>
              <w:tabs>
                <w:tab w:val="left" w:pos="342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0834C" w14:textId="77777777" w:rsidR="00A15D26" w:rsidRPr="00384142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89BF04" w14:textId="77777777" w:rsidR="00A15D26" w:rsidRPr="00384142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71F66F" w14:textId="77777777" w:rsidR="00A15D26" w:rsidRPr="00384142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07F570" w14:textId="77777777" w:rsidR="00A15D26" w:rsidRPr="003C6288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5F9FDB" w14:textId="77777777" w:rsidR="00A15D26" w:rsidRPr="003C6288" w:rsidRDefault="00A15D26" w:rsidP="005908B3">
            <w:pPr>
              <w:pStyle w:val="acctfourfigures"/>
              <w:tabs>
                <w:tab w:val="clear" w:pos="765"/>
                <w:tab w:val="decimal" w:pos="650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846A0E" w14:textId="77777777" w:rsidR="00A15D26" w:rsidRPr="003C6288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E5583A" w14:textId="77777777" w:rsidR="00A15D26" w:rsidRPr="003C6288" w:rsidRDefault="00A15D26" w:rsidP="005908B3">
            <w:pPr>
              <w:pStyle w:val="acctfourfigures"/>
              <w:tabs>
                <w:tab w:val="clear" w:pos="765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4B96" w:rsidRPr="009266FD" w14:paraId="00A1AB9D" w14:textId="77777777" w:rsidTr="00A15D26">
        <w:tc>
          <w:tcPr>
            <w:tcW w:w="4572" w:type="dxa"/>
          </w:tcPr>
          <w:p w14:paraId="4CF18D54" w14:textId="7B22E854" w:rsidR="00FD4B96" w:rsidRPr="00384142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9C7B8B6" w14:textId="77777777" w:rsidR="00FD4B96" w:rsidRPr="00384142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61F38" w14:textId="77777777" w:rsidR="00FD4B96" w:rsidRPr="00384142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E87FE9" w14:textId="77777777" w:rsidR="00FD4B96" w:rsidRPr="00384142" w:rsidRDefault="00FD4B9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FDBF1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5A5A4" w14:textId="77777777" w:rsidR="00FD4B96" w:rsidRPr="009266FD" w:rsidRDefault="00FD4B9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502613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161CC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B96" w:rsidRPr="009266FD" w14:paraId="604ECBB4" w14:textId="77777777" w:rsidTr="00A15D26">
        <w:tc>
          <w:tcPr>
            <w:tcW w:w="4572" w:type="dxa"/>
          </w:tcPr>
          <w:p w14:paraId="3763DB88" w14:textId="0537C8FE" w:rsidR="00FD4B96" w:rsidRPr="00384142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E9B9EA" w14:textId="62266B35" w:rsidR="00FD4B96" w:rsidRPr="00384142" w:rsidRDefault="00D8263B" w:rsidP="00C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8E00C0" w14:textId="77777777" w:rsidR="00FD4B96" w:rsidRPr="00384142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FAF2C" w14:textId="41CEDA9A" w:rsidR="00FD4B96" w:rsidRPr="00384142" w:rsidRDefault="00E13450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B01AB5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D3E8F" w14:textId="47EB449B" w:rsidR="00FD4B96" w:rsidRPr="009266FD" w:rsidRDefault="00D8263B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19,787</w:t>
            </w:r>
          </w:p>
        </w:tc>
        <w:tc>
          <w:tcPr>
            <w:tcW w:w="270" w:type="dxa"/>
          </w:tcPr>
          <w:p w14:paraId="3F55E59E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A6ED" w14:textId="118CFE69" w:rsidR="00FD4B96" w:rsidRPr="009266FD" w:rsidRDefault="00E13450" w:rsidP="00F3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</w:tr>
      <w:tr w:rsidR="00E14416" w:rsidRPr="003C6288" w14:paraId="73C174CA" w14:textId="77777777" w:rsidTr="00A15D26">
        <w:tc>
          <w:tcPr>
            <w:tcW w:w="4572" w:type="dxa"/>
          </w:tcPr>
          <w:p w14:paraId="5ED705B3" w14:textId="15D99972" w:rsidR="00E14416" w:rsidRPr="00384142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A029E88" w14:textId="0E27E759" w:rsidR="00E14416" w:rsidRPr="00384142" w:rsidRDefault="006E39C0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4,596</w:t>
            </w:r>
          </w:p>
        </w:tc>
        <w:tc>
          <w:tcPr>
            <w:tcW w:w="270" w:type="dxa"/>
          </w:tcPr>
          <w:p w14:paraId="5188C6EF" w14:textId="77777777" w:rsidR="00E14416" w:rsidRPr="00384142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49EA9" w14:textId="57E06DB3" w:rsidR="00E14416" w:rsidRPr="00384142" w:rsidRDefault="00E1441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E877915" w14:textId="77777777" w:rsidR="00E14416" w:rsidRPr="003C6288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D039A" w14:textId="059ED21E" w:rsidR="00E14416" w:rsidRPr="003C6288" w:rsidRDefault="004A5336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C01737" w14:textId="77777777" w:rsidR="00E14416" w:rsidRPr="003C6288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784E1" w14:textId="57DD4A36" w:rsidR="00E14416" w:rsidRPr="003C6288" w:rsidRDefault="00E14416" w:rsidP="00F3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3EA8" w:rsidRPr="003C6288" w14:paraId="7A2B626B" w14:textId="77777777" w:rsidTr="00A15D26">
        <w:tc>
          <w:tcPr>
            <w:tcW w:w="4572" w:type="dxa"/>
          </w:tcPr>
          <w:p w14:paraId="541BE2FA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CDF6796" w14:textId="748190BA" w:rsidR="00E23EA8" w:rsidRPr="003C6288" w:rsidRDefault="006E39C0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3195CC5F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E1B0C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2FF08097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1E38B" w14:textId="2F556704" w:rsidR="00E23EA8" w:rsidRPr="003C6288" w:rsidRDefault="006E39C0" w:rsidP="000D1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03184C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7FC6B" w14:textId="77777777" w:rsidR="00E23EA8" w:rsidRPr="003C6288" w:rsidRDefault="00E23EA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D4B96" w:rsidRPr="003C6288" w14:paraId="6308FA78" w14:textId="77777777" w:rsidTr="00A15D26">
        <w:tc>
          <w:tcPr>
            <w:tcW w:w="4572" w:type="dxa"/>
          </w:tcPr>
          <w:p w14:paraId="44B467CA" w14:textId="79BFE447" w:rsidR="00FD4B96" w:rsidRPr="003C6288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E91A3" w14:textId="392E1AEC" w:rsidR="00FD4B96" w:rsidRPr="003C6288" w:rsidRDefault="006E39C0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5C261193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7D1BCE" w14:textId="1F0E3987" w:rsidR="00FD4B96" w:rsidRPr="003C6288" w:rsidRDefault="00E13450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49A07AC9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35FC4" w14:textId="4BD13FF3" w:rsidR="00FD4B96" w:rsidRPr="003C6288" w:rsidRDefault="006E39C0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2CCDA783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A0271A" w14:textId="6446E9DB" w:rsidR="00FD4B96" w:rsidRPr="003C6288" w:rsidRDefault="00E13450" w:rsidP="00F3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</w:tr>
      <w:tr w:rsidR="00FD4B96" w:rsidRPr="009266FD" w14:paraId="38300399" w14:textId="77777777" w:rsidTr="00A15D26">
        <w:trPr>
          <w:trHeight w:val="253"/>
        </w:trPr>
        <w:tc>
          <w:tcPr>
            <w:tcW w:w="4572" w:type="dxa"/>
          </w:tcPr>
          <w:p w14:paraId="196ECA9C" w14:textId="51A5821C" w:rsidR="00FD4B96" w:rsidRPr="003C6288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7134" w14:textId="5CE165C8" w:rsidR="00FD4B96" w:rsidRPr="003C6288" w:rsidRDefault="00C237D8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6,152</w:t>
            </w:r>
          </w:p>
        </w:tc>
        <w:tc>
          <w:tcPr>
            <w:tcW w:w="270" w:type="dxa"/>
          </w:tcPr>
          <w:p w14:paraId="4A86AA03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3511ED" w14:textId="49B2C892" w:rsidR="00FD4B96" w:rsidRPr="003C6288" w:rsidRDefault="00E13450" w:rsidP="001F24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1,625</w:t>
            </w:r>
          </w:p>
        </w:tc>
        <w:tc>
          <w:tcPr>
            <w:tcW w:w="270" w:type="dxa"/>
          </w:tcPr>
          <w:p w14:paraId="2DFD8CF6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15875D" w14:textId="33308529" w:rsidR="00FD4B96" w:rsidRPr="003C6288" w:rsidRDefault="006E39C0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21,133</w:t>
            </w:r>
          </w:p>
        </w:tc>
        <w:tc>
          <w:tcPr>
            <w:tcW w:w="270" w:type="dxa"/>
          </w:tcPr>
          <w:p w14:paraId="1BF6FE5D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8E7C3" w14:textId="58DD45E6" w:rsidR="00FD4B96" w:rsidRPr="00E13450" w:rsidRDefault="00E13450" w:rsidP="00F3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2,349</w:t>
            </w:r>
          </w:p>
        </w:tc>
      </w:tr>
    </w:tbl>
    <w:p w14:paraId="4E68266C" w14:textId="77777777" w:rsidR="00F66B6A" w:rsidRDefault="00F66B6A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  <w:cs/>
        </w:rPr>
        <w:sectPr w:rsidR="001540FE" w:rsidSect="003D4A5D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29570CB1" w14:textId="7218CC4F" w:rsidR="00E96AEE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E96AEE" w:rsidRPr="00023ADA">
        <w:rPr>
          <w:rFonts w:ascii="Angsana New" w:hAnsi="Angsana New"/>
          <w:b/>
          <w:bCs/>
          <w:sz w:val="30"/>
          <w:szCs w:val="30"/>
          <w:cs/>
        </w:rPr>
        <w:t>ลงทุน</w:t>
      </w:r>
      <w:r w:rsidR="00023ADA" w:rsidRPr="00023ADA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023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3C1E6EF4" w14:textId="6A76C0D4" w:rsidR="006B60A4" w:rsidRDefault="007C1A36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cs/>
        </w:rPr>
        <w:drawing>
          <wp:inline distT="0" distB="0" distL="0" distR="0" wp14:anchorId="303E57D2" wp14:editId="4EED4938">
            <wp:extent cx="9214814" cy="4834129"/>
            <wp:effectExtent l="0" t="0" r="571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90" b="10844"/>
                    <a:stretch/>
                  </pic:blipFill>
                  <pic:spPr bwMode="auto">
                    <a:xfrm>
                      <a:off x="0" y="0"/>
                      <a:ext cx="9216390" cy="4834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6689B8" w14:textId="2A6B3A92" w:rsidR="001546A2" w:rsidRPr="00F121CE" w:rsidRDefault="001546A2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  <w:cs/>
        </w:rPr>
        <w:sectPr w:rsidR="001546A2" w:rsidRPr="00F121CE" w:rsidSect="00700418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090" w:type="dxa"/>
        <w:tblInd w:w="441" w:type="dxa"/>
        <w:tblLook w:val="04A0" w:firstRow="1" w:lastRow="0" w:firstColumn="1" w:lastColumn="0" w:noHBand="0" w:noVBand="1"/>
      </w:tblPr>
      <w:tblGrid>
        <w:gridCol w:w="4590"/>
        <w:gridCol w:w="2070"/>
        <w:gridCol w:w="2430"/>
      </w:tblGrid>
      <w:tr w:rsidR="00215BB6" w:rsidRPr="00D32308" w14:paraId="21796B73" w14:textId="77777777" w:rsidTr="00F401ED">
        <w:tc>
          <w:tcPr>
            <w:tcW w:w="4590" w:type="dxa"/>
            <w:shd w:val="clear" w:color="auto" w:fill="auto"/>
            <w:vAlign w:val="bottom"/>
          </w:tcPr>
          <w:p w14:paraId="1733EE82" w14:textId="220563EA" w:rsidR="00215BB6" w:rsidRPr="002979B8" w:rsidRDefault="00215BB6" w:rsidP="0029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9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E51A00F" w14:textId="44D996AF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A52A68B" w14:textId="6AD632E3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5BB6" w:rsidRPr="00D32308" w14:paraId="688C5643" w14:textId="77777777" w:rsidTr="00F401ED">
        <w:tc>
          <w:tcPr>
            <w:tcW w:w="4590" w:type="dxa"/>
            <w:shd w:val="clear" w:color="auto" w:fill="auto"/>
            <w:vAlign w:val="bottom"/>
          </w:tcPr>
          <w:p w14:paraId="7D72B653" w14:textId="6E47639F" w:rsidR="00215BB6" w:rsidRPr="002979B8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79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979B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Pr="002979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979B8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4C988D0" w14:textId="21095478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2BBC549" w14:textId="28BADAC3" w:rsidR="00215BB6" w:rsidRPr="00E82976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29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5BB6" w:rsidRPr="000307FB" w14:paraId="35B48BB2" w14:textId="77777777" w:rsidTr="00F401ED">
        <w:tc>
          <w:tcPr>
            <w:tcW w:w="4590" w:type="dxa"/>
            <w:shd w:val="clear" w:color="auto" w:fill="auto"/>
          </w:tcPr>
          <w:p w14:paraId="4A1BD43F" w14:textId="77777777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AA5AF1" w14:textId="77777777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15471B18" w14:textId="2AAB76AD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5BB6" w:rsidRPr="000307FB" w14:paraId="5F130B46" w14:textId="77777777" w:rsidTr="00F401ED">
        <w:tc>
          <w:tcPr>
            <w:tcW w:w="4590" w:type="dxa"/>
            <w:shd w:val="clear" w:color="auto" w:fill="auto"/>
          </w:tcPr>
          <w:p w14:paraId="6A6008F3" w14:textId="12B75618" w:rsidR="00215BB6" w:rsidRPr="00E82976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E829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070" w:type="dxa"/>
            <w:shd w:val="clear" w:color="auto" w:fill="auto"/>
          </w:tcPr>
          <w:p w14:paraId="01443197" w14:textId="77777777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shd w:val="clear" w:color="auto" w:fill="auto"/>
          </w:tcPr>
          <w:p w14:paraId="1B638873" w14:textId="77777777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15BB6" w:rsidRPr="00E246F7" w14:paraId="09ED9D0A" w14:textId="77777777" w:rsidTr="00F401ED">
        <w:tc>
          <w:tcPr>
            <w:tcW w:w="4590" w:type="dxa"/>
            <w:shd w:val="clear" w:color="auto" w:fill="auto"/>
          </w:tcPr>
          <w:p w14:paraId="78A46720" w14:textId="19E0E631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สมบูรณ์ ทรอน เอนเนอร์จี จำกัด</w:t>
            </w:r>
          </w:p>
        </w:tc>
        <w:tc>
          <w:tcPr>
            <w:tcW w:w="2070" w:type="dxa"/>
            <w:shd w:val="clear" w:color="auto" w:fill="auto"/>
          </w:tcPr>
          <w:p w14:paraId="561529A4" w14:textId="16D27D55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51BD3071" w14:textId="7DE88E55" w:rsidR="00215BB6" w:rsidRPr="00E246F7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14:paraId="1F82ED49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4BD208" w14:textId="192C44DF" w:rsidR="004F6F40" w:rsidRPr="00F401ED" w:rsidRDefault="004F6F40" w:rsidP="0021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1E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E82976" w:rsidRPr="00F401ED">
        <w:rPr>
          <w:rFonts w:ascii="Angsana New" w:hAnsi="Angsana New" w:hint="cs"/>
          <w:i/>
          <w:iCs/>
          <w:sz w:val="30"/>
          <w:szCs w:val="30"/>
          <w:cs/>
        </w:rPr>
        <w:t>ซื้อ</w:t>
      </w:r>
      <w:r w:rsidR="00B32D7D" w:rsidRPr="00F401ED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05222BB3" w14:textId="77777777" w:rsidR="00147968" w:rsidRPr="002526FF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8DD08E" w14:textId="7822BD96" w:rsidR="00147968" w:rsidRPr="002526FF" w:rsidRDefault="00B32D7D" w:rsidP="0021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6F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526FF">
        <w:rPr>
          <w:rFonts w:ascii="Angsana New" w:hAnsi="Angsana New"/>
          <w:sz w:val="30"/>
          <w:szCs w:val="30"/>
        </w:rPr>
        <w:t>2</w:t>
      </w:r>
      <w:r w:rsidR="00A30EAC" w:rsidRPr="002526FF">
        <w:rPr>
          <w:rFonts w:ascii="Angsana New" w:hAnsi="Angsana New"/>
          <w:sz w:val="30"/>
          <w:szCs w:val="30"/>
        </w:rPr>
        <w:t>8</w:t>
      </w:r>
      <w:r w:rsidRPr="002526FF">
        <w:rPr>
          <w:rFonts w:ascii="Angsana New" w:hAnsi="Angsana New"/>
          <w:sz w:val="30"/>
          <w:szCs w:val="30"/>
          <w:cs/>
        </w:rPr>
        <w:t xml:space="preserve"> </w:t>
      </w:r>
      <w:r w:rsidR="00A30EAC" w:rsidRPr="002526FF">
        <w:rPr>
          <w:rFonts w:ascii="Angsana New" w:hAnsi="Angsana New" w:hint="cs"/>
          <w:sz w:val="30"/>
          <w:szCs w:val="30"/>
          <w:cs/>
        </w:rPr>
        <w:t>มกราคม</w:t>
      </w:r>
      <w:r w:rsidRPr="002526FF">
        <w:rPr>
          <w:rFonts w:ascii="Angsana New" w:hAnsi="Angsana New" w:hint="cs"/>
          <w:sz w:val="30"/>
          <w:szCs w:val="30"/>
          <w:cs/>
        </w:rPr>
        <w:t xml:space="preserve"> </w:t>
      </w:r>
      <w:r w:rsidRPr="002526FF">
        <w:rPr>
          <w:rFonts w:ascii="Angsana New" w:hAnsi="Angsana New"/>
          <w:sz w:val="30"/>
          <w:szCs w:val="30"/>
        </w:rPr>
        <w:t xml:space="preserve">2565 </w:t>
      </w:r>
      <w:r w:rsidRPr="002526FF">
        <w:rPr>
          <w:rFonts w:ascii="Angsana New" w:hAnsi="Angsana New" w:hint="cs"/>
          <w:sz w:val="30"/>
          <w:szCs w:val="30"/>
          <w:cs/>
        </w:rPr>
        <w:t>บริษัทได้</w:t>
      </w:r>
      <w:r w:rsidR="00A569AB">
        <w:rPr>
          <w:rFonts w:ascii="Angsana New" w:hAnsi="Angsana New" w:hint="cs"/>
          <w:sz w:val="30"/>
          <w:szCs w:val="30"/>
          <w:cs/>
        </w:rPr>
        <w:t>ทำสัญญา</w:t>
      </w:r>
      <w:r w:rsidRPr="002526FF">
        <w:rPr>
          <w:rFonts w:ascii="Angsana New" w:hAnsi="Angsana New" w:hint="cs"/>
          <w:sz w:val="30"/>
          <w:szCs w:val="30"/>
          <w:cs/>
        </w:rPr>
        <w:t xml:space="preserve">ร่วมทุนกับ </w:t>
      </w:r>
      <w:r w:rsidRPr="002526FF">
        <w:rPr>
          <w:rFonts w:ascii="Angsana New" w:hAnsi="Angsana New"/>
          <w:sz w:val="30"/>
          <w:szCs w:val="30"/>
        </w:rPr>
        <w:t>Tron Energy Technology Co</w:t>
      </w:r>
      <w:r w:rsidRPr="002526FF">
        <w:rPr>
          <w:rFonts w:ascii="Angsana New" w:hAnsi="Angsana New"/>
          <w:sz w:val="30"/>
          <w:szCs w:val="30"/>
          <w:cs/>
        </w:rPr>
        <w:t>.</w:t>
      </w:r>
      <w:r w:rsidRPr="002526FF">
        <w:rPr>
          <w:rFonts w:ascii="Angsana New" w:hAnsi="Angsana New"/>
          <w:sz w:val="30"/>
          <w:szCs w:val="30"/>
        </w:rPr>
        <w:t>, Ltd</w:t>
      </w:r>
      <w:r w:rsidRPr="002526FF">
        <w:rPr>
          <w:rFonts w:ascii="Angsana New" w:hAnsi="Angsana New"/>
          <w:sz w:val="30"/>
          <w:szCs w:val="30"/>
          <w:cs/>
        </w:rPr>
        <w:t xml:space="preserve">. </w:t>
      </w:r>
      <w:r w:rsidR="00B4176A">
        <w:rPr>
          <w:rFonts w:ascii="Angsana New" w:hAnsi="Angsana New" w:hint="cs"/>
          <w:sz w:val="30"/>
          <w:szCs w:val="30"/>
          <w:cs/>
        </w:rPr>
        <w:t>ซึ่งเป็นบริษัทจัดตั้งตามกฎหมายไต้หวัน</w:t>
      </w:r>
      <w:r w:rsidRPr="002526FF">
        <w:rPr>
          <w:rFonts w:ascii="Angsana New" w:hAnsi="Angsana New" w:hint="cs"/>
          <w:sz w:val="30"/>
          <w:szCs w:val="30"/>
          <w:cs/>
        </w:rPr>
        <w:t>เพื่อร่วมกันจัดตั้งบริษัท</w:t>
      </w:r>
      <w:r w:rsidR="00A53C22">
        <w:rPr>
          <w:rFonts w:ascii="Angsana New" w:hAnsi="Angsana New" w:hint="cs"/>
          <w:sz w:val="30"/>
          <w:szCs w:val="30"/>
          <w:cs/>
        </w:rPr>
        <w:t>ใหม่ในนามบริษัท</w:t>
      </w:r>
      <w:r w:rsidRPr="002526FF">
        <w:rPr>
          <w:rFonts w:ascii="Angsana New" w:hAnsi="Angsana New" w:hint="cs"/>
          <w:sz w:val="30"/>
          <w:szCs w:val="30"/>
          <w:cs/>
        </w:rPr>
        <w:t xml:space="preserve"> สมบูรณ์ ทรอน เอนเนอร์จี จำกัด </w:t>
      </w:r>
      <w:r w:rsidR="00552538">
        <w:rPr>
          <w:rFonts w:ascii="Angsana New" w:hAnsi="Angsana New" w:hint="cs"/>
          <w:sz w:val="30"/>
          <w:szCs w:val="30"/>
          <w:cs/>
        </w:rPr>
        <w:t xml:space="preserve">มีทุนจดทะเบียนจำนวน </w:t>
      </w:r>
      <w:r w:rsidR="00552538">
        <w:rPr>
          <w:rFonts w:ascii="Angsana New" w:hAnsi="Angsana New"/>
          <w:sz w:val="30"/>
          <w:szCs w:val="30"/>
        </w:rPr>
        <w:t xml:space="preserve">500,000 </w:t>
      </w:r>
      <w:r w:rsidR="00552538">
        <w:rPr>
          <w:rFonts w:ascii="Angsana New" w:hAnsi="Angsana New" w:hint="cs"/>
          <w:sz w:val="30"/>
          <w:szCs w:val="30"/>
          <w:cs/>
        </w:rPr>
        <w:t xml:space="preserve">หุ้น มีมูลค่าที่ตราไว้ </w:t>
      </w:r>
      <w:r w:rsidR="00552538">
        <w:rPr>
          <w:rFonts w:ascii="Angsana New" w:hAnsi="Angsana New"/>
          <w:sz w:val="30"/>
          <w:szCs w:val="30"/>
        </w:rPr>
        <w:t xml:space="preserve">100 </w:t>
      </w:r>
      <w:r w:rsidR="00552538">
        <w:rPr>
          <w:rFonts w:ascii="Angsana New" w:hAnsi="Angsana New" w:hint="cs"/>
          <w:sz w:val="30"/>
          <w:szCs w:val="30"/>
          <w:cs/>
        </w:rPr>
        <w:t>บาทต่อหุ้น</w:t>
      </w:r>
      <w:r w:rsidR="00475544">
        <w:rPr>
          <w:rFonts w:ascii="Angsana New" w:hAnsi="Angsana New" w:hint="cs"/>
          <w:sz w:val="30"/>
          <w:szCs w:val="30"/>
          <w:cs/>
        </w:rPr>
        <w:t xml:space="preserve"> </w:t>
      </w:r>
      <w:r w:rsidRPr="002526FF">
        <w:rPr>
          <w:rFonts w:ascii="Angsana New" w:hAnsi="Angsana New" w:hint="cs"/>
          <w:sz w:val="30"/>
          <w:szCs w:val="30"/>
          <w:cs/>
        </w:rPr>
        <w:t>ซึ่งได้จดทะเบียน</w:t>
      </w:r>
      <w:r w:rsidR="0056288A">
        <w:rPr>
          <w:rFonts w:ascii="Angsana New" w:hAnsi="Angsana New" w:hint="cs"/>
          <w:sz w:val="30"/>
          <w:szCs w:val="30"/>
          <w:cs/>
        </w:rPr>
        <w:t>จัดตั้งบริษัท</w:t>
      </w:r>
      <w:r w:rsidRPr="002526FF">
        <w:rPr>
          <w:rFonts w:ascii="Angsana New" w:hAnsi="Angsana New" w:hint="cs"/>
          <w:sz w:val="30"/>
          <w:szCs w:val="30"/>
          <w:cs/>
        </w:rPr>
        <w:t xml:space="preserve">กับกระทรวงพาณิชย์เมื่อวันที่ </w:t>
      </w:r>
      <w:r w:rsidR="00BE5B6E">
        <w:rPr>
          <w:rFonts w:ascii="Angsana New" w:hAnsi="Angsana New"/>
          <w:sz w:val="30"/>
          <w:szCs w:val="30"/>
          <w:cs/>
        </w:rPr>
        <w:br/>
      </w:r>
      <w:r w:rsidRPr="002526FF">
        <w:rPr>
          <w:rFonts w:ascii="Angsana New" w:hAnsi="Angsana New"/>
          <w:sz w:val="30"/>
          <w:szCs w:val="30"/>
        </w:rPr>
        <w:t xml:space="preserve">26 </w:t>
      </w:r>
      <w:r w:rsidRPr="002526F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526FF">
        <w:rPr>
          <w:rFonts w:ascii="Angsana New" w:hAnsi="Angsana New"/>
          <w:sz w:val="30"/>
          <w:szCs w:val="30"/>
        </w:rPr>
        <w:t xml:space="preserve">2565 </w:t>
      </w:r>
      <w:r w:rsidRPr="002526FF">
        <w:rPr>
          <w:rFonts w:ascii="Angsana New" w:hAnsi="Angsana New" w:hint="cs"/>
          <w:sz w:val="30"/>
          <w:szCs w:val="30"/>
          <w:cs/>
        </w:rPr>
        <w:t>บริษัทมีสัดส่วนการถือหุ้น</w:t>
      </w:r>
      <w:r w:rsidR="00C30211">
        <w:rPr>
          <w:rFonts w:ascii="Angsana New" w:hAnsi="Angsana New" w:hint="cs"/>
          <w:sz w:val="30"/>
          <w:szCs w:val="30"/>
          <w:cs/>
        </w:rPr>
        <w:t>ในบริษัทย่อยดังกล่าว</w:t>
      </w:r>
      <w:r w:rsidRPr="002526F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2526FF">
        <w:rPr>
          <w:rFonts w:ascii="Angsana New" w:hAnsi="Angsana New"/>
          <w:sz w:val="30"/>
          <w:szCs w:val="30"/>
        </w:rPr>
        <w:t>60</w:t>
      </w:r>
    </w:p>
    <w:p w14:paraId="29A5AA12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408662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4389D7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C45E55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479C22" w14:textId="450BABA3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147968" w:rsidSect="00210C78">
          <w:headerReference w:type="default" r:id="rId15"/>
          <w:pgSz w:w="11909" w:h="16834" w:code="9"/>
          <w:pgMar w:top="1152" w:right="1109" w:bottom="1152" w:left="1170" w:header="720" w:footer="720" w:gutter="0"/>
          <w:cols w:space="720"/>
          <w:docGrid w:linePitch="360"/>
        </w:sectPr>
      </w:pPr>
    </w:p>
    <w:p w14:paraId="409C6BCE" w14:textId="2B78695E" w:rsidR="00395F76" w:rsidRPr="0050551C" w:rsidRDefault="00266C4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659BDBB5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B72A99">
        <w:rPr>
          <w:rFonts w:ascii="Angsana New" w:hAnsi="Angsana New" w:hint="cs"/>
          <w:sz w:val="30"/>
          <w:szCs w:val="30"/>
          <w:cs/>
        </w:rPr>
        <w:t>หก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67E16">
        <w:rPr>
          <w:rFonts w:ascii="Angsana New" w:hAnsi="Angsana New"/>
          <w:sz w:val="30"/>
          <w:szCs w:val="30"/>
        </w:rPr>
        <w:t>3</w:t>
      </w:r>
      <w:r w:rsidR="00B72A99">
        <w:rPr>
          <w:rFonts w:ascii="Angsana New" w:hAnsi="Angsana New"/>
          <w:sz w:val="30"/>
          <w:szCs w:val="30"/>
        </w:rPr>
        <w:t>0</w:t>
      </w:r>
      <w:r w:rsidR="00D67E16">
        <w:rPr>
          <w:rFonts w:ascii="Angsana New" w:hAnsi="Angsana New"/>
          <w:sz w:val="30"/>
          <w:szCs w:val="30"/>
          <w:cs/>
        </w:rPr>
        <w:t xml:space="preserve"> </w:t>
      </w:r>
      <w:r w:rsidR="00D67E16">
        <w:rPr>
          <w:rFonts w:ascii="Angsana New" w:hAnsi="Angsana New" w:hint="cs"/>
          <w:sz w:val="30"/>
          <w:szCs w:val="30"/>
          <w:cs/>
        </w:rPr>
        <w:t>ม</w:t>
      </w:r>
      <w:r w:rsidR="00B72A99">
        <w:rPr>
          <w:rFonts w:ascii="Angsana New" w:hAnsi="Angsana New" w:hint="cs"/>
          <w:sz w:val="30"/>
          <w:szCs w:val="30"/>
          <w:cs/>
        </w:rPr>
        <w:t>ิถุนายน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D67E16">
        <w:rPr>
          <w:rFonts w:ascii="Angsana New" w:hAnsi="Angsana New"/>
          <w:sz w:val="30"/>
          <w:szCs w:val="30"/>
        </w:rPr>
        <w:t xml:space="preserve">2565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30"/>
        <w:gridCol w:w="361"/>
        <w:gridCol w:w="1888"/>
        <w:gridCol w:w="361"/>
        <w:gridCol w:w="1530"/>
        <w:gridCol w:w="361"/>
        <w:gridCol w:w="1706"/>
      </w:tblGrid>
      <w:tr w:rsidR="005E5D97" w:rsidRPr="0098013D" w14:paraId="68972967" w14:textId="77777777" w:rsidTr="005E5D97">
        <w:trPr>
          <w:trHeight w:val="362"/>
          <w:tblHeader/>
        </w:trPr>
        <w:tc>
          <w:tcPr>
            <w:tcW w:w="1551" w:type="pct"/>
          </w:tcPr>
          <w:p w14:paraId="69276342" w14:textId="77777777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71415DA" w14:textId="669CD650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5E5D97" w:rsidRPr="0098013D" w14:paraId="011C11AC" w14:textId="77777777" w:rsidTr="00E30E3F">
        <w:trPr>
          <w:trHeight w:val="1289"/>
          <w:tblHeader/>
        </w:trPr>
        <w:tc>
          <w:tcPr>
            <w:tcW w:w="1551" w:type="pct"/>
          </w:tcPr>
          <w:p w14:paraId="65B2527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0DA7C996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0FF6C4A" w14:textId="0561C04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21EA26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vAlign w:val="bottom"/>
            <w:hideMark/>
          </w:tcPr>
          <w:p w14:paraId="2EC59243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127" w:type="pct"/>
            <w:vAlign w:val="bottom"/>
          </w:tcPr>
          <w:p w14:paraId="0CD73844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  <w:hideMark/>
          </w:tcPr>
          <w:p w14:paraId="37963882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  <w:tc>
          <w:tcPr>
            <w:tcW w:w="127" w:type="pct"/>
            <w:vAlign w:val="bottom"/>
          </w:tcPr>
          <w:p w14:paraId="160F7E5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B6EFE9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" w:type="pct"/>
          </w:tcPr>
          <w:p w14:paraId="51B510D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075740EA" w14:textId="68499A8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6B0DEE18" w:rsidR="005E5D97" w:rsidRPr="0081246E" w:rsidRDefault="008A4BDC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E5D9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5D97" w:rsidRPr="0081246E">
              <w:rPr>
                <w:rFonts w:ascii="Angsana New" w:hAnsi="Angsana New"/>
                <w:sz w:val="30"/>
                <w:szCs w:val="30"/>
              </w:rPr>
              <w:t>256</w:t>
            </w:r>
            <w:r w:rsidR="005E5D9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E5D97" w:rsidRPr="0098013D" w14:paraId="7C356A5C" w14:textId="77777777" w:rsidTr="005E5D97">
        <w:trPr>
          <w:trHeight w:val="389"/>
          <w:tblHeader/>
        </w:trPr>
        <w:tc>
          <w:tcPr>
            <w:tcW w:w="1551" w:type="pct"/>
          </w:tcPr>
          <w:p w14:paraId="04ED880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1565C4A3" w14:textId="3E328C4D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30E3F" w:rsidRPr="0098013D" w14:paraId="1690AE0C" w14:textId="77777777" w:rsidTr="00E30E3F">
        <w:trPr>
          <w:tblHeader/>
        </w:trPr>
        <w:tc>
          <w:tcPr>
            <w:tcW w:w="1551" w:type="pct"/>
            <w:hideMark/>
          </w:tcPr>
          <w:p w14:paraId="4E5CB38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555F9130" w14:textId="5E2C4999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  <w:tc>
          <w:tcPr>
            <w:tcW w:w="127" w:type="pct"/>
          </w:tcPr>
          <w:p w14:paraId="4E51CE28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5EA7B4" w14:textId="16EA5D87" w:rsidR="00E30E3F" w:rsidRPr="00B002F0" w:rsidRDefault="00C62CA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1546FB1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F4DC832" w14:textId="3812C2E9" w:rsidR="00E30E3F" w:rsidRPr="00B002F0" w:rsidRDefault="00C62CA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605F969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42CC2755" w:rsidR="00E30E3F" w:rsidRPr="00B002F0" w:rsidRDefault="00C62CA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69DE46B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EE371C7" w14:textId="10CFA0EC" w:rsidR="00E30E3F" w:rsidRPr="0081246E" w:rsidRDefault="00C62CA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E30E3F" w:rsidRPr="0098013D" w14:paraId="78636232" w14:textId="77777777" w:rsidTr="00E30E3F">
        <w:trPr>
          <w:tblHeader/>
        </w:trPr>
        <w:tc>
          <w:tcPr>
            <w:tcW w:w="1551" w:type="pct"/>
            <w:hideMark/>
          </w:tcPr>
          <w:p w14:paraId="4771B22A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6FCCCAC0" w14:textId="64104EAB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31,042</w:t>
            </w:r>
          </w:p>
        </w:tc>
        <w:tc>
          <w:tcPr>
            <w:tcW w:w="127" w:type="pct"/>
          </w:tcPr>
          <w:p w14:paraId="1E8B0B4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3B9ED8" w14:textId="4ED0E11D" w:rsidR="00E30E3F" w:rsidRPr="00B002F0" w:rsidRDefault="008A791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20,811</w:t>
            </w:r>
          </w:p>
        </w:tc>
        <w:tc>
          <w:tcPr>
            <w:tcW w:w="127" w:type="pct"/>
          </w:tcPr>
          <w:p w14:paraId="2549A354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150BA5B6" w14:textId="6D05698C" w:rsidR="00E30E3F" w:rsidRPr="00B002F0" w:rsidRDefault="008A791C" w:rsidP="0084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AE0E293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78321BEA" w:rsidR="00E30E3F" w:rsidRPr="00B002F0" w:rsidRDefault="008A791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="00D3127C">
              <w:rPr>
                <w:rFonts w:ascii="Angsana New" w:hAnsi="Angsana New"/>
                <w:sz w:val="30"/>
                <w:szCs w:val="30"/>
              </w:rPr>
              <w:t>475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5D0B3AF6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E3DEABF" w14:textId="0CB493E9" w:rsidR="00E30E3F" w:rsidRPr="0081246E" w:rsidRDefault="008A791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127C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3127C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E30E3F" w:rsidRPr="0098013D" w14:paraId="07B676D5" w14:textId="77777777" w:rsidTr="00E30E3F">
        <w:trPr>
          <w:tblHeader/>
        </w:trPr>
        <w:tc>
          <w:tcPr>
            <w:tcW w:w="1551" w:type="pct"/>
            <w:hideMark/>
          </w:tcPr>
          <w:p w14:paraId="17BB1CF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0051F7F0" w14:textId="60A6D906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,625,252</w:t>
            </w:r>
          </w:p>
        </w:tc>
        <w:tc>
          <w:tcPr>
            <w:tcW w:w="127" w:type="pct"/>
          </w:tcPr>
          <w:p w14:paraId="63A1500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741CF" w14:textId="4E9B41B1" w:rsidR="00E30E3F" w:rsidRPr="003D1A54" w:rsidRDefault="00690AB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117,866</w:t>
            </w:r>
          </w:p>
        </w:tc>
        <w:tc>
          <w:tcPr>
            <w:tcW w:w="127" w:type="pct"/>
          </w:tcPr>
          <w:p w14:paraId="65F46555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6BE0647D" w14:textId="6A770C33" w:rsidR="00E30E3F" w:rsidRPr="003D1A54" w:rsidRDefault="00690AB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7,128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1A7BFDDB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30F01CE3" w:rsidR="00E30E3F" w:rsidRPr="00B002F0" w:rsidRDefault="00690AB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200,43</w:t>
            </w:r>
            <w:r w:rsidR="003F4AE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C94750A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019C564" w14:textId="058A20E8" w:rsidR="00E30E3F" w:rsidRPr="0081246E" w:rsidRDefault="00690AB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1,535,55</w:t>
            </w:r>
            <w:r w:rsidR="003F4AE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0E3F" w:rsidRPr="0098013D" w14:paraId="38CF34F9" w14:textId="77777777" w:rsidTr="00E30E3F">
        <w:trPr>
          <w:tblHeader/>
        </w:trPr>
        <w:tc>
          <w:tcPr>
            <w:tcW w:w="1551" w:type="pct"/>
            <w:hideMark/>
          </w:tcPr>
          <w:p w14:paraId="7DF9734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5C7BFC8" w14:textId="7BE0B263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7,971</w:t>
            </w:r>
          </w:p>
        </w:tc>
        <w:tc>
          <w:tcPr>
            <w:tcW w:w="127" w:type="pct"/>
          </w:tcPr>
          <w:p w14:paraId="3B1551F8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BF669AA" w14:textId="15815E44" w:rsidR="00E30E3F" w:rsidRPr="003D1A54" w:rsidRDefault="007F302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3,801</w:t>
            </w:r>
          </w:p>
        </w:tc>
        <w:tc>
          <w:tcPr>
            <w:tcW w:w="127" w:type="pct"/>
          </w:tcPr>
          <w:p w14:paraId="77407F0A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0568C23" w14:textId="1F0A02FD" w:rsidR="00E30E3F" w:rsidRPr="003D1A54" w:rsidRDefault="007F302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134AC49A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4E065CA3" w:rsidR="00E30E3F" w:rsidRPr="00B002F0" w:rsidRDefault="007F302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7,712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4DFC4F50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1B9FD3" w14:textId="78EF5517" w:rsidR="00E30E3F" w:rsidRPr="0081246E" w:rsidRDefault="007F302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24,060</w:t>
            </w:r>
          </w:p>
        </w:tc>
      </w:tr>
      <w:tr w:rsidR="00E30E3F" w:rsidRPr="0098013D" w14:paraId="7E73E3EE" w14:textId="77777777" w:rsidTr="00E30E3F">
        <w:trPr>
          <w:tblHeader/>
        </w:trPr>
        <w:tc>
          <w:tcPr>
            <w:tcW w:w="1551" w:type="pct"/>
            <w:hideMark/>
          </w:tcPr>
          <w:p w14:paraId="00300DB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4E8A4C51" w14:textId="76287FCA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10,273</w:t>
            </w:r>
          </w:p>
        </w:tc>
        <w:tc>
          <w:tcPr>
            <w:tcW w:w="127" w:type="pct"/>
          </w:tcPr>
          <w:p w14:paraId="2A9E936C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8A6FDA" w14:textId="54DF31C8" w:rsidR="00E30E3F" w:rsidRPr="003D1A54" w:rsidRDefault="00D81F6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7,735</w:t>
            </w:r>
          </w:p>
        </w:tc>
        <w:tc>
          <w:tcPr>
            <w:tcW w:w="127" w:type="pct"/>
          </w:tcPr>
          <w:p w14:paraId="79F1BAF5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99E551F" w14:textId="0CB1F906" w:rsidR="00E30E3F" w:rsidRPr="003D1A54" w:rsidRDefault="00D81F6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D3127C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5A345383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1891DA3E" w:rsidR="00E30E3F" w:rsidRPr="00B002F0" w:rsidRDefault="00D81F6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086E45">
              <w:rPr>
                <w:rFonts w:ascii="Angsana New" w:hAnsi="Angsana New"/>
                <w:sz w:val="30"/>
                <w:szCs w:val="30"/>
              </w:rPr>
              <w:t>8</w:t>
            </w:r>
            <w:r w:rsidR="00D4547B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17C4B94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A0CA0B" w14:textId="12FFCDA4" w:rsidR="00E30E3F" w:rsidRPr="0081246E" w:rsidRDefault="007F4B88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00E9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00E96">
              <w:rPr>
                <w:rFonts w:ascii="Angsana New" w:hAnsi="Angsana New"/>
                <w:sz w:val="30"/>
                <w:szCs w:val="30"/>
              </w:rPr>
              <w:t>77</w:t>
            </w:r>
            <w:r w:rsidR="00AE5A8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30E3F" w:rsidRPr="0098013D" w14:paraId="4AE5E101" w14:textId="77777777" w:rsidTr="00E30E3F">
        <w:trPr>
          <w:tblHeader/>
        </w:trPr>
        <w:tc>
          <w:tcPr>
            <w:tcW w:w="1551" w:type="pct"/>
            <w:hideMark/>
          </w:tcPr>
          <w:p w14:paraId="3EFC1CCB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68E970FC" w14:textId="0ABB6418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154,856</w:t>
            </w:r>
          </w:p>
        </w:tc>
        <w:tc>
          <w:tcPr>
            <w:tcW w:w="127" w:type="pct"/>
          </w:tcPr>
          <w:p w14:paraId="5EA05A3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B12A86" w14:textId="780FCA1D" w:rsidR="00E30E3F" w:rsidRPr="00B002F0" w:rsidRDefault="00655E7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157,353</w:t>
            </w:r>
          </w:p>
        </w:tc>
        <w:tc>
          <w:tcPr>
            <w:tcW w:w="127" w:type="pct"/>
          </w:tcPr>
          <w:p w14:paraId="4FB921E8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C56A936" w14:textId="0DCB054B" w:rsidR="00E30E3F" w:rsidRPr="00B002F0" w:rsidRDefault="00655E7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62,228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3A62D9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4096BDFA" w:rsidR="00E30E3F" w:rsidRPr="00B002F0" w:rsidRDefault="00655E7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09E7FE6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4F37540" w14:textId="0A738A00" w:rsidR="00E30E3F" w:rsidRPr="0081246E" w:rsidRDefault="00655E7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249,981</w:t>
            </w:r>
          </w:p>
        </w:tc>
      </w:tr>
      <w:tr w:rsidR="00E30E3F" w:rsidRPr="0098013D" w14:paraId="65928F22" w14:textId="77777777" w:rsidTr="00E30E3F">
        <w:trPr>
          <w:tblHeader/>
        </w:trPr>
        <w:tc>
          <w:tcPr>
            <w:tcW w:w="1551" w:type="pct"/>
            <w:hideMark/>
          </w:tcPr>
          <w:p w14:paraId="6FF5CB8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1" w:type="pct"/>
          </w:tcPr>
          <w:p w14:paraId="438D4CDD" w14:textId="51FB9BFF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80,273</w:t>
            </w:r>
          </w:p>
        </w:tc>
        <w:tc>
          <w:tcPr>
            <w:tcW w:w="127" w:type="pct"/>
          </w:tcPr>
          <w:p w14:paraId="1ECA7FE5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994437" w14:textId="2273C7A0" w:rsidR="00E30E3F" w:rsidRPr="00B002F0" w:rsidRDefault="004F4251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20,888</w:t>
            </w:r>
          </w:p>
        </w:tc>
        <w:tc>
          <w:tcPr>
            <w:tcW w:w="127" w:type="pct"/>
          </w:tcPr>
          <w:p w14:paraId="67DACB85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FBE897A" w14:textId="23D617E4" w:rsidR="00E30E3F" w:rsidRPr="00B002F0" w:rsidRDefault="004F4251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21,537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5BACF731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79630B19" w:rsidR="00E30E3F" w:rsidRPr="00B002F0" w:rsidRDefault="00456E1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E4E48F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9BBD2CA" w14:textId="73A9C128" w:rsidR="00E30E3F" w:rsidRPr="0081246E" w:rsidRDefault="00456E1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79,624</w:t>
            </w:r>
          </w:p>
        </w:tc>
      </w:tr>
      <w:tr w:rsidR="00E30E3F" w:rsidRPr="0098013D" w14:paraId="46F9FC3F" w14:textId="77777777" w:rsidTr="00E30E3F">
        <w:trPr>
          <w:tblHeader/>
        </w:trPr>
        <w:tc>
          <w:tcPr>
            <w:tcW w:w="1551" w:type="pct"/>
            <w:hideMark/>
          </w:tcPr>
          <w:p w14:paraId="4289FFF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3C9C7714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069,095</w:t>
            </w:r>
          </w:p>
        </w:tc>
        <w:tc>
          <w:tcPr>
            <w:tcW w:w="127" w:type="pct"/>
          </w:tcPr>
          <w:p w14:paraId="1F0F585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756916F7" w:rsidR="00E30E3F" w:rsidRPr="0081246E" w:rsidRDefault="00DF0EAD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328,454</w:t>
            </w:r>
          </w:p>
        </w:tc>
        <w:tc>
          <w:tcPr>
            <w:tcW w:w="127" w:type="pct"/>
          </w:tcPr>
          <w:p w14:paraId="030B7970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24EC656D" w:rsidR="00E30E3F" w:rsidRPr="0081246E" w:rsidRDefault="001A025B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</w:t>
            </w:r>
            <w:r w:rsidR="003B5A11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7E7312C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37FE6EA3" w:rsidR="00E30E3F" w:rsidRPr="0081246E" w:rsidRDefault="00DF0EAD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</w:t>
            </w:r>
            <w:r w:rsidR="003B5A1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AE5A8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810698B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615485CA" w:rsidR="00E30E3F" w:rsidRPr="0081246E" w:rsidRDefault="00D67D31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3,051,58</w:t>
            </w:r>
            <w:r w:rsidR="00AE5A8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5F95E15D" w:rsidR="0098013D" w:rsidRPr="00F027C7" w:rsidRDefault="0098013D" w:rsidP="00BA47EC">
      <w:pPr>
        <w:tabs>
          <w:tab w:val="clear" w:pos="227"/>
          <w:tab w:val="clear" w:pos="454"/>
          <w:tab w:val="clear" w:pos="680"/>
          <w:tab w:val="clear" w:pos="907"/>
          <w:tab w:val="left" w:pos="547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E37BB8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7DE180C1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1F0F88C4" w:rsidR="005A3247" w:rsidRPr="005223D9" w:rsidRDefault="008A4BDC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A324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3247" w:rsidRPr="0081246E">
              <w:rPr>
                <w:rFonts w:ascii="Angsana New" w:hAnsi="Angsana New"/>
                <w:sz w:val="30"/>
                <w:szCs w:val="30"/>
              </w:rPr>
              <w:t>256</w:t>
            </w:r>
            <w:r w:rsidR="005A324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30E3F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00AC0B1E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311C0DD6" w:rsidR="00E30E3F" w:rsidRPr="005223D9" w:rsidRDefault="00F25D2C" w:rsidP="00F2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35A04557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0C67D09A" w:rsidR="00E30E3F" w:rsidRPr="005223D9" w:rsidRDefault="00F25D2C" w:rsidP="005535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3B3CE73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5549A575" w:rsidR="00E30E3F" w:rsidRPr="005223D9" w:rsidRDefault="00F25D2C" w:rsidP="00210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7430EC8D" w14:textId="300D6525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1E306D4D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E30E3F" w:rsidRPr="00071097" w14:paraId="65631C64" w14:textId="77777777" w:rsidTr="00E30E3F">
        <w:trPr>
          <w:tblHeader/>
        </w:trPr>
        <w:tc>
          <w:tcPr>
            <w:tcW w:w="1551" w:type="pct"/>
            <w:hideMark/>
          </w:tcPr>
          <w:p w14:paraId="37B8E33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63333472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17,076</w:t>
            </w:r>
          </w:p>
        </w:tc>
        <w:tc>
          <w:tcPr>
            <w:tcW w:w="127" w:type="pct"/>
          </w:tcPr>
          <w:p w14:paraId="4AF3A994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1C4B8903" w:rsidR="00E30E3F" w:rsidRPr="005223D9" w:rsidRDefault="00F25D2C" w:rsidP="00F2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EFEFC56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05BA6CEE" w:rsidR="00E30E3F" w:rsidRPr="005223D9" w:rsidRDefault="00F25D2C" w:rsidP="005535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74EB07D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1A5EC2B4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0D6AF723" w14:textId="210845CD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4672C244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16,220</w:t>
            </w:r>
          </w:p>
        </w:tc>
      </w:tr>
      <w:tr w:rsidR="00E30E3F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3E6FDC3F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9,668</w:t>
            </w:r>
          </w:p>
        </w:tc>
        <w:tc>
          <w:tcPr>
            <w:tcW w:w="127" w:type="pct"/>
          </w:tcPr>
          <w:p w14:paraId="7BFEF50B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18D3E965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799F095D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7BC96A10" w:rsidR="00E30E3F" w:rsidRPr="005223D9" w:rsidRDefault="00F25D2C" w:rsidP="00F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0" w:right="-115" w:firstLine="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2,174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0EF08294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5A4AEE85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2,176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6DF7BFAF" w14:textId="74396610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5F35A287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5,327</w:t>
            </w:r>
          </w:p>
        </w:tc>
      </w:tr>
      <w:tr w:rsidR="00E30E3F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6461323A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17,182</w:t>
            </w:r>
          </w:p>
        </w:tc>
        <w:tc>
          <w:tcPr>
            <w:tcW w:w="127" w:type="pct"/>
          </w:tcPr>
          <w:p w14:paraId="591B7F74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3483F21B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1,497</w:t>
            </w:r>
          </w:p>
        </w:tc>
        <w:tc>
          <w:tcPr>
            <w:tcW w:w="126" w:type="pct"/>
          </w:tcPr>
          <w:p w14:paraId="754CA03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78F6E936" w:rsidR="00E30E3F" w:rsidRPr="005223D9" w:rsidRDefault="00F25D2C" w:rsidP="0055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DD19CB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0A1E7477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4,586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3CFEA180" w14:textId="7342998B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22F902AE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14,093</w:t>
            </w:r>
          </w:p>
        </w:tc>
      </w:tr>
      <w:tr w:rsidR="00E30E3F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7FD0D700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5,568</w:t>
            </w:r>
          </w:p>
        </w:tc>
        <w:tc>
          <w:tcPr>
            <w:tcW w:w="127" w:type="pct"/>
          </w:tcPr>
          <w:p w14:paraId="0BE0952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593CFCF1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4,264</w:t>
            </w:r>
          </w:p>
        </w:tc>
        <w:tc>
          <w:tcPr>
            <w:tcW w:w="126" w:type="pct"/>
          </w:tcPr>
          <w:p w14:paraId="1B33F58F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124043A4" w:rsidR="00E30E3F" w:rsidRPr="005223D9" w:rsidRDefault="00F25D2C" w:rsidP="00F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2,921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0B2974D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5C2E5C5D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1,539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2A682332" w14:textId="4BCCF97F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317D01C4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5,372</w:t>
            </w:r>
          </w:p>
        </w:tc>
      </w:tr>
      <w:tr w:rsidR="00E30E3F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09D5057A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7" w:type="pct"/>
          </w:tcPr>
          <w:p w14:paraId="04D4635A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13C09C6B" w:rsidR="00E30E3F" w:rsidRPr="005223D9" w:rsidRDefault="00F25D2C" w:rsidP="00F2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BF9EFDF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466FB8A7" w:rsidR="00E30E3F" w:rsidRPr="005223D9" w:rsidRDefault="00F25D2C" w:rsidP="0055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6D7F6F6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799A4FB2" w:rsidR="00E30E3F" w:rsidRPr="005223D9" w:rsidRDefault="00F25D2C" w:rsidP="00210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08D83448" w14:textId="51F40F58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2938F833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E30E3F" w:rsidRPr="00071097" w14:paraId="7920C6B8" w14:textId="77777777" w:rsidTr="00E30E3F">
        <w:trPr>
          <w:tblHeader/>
        </w:trPr>
        <w:tc>
          <w:tcPr>
            <w:tcW w:w="1551" w:type="pct"/>
            <w:hideMark/>
          </w:tcPr>
          <w:p w14:paraId="013A3560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4C3FD124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63,348</w:t>
            </w:r>
          </w:p>
        </w:tc>
        <w:tc>
          <w:tcPr>
            <w:tcW w:w="127" w:type="pct"/>
          </w:tcPr>
          <w:p w14:paraId="71F90129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2E765356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5,770</w:t>
            </w:r>
          </w:p>
        </w:tc>
        <w:tc>
          <w:tcPr>
            <w:tcW w:w="126" w:type="pct"/>
          </w:tcPr>
          <w:p w14:paraId="5A10D74F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6E9B4241" w:rsidR="00E30E3F" w:rsidRPr="005223D9" w:rsidRDefault="00F25D2C" w:rsidP="00F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2DF36A5F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7197E2F1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9,157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58AC8555" w14:textId="6394DAB3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64DC8FA2" w:rsidR="00E30E3F" w:rsidRPr="005223D9" w:rsidRDefault="00F25D2C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54,866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E37BB8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3AE5C19C" w:rsidR="0077345D" w:rsidRDefault="00266C4E" w:rsidP="008A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B717D7" w14:textId="0B365535" w:rsidR="0077345D" w:rsidRDefault="00773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8A4BDC" w:rsidRPr="00D27D83" w14:paraId="1C514FFC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5CBC895B" w14:textId="3E6F879A" w:rsidR="008A4BDC" w:rsidRPr="00D27D83" w:rsidRDefault="0077345D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47EE4EC9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A4BDC" w:rsidRPr="00D27D83" w14:paraId="7BE951DF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6763DA7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817F8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6A2C58F0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CD2D8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17245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7E59BE0B" w14:textId="0D07FD53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  <w:r w:rsidR="006665E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6665E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CAB4C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53A473D3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6FC5119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8C0180D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7C67A11B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E9C88B6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46358A5B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0F098F8A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CD469BC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8A4BDC" w:rsidRPr="00D27D83" w14:paraId="481859E3" w14:textId="77777777" w:rsidTr="001F241A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F6CC87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11BE7" w14:textId="34C6D251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843FC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04F6EF" w14:textId="0CAD721B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82073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5C95E4" w14:textId="7EB9C65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F006F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F04312" w14:textId="304CA59B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49CB7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0FDB2A" w14:textId="6C4195B6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57D4E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8FFC1D" w14:textId="064A813C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DC7959C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380E6" w14:textId="5C45763A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4E1E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CA44FD" w14:textId="6CCF9A2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0C565F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FE69112" w14:textId="56877254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84A9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533322A" w14:textId="36D9ADF9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8A4BDC" w:rsidRPr="00D27D83" w14:paraId="6340D62D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93D3134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6B958CA0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8A4BDC" w:rsidRPr="00D27D83" w14:paraId="268E602A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965668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1AE4EA" w14:textId="73A52AB7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CCD4B9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909B6BF" w14:textId="6DB4FE24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B4627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732B8CA" w14:textId="4BDCBC92" w:rsidR="008A4BDC" w:rsidRPr="0047170F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2,922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E7E862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ECAF0FC" w14:textId="3BDF6D5A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2,92</w:t>
            </w:r>
            <w:r w:rsidR="009A68A5" w:rsidRPr="00FA4BE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8BD747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CE8F91" w14:textId="34DB2F59" w:rsidR="008A4BDC" w:rsidRPr="00FA4BE7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4,437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66802B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4FF14E" w14:textId="5E1F07C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4,2</w:t>
            </w:r>
            <w:r w:rsidR="009A68A5" w:rsidRPr="00FA4BE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8DE3B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A24D4E" w14:textId="6A11C271" w:rsidR="008A4BDC" w:rsidRPr="00FA4BE7" w:rsidRDefault="00563318" w:rsidP="00563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7CB24D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D135AD" w14:textId="0F251A64" w:rsidR="008A4BDC" w:rsidRPr="00FA4BE7" w:rsidRDefault="008A4BDC" w:rsidP="00563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4F182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0B1E2E4" w14:textId="08D819BC" w:rsidR="008A4BDC" w:rsidRPr="00FA4BE7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4,437</w:t>
            </w:r>
          </w:p>
        </w:tc>
        <w:tc>
          <w:tcPr>
            <w:tcW w:w="270" w:type="dxa"/>
            <w:vAlign w:val="bottom"/>
          </w:tcPr>
          <w:p w14:paraId="535A166D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21B2605" w14:textId="1B286D42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4,2</w:t>
            </w:r>
            <w:r w:rsidR="00E7750C" w:rsidRPr="00FA4BE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</w:tr>
      <w:tr w:rsidR="008A4BDC" w:rsidRPr="00D27D83" w14:paraId="4FC02B57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F0BF6A3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019AB7" w14:textId="07D6CC0F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992D9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7765F4" w14:textId="6F51C751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8F28E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09835" w14:textId="2991C81A" w:rsidR="008A4BDC" w:rsidRPr="0047170F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1,3</w:t>
            </w:r>
            <w:r w:rsidR="00D667E0" w:rsidRPr="0047170F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7BF9F3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30D12B" w14:textId="6C3A168C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1,1</w:t>
            </w:r>
            <w:r w:rsidR="009A68A5" w:rsidRPr="00FA4BE7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D53C0F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6DD255" w14:textId="393CE05D" w:rsidR="008A4BDC" w:rsidRPr="00FA4BE7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1,469</w:t>
            </w:r>
          </w:p>
        </w:tc>
        <w:tc>
          <w:tcPr>
            <w:tcW w:w="270" w:type="dxa"/>
            <w:vAlign w:val="bottom"/>
          </w:tcPr>
          <w:p w14:paraId="002ADA47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048FA4" w14:textId="7412F863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1,2</w:t>
            </w:r>
            <w:r w:rsidR="009A68A5" w:rsidRPr="00FA4BE7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bottom"/>
          </w:tcPr>
          <w:p w14:paraId="550742BF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987C23" w14:textId="4FC4FF33" w:rsidR="008A4BDC" w:rsidRPr="00FA4BE7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1,469</w:t>
            </w:r>
            <w:r w:rsidRPr="00FA4BE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DEFE56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BD02F37" w14:textId="3A7043B8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FA4BE7">
              <w:rPr>
                <w:rFonts w:ascii="Angsana New" w:hAnsi="Angsana New"/>
                <w:color w:val="000000"/>
                <w:sz w:val="28"/>
                <w:szCs w:val="28"/>
              </w:rPr>
              <w:t>1,2</w:t>
            </w:r>
            <w:r w:rsidR="009A68A5" w:rsidRPr="00FA4BE7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  <w:r w:rsidRPr="00FA4BE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B02222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5C1A1AF6" w14:textId="655FFD50" w:rsidR="008A4BDC" w:rsidRPr="00FA4BE7" w:rsidRDefault="00563318" w:rsidP="00563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893A70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B93CA2E" w14:textId="6ABD306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A4BDC" w:rsidRPr="00D27D83" w14:paraId="14DA0B9C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A4B8046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4C4D6" w14:textId="66ACD435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80238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0C1F2" w14:textId="6B9F2A94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7D461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5DC43" w14:textId="75246E20" w:rsidR="008A4BDC" w:rsidRPr="0047170F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0FA0F9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F57DC" w14:textId="330D3E4D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 w:rsidR="009A68A5"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FA5FE1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CDCC2" w14:textId="26D72D36" w:rsidR="008A4BDC" w:rsidRPr="00FA4BE7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5,906</w:t>
            </w:r>
          </w:p>
        </w:tc>
        <w:tc>
          <w:tcPr>
            <w:tcW w:w="270" w:type="dxa"/>
            <w:vAlign w:val="bottom"/>
          </w:tcPr>
          <w:p w14:paraId="59EDC3C9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DC0A" w14:textId="2C277BF3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</w:t>
            </w:r>
            <w:r w:rsidR="009A68A5"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508</w:t>
            </w:r>
          </w:p>
        </w:tc>
        <w:tc>
          <w:tcPr>
            <w:tcW w:w="270" w:type="dxa"/>
          </w:tcPr>
          <w:p w14:paraId="7E12178A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DF3E9" w14:textId="6A6D959F" w:rsidR="008A4BDC" w:rsidRPr="00FA4BE7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1,469</w:t>
            </w: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322DEF9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0F28A" w14:textId="77D1FDA5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</w:t>
            </w:r>
            <w:r w:rsidR="009A68A5"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</w:t>
            </w: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9F56A2E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73C95" w14:textId="2A536B4C" w:rsidR="008A4BDC" w:rsidRPr="00FA4BE7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4,437</w:t>
            </w:r>
          </w:p>
        </w:tc>
        <w:tc>
          <w:tcPr>
            <w:tcW w:w="270" w:type="dxa"/>
            <w:vAlign w:val="bottom"/>
          </w:tcPr>
          <w:p w14:paraId="25DBD9C0" w14:textId="77777777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D685F" w14:textId="07AA67DC" w:rsidR="008A4BDC" w:rsidRPr="00FA4BE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4,2</w:t>
            </w:r>
            <w:r w:rsidR="00E7750C" w:rsidRPr="00FA4B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</w:t>
            </w:r>
          </w:p>
        </w:tc>
      </w:tr>
      <w:tr w:rsidR="008A4BDC" w:rsidRPr="00D27D83" w14:paraId="7A8D3962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BFC265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57495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A687B9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17F4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6B992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07F3C" w14:textId="77777777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7DEEA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9259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637F8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B1F181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EBBB8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8858149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BD883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1E7BE6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3CD97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730C0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A1FB4F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0E32BC1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66DFF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44AB4BF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BDC" w:rsidRPr="00D27D83" w14:paraId="1F061E7C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F66D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78A12B" w14:textId="44DE3F25" w:rsidR="008A4BDC" w:rsidRPr="0047170F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5E6FB6" w:rsidRPr="004717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CBB368" w14:textId="77777777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2AE6CE1" w14:textId="0695FAF2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93D43F" w14:textId="77777777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424CEE" w14:textId="33BD365D" w:rsidR="008A4BDC" w:rsidRPr="0047170F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8E0A58" w14:textId="77777777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2FC189" w14:textId="4C0100E6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209070" w14:textId="77777777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5219A4" w14:textId="4FBD3785" w:rsidR="008A4BDC" w:rsidRPr="0047170F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270" w:type="dxa"/>
            <w:vAlign w:val="bottom"/>
          </w:tcPr>
          <w:p w14:paraId="3FAE7348" w14:textId="77777777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896EAB" w14:textId="06C2A816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270" w:type="dxa"/>
          </w:tcPr>
          <w:p w14:paraId="0D6763FA" w14:textId="77777777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7316BB" w14:textId="51EF5909" w:rsidR="008A4BDC" w:rsidRPr="0047170F" w:rsidRDefault="005E6F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563318" w:rsidRPr="0047170F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  <w:r w:rsidRPr="0047170F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43BE485" w14:textId="77777777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BA7AF7" w14:textId="4E6ED9A9" w:rsidR="008A4BDC" w:rsidRPr="0047170F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70F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47170F"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  <w:r w:rsidRPr="0047170F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50C157F" w14:textId="77777777" w:rsidR="008A4BDC" w:rsidRPr="003A6EA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BA172B8" w14:textId="7EE883C0" w:rsidR="008A4BDC" w:rsidRPr="003A6EAA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="005E6FB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BBABE8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62D32E3" w14:textId="48307ABD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6EAA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8A4BDC" w:rsidRPr="00D27D83" w14:paraId="4B922141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C43B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4F17C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4F112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517D9B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4C4999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B04573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6548F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ABD1D8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DF6D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13E98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F3B6B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B4706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9F46B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327927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E7D33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F5D19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5587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2ACF3D7F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7056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018341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BDC" w:rsidRPr="00D27D83" w14:paraId="4E6AD775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2937B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0997F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D5F6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0AF3B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F3D9B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B2E9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8059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A5EEC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86178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E01B5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60E9B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EB320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EA97E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D2213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51A3C8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05173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58272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7E2769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EBF83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89D1CE8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BDC" w:rsidRPr="00D27D83" w14:paraId="2028FEDD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881E9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  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มิถุนายน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CC2C0" w14:textId="6020F4D4" w:rsidR="008A4BDC" w:rsidRPr="003A6EAA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82A60" w14:textId="77777777" w:rsidR="008A4BDC" w:rsidRPr="003A6EA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E6A8E" w14:textId="172BDF14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Pr="00962C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C6F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E10B" w14:textId="264B579F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C467F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EBC" w14:textId="5F984304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8,731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FAAD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1AE5CF" w14:textId="20875E83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040C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7B35FF" w14:textId="1BDC23C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14,643</w:t>
            </w:r>
          </w:p>
        </w:tc>
        <w:tc>
          <w:tcPr>
            <w:tcW w:w="270" w:type="dxa"/>
            <w:shd w:val="clear" w:color="auto" w:fill="auto"/>
          </w:tcPr>
          <w:p w14:paraId="2ED35838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EC3B59" w14:textId="30DA9F99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4,942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ADD1D3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57554E" w14:textId="2E1D8448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F121C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,813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708062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3F9EA6C" w14:textId="5B016582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2FB43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88E24DD" w14:textId="47A91DAF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9,830</w:t>
            </w:r>
          </w:p>
        </w:tc>
      </w:tr>
      <w:tr w:rsidR="008A4BDC" w:rsidRPr="00D27D83" w14:paraId="1B7DB4EC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303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37B5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0456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832C82" w14:textId="543D90FE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F6C3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65C08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57CA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FB8256" w14:textId="62072B29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E04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80D99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294E99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B93972" w14:textId="0884BB40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D999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5AF5A6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8EC46F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12BC26" w14:textId="604339E4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C8F83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6E80E5C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7B9CD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43DA207" w14:textId="1E2EAC7D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BDC" w:rsidRPr="00D27D83" w14:paraId="034FF213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751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  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มิถุนายน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AA8C" w14:textId="2C303B88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89E7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1540" w14:textId="58F034CB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62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0B0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9A30" w14:textId="3C5BF2E7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0DA3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1AFF" w14:textId="480FA560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6265">
              <w:rPr>
                <w:rFonts w:ascii="Angsana New" w:hAnsi="Angsana New"/>
                <w:color w:val="000000"/>
                <w:sz w:val="28"/>
                <w:szCs w:val="28"/>
              </w:rPr>
              <w:t>2,296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856DE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EC95F43" w14:textId="79EF3D5B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E586B4C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193A45" w14:textId="67102FE8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6265">
              <w:rPr>
                <w:rFonts w:ascii="Angsana New" w:hAnsi="Angsana New"/>
                <w:color w:val="000000"/>
                <w:sz w:val="28"/>
                <w:szCs w:val="28"/>
              </w:rPr>
              <w:t>3,039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DD460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6D54A85" w14:textId="6B93F9B6" w:rsidR="008A4BDC" w:rsidRPr="00AD1599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947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98BC6F" w14:textId="77777777" w:rsidR="008A4BDC" w:rsidRPr="00AD1599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81F2B9" w14:textId="0E10CECD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851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497B8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7B15899D" w14:textId="4FB5D8C4" w:rsidR="008A4BDC" w:rsidRPr="00D27D83" w:rsidRDefault="00563318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44D517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53BD465" w14:textId="7F9BF752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2,188</w:t>
            </w:r>
          </w:p>
        </w:tc>
      </w:tr>
    </w:tbl>
    <w:p w14:paraId="700D4491" w14:textId="3D1B75DB" w:rsidR="00D60095" w:rsidRDefault="00D6009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54DEF8B" w14:textId="2A7F4881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19736E7C" w14:textId="77777777" w:rsidR="006665E1" w:rsidRDefault="00C7037F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6665E1" w:rsidSect="00663C95"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</w:t>
      </w:r>
      <w:r w:rsidR="007A06B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</w:t>
      </w:r>
      <w:r w:rsidR="006665E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28B653AF" w14:textId="08B15918" w:rsidR="006665E1" w:rsidRDefault="00266C4E" w:rsidP="006665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6665E1">
        <w:rPr>
          <w:rFonts w:ascii="Angsana New" w:hAnsi="Angsana New"/>
          <w:b/>
          <w:bCs/>
          <w:sz w:val="30"/>
          <w:szCs w:val="30"/>
        </w:rPr>
        <w:tab/>
      </w:r>
      <w:r w:rsidR="006665E1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5B52D5F" w14:textId="77777777" w:rsidR="006665E1" w:rsidRDefault="006665E1" w:rsidP="006665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9A9CAF" w14:textId="77777777" w:rsidR="006665E1" w:rsidRDefault="006665E1" w:rsidP="0066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079B320" w14:textId="77777777" w:rsidR="006665E1" w:rsidRPr="00BC25AC" w:rsidRDefault="006665E1" w:rsidP="0066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6665E1" w:rsidRPr="00D32308" w14:paraId="4EF3CFB6" w14:textId="77777777" w:rsidTr="00991FEE">
        <w:tc>
          <w:tcPr>
            <w:tcW w:w="2520" w:type="dxa"/>
            <w:shd w:val="clear" w:color="auto" w:fill="auto"/>
            <w:vAlign w:val="bottom"/>
          </w:tcPr>
          <w:p w14:paraId="17D9AC64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B74309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93676A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2F341BA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D257C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03C043" w14:textId="77777777" w:rsidR="006665E1" w:rsidRPr="00DD7A82" w:rsidDel="00D43E7A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665E1" w:rsidRPr="000307FB" w14:paraId="279A2AE2" w14:textId="77777777" w:rsidTr="00991FEE">
        <w:tc>
          <w:tcPr>
            <w:tcW w:w="2520" w:type="dxa"/>
            <w:shd w:val="clear" w:color="auto" w:fill="auto"/>
          </w:tcPr>
          <w:p w14:paraId="7A745F3E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D76BD77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F4F6675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1A6362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53636803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65E1" w:rsidRPr="000307FB" w14:paraId="214660D2" w14:textId="77777777" w:rsidTr="00991FEE">
        <w:tc>
          <w:tcPr>
            <w:tcW w:w="2520" w:type="dxa"/>
            <w:shd w:val="clear" w:color="auto" w:fill="auto"/>
          </w:tcPr>
          <w:p w14:paraId="606BFA3D" w14:textId="3E385453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E31E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296BE3B5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B0B5FA9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6E61A61E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332EB0EE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665E1" w:rsidRPr="00E246F7" w14:paraId="7120CB9B" w14:textId="77777777" w:rsidTr="00991FEE">
        <w:tc>
          <w:tcPr>
            <w:tcW w:w="2520" w:type="dxa"/>
            <w:shd w:val="clear" w:color="auto" w:fill="auto"/>
          </w:tcPr>
          <w:p w14:paraId="23FD2145" w14:textId="006DF0D9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D6D3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1D6D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D6D3F">
              <w:rPr>
                <w:rFonts w:ascii="Angsana New" w:hAnsi="Angsana New"/>
                <w:sz w:val="30"/>
                <w:szCs w:val="30"/>
              </w:rPr>
              <w:t>256</w:t>
            </w:r>
            <w:r w:rsidR="001E31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40F22AC2" w14:textId="2CC000BE" w:rsidR="006665E1" w:rsidRPr="00DD7A82" w:rsidRDefault="00736FBD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21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เมษายน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55F3463" w14:textId="1756DFE3" w:rsidR="006665E1" w:rsidRPr="00DD7A82" w:rsidRDefault="00736FBD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069809F" w14:textId="217EC5E2" w:rsidR="006665E1" w:rsidRPr="00E246F7" w:rsidRDefault="00B57FDB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12" w:type="dxa"/>
            <w:shd w:val="clear" w:color="auto" w:fill="auto"/>
          </w:tcPr>
          <w:p w14:paraId="7A78389D" w14:textId="30E7EC18" w:rsidR="006665E1" w:rsidRPr="00E246F7" w:rsidRDefault="00D84DAA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6665E1" w:rsidRPr="00526E2F" w14:paraId="5BE5D702" w14:textId="77777777" w:rsidTr="00991FEE">
        <w:tc>
          <w:tcPr>
            <w:tcW w:w="2520" w:type="dxa"/>
            <w:shd w:val="clear" w:color="auto" w:fill="auto"/>
          </w:tcPr>
          <w:p w14:paraId="122FDACB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0E95D5C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3AF746E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1D1269EB" w14:textId="77777777" w:rsidR="006665E1" w:rsidRPr="00C34B4B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66761A8F" w14:textId="77777777" w:rsidR="006665E1" w:rsidRPr="00846029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1E1" w:rsidRPr="000307FB" w14:paraId="4BC50936" w14:textId="77777777" w:rsidTr="00991FEE">
        <w:tc>
          <w:tcPr>
            <w:tcW w:w="2520" w:type="dxa"/>
            <w:shd w:val="clear" w:color="auto" w:fill="auto"/>
          </w:tcPr>
          <w:p w14:paraId="1B76599F" w14:textId="14350448" w:rsidR="001E31E1" w:rsidRPr="00DD7A82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2658DFD6" w14:textId="77777777" w:rsidR="001E31E1" w:rsidRPr="00DD7A82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3A8FDBA0" w14:textId="77777777" w:rsidR="001E31E1" w:rsidRPr="00DD7A82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BE95C85" w14:textId="77777777" w:rsidR="001E31E1" w:rsidRPr="00DD7A82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028F3A87" w14:textId="77777777" w:rsidR="001E31E1" w:rsidRPr="00DD7A82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E31E1" w:rsidRPr="000307FB" w14:paraId="1BDE7D6F" w14:textId="77777777" w:rsidTr="00991FEE">
        <w:tc>
          <w:tcPr>
            <w:tcW w:w="2520" w:type="dxa"/>
            <w:shd w:val="clear" w:color="auto" w:fill="auto"/>
          </w:tcPr>
          <w:p w14:paraId="60FF30FD" w14:textId="6CFDA374" w:rsidR="001E31E1" w:rsidRPr="001D6D3F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D6D3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1D6D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D6D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3907389F" w14:textId="64F88715" w:rsidR="001E31E1" w:rsidRPr="001D6D3F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เมษายน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AD47E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6513F604" w14:textId="4D923860" w:rsidR="001E31E1" w:rsidRPr="001D6D3F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47E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AD47ED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AD47E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9D1D184" w14:textId="21F5A3D6" w:rsidR="001E31E1" w:rsidRPr="001D6D3F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4B4B">
              <w:rPr>
                <w:rFonts w:ascii="Angsana New" w:eastAsia="Times New Roman" w:hAnsi="Angsana New" w:hint="cs"/>
                <w:sz w:val="30"/>
                <w:szCs w:val="30"/>
              </w:rPr>
              <w:t>0</w:t>
            </w:r>
            <w:r w:rsidRPr="00C34B4B">
              <w:rPr>
                <w:rFonts w:ascii="Angsana New" w:eastAsia="Times New Roman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  <w:tc>
          <w:tcPr>
            <w:tcW w:w="1512" w:type="dxa"/>
            <w:shd w:val="clear" w:color="auto" w:fill="auto"/>
          </w:tcPr>
          <w:p w14:paraId="115F9B88" w14:textId="4203E869" w:rsidR="001E31E1" w:rsidRPr="001D6D3F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</w:tbl>
    <w:p w14:paraId="417EDAAC" w14:textId="77777777" w:rsidR="006665E1" w:rsidRDefault="006665E1" w:rsidP="006665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3CC586C" w14:textId="3CEF98C7" w:rsidR="001E31E1" w:rsidRPr="001E31E1" w:rsidRDefault="001E31E1" w:rsidP="001E31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775438">
        <w:rPr>
          <w:rFonts w:ascii="Angsana New" w:hAnsi="Angsana New" w:hint="cs"/>
          <w:spacing w:val="-2"/>
          <w:sz w:val="30"/>
          <w:szCs w:val="30"/>
          <w:cs/>
        </w:rPr>
        <w:t>เงินปันผลประจำปี</w:t>
      </w:r>
      <w:r w:rsidRPr="00775438">
        <w:rPr>
          <w:rFonts w:ascii="Angsana New" w:hAnsi="Angsana New"/>
          <w:spacing w:val="-2"/>
          <w:sz w:val="30"/>
          <w:szCs w:val="30"/>
        </w:rPr>
        <w:t xml:space="preserve"> 2564</w:t>
      </w:r>
      <w:r w:rsidRPr="00775438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Pr="00775438">
        <w:rPr>
          <w:rFonts w:ascii="Angsana New" w:hAnsi="Angsana New"/>
          <w:spacing w:val="-2"/>
          <w:sz w:val="30"/>
          <w:szCs w:val="30"/>
        </w:rPr>
        <w:t xml:space="preserve">468 </w:t>
      </w:r>
      <w:r w:rsidRPr="00775438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775438">
        <w:rPr>
          <w:rFonts w:ascii="Angsana New" w:eastAsia="Times New Roman" w:hAnsi="Angsana New" w:hint="cs"/>
          <w:spacing w:val="-2"/>
          <w:sz w:val="30"/>
          <w:szCs w:val="30"/>
        </w:rPr>
        <w:t>256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775438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10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บาท ซึ่งเป็นการ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 xml:space="preserve">จ่ายจากกิจการที่ได้รับการส่งเสริมการลงทุนในอัตราหุ้นละ </w:t>
      </w:r>
      <w:r w:rsidRPr="00775438">
        <w:rPr>
          <w:rFonts w:ascii="Angsana New" w:eastAsia="Times New Roman" w:hAnsi="Angsana New"/>
          <w:sz w:val="30"/>
          <w:szCs w:val="30"/>
        </w:rPr>
        <w:t>0</w:t>
      </w:r>
      <w:r w:rsidRPr="00775438">
        <w:rPr>
          <w:rFonts w:ascii="Angsana New" w:eastAsia="Times New Roman" w:hAnsi="Angsana New"/>
          <w:sz w:val="30"/>
          <w:szCs w:val="30"/>
          <w:cs/>
        </w:rPr>
        <w:t>.</w:t>
      </w:r>
      <w:r w:rsidRPr="00775438">
        <w:rPr>
          <w:rFonts w:ascii="Angsana New" w:eastAsia="Times New Roman" w:hAnsi="Angsana New"/>
          <w:sz w:val="30"/>
          <w:szCs w:val="30"/>
        </w:rPr>
        <w:t>0102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 xml:space="preserve"> บาท เป็นจำนวนเงิน</w:t>
      </w:r>
      <w:r w:rsidRPr="00775438">
        <w:rPr>
          <w:rFonts w:ascii="Angsana New" w:eastAsia="Times New Roman" w:hAnsi="Angsana New"/>
          <w:sz w:val="30"/>
          <w:szCs w:val="30"/>
        </w:rPr>
        <w:t xml:space="preserve"> 5 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และจ่ายจากกำไรสุทธิที่เสียภาษีเงินได้นิติบุคคลในอัตราร้อยละ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10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775438">
        <w:rPr>
          <w:rFonts w:ascii="Angsana New" w:eastAsia="Times New Roman" w:hAnsi="Angsana New"/>
          <w:sz w:val="30"/>
          <w:szCs w:val="30"/>
        </w:rPr>
        <w:t>0</w:t>
      </w:r>
      <w:r w:rsidRPr="00775438">
        <w:rPr>
          <w:rFonts w:ascii="Angsana New" w:eastAsia="Times New Roman" w:hAnsi="Angsana New"/>
          <w:sz w:val="30"/>
          <w:szCs w:val="30"/>
          <w:cs/>
        </w:rPr>
        <w:t>.</w:t>
      </w:r>
      <w:r w:rsidRPr="00775438">
        <w:rPr>
          <w:rFonts w:ascii="Angsana New" w:eastAsia="Times New Roman" w:hAnsi="Angsana New"/>
          <w:sz w:val="30"/>
          <w:szCs w:val="30"/>
        </w:rPr>
        <w:t>1509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64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 และจ่ายจากกำไรสุทธิที่เสียภาษีเงินได้นิติบุคคลในอัตราร้อยละ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 xml:space="preserve">20 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775438">
        <w:rPr>
          <w:rFonts w:ascii="Angsana New" w:eastAsia="Times New Roman" w:hAnsi="Angsana New"/>
          <w:sz w:val="30"/>
          <w:szCs w:val="30"/>
        </w:rPr>
        <w:t>0</w:t>
      </w:r>
      <w:r w:rsidRPr="00775438">
        <w:rPr>
          <w:rFonts w:ascii="Angsana New" w:eastAsia="Times New Roman" w:hAnsi="Angsana New"/>
          <w:sz w:val="30"/>
          <w:szCs w:val="30"/>
          <w:cs/>
        </w:rPr>
        <w:t>.</w:t>
      </w:r>
      <w:r w:rsidRPr="00775438">
        <w:rPr>
          <w:rFonts w:ascii="Angsana New" w:eastAsia="Times New Roman" w:hAnsi="Angsana New"/>
          <w:sz w:val="30"/>
          <w:szCs w:val="30"/>
        </w:rPr>
        <w:t>9389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399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72D1394A" w14:textId="77777777" w:rsidR="001E31E1" w:rsidRDefault="001E31E1" w:rsidP="006665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A97E009" w14:textId="36E96B76" w:rsidR="006665E1" w:rsidRPr="00FF3F99" w:rsidRDefault="006665E1" w:rsidP="006665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FF3F99">
        <w:rPr>
          <w:rFonts w:ascii="Angsana New" w:hAnsi="Angsana New" w:hint="cs"/>
          <w:spacing w:val="-2"/>
          <w:sz w:val="30"/>
          <w:szCs w:val="30"/>
          <w:cs/>
        </w:rPr>
        <w:t>เงินปันผลประจำปี</w:t>
      </w:r>
      <w:r w:rsidRPr="00FF3F99">
        <w:rPr>
          <w:rFonts w:ascii="Angsana New" w:hAnsi="Angsana New"/>
          <w:spacing w:val="-2"/>
          <w:sz w:val="30"/>
          <w:szCs w:val="30"/>
        </w:rPr>
        <w:t xml:space="preserve"> 2563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Pr="00FF3F99">
        <w:rPr>
          <w:rFonts w:ascii="Angsana New" w:hAnsi="Angsana New"/>
          <w:spacing w:val="-2"/>
          <w:sz w:val="30"/>
          <w:szCs w:val="30"/>
        </w:rPr>
        <w:t xml:space="preserve">204 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256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0</w:t>
      </w:r>
      <w:r w:rsidRPr="00FF3F99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48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บาท ซึ่งเป็นการจ่ายจากกำไรสุทธิที่เสียภาษีเงินได้นิติบุคคลในอัตราร้อยละ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10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0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>.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0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588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บาท เป็นจำนวนเงิน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25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 และจ่ายจากกำไรสุทธิที่เสียภาษีเงินได้นิติบุคคลใน</w:t>
      </w: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อัตรา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ร้อยละ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 xml:space="preserve">20 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0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>.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4212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บาท เป็นจำนวนเงิน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179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6F7A9428" w14:textId="77777777" w:rsidR="006665E1" w:rsidRDefault="006665E1" w:rsidP="006665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C589597" w14:textId="54117A34" w:rsidR="008B01F8" w:rsidRDefault="006665E1" w:rsidP="0066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B01F8" w:rsidSect="006665E1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4733361" w14:textId="051EE2A0" w:rsidR="00856DCD" w:rsidRDefault="00266C4E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7533CDFD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751D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751D9">
        <w:trPr>
          <w:trHeight w:val="261"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3B46271A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A4B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8A4BD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1B7C23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751D9" w14:paraId="60B92483" w14:textId="77777777" w:rsidTr="00B751D9">
        <w:trPr>
          <w:trHeight w:val="261"/>
        </w:trPr>
        <w:tc>
          <w:tcPr>
            <w:tcW w:w="2067" w:type="dxa"/>
          </w:tcPr>
          <w:p w14:paraId="465AC972" w14:textId="57BC55A8" w:rsidR="00F00472" w:rsidRPr="005D44F8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17CD39DE" w:rsidR="00F00472" w:rsidRPr="00722025" w:rsidRDefault="004634BC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406</w:t>
            </w:r>
            <w:r w:rsidR="005F63C1">
              <w:rPr>
                <w:rFonts w:ascii="Angsana New" w:hAnsi="Angsana New"/>
                <w:sz w:val="24"/>
                <w:szCs w:val="24"/>
                <w:lang w:val="en-US" w:bidi="th-TH"/>
              </w:rPr>
              <w:t>,20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770D4DBF" w:rsidR="00F00472" w:rsidRPr="005D44F8" w:rsidRDefault="00FD3AEB" w:rsidP="00CC4F51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F00472" w:rsidRPr="005D44F8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16ADA06D" w:rsidR="00F00472" w:rsidRPr="005D44F8" w:rsidRDefault="00C06EE7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406</w:t>
            </w:r>
            <w:r w:rsidR="001F691A">
              <w:rPr>
                <w:rFonts w:ascii="Angsana New" w:hAnsi="Angsana New"/>
                <w:sz w:val="24"/>
                <w:szCs w:val="24"/>
              </w:rPr>
              <w:t>,20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bottom"/>
          </w:tcPr>
          <w:p w14:paraId="118B9C09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3148D9B1" w:rsidR="00F00472" w:rsidRPr="005D44F8" w:rsidRDefault="0011650B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4E3018ED" w:rsidR="00F00472" w:rsidRPr="005D44F8" w:rsidRDefault="00D5762E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  <w:r w:rsidR="0011650B">
              <w:rPr>
                <w:rFonts w:ascii="Angsana New" w:hAnsi="Angsana New"/>
                <w:sz w:val="24"/>
                <w:szCs w:val="24"/>
                <w:lang w:val="en-US" w:bidi="th-TH"/>
              </w:rPr>
              <w:t>6,20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6671767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3D620503" w:rsidR="00F00472" w:rsidRPr="005D44F8" w:rsidRDefault="00AB1192" w:rsidP="00C370D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0799858A" w:rsidR="00F00472" w:rsidRPr="005D44F8" w:rsidRDefault="00D5762E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406</w:t>
            </w:r>
            <w:r w:rsidR="00476C99">
              <w:rPr>
                <w:rFonts w:ascii="Angsana New" w:hAnsi="Angsana New"/>
                <w:sz w:val="24"/>
                <w:szCs w:val="24"/>
                <w:lang w:val="en-US" w:bidi="th-TH"/>
              </w:rPr>
              <w:t>,20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</w:tr>
      <w:tr w:rsidR="00B751D9" w14:paraId="5D10C039" w14:textId="77777777" w:rsidTr="00B751D9">
        <w:trPr>
          <w:trHeight w:val="261"/>
        </w:trPr>
        <w:tc>
          <w:tcPr>
            <w:tcW w:w="2067" w:type="dxa"/>
          </w:tcPr>
          <w:p w14:paraId="0FF25CE6" w14:textId="77777777" w:rsidR="00414126" w:rsidRPr="005D44F8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FE29382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1241C5A9" w14:textId="1D7C900B" w:rsidR="00414126" w:rsidRPr="00722025" w:rsidRDefault="002573BB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2DB539" w14:textId="540D1CEE" w:rsidR="00414126" w:rsidRPr="005D44F8" w:rsidRDefault="00FD3AEB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98,524</w:t>
            </w:r>
          </w:p>
        </w:tc>
        <w:tc>
          <w:tcPr>
            <w:tcW w:w="236" w:type="dxa"/>
            <w:vAlign w:val="bottom"/>
          </w:tcPr>
          <w:p w14:paraId="008E49E4" w14:textId="66756DE9" w:rsidR="00414126" w:rsidRPr="005D44F8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DB56D31" w14:textId="5F18B715" w:rsidR="00414126" w:rsidRPr="005D44F8" w:rsidRDefault="00793DDA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</w:t>
            </w:r>
            <w:r w:rsidR="00C71CE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524</w:t>
            </w:r>
          </w:p>
        </w:tc>
        <w:tc>
          <w:tcPr>
            <w:tcW w:w="236" w:type="dxa"/>
          </w:tcPr>
          <w:p w14:paraId="048EA3FF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F36163F" w14:textId="52D41BAA" w:rsidR="00414126" w:rsidRPr="005D44F8" w:rsidRDefault="0011650B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7FB92" w14:textId="2F52BA51" w:rsidR="00414126" w:rsidRPr="005D44F8" w:rsidRDefault="000A770B" w:rsidP="00C370D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4CAFBA4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46FC2" w14:textId="494A9A85" w:rsidR="00414126" w:rsidRPr="005D44F8" w:rsidRDefault="00AB1192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72E0539E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2AE7F0" w14:textId="64FB6F41" w:rsidR="00414126" w:rsidRPr="005D44F8" w:rsidRDefault="00476C99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</w:tr>
      <w:tr w:rsidR="00B751D9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5D44F8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05E2FA6A" w:rsidR="00414126" w:rsidRPr="005D44F8" w:rsidRDefault="004634BC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406</w:t>
            </w:r>
            <w:r w:rsidR="00C44AD2">
              <w:rPr>
                <w:rFonts w:ascii="Angsana New" w:hAnsi="Angsana New"/>
                <w:b/>
                <w:bCs/>
                <w:sz w:val="24"/>
                <w:szCs w:val="24"/>
              </w:rPr>
              <w:t>,20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752A05C5" w:rsidR="00414126" w:rsidRPr="005D44F8" w:rsidRDefault="00E51D54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0B681DBB" w14:textId="360D9E72" w:rsidR="00414126" w:rsidRPr="005D44F8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280BDDCE" w:rsidR="00414126" w:rsidRPr="005D44F8" w:rsidRDefault="00C71CE9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C06EE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4,72</w:t>
            </w:r>
            <w:r w:rsidR="00C06EE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2E3623B9" w:rsidR="00414126" w:rsidRPr="005D44F8" w:rsidRDefault="0011650B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7CF51250" w:rsidR="00414126" w:rsidRPr="005D44F8" w:rsidRDefault="00D5762E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0A770B">
              <w:rPr>
                <w:rFonts w:ascii="Angsana New" w:hAnsi="Angsana New"/>
                <w:b/>
                <w:bCs/>
                <w:sz w:val="24"/>
                <w:szCs w:val="24"/>
              </w:rPr>
              <w:t>6,20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3E1C6FDD" w:rsidR="00414126" w:rsidRPr="005D44F8" w:rsidRDefault="00065202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2EC7E683" w:rsidR="00414126" w:rsidRPr="005D44F8" w:rsidRDefault="000E0867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  <w:r w:rsidR="00D5762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4,72</w:t>
            </w:r>
            <w:r w:rsidR="00D5762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</w:tr>
      <w:tr w:rsidR="006163ED" w:rsidRPr="00D13EB7" w14:paraId="47F1373D" w14:textId="77777777" w:rsidTr="00B751D9">
        <w:trPr>
          <w:trHeight w:val="40"/>
        </w:trPr>
        <w:tc>
          <w:tcPr>
            <w:tcW w:w="2067" w:type="dxa"/>
          </w:tcPr>
          <w:p w14:paraId="30A035CA" w14:textId="77777777" w:rsidR="00F00472" w:rsidRPr="00D13EB7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D13EB7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568ACC7B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6163ED" w:rsidRPr="00CD50A9" w14:paraId="3BD3429E" w14:textId="77777777" w:rsidTr="00B751D9">
        <w:trPr>
          <w:trHeight w:val="261"/>
        </w:trPr>
        <w:tc>
          <w:tcPr>
            <w:tcW w:w="2067" w:type="dxa"/>
          </w:tcPr>
          <w:p w14:paraId="0BE0ED8A" w14:textId="2AED718F" w:rsidR="00F00472" w:rsidRPr="005D44F8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1B7C23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F057A75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7E2994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3DD4CAC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63ED" w:rsidRPr="00007010" w14:paraId="65044021" w14:textId="77777777" w:rsidTr="00B751D9">
        <w:trPr>
          <w:trHeight w:val="261"/>
        </w:trPr>
        <w:tc>
          <w:tcPr>
            <w:tcW w:w="2067" w:type="dxa"/>
          </w:tcPr>
          <w:p w14:paraId="32AF82F6" w14:textId="3390C38A" w:rsidR="00F00472" w:rsidRPr="005D44F8" w:rsidRDefault="00F00472" w:rsidP="00F0047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23FEFDC" w14:textId="4B04B968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49E75" w14:textId="4DCCF5F6" w:rsidR="00F00472" w:rsidRPr="005D44F8" w:rsidRDefault="00F00472" w:rsidP="00F004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656954" w14:textId="43844FA2" w:rsidR="00F00472" w:rsidRPr="005D44F8" w:rsidRDefault="00F00472" w:rsidP="00F00472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4D2023A5" w14:textId="59DB515B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1BC09D3F" w14:textId="77777777" w:rsidTr="00B751D9">
        <w:trPr>
          <w:trHeight w:val="261"/>
        </w:trPr>
        <w:tc>
          <w:tcPr>
            <w:tcW w:w="2067" w:type="dxa"/>
          </w:tcPr>
          <w:p w14:paraId="6F1D22AE" w14:textId="53AA444C" w:rsidR="00F00472" w:rsidRPr="005D44F8" w:rsidRDefault="00F00472" w:rsidP="00F0047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E6E830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020BDA41" w14:textId="4826BF64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751D9" w:rsidRPr="00CD50A9" w14:paraId="36401A29" w14:textId="77777777" w:rsidTr="00B751D9">
        <w:trPr>
          <w:trHeight w:val="261"/>
        </w:trPr>
        <w:tc>
          <w:tcPr>
            <w:tcW w:w="2067" w:type="dxa"/>
          </w:tcPr>
          <w:p w14:paraId="25DF79BA" w14:textId="51637448" w:rsidR="005D44F8" w:rsidRPr="005D44F8" w:rsidRDefault="005D44F8" w:rsidP="005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1152741" w14:textId="38F73547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vAlign w:val="bottom"/>
          </w:tcPr>
          <w:p w14:paraId="238FAC47" w14:textId="759AB70C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EC3ABF9" w:rsidR="005D44F8" w:rsidRPr="005D44F8" w:rsidRDefault="005D44F8" w:rsidP="00555F83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B6579D1" w14:textId="45EFD9FC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3EFF2809" w14:textId="33A95EBA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  <w:tc>
          <w:tcPr>
            <w:tcW w:w="236" w:type="dxa"/>
            <w:vAlign w:val="bottom"/>
          </w:tcPr>
          <w:p w14:paraId="0646A0E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4483A57B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774D5B" w14:textId="77AF524E" w:rsidR="005D44F8" w:rsidRPr="005D44F8" w:rsidRDefault="005D44F8" w:rsidP="004C7B6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  <w:tc>
          <w:tcPr>
            <w:tcW w:w="270" w:type="dxa"/>
            <w:vAlign w:val="bottom"/>
          </w:tcPr>
          <w:p w14:paraId="05DF4A7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33931012" w:rsidR="005D44F8" w:rsidRPr="005D44F8" w:rsidRDefault="005D44F8" w:rsidP="004C7B6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AFA454" w14:textId="09900E63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</w:tr>
      <w:tr w:rsidR="00B751D9" w:rsidRPr="00CD50A9" w14:paraId="62BD1C52" w14:textId="77777777" w:rsidTr="00B751D9">
        <w:trPr>
          <w:trHeight w:val="261"/>
        </w:trPr>
        <w:tc>
          <w:tcPr>
            <w:tcW w:w="2067" w:type="dxa"/>
          </w:tcPr>
          <w:p w14:paraId="67A9C5CD" w14:textId="347FB8A9" w:rsidR="005D44F8" w:rsidRPr="005D44F8" w:rsidRDefault="005D44F8" w:rsidP="005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771645ED" w14:textId="77777777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76849FE3" w:rsidR="005D44F8" w:rsidRPr="005D44F8" w:rsidRDefault="005D44F8" w:rsidP="00555F8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4483EB35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36" w:type="dxa"/>
          </w:tcPr>
          <w:p w14:paraId="49E0FF7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5BDBED14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36" w:type="dxa"/>
            <w:vAlign w:val="bottom"/>
          </w:tcPr>
          <w:p w14:paraId="01B0426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1F22ED16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393055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19EE3026" w:rsidR="005D44F8" w:rsidRPr="005D44F8" w:rsidRDefault="005D44F8" w:rsidP="004C7B6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D9CFD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6BEA1CC5" w:rsidR="005D44F8" w:rsidRPr="005D44F8" w:rsidRDefault="005D44F8" w:rsidP="004C7B6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70" w:type="dxa"/>
            <w:vAlign w:val="bottom"/>
          </w:tcPr>
          <w:p w14:paraId="192D3D80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3F1F6BE6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</w:tr>
      <w:tr w:rsidR="00B751D9" w:rsidRPr="00CD50A9" w14:paraId="198BA58D" w14:textId="77777777" w:rsidTr="00B751D9">
        <w:trPr>
          <w:trHeight w:val="261"/>
        </w:trPr>
        <w:tc>
          <w:tcPr>
            <w:tcW w:w="2067" w:type="dxa"/>
          </w:tcPr>
          <w:p w14:paraId="54386318" w14:textId="142A6583" w:rsidR="005D44F8" w:rsidRPr="005D44F8" w:rsidRDefault="00313CFA" w:rsidP="005D44F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</w:tcPr>
          <w:p w14:paraId="03949463" w14:textId="13240D6F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6708A16E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36" w:type="dxa"/>
            <w:vAlign w:val="bottom"/>
          </w:tcPr>
          <w:p w14:paraId="2B7AD228" w14:textId="1D8A741D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19D18FFD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988,711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FC53D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2C33C5CD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700C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5E010" w14:textId="3177B813" w:rsidR="005D44F8" w:rsidRPr="005D44F8" w:rsidRDefault="005D44F8" w:rsidP="004C7B6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716C66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5C23C0B1" w:rsidR="005D44F8" w:rsidRPr="005D44F8" w:rsidRDefault="005D44F8" w:rsidP="004C7B6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F44C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6B9B99FA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988,711</w:t>
            </w:r>
          </w:p>
        </w:tc>
      </w:tr>
    </w:tbl>
    <w:p w14:paraId="5EFF90ED" w14:textId="0D67AF10" w:rsidR="00D13EB7" w:rsidRPr="00D13EB7" w:rsidRDefault="00D13EB7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D13EB7" w:rsidRPr="00CD50A9" w14:paraId="513227CA" w14:textId="77777777" w:rsidTr="006D4BC2">
        <w:trPr>
          <w:trHeight w:val="261"/>
          <w:tblHeader/>
        </w:trPr>
        <w:tc>
          <w:tcPr>
            <w:tcW w:w="2067" w:type="dxa"/>
            <w:vAlign w:val="bottom"/>
          </w:tcPr>
          <w:p w14:paraId="53D682AC" w14:textId="77777777" w:rsidR="00D13EB7" w:rsidRPr="005D44F8" w:rsidRDefault="00D13EB7" w:rsidP="001F241A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75FD454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62617E2B" w14:textId="7DD324AD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D13EB7" w:rsidRPr="00CD50A9" w14:paraId="285C4ACD" w14:textId="77777777" w:rsidTr="006D4BC2">
        <w:trPr>
          <w:trHeight w:val="261"/>
          <w:tblHeader/>
        </w:trPr>
        <w:tc>
          <w:tcPr>
            <w:tcW w:w="2067" w:type="dxa"/>
            <w:vAlign w:val="bottom"/>
          </w:tcPr>
          <w:p w14:paraId="0C2D4701" w14:textId="77777777" w:rsidR="00D13EB7" w:rsidRPr="005D44F8" w:rsidRDefault="00D13EB7" w:rsidP="001F241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009A3F1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4CE31F54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035BDFF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68C6A95D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13EB7" w:rsidRPr="00CD50A9" w14:paraId="599F5248" w14:textId="77777777" w:rsidTr="006D4BC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7AE512B" w14:textId="77777777" w:rsidR="00D13EB7" w:rsidRPr="005D44F8" w:rsidRDefault="00D13EB7" w:rsidP="001F241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756CCF63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5CF10A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0A97F204" w14:textId="77777777" w:rsidR="00D13EB7" w:rsidRPr="005D44F8" w:rsidRDefault="00D13EB7" w:rsidP="001F241A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22C2DB7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73E28A09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4D68331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73CC63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74C6C9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FFAD82B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543F0F1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A7F2931" w14:textId="250ED304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B5BF5E5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F53BC4" w14:textId="44C20DDB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802A57E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893C411" w14:textId="639A5662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7D58C3A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7174EB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13EB7" w:rsidRPr="00CD50A9" w14:paraId="373DE4F4" w14:textId="77777777" w:rsidTr="006D4BC2">
        <w:trPr>
          <w:trHeight w:val="261"/>
        </w:trPr>
        <w:tc>
          <w:tcPr>
            <w:tcW w:w="2067" w:type="dxa"/>
            <w:hideMark/>
          </w:tcPr>
          <w:p w14:paraId="5024781C" w14:textId="77777777" w:rsidR="00D13EB7" w:rsidRPr="005D44F8" w:rsidRDefault="00D13EB7" w:rsidP="001F241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220AFDA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B070454" w14:textId="77777777" w:rsidR="00D13EB7" w:rsidRPr="005D44F8" w:rsidRDefault="00D13EB7" w:rsidP="001F241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D4BC2" w:rsidRPr="00CD50A9" w14:paraId="5595C7C2" w14:textId="77777777" w:rsidTr="006D4BC2">
        <w:trPr>
          <w:trHeight w:val="261"/>
        </w:trPr>
        <w:tc>
          <w:tcPr>
            <w:tcW w:w="2067" w:type="dxa"/>
          </w:tcPr>
          <w:p w14:paraId="5C8547B2" w14:textId="7075CC6D" w:rsidR="00D13EB7" w:rsidRPr="005D44F8" w:rsidRDefault="00D13EB7" w:rsidP="001F241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A4B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8A4BD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01C5674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5A2D4B00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A314F2" w14:textId="77777777" w:rsidR="00D13EB7" w:rsidRPr="005D44F8" w:rsidRDefault="00D13EB7" w:rsidP="001F241A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96756E4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7D2D89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948D043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096A7EF9" w14:textId="77777777" w:rsidR="00D13EB7" w:rsidRPr="005D44F8" w:rsidRDefault="00D13EB7" w:rsidP="001F241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4BC2" w:rsidRPr="00CD50A9" w14:paraId="782CEF7E" w14:textId="77777777" w:rsidTr="006D4BC2">
        <w:trPr>
          <w:trHeight w:val="261"/>
        </w:trPr>
        <w:tc>
          <w:tcPr>
            <w:tcW w:w="2067" w:type="dxa"/>
          </w:tcPr>
          <w:p w14:paraId="6E1D4B3E" w14:textId="77777777" w:rsidR="00D13EB7" w:rsidRPr="005D44F8" w:rsidRDefault="00D13EB7" w:rsidP="001F241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4DC8DB2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C34CF63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04EE32" w14:textId="77777777" w:rsidR="00D13EB7" w:rsidRPr="005D44F8" w:rsidRDefault="00D13EB7" w:rsidP="001F241A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532B6D9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9D9600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9903871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0CD23AF8" w14:textId="77777777" w:rsidR="00D13EB7" w:rsidRPr="005D44F8" w:rsidRDefault="00D13EB7" w:rsidP="001F241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4BC2" w14:paraId="275C9F92" w14:textId="77777777" w:rsidTr="006D4BC2">
        <w:trPr>
          <w:trHeight w:val="261"/>
        </w:trPr>
        <w:tc>
          <w:tcPr>
            <w:tcW w:w="2067" w:type="dxa"/>
          </w:tcPr>
          <w:p w14:paraId="6EECA5D6" w14:textId="77777777" w:rsidR="00D13EB7" w:rsidRPr="005D44F8" w:rsidRDefault="00D13EB7" w:rsidP="001F241A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7A306B2" w14:textId="77777777" w:rsidR="00D13EB7" w:rsidRPr="005D44F8" w:rsidRDefault="00D13EB7" w:rsidP="001F241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4448933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50154A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F4D6E5B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F74EC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42854FBC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0F50BC83" w14:textId="77777777" w:rsidR="00D13EB7" w:rsidRPr="005D44F8" w:rsidRDefault="00D13EB7" w:rsidP="001F24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E6053" w14:paraId="504A0CFE" w14:textId="77777777" w:rsidTr="001F241A">
        <w:trPr>
          <w:trHeight w:val="261"/>
        </w:trPr>
        <w:tc>
          <w:tcPr>
            <w:tcW w:w="2067" w:type="dxa"/>
          </w:tcPr>
          <w:p w14:paraId="27625D70" w14:textId="77777777" w:rsidR="000E6053" w:rsidRPr="005D44F8" w:rsidRDefault="000E6053" w:rsidP="000E6053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3A74A6A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43DE64E0" w14:textId="2F2F499E" w:rsidR="000E6053" w:rsidRPr="006E1318" w:rsidRDefault="00E022D4" w:rsidP="006E131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150,</w:t>
            </w:r>
            <w:r w:rsidR="004E4039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5D0D132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F6539C" w14:textId="712A9352" w:rsidR="000E6053" w:rsidRPr="005D44F8" w:rsidRDefault="00480A1F" w:rsidP="004E403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F28FD1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0E84206B" w14:textId="0367991F" w:rsidR="000E6053" w:rsidRPr="005D44F8" w:rsidRDefault="00195F8C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</w:t>
            </w:r>
            <w:r w:rsidR="00802F0A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7DDC540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0890825D" w14:textId="61C2871E" w:rsidR="000E6053" w:rsidRPr="005D44F8" w:rsidRDefault="000556A6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E5D9F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EE7AAB4" w14:textId="078ADE1A" w:rsidR="000E6053" w:rsidRPr="005D44F8" w:rsidRDefault="000556A6" w:rsidP="006E131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150,</w:t>
            </w:r>
            <w:r w:rsidR="0056167B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88C8A4B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A21CFD" w14:textId="69B14D1C" w:rsidR="000E6053" w:rsidRPr="005D44F8" w:rsidRDefault="000556A6" w:rsidP="000576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3EE32A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79D8026" w14:textId="4E8D2FE7" w:rsidR="000E6053" w:rsidRPr="005D44F8" w:rsidRDefault="009C5DFF" w:rsidP="006E131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150,</w:t>
            </w:r>
            <w:r w:rsidR="0056167B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0E6053" w14:paraId="5F3E9270" w14:textId="77777777" w:rsidTr="006D4BC2">
        <w:trPr>
          <w:trHeight w:val="261"/>
        </w:trPr>
        <w:tc>
          <w:tcPr>
            <w:tcW w:w="2067" w:type="dxa"/>
          </w:tcPr>
          <w:p w14:paraId="43E14849" w14:textId="77777777" w:rsidR="000E6053" w:rsidRPr="005D44F8" w:rsidRDefault="000E6053" w:rsidP="000E6053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349EF475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51150179" w14:textId="7035278D" w:rsidR="000E6053" w:rsidRPr="006E1318" w:rsidRDefault="00E022D4" w:rsidP="00885F3B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E6580C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8CC9D12" w14:textId="4E0C6D06" w:rsidR="000E6053" w:rsidRPr="005D44F8" w:rsidRDefault="00480A1F" w:rsidP="006E1318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02F0A"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5CB2BE23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3535A2" w14:textId="4566DDDE" w:rsidR="000E6053" w:rsidRPr="005D44F8" w:rsidRDefault="00195F8C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457576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C1C6B1" w14:textId="7EC67B7C" w:rsidR="000E6053" w:rsidRPr="005D44F8" w:rsidRDefault="000556A6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F042D4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08047" w14:textId="55C05CA4" w:rsidR="000E6053" w:rsidRPr="005D44F8" w:rsidRDefault="000556A6" w:rsidP="0005765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8605A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9393AF" w14:textId="2307CC8D" w:rsidR="000E6053" w:rsidRPr="005D44F8" w:rsidRDefault="000556A6" w:rsidP="006E131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6958D5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5D4576" w14:textId="52B11658" w:rsidR="000E6053" w:rsidRPr="005D44F8" w:rsidRDefault="009C5DFF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0E6053" w:rsidRPr="00CD50A9" w14:paraId="6A9ABF93" w14:textId="77777777" w:rsidTr="001F241A">
        <w:trPr>
          <w:trHeight w:val="261"/>
        </w:trPr>
        <w:tc>
          <w:tcPr>
            <w:tcW w:w="2067" w:type="dxa"/>
            <w:hideMark/>
          </w:tcPr>
          <w:p w14:paraId="7E84B2F8" w14:textId="77777777" w:rsidR="000E6053" w:rsidRPr="005D44F8" w:rsidRDefault="000E6053" w:rsidP="000E6053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3D2BD98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4079" w14:textId="13B813D1" w:rsidR="000E6053" w:rsidRPr="005D44F8" w:rsidRDefault="00E022D4" w:rsidP="006E131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150,</w:t>
            </w:r>
            <w:r w:rsidR="004E4039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7603A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277D3A6" w14:textId="4684395F" w:rsidR="000E6053" w:rsidRPr="005D44F8" w:rsidRDefault="00480A1F" w:rsidP="006E1318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49FF4BF0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111EB7" w14:textId="337AAB26" w:rsidR="000E6053" w:rsidRPr="005D44F8" w:rsidRDefault="00983484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195,</w:t>
            </w:r>
            <w:r w:rsidR="00802F0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42BD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3D83C" w14:textId="1F7C5257" w:rsidR="000E6053" w:rsidRPr="005D44F8" w:rsidRDefault="000556A6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AB67E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E480F" w14:textId="6AA9CCB5" w:rsidR="000E6053" w:rsidRPr="005D44F8" w:rsidRDefault="000556A6" w:rsidP="004138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D1E4D">
              <w:rPr>
                <w:rFonts w:ascii="Angsana New" w:hAnsi="Angsana New"/>
                <w:b/>
                <w:bCs/>
                <w:sz w:val="24"/>
                <w:szCs w:val="24"/>
              </w:rPr>
              <w:t>150,</w:t>
            </w:r>
            <w:r w:rsidR="00CD1E4D" w:rsidRPr="00CD1E4D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Pr="00CD1E4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F4F4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20D60" w14:textId="1698F399" w:rsidR="000E6053" w:rsidRPr="005D44F8" w:rsidRDefault="000556A6" w:rsidP="0041386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7CB8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7E7F7" w14:textId="06ECC7F0" w:rsidR="000E6053" w:rsidRPr="005D44F8" w:rsidRDefault="003C009A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195,</w:t>
            </w:r>
            <w:r w:rsidR="0056167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</w:p>
        </w:tc>
      </w:tr>
      <w:tr w:rsidR="000E6053" w:rsidRPr="00D13EB7" w14:paraId="6827F248" w14:textId="77777777" w:rsidTr="006D4BC2">
        <w:trPr>
          <w:trHeight w:val="40"/>
        </w:trPr>
        <w:tc>
          <w:tcPr>
            <w:tcW w:w="2067" w:type="dxa"/>
          </w:tcPr>
          <w:p w14:paraId="4DB46A3B" w14:textId="77777777" w:rsidR="000E6053" w:rsidRPr="00D13EB7" w:rsidRDefault="000E6053" w:rsidP="000E6053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1D5C2EA1" w14:textId="77777777" w:rsidR="000E6053" w:rsidRPr="00D13EB7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74759E1E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3FD79D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F3F7F79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20A0BD7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6750A80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1320B0B6" w14:textId="77777777" w:rsidR="000E6053" w:rsidRPr="00D13EB7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E6053" w:rsidRPr="00CD50A9" w14:paraId="1606EB73" w14:textId="77777777" w:rsidTr="006D4BC2">
        <w:trPr>
          <w:trHeight w:val="261"/>
        </w:trPr>
        <w:tc>
          <w:tcPr>
            <w:tcW w:w="2067" w:type="dxa"/>
          </w:tcPr>
          <w:p w14:paraId="5F86AEE3" w14:textId="77777777" w:rsidR="000E6053" w:rsidRPr="005D44F8" w:rsidRDefault="000E6053" w:rsidP="000E6053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CF02889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44FE31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C7C298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458127D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E36A2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6C59B2" w14:textId="77777777" w:rsidR="000E6053" w:rsidRPr="00E42153" w:rsidRDefault="000E6053" w:rsidP="000E60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20B9E15A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E6053" w:rsidRPr="00007010" w14:paraId="3176E43A" w14:textId="77777777" w:rsidTr="006D4BC2">
        <w:trPr>
          <w:trHeight w:val="261"/>
        </w:trPr>
        <w:tc>
          <w:tcPr>
            <w:tcW w:w="2067" w:type="dxa"/>
          </w:tcPr>
          <w:p w14:paraId="228365A2" w14:textId="77777777" w:rsidR="000E6053" w:rsidRPr="005D44F8" w:rsidRDefault="000E6053" w:rsidP="000E6053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25DEBCF0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D0308CB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54A22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9D3E4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32ADFE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F49ACC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7667B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6053" w:rsidRPr="00CD50A9" w14:paraId="5744D567" w14:textId="77777777" w:rsidTr="006D4BC2">
        <w:trPr>
          <w:trHeight w:val="261"/>
        </w:trPr>
        <w:tc>
          <w:tcPr>
            <w:tcW w:w="2067" w:type="dxa"/>
          </w:tcPr>
          <w:p w14:paraId="391E56BE" w14:textId="77777777" w:rsidR="000E6053" w:rsidRPr="005D44F8" w:rsidRDefault="000E6053" w:rsidP="000E605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5BF29069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039B00B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77F80C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173D6B3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00720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248BE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151810AF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E6053" w:rsidRPr="00CD50A9" w14:paraId="646399FA" w14:textId="77777777" w:rsidTr="006D4BC2">
        <w:trPr>
          <w:trHeight w:val="261"/>
        </w:trPr>
        <w:tc>
          <w:tcPr>
            <w:tcW w:w="2067" w:type="dxa"/>
          </w:tcPr>
          <w:p w14:paraId="06BBB1BC" w14:textId="77777777" w:rsidR="000E6053" w:rsidRPr="005D44F8" w:rsidRDefault="000E6053" w:rsidP="000E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699E32C4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50E6F41" w14:textId="71554A40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45CEF996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049DBC4" w14:textId="1E6220B9" w:rsidR="000E6053" w:rsidRPr="005D44F8" w:rsidRDefault="000E6053" w:rsidP="0005765B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C80B3B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07C22B8" w14:textId="1110E83A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054CA425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841D4DD" w14:textId="188B924B" w:rsidR="000E6053" w:rsidRPr="005D44F8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900FAE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B6678A" w14:textId="19E4B349" w:rsidR="000E6053" w:rsidRPr="005D44F8" w:rsidRDefault="000E6053" w:rsidP="004138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7DAF1775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23ED4C" w14:textId="26FE7D34" w:rsidR="000E6053" w:rsidRPr="005D44F8" w:rsidRDefault="000E6053" w:rsidP="000576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5357F3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61C8DE" w14:textId="448FA161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</w:tr>
      <w:tr w:rsidR="000E6053" w:rsidRPr="00CD50A9" w14:paraId="575C4C21" w14:textId="77777777" w:rsidTr="006D4BC2">
        <w:trPr>
          <w:trHeight w:val="261"/>
        </w:trPr>
        <w:tc>
          <w:tcPr>
            <w:tcW w:w="2067" w:type="dxa"/>
          </w:tcPr>
          <w:p w14:paraId="5C1707E6" w14:textId="77777777" w:rsidR="000E6053" w:rsidRPr="005D44F8" w:rsidRDefault="000E6053" w:rsidP="000E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7A96FAF6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D26AB9A" w14:textId="700E782D" w:rsidR="000E6053" w:rsidRPr="005D44F8" w:rsidRDefault="000E6053" w:rsidP="0005765B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91ECB8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C33040B" w14:textId="4CEFB045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0C2EF27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0196CBF" w14:textId="103C1985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6A6D8BD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9B8B23" w14:textId="3D77FC12" w:rsidR="000E6053" w:rsidRPr="005D44F8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356367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334E45" w14:textId="75BEB94E" w:rsidR="000E6053" w:rsidRPr="005D44F8" w:rsidRDefault="000E6053" w:rsidP="0005765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4E7D9C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35D3FE" w14:textId="53281674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411276B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6204BA" w14:textId="552ED942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0E6053" w:rsidRPr="00CD50A9" w14:paraId="52B57D02" w14:textId="77777777" w:rsidTr="006D4BC2">
        <w:trPr>
          <w:trHeight w:val="261"/>
        </w:trPr>
        <w:tc>
          <w:tcPr>
            <w:tcW w:w="2067" w:type="dxa"/>
          </w:tcPr>
          <w:p w14:paraId="0AE171DF" w14:textId="77777777" w:rsidR="000E6053" w:rsidRPr="005D44F8" w:rsidRDefault="000E6053" w:rsidP="000E6053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5DA305D" w14:textId="77777777" w:rsidR="000E6053" w:rsidRPr="005D44F8" w:rsidRDefault="000E6053" w:rsidP="000E60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</w:tcPr>
          <w:p w14:paraId="1E7E03AE" w14:textId="19C10ED1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5FDDE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FD11A38" w14:textId="69C362AF" w:rsidR="000E6053" w:rsidRPr="005D44F8" w:rsidRDefault="000E6053" w:rsidP="006E1318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43E7C9BC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3300A6" w14:textId="5763539D" w:rsidR="000E6053" w:rsidRPr="005D44F8" w:rsidRDefault="000E6053" w:rsidP="006E131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175,363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ACA17D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C39A9" w14:textId="3F0E1A8D" w:rsidR="000E6053" w:rsidRPr="009B22EA" w:rsidRDefault="000E6053" w:rsidP="009B22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2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FCEEF9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8938E" w14:textId="6737966E" w:rsidR="000E6053" w:rsidRPr="005D44F8" w:rsidRDefault="000E6053" w:rsidP="004138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F1AB44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43321" w14:textId="70DB4B11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6A7A9E" w14:textId="77777777" w:rsidR="000E6053" w:rsidRPr="005D44F8" w:rsidRDefault="000E6053" w:rsidP="000E605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EBC2B" w14:textId="32F59C87" w:rsidR="000E6053" w:rsidRPr="005D44F8" w:rsidRDefault="000E6053" w:rsidP="0041386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175,363</w:t>
            </w:r>
          </w:p>
        </w:tc>
      </w:tr>
    </w:tbl>
    <w:p w14:paraId="5DB3BFEB" w14:textId="77777777" w:rsidR="00D13EB7" w:rsidRDefault="00D13EB7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77777777" w:rsidR="0008252F" w:rsidRDefault="00D32517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08252F" w:rsidSect="0008252F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E25ABB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4718B105" w14:textId="77777777" w:rsidR="00466A47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63F8B0CF" w14:textId="099C2A8A" w:rsidR="00A74FAB" w:rsidRPr="00E25ABB" w:rsidRDefault="00A74FAB" w:rsidP="00466A47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E25ABB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466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0501F458" w14:textId="77777777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587A71" w14:textId="20024836" w:rsidR="00E22EE6" w:rsidRDefault="004F3C96" w:rsidP="00332AC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เนื่องจากสินทรัพย์และหนี้สินทางการเงินส่วนใหญ่จัดอยู่ในประเภทระยะสั้น </w:t>
      </w:r>
      <w:r>
        <w:rPr>
          <w:rFonts w:ascii="Angsana New" w:hAnsi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69B87CAB" w:rsidR="00417033" w:rsidRDefault="00266C4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4577BBE8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4B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4B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37160224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1F241A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9566C2" w14:paraId="1FD07DFF" w14:textId="77777777" w:rsidTr="001F241A">
        <w:tc>
          <w:tcPr>
            <w:tcW w:w="3382" w:type="pct"/>
          </w:tcPr>
          <w:p w14:paraId="1CCC87E2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6D85AF9B" w14:textId="20242AD2" w:rsidR="000C730E" w:rsidRPr="00C664CA" w:rsidRDefault="00074F37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42,933</w:t>
            </w:r>
          </w:p>
        </w:tc>
        <w:tc>
          <w:tcPr>
            <w:tcW w:w="147" w:type="pct"/>
          </w:tcPr>
          <w:p w14:paraId="3CAECA97" w14:textId="77777777" w:rsidR="000C730E" w:rsidRPr="00C664CA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89ED14F" w14:textId="5524AC77" w:rsidR="000C730E" w:rsidRPr="00C664CA" w:rsidRDefault="00F410A7" w:rsidP="00F4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C730E" w:rsidRPr="009566C2" w14:paraId="12CF1E27" w14:textId="77777777" w:rsidTr="001F241A">
        <w:tc>
          <w:tcPr>
            <w:tcW w:w="3382" w:type="pct"/>
          </w:tcPr>
          <w:p w14:paraId="1C7E5F41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0C730E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0C730E" w:rsidRPr="00C664CA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0C730E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730E" w:rsidRPr="003C6288" w14:paraId="273C86DB" w14:textId="77777777" w:rsidTr="001F241A">
        <w:tc>
          <w:tcPr>
            <w:tcW w:w="3382" w:type="pct"/>
          </w:tcPr>
          <w:p w14:paraId="2EC489B2" w14:textId="77777777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44E34F1A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3C6288" w14:paraId="78F62ED9" w14:textId="77777777" w:rsidTr="001F241A">
        <w:trPr>
          <w:trHeight w:val="263"/>
        </w:trPr>
        <w:tc>
          <w:tcPr>
            <w:tcW w:w="3382" w:type="pct"/>
          </w:tcPr>
          <w:p w14:paraId="580E3BBA" w14:textId="77777777" w:rsidR="000C730E" w:rsidRPr="003C6288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351622F1" w14:textId="59E50F69" w:rsidR="000C730E" w:rsidRPr="003C6288" w:rsidRDefault="00D97675" w:rsidP="00D9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47" w:type="pct"/>
          </w:tcPr>
          <w:p w14:paraId="2D473F42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529A4D" w14:textId="41EA3F53" w:rsidR="000C730E" w:rsidRPr="003C6288" w:rsidRDefault="009B3B47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46BEB" w:rsidRPr="003C6288" w14:paraId="2EB80CCB" w14:textId="77777777" w:rsidTr="001F241A">
        <w:trPr>
          <w:trHeight w:val="263"/>
        </w:trPr>
        <w:tc>
          <w:tcPr>
            <w:tcW w:w="3382" w:type="pct"/>
          </w:tcPr>
          <w:p w14:paraId="26DCF791" w14:textId="4157A15E" w:rsidR="00E46BEB" w:rsidRPr="003C6288" w:rsidRDefault="00E46BEB" w:rsidP="00E4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37" w:type="pct"/>
          </w:tcPr>
          <w:p w14:paraId="06124507" w14:textId="7FBCAA0C" w:rsidR="00E46BEB" w:rsidRDefault="00E46BEB" w:rsidP="00D9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59,339</w:t>
            </w:r>
          </w:p>
        </w:tc>
        <w:tc>
          <w:tcPr>
            <w:tcW w:w="147" w:type="pct"/>
          </w:tcPr>
          <w:p w14:paraId="05EEDEBC" w14:textId="77777777" w:rsidR="00E46BEB" w:rsidRPr="003C6288" w:rsidRDefault="00E46BEB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7E386D3" w14:textId="23EC9A2B" w:rsidR="00E46BEB" w:rsidRDefault="00E46BEB" w:rsidP="009B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C730E" w:rsidRPr="003C6288" w14:paraId="4CE64CBE" w14:textId="77777777" w:rsidTr="001F241A">
        <w:tc>
          <w:tcPr>
            <w:tcW w:w="3382" w:type="pct"/>
          </w:tcPr>
          <w:p w14:paraId="01C8A7DA" w14:textId="77777777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47449044" w:rsidR="000C730E" w:rsidRPr="003C6288" w:rsidRDefault="00074F37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69,585</w:t>
            </w:r>
          </w:p>
        </w:tc>
        <w:tc>
          <w:tcPr>
            <w:tcW w:w="147" w:type="pct"/>
          </w:tcPr>
          <w:p w14:paraId="5B7145E1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11A4BCC9" w:rsidR="000C730E" w:rsidRPr="003C6288" w:rsidRDefault="009B3B47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0C730E" w:rsidRPr="009566C2" w14:paraId="6B0D0B83" w14:textId="77777777" w:rsidTr="001F241A">
        <w:tc>
          <w:tcPr>
            <w:tcW w:w="3382" w:type="pct"/>
          </w:tcPr>
          <w:p w14:paraId="3A1AF1C9" w14:textId="77777777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738BD1D7" w:rsidR="000C730E" w:rsidRPr="003C6288" w:rsidRDefault="006473FE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170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147" w:type="pct"/>
          </w:tcPr>
          <w:p w14:paraId="2BF06321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110C4AAD" w:rsidR="000C730E" w:rsidRPr="003C34FA" w:rsidRDefault="009B3B47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</w:tbl>
    <w:p w14:paraId="2630FA11" w14:textId="4D4EE832" w:rsidR="0083394D" w:rsidRDefault="0083394D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87910A" w14:textId="68B7B254" w:rsidR="00365C9A" w:rsidRDefault="00365C9A" w:rsidP="00365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965">
        <w:rPr>
          <w:rFonts w:ascii="Angsana New" w:hAnsi="Angsana New"/>
          <w:b/>
          <w:bCs/>
          <w:sz w:val="30"/>
          <w:szCs w:val="30"/>
        </w:rPr>
        <w:t>1</w:t>
      </w:r>
      <w:r w:rsidR="00266C4E">
        <w:rPr>
          <w:rFonts w:ascii="Angsana New" w:hAnsi="Angsana New"/>
          <w:b/>
          <w:bCs/>
          <w:sz w:val="30"/>
          <w:szCs w:val="30"/>
        </w:rPr>
        <w:t>0</w:t>
      </w:r>
      <w:r w:rsidRPr="00343965">
        <w:rPr>
          <w:rFonts w:ascii="Angsana New" w:hAnsi="Angsana New"/>
          <w:b/>
          <w:bCs/>
          <w:sz w:val="30"/>
          <w:szCs w:val="30"/>
          <w:cs/>
        </w:rPr>
        <w:tab/>
      </w:r>
      <w:r w:rsidRPr="0034396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6D088DB" w14:textId="77777777" w:rsidR="00365C9A" w:rsidRPr="00983179" w:rsidRDefault="00365C9A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797405F4" w14:textId="27567780" w:rsidR="00344411" w:rsidRDefault="00343965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bookmarkStart w:id="2" w:name="_Hlk102672415"/>
      <w:r w:rsidRPr="00212A8A">
        <w:rPr>
          <w:rFonts w:ascii="Angsana New" w:eastAsia="Times New Roman" w:hAnsi="Angsana New" w:hint="cs"/>
          <w:spacing w:val="4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 w:rsidRPr="00212A8A">
        <w:rPr>
          <w:rFonts w:ascii="Angsana New" w:eastAsia="Times New Roman" w:hAnsi="Angsana New"/>
          <w:spacing w:val="4"/>
          <w:sz w:val="30"/>
          <w:szCs w:val="30"/>
        </w:rPr>
        <w:t>10</w:t>
      </w:r>
      <w:r w:rsidRPr="00212A8A">
        <w:rPr>
          <w:rFonts w:ascii="Angsana New" w:eastAsia="Times New Roman" w:hAnsi="Angsana New" w:hint="cs"/>
          <w:spacing w:val="4"/>
          <w:sz w:val="30"/>
          <w:szCs w:val="30"/>
          <w:cs/>
        </w:rPr>
        <w:t xml:space="preserve"> สิงหาคม </w:t>
      </w:r>
      <w:r w:rsidRPr="00212A8A">
        <w:rPr>
          <w:rFonts w:ascii="Angsana New" w:eastAsia="Times New Roman" w:hAnsi="Angsana New" w:hint="cs"/>
          <w:spacing w:val="4"/>
          <w:sz w:val="30"/>
          <w:szCs w:val="30"/>
        </w:rPr>
        <w:t>256</w:t>
      </w:r>
      <w:r w:rsidRPr="00212A8A">
        <w:rPr>
          <w:rFonts w:ascii="Angsana New" w:eastAsia="Times New Roman" w:hAnsi="Angsana New"/>
          <w:spacing w:val="4"/>
          <w:sz w:val="30"/>
          <w:szCs w:val="30"/>
        </w:rPr>
        <w:t>5</w:t>
      </w:r>
      <w:r w:rsidRPr="00212A8A">
        <w:rPr>
          <w:rFonts w:ascii="Angsana New" w:eastAsia="Times New Roman" w:hAnsi="Angsana New" w:hint="cs"/>
          <w:spacing w:val="4"/>
          <w:sz w:val="30"/>
          <w:szCs w:val="30"/>
          <w:cs/>
        </w:rPr>
        <w:t xml:space="preserve"> คณะกรรมการมีมติอนุมัติจ่ายเงินปันผล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>ระหว่างกาลสำหรับผลการดำเนินงาน</w:t>
      </w:r>
      <w:r>
        <w:rPr>
          <w:rFonts w:ascii="Angsana New" w:eastAsia="Times New Roman" w:hAnsi="Angsana New" w:hint="cs"/>
          <w:sz w:val="30"/>
          <w:szCs w:val="30"/>
          <w:cs/>
        </w:rPr>
        <w:t>งวดหกเดือนแรก</w:t>
      </w:r>
      <w:r w:rsidRPr="0058558F">
        <w:rPr>
          <w:rFonts w:ascii="Angsana New" w:eastAsia="Times New Roman" w:hAnsi="Angsana New" w:hint="cs"/>
          <w:sz w:val="30"/>
          <w:szCs w:val="30"/>
          <w:cs/>
        </w:rPr>
        <w:t xml:space="preserve">ของปี </w:t>
      </w:r>
      <w:r w:rsidRPr="0058558F">
        <w:rPr>
          <w:rFonts w:ascii="Angsana New" w:eastAsia="Times New Roman" w:hAnsi="Angsana New" w:hint="cs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5</w:t>
      </w:r>
      <w:r w:rsidRPr="0058558F">
        <w:rPr>
          <w:rFonts w:ascii="Angsana New" w:eastAsia="Times New Roman" w:hAnsi="Angsana New" w:hint="cs"/>
          <w:sz w:val="30"/>
          <w:szCs w:val="30"/>
          <w:cs/>
        </w:rPr>
        <w:t xml:space="preserve"> ใน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 xml:space="preserve">อัตราหุ้นละ </w:t>
      </w:r>
      <w:r w:rsidR="000D440F">
        <w:rPr>
          <w:rFonts w:ascii="Angsana New" w:eastAsia="Times New Roman" w:hAnsi="Angsana New"/>
          <w:sz w:val="30"/>
          <w:szCs w:val="30"/>
        </w:rPr>
        <w:t>0</w:t>
      </w:r>
      <w:r w:rsidR="000D440F">
        <w:rPr>
          <w:rFonts w:ascii="Angsana New" w:eastAsia="Times New Roman" w:hAnsi="Angsana New"/>
          <w:sz w:val="30"/>
          <w:szCs w:val="30"/>
          <w:cs/>
        </w:rPr>
        <w:t>.</w:t>
      </w:r>
      <w:r w:rsidR="009F3C3F">
        <w:rPr>
          <w:rFonts w:ascii="Angsana New" w:eastAsia="Times New Roman" w:hAnsi="Angsana New"/>
          <w:sz w:val="30"/>
          <w:szCs w:val="30"/>
        </w:rPr>
        <w:t>38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="009F3C3F">
        <w:rPr>
          <w:rFonts w:ascii="Angsana New" w:eastAsia="Times New Roman" w:hAnsi="Angsana New"/>
          <w:sz w:val="30"/>
          <w:szCs w:val="30"/>
        </w:rPr>
        <w:t>162</w:t>
      </w:r>
      <w:r w:rsidRPr="004A234A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ซึ่งเป็นการจ่าย</w:t>
      </w:r>
      <w:r>
        <w:rPr>
          <w:rFonts w:ascii="Angsana New" w:eastAsia="Times New Roman" w:hAnsi="Angsana New" w:hint="cs"/>
          <w:sz w:val="30"/>
          <w:szCs w:val="30"/>
          <w:cs/>
        </w:rPr>
        <w:t>จากกิจการที่</w:t>
      </w:r>
      <w:r w:rsidR="00841FFC">
        <w:rPr>
          <w:rFonts w:ascii="Angsana New" w:eastAsia="Times New Roman" w:hAnsi="Angsana New" w:hint="cs"/>
          <w:sz w:val="30"/>
          <w:szCs w:val="30"/>
          <w:cs/>
        </w:rPr>
        <w:t>ไม่</w:t>
      </w:r>
      <w:r>
        <w:rPr>
          <w:rFonts w:ascii="Angsana New" w:eastAsia="Times New Roman" w:hAnsi="Angsana New" w:hint="cs"/>
          <w:sz w:val="30"/>
          <w:szCs w:val="30"/>
          <w:cs/>
        </w:rPr>
        <w:t>ได้รับการส่งเสริมการลงทุน</w:t>
      </w:r>
      <w:r w:rsidR="000D440F">
        <w:rPr>
          <w:rFonts w:ascii="Angsana New" w:eastAsia="Times New Roman" w:hAnsi="Angsana New" w:hint="cs"/>
          <w:sz w:val="30"/>
          <w:szCs w:val="30"/>
          <w:cs/>
        </w:rPr>
        <w:t>ทั้ง</w:t>
      </w:r>
      <w:r>
        <w:rPr>
          <w:rFonts w:ascii="Angsana New" w:eastAsia="Times New Roman" w:hAnsi="Angsana New" w:hint="cs"/>
          <w:sz w:val="30"/>
          <w:szCs w:val="30"/>
          <w:cs/>
        </w:rPr>
        <w:t>จำนวน เงินปันผลดังกล่าวจะจ่ายให้แ</w:t>
      </w:r>
      <w:r w:rsidRPr="006D040A">
        <w:rPr>
          <w:rFonts w:ascii="Angsana New" w:eastAsia="Times New Roman" w:hAnsi="Angsana New" w:hint="cs"/>
          <w:sz w:val="30"/>
          <w:szCs w:val="30"/>
          <w:cs/>
        </w:rPr>
        <w:t>ก่</w:t>
      </w:r>
      <w:r w:rsidR="00F94CA7">
        <w:rPr>
          <w:rFonts w:ascii="Angsana New" w:eastAsia="Times New Roman" w:hAnsi="Angsana New"/>
          <w:sz w:val="30"/>
          <w:szCs w:val="30"/>
          <w:cs/>
        </w:rPr>
        <w:br/>
      </w:r>
      <w:r w:rsidRPr="006D040A">
        <w:rPr>
          <w:rFonts w:ascii="Angsana New" w:eastAsia="Times New Roman" w:hAnsi="Angsana New" w:hint="cs"/>
          <w:sz w:val="30"/>
          <w:szCs w:val="30"/>
          <w:cs/>
        </w:rPr>
        <w:t>ผู้ถือหุ้นใน</w:t>
      </w:r>
      <w:r w:rsidRPr="00687AF0">
        <w:rPr>
          <w:rFonts w:ascii="Angsana New" w:eastAsia="Times New Roman" w:hAnsi="Angsana New" w:hint="cs"/>
          <w:sz w:val="30"/>
          <w:szCs w:val="30"/>
          <w:cs/>
        </w:rPr>
        <w:t xml:space="preserve">เดือนกันยายน </w:t>
      </w:r>
      <w:r w:rsidRPr="00687AF0">
        <w:rPr>
          <w:rFonts w:ascii="Angsana New" w:eastAsia="Times New Roman" w:hAnsi="Angsana New"/>
          <w:sz w:val="30"/>
          <w:szCs w:val="30"/>
        </w:rPr>
        <w:t>2565</w:t>
      </w:r>
    </w:p>
    <w:bookmarkEnd w:id="2"/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655378" w:rsidSect="0008252F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A75E5" w14:textId="77777777" w:rsidR="0078234F" w:rsidRDefault="0078234F">
      <w:r>
        <w:separator/>
      </w:r>
    </w:p>
  </w:endnote>
  <w:endnote w:type="continuationSeparator" w:id="0">
    <w:p w14:paraId="36E00951" w14:textId="77777777" w:rsidR="0078234F" w:rsidRDefault="0078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3E7D7" w14:textId="60F4E7D4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</w:instrText>
    </w:r>
    <w:r w:rsidRPr="00795C1E">
      <w:rPr>
        <w:rFonts w:ascii="Angsana New" w:hAnsi="Angsana New"/>
        <w:sz w:val="30"/>
        <w:szCs w:val="30"/>
        <w:cs/>
      </w:rPr>
      <w:instrText xml:space="preserve">* </w:instrText>
    </w:r>
    <w:r w:rsidRPr="00795C1E">
      <w:rPr>
        <w:rFonts w:ascii="Angsana New" w:hAnsi="Angsana New"/>
        <w:sz w:val="30"/>
        <w:szCs w:val="30"/>
      </w:rPr>
      <w:instrText xml:space="preserve">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320270">
      <w:rPr>
        <w:rFonts w:ascii="Angsana New" w:hAnsi="Angsana New"/>
        <w:noProof/>
        <w:sz w:val="30"/>
        <w:szCs w:val="30"/>
      </w:rPr>
      <w:t>16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AE80D" w14:textId="77777777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3FC8710E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160A63">
      <w:rPr>
        <w:rFonts w:ascii="Angsana New" w:hAnsi="Angsana New"/>
        <w:noProof/>
        <w:sz w:val="30"/>
        <w:szCs w:val="30"/>
      </w:rPr>
      <w:t>satt3</w:t>
    </w:r>
    <w:r w:rsidR="00160A63">
      <w:rPr>
        <w:rFonts w:ascii="Angsana New" w:hAnsi="Angsana New"/>
        <w:noProof/>
        <w:sz w:val="30"/>
        <w:szCs w:val="30"/>
        <w:cs/>
      </w:rPr>
      <w:t>-</w:t>
    </w:r>
    <w:r w:rsidR="00160A63">
      <w:rPr>
        <w:rFonts w:ascii="Angsana New" w:hAnsi="Angsana New"/>
        <w:noProof/>
        <w:sz w:val="30"/>
        <w:szCs w:val="30"/>
      </w:rPr>
      <w:t>Q2'22</w:t>
    </w:r>
    <w:r w:rsidR="00160A63">
      <w:rPr>
        <w:rFonts w:ascii="Angsana New" w:hAnsi="Angsana New"/>
        <w:noProof/>
        <w:sz w:val="30"/>
        <w:szCs w:val="30"/>
        <w:cs/>
      </w:rPr>
      <w:t>-</w:t>
    </w:r>
    <w:r w:rsidR="00160A63">
      <w:rPr>
        <w:rFonts w:ascii="Angsana New" w:hAnsi="Angsana New"/>
        <w:noProof/>
        <w:sz w:val="30"/>
        <w:szCs w:val="30"/>
      </w:rPr>
      <w:t>set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  <w:cs/>
      </w:rPr>
      <w:t xml:space="preserve">  </w:t>
    </w:r>
    <w:r>
      <w:rPr>
        <w:rFonts w:ascii="Angsana New" w:hAnsi="Angsana New"/>
        <w:sz w:val="30"/>
        <w:szCs w:val="30"/>
        <w:cs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84C70" w14:textId="7374F4C5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</w:instrText>
    </w:r>
    <w:r w:rsidRPr="00795C1E">
      <w:rPr>
        <w:rFonts w:ascii="Angsana New" w:hAnsi="Angsana New"/>
        <w:sz w:val="30"/>
        <w:szCs w:val="30"/>
        <w:cs/>
      </w:rPr>
      <w:instrText xml:space="preserve">* </w:instrText>
    </w:r>
    <w:r w:rsidRPr="00795C1E">
      <w:rPr>
        <w:rFonts w:ascii="Angsana New" w:hAnsi="Angsana New"/>
        <w:sz w:val="30"/>
        <w:szCs w:val="30"/>
      </w:rPr>
      <w:instrText xml:space="preserve">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320270">
      <w:rPr>
        <w:rFonts w:ascii="Angsana New" w:hAnsi="Angsana New"/>
        <w:noProof/>
        <w:sz w:val="30"/>
        <w:szCs w:val="30"/>
      </w:rPr>
      <w:t>25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57665" w14:textId="611F6341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</w:instrText>
    </w:r>
    <w:r w:rsidRPr="00EE063E">
      <w:rPr>
        <w:rFonts w:ascii="Angsana New" w:hAnsi="Angsana New"/>
        <w:sz w:val="30"/>
        <w:szCs w:val="30"/>
        <w:cs/>
      </w:rPr>
      <w:instrText xml:space="preserve">* </w:instrText>
    </w:r>
    <w:r w:rsidRPr="00EE063E">
      <w:rPr>
        <w:rFonts w:ascii="Angsana New" w:hAnsi="Angsana New"/>
        <w:sz w:val="30"/>
        <w:szCs w:val="30"/>
      </w:rPr>
      <w:instrText xml:space="preserve">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320270">
      <w:rPr>
        <w:rFonts w:ascii="Angsana New" w:hAnsi="Angsana New"/>
        <w:noProof/>
        <w:sz w:val="30"/>
        <w:szCs w:val="30"/>
      </w:rPr>
      <w:t>27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81DC3" w14:textId="3F293EA9" w:rsidR="0008252F" w:rsidRPr="00775DAE" w:rsidRDefault="0008252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</w:instrText>
    </w:r>
    <w:r w:rsidRPr="00EE063E">
      <w:rPr>
        <w:rFonts w:ascii="Angsana New" w:hAnsi="Angsana New"/>
        <w:sz w:val="30"/>
        <w:szCs w:val="30"/>
        <w:cs/>
      </w:rPr>
      <w:instrText xml:space="preserve">* </w:instrText>
    </w:r>
    <w:r w:rsidRPr="00EE063E">
      <w:rPr>
        <w:rFonts w:ascii="Angsana New" w:hAnsi="Angsana New"/>
        <w:sz w:val="30"/>
        <w:szCs w:val="30"/>
      </w:rPr>
      <w:instrText xml:space="preserve">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320270">
      <w:rPr>
        <w:rFonts w:ascii="Angsana New" w:hAnsi="Angsana New"/>
        <w:noProof/>
        <w:sz w:val="30"/>
        <w:szCs w:val="30"/>
      </w:rPr>
      <w:t>29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49960601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</w:instrText>
    </w:r>
    <w:r w:rsidRPr="00EE063E">
      <w:rPr>
        <w:rFonts w:ascii="Angsana New" w:hAnsi="Angsana New"/>
        <w:sz w:val="30"/>
        <w:szCs w:val="30"/>
        <w:cs/>
      </w:rPr>
      <w:instrText xml:space="preserve">* </w:instrText>
    </w:r>
    <w:r w:rsidRPr="00EE063E">
      <w:rPr>
        <w:rFonts w:ascii="Angsana New" w:hAnsi="Angsana New"/>
        <w:sz w:val="30"/>
        <w:szCs w:val="30"/>
      </w:rPr>
      <w:instrText xml:space="preserve">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320270">
      <w:rPr>
        <w:rFonts w:ascii="Angsana New" w:hAnsi="Angsana New"/>
        <w:noProof/>
        <w:sz w:val="30"/>
        <w:szCs w:val="30"/>
      </w:rPr>
      <w:t>30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87AF5" w14:textId="77777777" w:rsidR="0078234F" w:rsidRDefault="0078234F">
      <w:r>
        <w:separator/>
      </w:r>
    </w:p>
  </w:footnote>
  <w:footnote w:type="continuationSeparator" w:id="0">
    <w:p w14:paraId="04D55578" w14:textId="77777777" w:rsidR="0078234F" w:rsidRDefault="0078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65BC32" w14:textId="42F7C048" w:rsidR="00365C9A" w:rsidRPr="009D0D6C" w:rsidRDefault="00E37BB8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365C9A"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61D33" w14:textId="77777777" w:rsidR="00365C9A" w:rsidRPr="00774FEB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1AF7EE" w14:textId="77777777" w:rsidR="00365C9A" w:rsidRPr="009D0D6C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A64D77" w14:textId="10B290BB" w:rsidR="00365C9A" w:rsidRPr="009D0D6C" w:rsidRDefault="00E37BB8" w:rsidP="004F6F40">
    <w:pPr>
      <w:tabs>
        <w:tab w:val="clear" w:pos="227"/>
        <w:tab w:val="clear" w:pos="454"/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365C9A"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1AD5575F" w14:textId="77777777" w:rsidR="00365C9A" w:rsidRDefault="00365C9A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2075515" w14:textId="7F219445" w:rsidR="00365C9A" w:rsidRPr="009D0D6C" w:rsidRDefault="00E37BB8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มิถุนายน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365C9A"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3"/>
  </w:num>
  <w:num w:numId="14">
    <w:abstractNumId w:val="21"/>
  </w:num>
  <w:num w:numId="15">
    <w:abstractNumId w:val="23"/>
  </w:num>
  <w:num w:numId="16">
    <w:abstractNumId w:val="35"/>
  </w:num>
  <w:num w:numId="17">
    <w:abstractNumId w:val="39"/>
  </w:num>
  <w:num w:numId="18">
    <w:abstractNumId w:val="37"/>
  </w:num>
  <w:num w:numId="19">
    <w:abstractNumId w:val="31"/>
  </w:num>
  <w:num w:numId="20">
    <w:abstractNumId w:val="20"/>
  </w:num>
  <w:num w:numId="21">
    <w:abstractNumId w:val="16"/>
  </w:num>
  <w:num w:numId="22">
    <w:abstractNumId w:val="11"/>
  </w:num>
  <w:num w:numId="23">
    <w:abstractNumId w:val="14"/>
  </w:num>
  <w:num w:numId="24">
    <w:abstractNumId w:val="38"/>
  </w:num>
  <w:num w:numId="25">
    <w:abstractNumId w:val="34"/>
  </w:num>
  <w:num w:numId="26">
    <w:abstractNumId w:val="27"/>
  </w:num>
  <w:num w:numId="27">
    <w:abstractNumId w:val="19"/>
  </w:num>
  <w:num w:numId="28">
    <w:abstractNumId w:val="29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8"/>
  </w:num>
  <w:num w:numId="33">
    <w:abstractNumId w:val="26"/>
  </w:num>
  <w:num w:numId="34">
    <w:abstractNumId w:val="24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3"/>
  </w:num>
  <w:num w:numId="38">
    <w:abstractNumId w:val="12"/>
  </w:num>
  <w:num w:numId="39">
    <w:abstractNumId w:val="25"/>
  </w:num>
  <w:num w:numId="40">
    <w:abstractNumId w:val="10"/>
  </w:num>
  <w:num w:numId="4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2161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10D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A63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7DC"/>
    <w:rsid w:val="001978F3"/>
    <w:rsid w:val="00197DB4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41A"/>
    <w:rsid w:val="001F25C3"/>
    <w:rsid w:val="001F2655"/>
    <w:rsid w:val="001F2E9D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A59"/>
    <w:rsid w:val="00212A8A"/>
    <w:rsid w:val="002131B2"/>
    <w:rsid w:val="002137CA"/>
    <w:rsid w:val="002138C4"/>
    <w:rsid w:val="002139FD"/>
    <w:rsid w:val="00214134"/>
    <w:rsid w:val="00214281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975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2F3"/>
    <w:rsid w:val="002C347B"/>
    <w:rsid w:val="002C3615"/>
    <w:rsid w:val="002C3A51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270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6A"/>
    <w:rsid w:val="003930C9"/>
    <w:rsid w:val="00393529"/>
    <w:rsid w:val="00393ABB"/>
    <w:rsid w:val="00393F34"/>
    <w:rsid w:val="0039433D"/>
    <w:rsid w:val="003947CD"/>
    <w:rsid w:val="00394B2B"/>
    <w:rsid w:val="00395109"/>
    <w:rsid w:val="00395158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E3"/>
    <w:rsid w:val="0046354B"/>
    <w:rsid w:val="00464543"/>
    <w:rsid w:val="00464DD0"/>
    <w:rsid w:val="00464EFD"/>
    <w:rsid w:val="00464FED"/>
    <w:rsid w:val="004650E7"/>
    <w:rsid w:val="00465104"/>
    <w:rsid w:val="0046573F"/>
    <w:rsid w:val="00465768"/>
    <w:rsid w:val="00465A58"/>
    <w:rsid w:val="00465BDF"/>
    <w:rsid w:val="00465CC9"/>
    <w:rsid w:val="00465F44"/>
    <w:rsid w:val="004660F3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54B"/>
    <w:rsid w:val="004C68E7"/>
    <w:rsid w:val="004C752A"/>
    <w:rsid w:val="004C7973"/>
    <w:rsid w:val="004C7B6B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99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9CA"/>
    <w:rsid w:val="00522FF8"/>
    <w:rsid w:val="005230E3"/>
    <w:rsid w:val="005235AE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EF5"/>
    <w:rsid w:val="00553170"/>
    <w:rsid w:val="00553538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6E6"/>
    <w:rsid w:val="00572EC3"/>
    <w:rsid w:val="005737E2"/>
    <w:rsid w:val="00573839"/>
    <w:rsid w:val="005738A6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D5E"/>
    <w:rsid w:val="005D44F8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F0"/>
    <w:rsid w:val="005E0F14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531"/>
    <w:rsid w:val="005F56C0"/>
    <w:rsid w:val="005F5715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7239"/>
    <w:rsid w:val="0060725F"/>
    <w:rsid w:val="0060797C"/>
    <w:rsid w:val="00607B79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3ED"/>
    <w:rsid w:val="0061685C"/>
    <w:rsid w:val="00616AE4"/>
    <w:rsid w:val="00617196"/>
    <w:rsid w:val="00617B34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FEA"/>
    <w:rsid w:val="006366D8"/>
    <w:rsid w:val="00636712"/>
    <w:rsid w:val="00636730"/>
    <w:rsid w:val="00636CBB"/>
    <w:rsid w:val="00637426"/>
    <w:rsid w:val="00637741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1C2"/>
    <w:rsid w:val="00683D91"/>
    <w:rsid w:val="00683E81"/>
    <w:rsid w:val="00684488"/>
    <w:rsid w:val="00684DEE"/>
    <w:rsid w:val="00684E46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AF0"/>
    <w:rsid w:val="00687C77"/>
    <w:rsid w:val="00687DA3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82B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404A"/>
    <w:rsid w:val="00794061"/>
    <w:rsid w:val="0079578C"/>
    <w:rsid w:val="00795B41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B88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4EF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42B"/>
    <w:rsid w:val="00823676"/>
    <w:rsid w:val="008236AC"/>
    <w:rsid w:val="00823840"/>
    <w:rsid w:val="0082385A"/>
    <w:rsid w:val="00823B24"/>
    <w:rsid w:val="00824054"/>
    <w:rsid w:val="00824420"/>
    <w:rsid w:val="008246AD"/>
    <w:rsid w:val="0082491D"/>
    <w:rsid w:val="00824AF0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32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696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5DFF"/>
    <w:rsid w:val="009C6033"/>
    <w:rsid w:val="009C625F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E2C"/>
    <w:rsid w:val="00AB0289"/>
    <w:rsid w:val="00AB1192"/>
    <w:rsid w:val="00AB15DE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AFE"/>
    <w:rsid w:val="00AB4B0A"/>
    <w:rsid w:val="00AB4C79"/>
    <w:rsid w:val="00AB4F4D"/>
    <w:rsid w:val="00AB5B96"/>
    <w:rsid w:val="00AB5C28"/>
    <w:rsid w:val="00AB5C5B"/>
    <w:rsid w:val="00AB5CF2"/>
    <w:rsid w:val="00AB5E6B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179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AE"/>
    <w:rsid w:val="00C35346"/>
    <w:rsid w:val="00C3579E"/>
    <w:rsid w:val="00C35829"/>
    <w:rsid w:val="00C35A81"/>
    <w:rsid w:val="00C35AE1"/>
    <w:rsid w:val="00C35AE2"/>
    <w:rsid w:val="00C35B61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1CE9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A3B"/>
    <w:rsid w:val="00C90A80"/>
    <w:rsid w:val="00C90B4D"/>
    <w:rsid w:val="00C90BEA"/>
    <w:rsid w:val="00C90C92"/>
    <w:rsid w:val="00C90E45"/>
    <w:rsid w:val="00C90F6C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511"/>
    <w:rsid w:val="00CD4588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7A2"/>
    <w:rsid w:val="00D30C79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5A8"/>
    <w:rsid w:val="00E30738"/>
    <w:rsid w:val="00E30914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82B"/>
    <w:rsid w:val="00F32878"/>
    <w:rsid w:val="00F32922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579"/>
    <w:rsid w:val="00F83588"/>
    <w:rsid w:val="00F83940"/>
    <w:rsid w:val="00F83BEF"/>
    <w:rsid w:val="00F840C3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1B0"/>
    <w:rsid w:val="00FA4290"/>
    <w:rsid w:val="00FA4373"/>
    <w:rsid w:val="00FA43C2"/>
    <w:rsid w:val="00FA46AA"/>
    <w:rsid w:val="00FA4AD9"/>
    <w:rsid w:val="00FA4BE2"/>
    <w:rsid w:val="00FA4BE7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149"/>
    <w:rsid w:val="00FD4531"/>
    <w:rsid w:val="00FD4B29"/>
    <w:rsid w:val="00FD4B6B"/>
    <w:rsid w:val="00FD4B96"/>
    <w:rsid w:val="00FD4C29"/>
    <w:rsid w:val="00FD4EFF"/>
    <w:rsid w:val="00FD5118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73727-CD4B-442A-9070-5D5207AA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2530</Words>
  <Characters>10878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Jiraporn Chaobon</cp:lastModifiedBy>
  <cp:revision>2</cp:revision>
  <cp:lastPrinted>2022-08-08T04:10:00Z</cp:lastPrinted>
  <dcterms:created xsi:type="dcterms:W3CDTF">2022-08-09T11:46:00Z</dcterms:created>
  <dcterms:modified xsi:type="dcterms:W3CDTF">2022-08-09T11:46:00Z</dcterms:modified>
</cp:coreProperties>
</file>